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166DC8" w14:textId="77777777" w:rsidR="00804175" w:rsidRPr="00CF1517" w:rsidRDefault="00804175" w:rsidP="007B20FA">
      <w:pPr>
        <w:pStyle w:val="IndexHeading1"/>
        <w:spacing w:after="0" w:line="380" w:lineRule="exact"/>
        <w:ind w:left="1530" w:hanging="1530"/>
        <w:outlineLvl w:val="0"/>
        <w:rPr>
          <w:rFonts w:ascii="Angsana New" w:hAnsi="Angsana New" w:cs="Angsana New"/>
          <w:b w:val="0"/>
          <w:bCs/>
          <w:sz w:val="30"/>
          <w:szCs w:val="30"/>
          <w:lang w:bidi="th-TH"/>
        </w:rPr>
      </w:pPr>
      <w:bookmarkStart w:id="0" w:name="_GoBack"/>
      <w:bookmarkEnd w:id="0"/>
      <w:r w:rsidRPr="00CF1517">
        <w:rPr>
          <w:rFonts w:ascii="Angsana New" w:hAnsi="Angsana New" w:cs="Angsana New"/>
          <w:b w:val="0"/>
          <w:bCs/>
          <w:sz w:val="30"/>
          <w:szCs w:val="30"/>
          <w:cs/>
          <w:lang w:bidi="th-TH"/>
        </w:rPr>
        <w:t>หมายเหตุ</w:t>
      </w:r>
      <w:r w:rsidRPr="00CF1517">
        <w:rPr>
          <w:rFonts w:ascii="Angsana New" w:hAnsi="Angsana New" w:cs="Angsana New"/>
          <w:b w:val="0"/>
          <w:bCs/>
          <w:sz w:val="30"/>
          <w:szCs w:val="30"/>
        </w:rPr>
        <w:tab/>
      </w:r>
      <w:r w:rsidRPr="00CF1517">
        <w:rPr>
          <w:rFonts w:ascii="Angsana New" w:hAnsi="Angsana New" w:cs="Angsana New"/>
          <w:b w:val="0"/>
          <w:bCs/>
          <w:sz w:val="30"/>
          <w:szCs w:val="30"/>
          <w:cs/>
          <w:lang w:bidi="th-TH"/>
        </w:rPr>
        <w:t>สารบัญ</w:t>
      </w:r>
      <w:r w:rsidR="007B20FA" w:rsidRPr="00CF1517">
        <w:rPr>
          <w:rFonts w:ascii="Angsana New" w:hAnsi="Angsana New" w:cs="Angsana New"/>
          <w:b w:val="0"/>
          <w:bCs/>
          <w:sz w:val="30"/>
          <w:szCs w:val="30"/>
          <w:lang w:bidi="th-TH"/>
        </w:rPr>
        <w:t xml:space="preserve"> </w:t>
      </w:r>
    </w:p>
    <w:p w14:paraId="477E5551" w14:textId="77777777" w:rsidR="007B20FA" w:rsidRPr="00CF1517" w:rsidRDefault="007B20FA">
      <w:pPr>
        <w:pStyle w:val="IndexHeading1"/>
        <w:spacing w:after="0" w:line="380" w:lineRule="exact"/>
        <w:ind w:left="1080" w:hanging="1080"/>
        <w:outlineLvl w:val="0"/>
        <w:rPr>
          <w:rFonts w:ascii="Angsana New" w:hAnsi="Angsana New" w:cs="Angsana New"/>
          <w:b w:val="0"/>
          <w:bCs/>
          <w:sz w:val="30"/>
          <w:szCs w:val="30"/>
          <w:cs/>
          <w:lang w:val="en-US" w:bidi="th-TH"/>
        </w:rPr>
      </w:pPr>
    </w:p>
    <w:p w14:paraId="549BDF17" w14:textId="77777777" w:rsidR="00804175" w:rsidRPr="00CF1517" w:rsidRDefault="00804175" w:rsidP="00825D86">
      <w:pPr>
        <w:pStyle w:val="index"/>
        <w:numPr>
          <w:ilvl w:val="0"/>
          <w:numId w:val="2"/>
        </w:numPr>
        <w:tabs>
          <w:tab w:val="clear" w:pos="3164"/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ข้อมูลทั่วไป</w:t>
      </w:r>
    </w:p>
    <w:p w14:paraId="7ACA46F3" w14:textId="77777777" w:rsidR="00804175" w:rsidRPr="00CF1517" w:rsidRDefault="00804175" w:rsidP="00825D86">
      <w:pPr>
        <w:pStyle w:val="index"/>
        <w:numPr>
          <w:ilvl w:val="0"/>
          <w:numId w:val="2"/>
        </w:numPr>
        <w:tabs>
          <w:tab w:val="left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เกณฑ์การจัดทำงบการเงิน</w:t>
      </w:r>
    </w:p>
    <w:p w14:paraId="0033ED23" w14:textId="57B75DA9" w:rsidR="00C100BE" w:rsidRPr="00CF1517" w:rsidRDefault="00C100BE" w:rsidP="00C100BE">
      <w:pPr>
        <w:pStyle w:val="index"/>
        <w:numPr>
          <w:ilvl w:val="0"/>
          <w:numId w:val="2"/>
        </w:numPr>
        <w:tabs>
          <w:tab w:val="clear" w:pos="3164"/>
          <w:tab w:val="num" w:pos="1260"/>
        </w:tabs>
        <w:spacing w:after="0" w:line="240" w:lineRule="atLeast"/>
        <w:ind w:left="1530" w:hanging="1530"/>
        <w:jc w:val="both"/>
        <w:outlineLvl w:val="0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    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>การเปลี่ยนแปลงนโยบายการบัญชี</w:t>
      </w:r>
    </w:p>
    <w:p w14:paraId="3D10D110" w14:textId="5F4892C7" w:rsidR="00260A64" w:rsidRPr="00EB3A82" w:rsidRDefault="00260A64" w:rsidP="00825D86">
      <w:pPr>
        <w:pStyle w:val="index"/>
        <w:numPr>
          <w:ilvl w:val="0"/>
          <w:numId w:val="2"/>
        </w:numPr>
        <w:tabs>
          <w:tab w:val="left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นโยบาย</w:t>
      </w:r>
      <w:r w:rsidR="00C100BE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การ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บัญชีที่สำคัญ</w:t>
      </w:r>
    </w:p>
    <w:p w14:paraId="7E33D320" w14:textId="6D810815" w:rsidR="00EB3A82" w:rsidRPr="00EB3A82" w:rsidRDefault="00EB3A82" w:rsidP="00EB3A82">
      <w:pPr>
        <w:pStyle w:val="index"/>
        <w:numPr>
          <w:ilvl w:val="0"/>
          <w:numId w:val="2"/>
        </w:numPr>
        <w:tabs>
          <w:tab w:val="clear" w:pos="3164"/>
          <w:tab w:val="left" w:pos="1530"/>
          <w:tab w:val="left" w:pos="207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ผลกระทบจากการแพร่ระบาดของโรคติดเชื้อไวรัสโคโรนา </w:t>
      </w:r>
      <w:r w:rsidRPr="00086D0E">
        <w:rPr>
          <w:rFonts w:ascii="Angsana New" w:hAnsi="Angsana New" w:cs="Angsana New" w:hint="cs"/>
          <w:sz w:val="30"/>
          <w:szCs w:val="30"/>
          <w:lang w:val="en-US"/>
        </w:rPr>
        <w:t>2</w:t>
      </w:r>
      <w:r w:rsidRPr="00360B44">
        <w:rPr>
          <w:rFonts w:ascii="Angsana New" w:hAnsi="Angsana New" w:cs="Angsana New" w:hint="cs"/>
          <w:sz w:val="30"/>
          <w:szCs w:val="30"/>
          <w:lang w:val="en-US"/>
        </w:rPr>
        <w:t>019</w:t>
      </w:r>
      <w:r w:rsidRPr="00CF1517">
        <w:rPr>
          <w:rFonts w:ascii="Angsana New" w:hAnsi="Angsana New" w:cs="Angsana New" w:hint="cs"/>
          <w:sz w:val="30"/>
          <w:szCs w:val="30"/>
        </w:rPr>
        <w:t xml:space="preserve"> (COVID-</w:t>
      </w:r>
      <w:r w:rsidRPr="00360B44">
        <w:rPr>
          <w:rFonts w:ascii="Angsana New" w:hAnsi="Angsana New" w:cs="Angsana New" w:hint="cs"/>
          <w:sz w:val="30"/>
          <w:szCs w:val="30"/>
          <w:lang w:val="en-US"/>
        </w:rPr>
        <w:t>19</w:t>
      </w:r>
      <w:r w:rsidRPr="00CF1517">
        <w:rPr>
          <w:rFonts w:ascii="Angsana New" w:hAnsi="Angsana New" w:cs="Angsana New" w:hint="cs"/>
          <w:sz w:val="30"/>
          <w:szCs w:val="30"/>
        </w:rPr>
        <w:t>)</w:t>
      </w:r>
      <w:r w:rsidRPr="008B3981">
        <w:rPr>
          <w:rFonts w:asciiTheme="majorBidi" w:hAnsiTheme="majorBidi" w:cstheme="majorBidi"/>
          <w:sz w:val="30"/>
          <w:szCs w:val="30"/>
          <w:rtl/>
          <w:cs/>
          <w:lang w:val="th-TH"/>
        </w:rPr>
        <w:t xml:space="preserve">  </w:t>
      </w:r>
    </w:p>
    <w:p w14:paraId="7118E30C" w14:textId="3995705C" w:rsidR="008B3981" w:rsidRPr="008B3981" w:rsidRDefault="00F93857" w:rsidP="00825D86">
      <w:pPr>
        <w:pStyle w:val="index"/>
        <w:numPr>
          <w:ilvl w:val="0"/>
          <w:numId w:val="2"/>
        </w:numPr>
        <w:tabs>
          <w:tab w:val="left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F93857">
        <w:rPr>
          <w:rFonts w:asciiTheme="majorBidi" w:hAnsiTheme="majorBidi" w:cstheme="majorBidi"/>
          <w:sz w:val="30"/>
          <w:szCs w:val="30"/>
          <w:cs/>
          <w:lang w:val="th-TH" w:bidi="th-TH"/>
        </w:rPr>
        <w:t>การซื้อบริษัทย่อย</w:t>
      </w:r>
    </w:p>
    <w:p w14:paraId="7D6B6145" w14:textId="661BF795" w:rsidR="00804175" w:rsidRPr="00CF1517" w:rsidRDefault="00804175" w:rsidP="00825D86">
      <w:pPr>
        <w:pStyle w:val="index"/>
        <w:numPr>
          <w:ilvl w:val="0"/>
          <w:numId w:val="2"/>
        </w:numPr>
        <w:tabs>
          <w:tab w:val="left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บุคคลหรือกิจการที่เกี่ยวข้องกัน</w:t>
      </w:r>
    </w:p>
    <w:p w14:paraId="1B7F89EE" w14:textId="77777777" w:rsidR="00EC5E77" w:rsidRPr="00CF1517" w:rsidRDefault="00EC5E77" w:rsidP="00825D86">
      <w:pPr>
        <w:pStyle w:val="index"/>
        <w:numPr>
          <w:ilvl w:val="0"/>
          <w:numId w:val="2"/>
        </w:numPr>
        <w:tabs>
          <w:tab w:val="left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เงินสดและรายการเทียบเท่าเงินสด</w:t>
      </w:r>
    </w:p>
    <w:p w14:paraId="23FFB303" w14:textId="77777777" w:rsidR="00EC5E77" w:rsidRPr="00CF1517" w:rsidRDefault="00EC5E77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สินค้าคงเหลือ</w:t>
      </w:r>
    </w:p>
    <w:p w14:paraId="238336DC" w14:textId="77777777" w:rsidR="00EC5E77" w:rsidRPr="00CF1517" w:rsidRDefault="00EC5E77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สินทรัพย์ชีวภาพ</w:t>
      </w:r>
    </w:p>
    <w:p w14:paraId="7BDC554F" w14:textId="77777777" w:rsidR="007B20FA" w:rsidRPr="00CF1517" w:rsidRDefault="007B20FA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เงินทดรองจ่ายให้แก่เกษตรกร</w:t>
      </w:r>
    </w:p>
    <w:p w14:paraId="4EC1AB2A" w14:textId="77777777" w:rsidR="0026359D" w:rsidRPr="00CF1517" w:rsidRDefault="0026359D" w:rsidP="00825D86">
      <w:pPr>
        <w:pStyle w:val="index"/>
        <w:numPr>
          <w:ilvl w:val="0"/>
          <w:numId w:val="2"/>
        </w:numPr>
        <w:tabs>
          <w:tab w:val="num" w:pos="1530"/>
          <w:tab w:val="left" w:pos="1620"/>
          <w:tab w:val="left" w:pos="180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เงินลงทุนในบริษัทย่อย </w:t>
      </w:r>
    </w:p>
    <w:p w14:paraId="76D040A6" w14:textId="19E28504" w:rsidR="00804175" w:rsidRPr="00CF1517" w:rsidRDefault="00804175" w:rsidP="00825D86">
      <w:pPr>
        <w:pStyle w:val="index"/>
        <w:numPr>
          <w:ilvl w:val="0"/>
          <w:numId w:val="2"/>
        </w:numPr>
        <w:tabs>
          <w:tab w:val="num" w:pos="1530"/>
          <w:tab w:val="left" w:pos="180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เงินลงทุนใน</w:t>
      </w:r>
      <w:r w:rsidR="00D75CE8" w:rsidRPr="00CF1517">
        <w:rPr>
          <w:rFonts w:ascii="Angsana New" w:hAnsi="Angsana New" w:cs="Angsana New"/>
          <w:sz w:val="30"/>
          <w:szCs w:val="30"/>
          <w:cs/>
          <w:lang w:bidi="th-TH"/>
        </w:rPr>
        <w:t>การร่วมค้า</w:t>
      </w:r>
    </w:p>
    <w:p w14:paraId="2215B6A8" w14:textId="0E13233E" w:rsidR="00CD51D8" w:rsidRPr="00CF1517" w:rsidRDefault="00CD51D8" w:rsidP="00825D86">
      <w:pPr>
        <w:pStyle w:val="index"/>
        <w:numPr>
          <w:ilvl w:val="0"/>
          <w:numId w:val="2"/>
        </w:numPr>
        <w:tabs>
          <w:tab w:val="num" w:pos="1530"/>
          <w:tab w:val="left" w:pos="180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อสังหาริมทรัพย์เพื่อการลงทุน</w:t>
      </w:r>
    </w:p>
    <w:p w14:paraId="2E4D0AB4" w14:textId="2B419170" w:rsidR="00804175" w:rsidRDefault="00804175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ที่ดิน อาคารและอุปกรณ์</w:t>
      </w:r>
    </w:p>
    <w:p w14:paraId="0D75300F" w14:textId="7C049E65" w:rsidR="004E4577" w:rsidRPr="00CF1517" w:rsidRDefault="004E4577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  <w:lang w:bidi="th-TH"/>
        </w:rPr>
        <w:t>สินทรัพย์สิทธิการใช้</w:t>
      </w:r>
    </w:p>
    <w:p w14:paraId="5DCA3270" w14:textId="1B26009A" w:rsidR="00C100BE" w:rsidRPr="00CF1517" w:rsidRDefault="00C100BE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สัญญาเช่า</w:t>
      </w:r>
    </w:p>
    <w:p w14:paraId="5CA07288" w14:textId="77777777" w:rsidR="00E0695C" w:rsidRPr="00CF1517" w:rsidRDefault="00E0695C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สินทรัพย์ไม่มีตัวตนอื่น</w:t>
      </w:r>
    </w:p>
    <w:p w14:paraId="1256AEC4" w14:textId="77777777" w:rsidR="00E0695C" w:rsidRPr="00CF1517" w:rsidRDefault="00E0695C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เงินฝากสถาบันการเงินที่มีข้อจำกัดในการเบิกใช้</w:t>
      </w:r>
    </w:p>
    <w:p w14:paraId="227B4323" w14:textId="77777777" w:rsidR="00804175" w:rsidRPr="00CF1517" w:rsidRDefault="007B20FA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หนี้สินที่มีภาระดอกเบี้ย</w:t>
      </w:r>
    </w:p>
    <w:p w14:paraId="2CC07795" w14:textId="77777777" w:rsidR="00E0695C" w:rsidRPr="00CF1517" w:rsidRDefault="00260A64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ประมาณการหนี้สินสำหรับ</w:t>
      </w:r>
      <w:r w:rsidR="00E0695C" w:rsidRPr="00CF1517">
        <w:rPr>
          <w:rFonts w:ascii="Angsana New" w:hAnsi="Angsana New" w:cs="Angsana New"/>
          <w:sz w:val="30"/>
          <w:szCs w:val="30"/>
          <w:cs/>
          <w:lang w:bidi="th-TH"/>
        </w:rPr>
        <w:t>ผลประโยชน์พนักงาน</w:t>
      </w:r>
    </w:p>
    <w:p w14:paraId="6EB86811" w14:textId="77777777" w:rsidR="00E0695C" w:rsidRPr="00CF1517" w:rsidRDefault="00E0695C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ทุนเรือนหุ้น</w:t>
      </w:r>
    </w:p>
    <w:p w14:paraId="337D4552" w14:textId="77777777" w:rsidR="00E0695C" w:rsidRPr="00CF1517" w:rsidRDefault="00E0695C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สำรอง</w:t>
      </w:r>
    </w:p>
    <w:p w14:paraId="67D9190D" w14:textId="77777777" w:rsidR="00804175" w:rsidRPr="00CF1517" w:rsidRDefault="00804175" w:rsidP="00825D8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ส่วนงาน</w:t>
      </w:r>
      <w:r w:rsidR="00EB2F1C" w:rsidRPr="00CF1517">
        <w:rPr>
          <w:rFonts w:ascii="Angsana New" w:hAnsi="Angsana New" w:cs="Angsana New"/>
          <w:sz w:val="30"/>
          <w:szCs w:val="30"/>
          <w:cs/>
          <w:lang w:bidi="th-TH"/>
        </w:rPr>
        <w:t>ดำเนินงาน</w:t>
      </w:r>
      <w:r w:rsidR="003E5B00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และการจำแนกรายได้</w:t>
      </w:r>
    </w:p>
    <w:p w14:paraId="3D88C021" w14:textId="77777777" w:rsidR="00EA5676" w:rsidRPr="00CF1517" w:rsidRDefault="00EA5676" w:rsidP="00EA567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ค่าใช้จ่ายผลประโยชน์ของพนักงาน</w:t>
      </w:r>
    </w:p>
    <w:p w14:paraId="1785BC7D" w14:textId="77777777" w:rsidR="00EA5676" w:rsidRPr="00CF1517" w:rsidRDefault="00EA5676" w:rsidP="00EA567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ค่าใช้จ่ายตามลักษณะ</w:t>
      </w:r>
    </w:p>
    <w:p w14:paraId="009CC322" w14:textId="704D756A" w:rsidR="00EA5676" w:rsidRPr="00CF1517" w:rsidRDefault="00EA5676" w:rsidP="00EA5676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ต้นทุนทางการเงิน</w:t>
      </w:r>
    </w:p>
    <w:p w14:paraId="6EDAC115" w14:textId="75A227F4" w:rsidR="00A27010" w:rsidRPr="00CF1517" w:rsidRDefault="00A27010" w:rsidP="00A27010">
      <w:pPr>
        <w:pStyle w:val="index"/>
        <w:numPr>
          <w:ilvl w:val="0"/>
          <w:numId w:val="2"/>
        </w:numPr>
        <w:tabs>
          <w:tab w:val="num" w:pos="153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ภาษีเงินได้</w:t>
      </w:r>
    </w:p>
    <w:p w14:paraId="30FD3F80" w14:textId="77777777" w:rsidR="00EA7D72" w:rsidRPr="00CF1517" w:rsidRDefault="00EA7D72" w:rsidP="00EA7D72">
      <w:pPr>
        <w:pStyle w:val="index"/>
        <w:numPr>
          <w:ilvl w:val="0"/>
          <w:numId w:val="2"/>
        </w:numPr>
        <w:tabs>
          <w:tab w:val="left" w:pos="1530"/>
          <w:tab w:val="num" w:pos="162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กำไรต่อหุ้น</w:t>
      </w:r>
    </w:p>
    <w:p w14:paraId="669E685B" w14:textId="77777777" w:rsidR="00A27010" w:rsidRPr="00CF1517" w:rsidRDefault="00A27010" w:rsidP="0070275D">
      <w:pPr>
        <w:pStyle w:val="index"/>
        <w:tabs>
          <w:tab w:val="clear" w:pos="1134"/>
        </w:tabs>
        <w:spacing w:after="0" w:line="240" w:lineRule="auto"/>
        <w:ind w:left="1530" w:firstLine="0"/>
        <w:outlineLvl w:val="0"/>
        <w:rPr>
          <w:rFonts w:ascii="Angsana New" w:hAnsi="Angsana New" w:cs="Angsana New"/>
          <w:sz w:val="30"/>
          <w:szCs w:val="30"/>
        </w:rPr>
      </w:pPr>
    </w:p>
    <w:p w14:paraId="18F699EA" w14:textId="0E193926" w:rsidR="00B33D27" w:rsidRPr="00CF1517" w:rsidRDefault="007109B0" w:rsidP="00B33D27">
      <w:pPr>
        <w:pStyle w:val="IndexHeading1"/>
        <w:spacing w:after="0" w:line="380" w:lineRule="exact"/>
        <w:ind w:left="1530" w:hanging="1530"/>
        <w:outlineLvl w:val="0"/>
        <w:rPr>
          <w:rFonts w:ascii="Angsana New" w:hAnsi="Angsana New" w:cs="Angsana New"/>
          <w:b w:val="0"/>
          <w:bCs/>
          <w:sz w:val="30"/>
          <w:szCs w:val="30"/>
          <w:lang w:bidi="th-TH"/>
        </w:rPr>
      </w:pPr>
      <w:r w:rsidRPr="00CF1517">
        <w:rPr>
          <w:rFonts w:ascii="Angsana New" w:hAnsi="Angsana New" w:cs="Angsana New"/>
          <w:b w:val="0"/>
          <w:bCs/>
          <w:sz w:val="30"/>
          <w:szCs w:val="30"/>
          <w:cs/>
          <w:lang w:bidi="th-TH"/>
        </w:rPr>
        <w:br w:type="page"/>
      </w:r>
      <w:r w:rsidR="00B33D27" w:rsidRPr="00CF1517">
        <w:rPr>
          <w:rFonts w:ascii="Angsana New" w:hAnsi="Angsana New" w:cs="Angsana New"/>
          <w:b w:val="0"/>
          <w:bCs/>
          <w:sz w:val="30"/>
          <w:szCs w:val="30"/>
          <w:cs/>
          <w:lang w:bidi="th-TH"/>
        </w:rPr>
        <w:lastRenderedPageBreak/>
        <w:t>หมายเหตุ</w:t>
      </w:r>
      <w:r w:rsidR="00B33D27" w:rsidRPr="00CF1517">
        <w:rPr>
          <w:rFonts w:ascii="Angsana New" w:hAnsi="Angsana New" w:cs="Angsana New"/>
          <w:b w:val="0"/>
          <w:bCs/>
          <w:sz w:val="30"/>
          <w:szCs w:val="30"/>
        </w:rPr>
        <w:tab/>
      </w:r>
      <w:r w:rsidR="00B33D27" w:rsidRPr="00CF1517">
        <w:rPr>
          <w:rFonts w:ascii="Angsana New" w:hAnsi="Angsana New" w:cs="Angsana New"/>
          <w:b w:val="0"/>
          <w:bCs/>
          <w:sz w:val="30"/>
          <w:szCs w:val="30"/>
          <w:cs/>
          <w:lang w:bidi="th-TH"/>
        </w:rPr>
        <w:t>สารบัญ</w:t>
      </w:r>
      <w:r w:rsidR="00B33D27" w:rsidRPr="00CF1517">
        <w:rPr>
          <w:rFonts w:ascii="Angsana New" w:hAnsi="Angsana New" w:cs="Angsana New"/>
          <w:b w:val="0"/>
          <w:bCs/>
          <w:sz w:val="30"/>
          <w:szCs w:val="30"/>
          <w:lang w:bidi="th-TH"/>
        </w:rPr>
        <w:t xml:space="preserve"> </w:t>
      </w:r>
    </w:p>
    <w:p w14:paraId="477B6014" w14:textId="77777777" w:rsidR="00B33D27" w:rsidRPr="00CF1517" w:rsidRDefault="00B33D27" w:rsidP="00B33D27">
      <w:pPr>
        <w:pStyle w:val="IndexHeading1"/>
        <w:spacing w:after="0" w:line="380" w:lineRule="exact"/>
        <w:ind w:left="1080" w:hanging="1080"/>
        <w:outlineLvl w:val="0"/>
        <w:rPr>
          <w:rFonts w:ascii="Angsana New" w:hAnsi="Angsana New" w:cs="Angsana New"/>
          <w:b w:val="0"/>
          <w:bCs/>
          <w:sz w:val="30"/>
          <w:szCs w:val="30"/>
          <w:cs/>
          <w:lang w:val="en-US" w:bidi="th-TH"/>
        </w:rPr>
      </w:pPr>
    </w:p>
    <w:p w14:paraId="74F22B95" w14:textId="77777777" w:rsidR="00E872DD" w:rsidRPr="00CF1517" w:rsidRDefault="00E872DD" w:rsidP="00EA5676">
      <w:pPr>
        <w:pStyle w:val="index"/>
        <w:numPr>
          <w:ilvl w:val="0"/>
          <w:numId w:val="2"/>
        </w:numPr>
        <w:tabs>
          <w:tab w:val="left" w:pos="1530"/>
          <w:tab w:val="num" w:pos="162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เงินปันผล</w:t>
      </w:r>
    </w:p>
    <w:p w14:paraId="097ED7C3" w14:textId="6865F5C1" w:rsidR="00E95B67" w:rsidRDefault="00E95B67" w:rsidP="00E95B67">
      <w:pPr>
        <w:pStyle w:val="index"/>
        <w:numPr>
          <w:ilvl w:val="0"/>
          <w:numId w:val="2"/>
        </w:numPr>
        <w:tabs>
          <w:tab w:val="num" w:pos="1530"/>
          <w:tab w:val="left" w:pos="162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เครื่องมือทางการเงิน</w:t>
      </w:r>
    </w:p>
    <w:p w14:paraId="2A91E407" w14:textId="528246C9" w:rsidR="00097B4C" w:rsidRPr="00CF1517" w:rsidRDefault="00097B4C" w:rsidP="00E95B67">
      <w:pPr>
        <w:pStyle w:val="index"/>
        <w:numPr>
          <w:ilvl w:val="0"/>
          <w:numId w:val="2"/>
        </w:numPr>
        <w:tabs>
          <w:tab w:val="num" w:pos="1530"/>
          <w:tab w:val="left" w:pos="162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097B4C">
        <w:rPr>
          <w:rFonts w:ascii="Angsana New" w:hAnsi="Angsana New" w:cs="Angsana New" w:hint="cs"/>
          <w:sz w:val="30"/>
          <w:szCs w:val="30"/>
          <w:cs/>
          <w:lang w:bidi="th-TH"/>
        </w:rPr>
        <w:t>การบริหารจัดการทุน</w:t>
      </w:r>
    </w:p>
    <w:p w14:paraId="62280537" w14:textId="77777777" w:rsidR="00EA5676" w:rsidRPr="00CF1517" w:rsidRDefault="00EA5676" w:rsidP="00EA5676">
      <w:pPr>
        <w:pStyle w:val="index"/>
        <w:numPr>
          <w:ilvl w:val="0"/>
          <w:numId w:val="2"/>
        </w:numPr>
        <w:tabs>
          <w:tab w:val="num" w:pos="1530"/>
          <w:tab w:val="left" w:pos="162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ข้อมูลงบกระแสเงินสดเปิดเผยเพิ่มเติม</w:t>
      </w:r>
    </w:p>
    <w:p w14:paraId="345D03B8" w14:textId="77777777" w:rsidR="00EA5676" w:rsidRPr="00CF1517" w:rsidRDefault="00EA5676" w:rsidP="00EA5676">
      <w:pPr>
        <w:pStyle w:val="index"/>
        <w:numPr>
          <w:ilvl w:val="0"/>
          <w:numId w:val="2"/>
        </w:numPr>
        <w:tabs>
          <w:tab w:val="num" w:pos="1530"/>
          <w:tab w:val="left" w:pos="207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6F648388" w14:textId="77777777" w:rsidR="005D5512" w:rsidRPr="00CF1517" w:rsidRDefault="005D5512" w:rsidP="00EA5676">
      <w:pPr>
        <w:pStyle w:val="index"/>
        <w:numPr>
          <w:ilvl w:val="0"/>
          <w:numId w:val="2"/>
        </w:numPr>
        <w:tabs>
          <w:tab w:val="left" w:pos="1530"/>
          <w:tab w:val="left" w:pos="207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หนี้สินที่อาจเกิดขึ้น</w:t>
      </w:r>
    </w:p>
    <w:p w14:paraId="7E16E280" w14:textId="77777777" w:rsidR="00EA5676" w:rsidRPr="00CF1517" w:rsidRDefault="00E872DD" w:rsidP="00EA5676">
      <w:pPr>
        <w:pStyle w:val="index"/>
        <w:numPr>
          <w:ilvl w:val="0"/>
          <w:numId w:val="2"/>
        </w:numPr>
        <w:tabs>
          <w:tab w:val="left" w:pos="1530"/>
          <w:tab w:val="left" w:pos="207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เหตุการณ์ภายหลังรอบระยะเวลา</w:t>
      </w:r>
      <w:r w:rsidR="00EA5676" w:rsidRPr="00CF1517">
        <w:rPr>
          <w:rFonts w:ascii="Angsana New" w:hAnsi="Angsana New" w:cs="Angsana New"/>
          <w:sz w:val="30"/>
          <w:szCs w:val="30"/>
          <w:cs/>
          <w:lang w:bidi="th-TH"/>
        </w:rPr>
        <w:t>รายงาน</w:t>
      </w:r>
    </w:p>
    <w:p w14:paraId="6129BAF4" w14:textId="77DCC155" w:rsidR="00D65FF0" w:rsidRPr="00CF1517" w:rsidRDefault="00D65FF0" w:rsidP="00EA5676">
      <w:pPr>
        <w:pStyle w:val="index"/>
        <w:numPr>
          <w:ilvl w:val="0"/>
          <w:numId w:val="2"/>
        </w:numPr>
        <w:tabs>
          <w:tab w:val="left" w:pos="1530"/>
          <w:tab w:val="left" w:pos="2070"/>
          <w:tab w:val="left" w:pos="2160"/>
        </w:tabs>
        <w:spacing w:after="0" w:line="240" w:lineRule="auto"/>
        <w:ind w:left="1530" w:hanging="1530"/>
        <w:outlineLvl w:val="0"/>
        <w:rPr>
          <w:rFonts w:ascii="Angsana New" w:hAnsi="Angsana New" w:cs="Angsana New"/>
          <w:sz w:val="30"/>
          <w:szCs w:val="30"/>
          <w:lang w:bidi="th-TH"/>
        </w:rPr>
      </w:pPr>
      <w:r>
        <w:rPr>
          <w:rFonts w:ascii="Angsana New" w:hAnsi="Angsana New" w:cs="Angsana New" w:hint="cs"/>
          <w:sz w:val="30"/>
          <w:szCs w:val="30"/>
          <w:cs/>
          <w:lang w:bidi="th-TH"/>
        </w:rPr>
        <w:t>การจัดประเภทรายการใหม่</w:t>
      </w:r>
    </w:p>
    <w:p w14:paraId="40A8E5B0" w14:textId="77777777" w:rsidR="00804175" w:rsidRPr="00CF1517" w:rsidRDefault="00EA5676" w:rsidP="00E4306F">
      <w:pPr>
        <w:pStyle w:val="index"/>
        <w:tabs>
          <w:tab w:val="clear" w:pos="1134"/>
        </w:tabs>
        <w:spacing w:after="0" w:line="380" w:lineRule="exact"/>
        <w:ind w:left="0" w:firstLine="547"/>
        <w:outlineLvl w:val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</w:rPr>
        <w:br w:type="page"/>
      </w:r>
      <w:r w:rsidR="00804175" w:rsidRPr="00CF1517">
        <w:rPr>
          <w:rFonts w:ascii="Angsana New" w:hAnsi="Angsana New" w:cs="Angsana New"/>
          <w:sz w:val="30"/>
          <w:szCs w:val="30"/>
          <w:cs/>
          <w:lang w:bidi="th-TH"/>
        </w:rPr>
        <w:lastRenderedPageBreak/>
        <w:t>หมายเหตุประกอบงบการเงินเป็นส่วนหนึ่งของงบการเงินนี้</w:t>
      </w:r>
    </w:p>
    <w:p w14:paraId="2A806AB4" w14:textId="77777777" w:rsidR="00804175" w:rsidRPr="00CF1517" w:rsidRDefault="00804175" w:rsidP="007574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="Angsana New" w:hAnsi="Angsana New" w:cs="Angsana New"/>
          <w:sz w:val="24"/>
          <w:szCs w:val="24"/>
        </w:rPr>
      </w:pPr>
    </w:p>
    <w:p w14:paraId="1B8A4619" w14:textId="4FBBBF28" w:rsidR="00804175" w:rsidRPr="00CF1517" w:rsidRDefault="00904A63" w:rsidP="007574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คณะกรรมการ</w:t>
      </w:r>
      <w:r w:rsidR="00E4306F" w:rsidRPr="00CF1517">
        <w:rPr>
          <w:rFonts w:ascii="Angsana New" w:hAnsi="Angsana New" w:cs="Angsana New"/>
          <w:sz w:val="30"/>
          <w:szCs w:val="30"/>
          <w:cs/>
        </w:rPr>
        <w:t>ได้อนุมัติให้ออกงบการเงิน</w:t>
      </w:r>
      <w:r w:rsidRPr="00CF1517">
        <w:rPr>
          <w:rFonts w:ascii="Angsana New" w:hAnsi="Angsana New" w:cs="Angsana New"/>
          <w:sz w:val="30"/>
          <w:szCs w:val="30"/>
          <w:cs/>
        </w:rPr>
        <w:t>นี้</w:t>
      </w:r>
      <w:r w:rsidR="00E4306F" w:rsidRPr="00CF1517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5E2702" w:rsidRPr="00CF1517">
        <w:rPr>
          <w:rFonts w:ascii="Angsana New" w:hAnsi="Angsana New" w:cs="Angsana New" w:hint="cs"/>
          <w:sz w:val="30"/>
          <w:szCs w:val="30"/>
          <w:cs/>
        </w:rPr>
        <w:t xml:space="preserve"> กุมภาพันธ์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</w:p>
    <w:p w14:paraId="22AFE43B" w14:textId="77777777" w:rsidR="002D6F2B" w:rsidRPr="00CF1517" w:rsidRDefault="002D6F2B" w:rsidP="007574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="Angsana New" w:hAnsi="Angsana New" w:cs="Angsana New"/>
          <w:sz w:val="24"/>
          <w:szCs w:val="24"/>
          <w:cs/>
        </w:rPr>
      </w:pPr>
    </w:p>
    <w:p w14:paraId="50D37949" w14:textId="77777777" w:rsidR="00804175" w:rsidRPr="00CF1517" w:rsidRDefault="00804175" w:rsidP="00825D86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 xml:space="preserve">ข้อมูลทั่วไป </w:t>
      </w:r>
    </w:p>
    <w:p w14:paraId="5BE0B4CB" w14:textId="77777777" w:rsidR="00804175" w:rsidRPr="00CF1517" w:rsidRDefault="00804175" w:rsidP="007574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="Angsana New" w:hAnsi="Angsana New" w:cs="Angsana New"/>
          <w:sz w:val="24"/>
          <w:szCs w:val="24"/>
          <w:cs/>
        </w:rPr>
      </w:pPr>
    </w:p>
    <w:p w14:paraId="5684B054" w14:textId="749D0496" w:rsidR="00804175" w:rsidRPr="00CF1517" w:rsidRDefault="00804175" w:rsidP="000554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 w:cs="Angsana New"/>
          <w:sz w:val="30"/>
          <w:szCs w:val="30"/>
          <w:cs/>
        </w:rPr>
      </w:pPr>
      <w:r w:rsidRPr="00724869">
        <w:rPr>
          <w:rFonts w:ascii="Angsana New" w:hAnsi="Angsana New" w:cs="Angsana New"/>
          <w:spacing w:val="6"/>
          <w:sz w:val="30"/>
          <w:szCs w:val="30"/>
          <w:cs/>
        </w:rPr>
        <w:t>บริษัท</w:t>
      </w:r>
      <w:r w:rsidR="00EC09F8" w:rsidRPr="00724869">
        <w:rPr>
          <w:rFonts w:ascii="Angsana New" w:hAnsi="Angsana New" w:cs="Angsana New"/>
          <w:spacing w:val="6"/>
          <w:sz w:val="30"/>
          <w:szCs w:val="30"/>
          <w:cs/>
        </w:rPr>
        <w:t xml:space="preserve"> ไทยฟู้ดส์ กรุ๊ป</w:t>
      </w:r>
      <w:r w:rsidRPr="00724869">
        <w:rPr>
          <w:rFonts w:ascii="Angsana New" w:hAnsi="Angsana New" w:cs="Angsana New"/>
          <w:spacing w:val="6"/>
          <w:sz w:val="30"/>
          <w:szCs w:val="30"/>
          <w:cs/>
        </w:rPr>
        <w:t xml:space="preserve"> จำกัด (มหาชน)  </w:t>
      </w:r>
      <w:r w:rsidRPr="00724869">
        <w:rPr>
          <w:rFonts w:ascii="Angsana New" w:hAnsi="Angsana New" w:cs="Angsana New"/>
          <w:spacing w:val="6"/>
          <w:sz w:val="30"/>
          <w:szCs w:val="30"/>
        </w:rPr>
        <w:t>“</w:t>
      </w:r>
      <w:r w:rsidRPr="00724869">
        <w:rPr>
          <w:rFonts w:ascii="Angsana New" w:hAnsi="Angsana New" w:cs="Angsana New"/>
          <w:spacing w:val="6"/>
          <w:sz w:val="30"/>
          <w:szCs w:val="30"/>
          <w:cs/>
        </w:rPr>
        <w:t>บริษัท</w:t>
      </w:r>
      <w:r w:rsidRPr="00724869">
        <w:rPr>
          <w:rFonts w:ascii="Angsana New" w:hAnsi="Angsana New" w:cs="Angsana New"/>
          <w:spacing w:val="6"/>
          <w:sz w:val="30"/>
          <w:szCs w:val="30"/>
        </w:rPr>
        <w:t>”</w:t>
      </w:r>
      <w:r w:rsidRPr="00724869">
        <w:rPr>
          <w:rFonts w:ascii="Angsana New" w:hAnsi="Angsana New" w:cs="Angsana New"/>
          <w:spacing w:val="6"/>
          <w:sz w:val="30"/>
          <w:szCs w:val="30"/>
          <w:cs/>
        </w:rPr>
        <w:t xml:space="preserve">  เป็นนิติบุคคลที่จัดตั้งขึ้นในประเทศไทย</w:t>
      </w:r>
      <w:r w:rsidR="00613457" w:rsidRPr="00724869">
        <w:rPr>
          <w:rFonts w:ascii="Angsana New" w:hAnsi="Angsana New" w:cs="Angsana New" w:hint="cs"/>
          <w:spacing w:val="6"/>
          <w:sz w:val="30"/>
          <w:szCs w:val="30"/>
          <w:cs/>
        </w:rPr>
        <w:t xml:space="preserve"> </w:t>
      </w:r>
      <w:r w:rsidRPr="00724869">
        <w:rPr>
          <w:rFonts w:ascii="Angsana New" w:hAnsi="Angsana New" w:cs="Angsana New"/>
          <w:spacing w:val="6"/>
          <w:sz w:val="30"/>
          <w:szCs w:val="30"/>
          <w:cs/>
        </w:rPr>
        <w:t>และ</w:t>
      </w:r>
      <w:r w:rsidR="00E45CCE" w:rsidRPr="00724869">
        <w:rPr>
          <w:rFonts w:asciiTheme="majorBidi" w:hAnsiTheme="majorBidi" w:cstheme="majorBidi"/>
          <w:spacing w:val="6"/>
          <w:sz w:val="30"/>
          <w:szCs w:val="30"/>
          <w:cs/>
        </w:rPr>
        <w:t>จดทะเบียนกับตลาด</w:t>
      </w:r>
      <w:r w:rsidR="00E45CCE" w:rsidRPr="00CF1517">
        <w:rPr>
          <w:rFonts w:asciiTheme="majorBidi" w:hAnsiTheme="majorBidi" w:cstheme="majorBidi"/>
          <w:spacing w:val="-6"/>
          <w:sz w:val="30"/>
          <w:szCs w:val="30"/>
          <w:cs/>
        </w:rPr>
        <w:t>หลักทรัพย์</w:t>
      </w:r>
      <w:r w:rsidR="00E45CCE" w:rsidRPr="00CF1517">
        <w:rPr>
          <w:rFonts w:asciiTheme="majorBidi" w:hAnsiTheme="majorBidi" w:cstheme="majorBidi"/>
          <w:sz w:val="30"/>
          <w:szCs w:val="30"/>
          <w:cs/>
        </w:rPr>
        <w:t>แห่งประเทศไทย</w:t>
      </w:r>
      <w:r w:rsidR="00E45CCE" w:rsidRPr="00CF1517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="00360B44" w:rsidRPr="00360B44">
        <w:rPr>
          <w:rFonts w:ascii="Angsana New" w:hAnsi="Angsana New" w:cs="Angsana New"/>
          <w:sz w:val="30"/>
          <w:szCs w:val="30"/>
        </w:rPr>
        <w:t>8</w:t>
      </w:r>
      <w:r w:rsidR="00E45CCE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45CCE" w:rsidRPr="00CF1517">
        <w:rPr>
          <w:rFonts w:ascii="Angsana New" w:hAnsi="Angsana New" w:cs="Angsana New"/>
          <w:sz w:val="30"/>
          <w:szCs w:val="30"/>
          <w:cs/>
        </w:rPr>
        <w:t xml:space="preserve">ตุลาคม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558</w:t>
      </w:r>
      <w:r w:rsidR="00E45CCE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45CCE" w:rsidRPr="00CF1517">
        <w:rPr>
          <w:rFonts w:ascii="Angsana New" w:hAnsi="Angsana New" w:cs="Angsana New" w:hint="cs"/>
          <w:sz w:val="30"/>
          <w:szCs w:val="30"/>
          <w:cs/>
        </w:rPr>
        <w:t>โดย</w:t>
      </w:r>
      <w:r w:rsidRPr="00CF1517">
        <w:rPr>
          <w:rFonts w:ascii="Angsana New" w:hAnsi="Angsana New" w:cs="Angsana New"/>
          <w:sz w:val="30"/>
          <w:szCs w:val="30"/>
          <w:cs/>
        </w:rPr>
        <w:t>มีที่อยู่จดทะเบียน</w:t>
      </w:r>
      <w:r w:rsidR="00ED348A" w:rsidRPr="00CF1517">
        <w:rPr>
          <w:rFonts w:ascii="Angsana New" w:hAnsi="Angsana New" w:cs="Angsana New" w:hint="cs"/>
          <w:sz w:val="30"/>
          <w:szCs w:val="30"/>
          <w:cs/>
        </w:rPr>
        <w:t>ของบริษัท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ตั้งอยู่เลขที่ 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1010</w:t>
      </w:r>
      <w:r w:rsidR="00EC09F8"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38701A" w:rsidRPr="00CF1517">
        <w:rPr>
          <w:rFonts w:ascii="Angsana New" w:hAnsi="Angsana New" w:cs="Angsana New" w:hint="cs"/>
          <w:spacing w:val="-2"/>
          <w:sz w:val="30"/>
          <w:szCs w:val="30"/>
          <w:cs/>
        </w:rPr>
        <w:t xml:space="preserve">                            </w:t>
      </w:r>
      <w:r w:rsidR="00EC09F8"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อาคารชินวัตรทาวเวอร์ 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="00EC09F8"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EC09F8"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ชั้น 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1</w:t>
      </w:r>
      <w:r w:rsidR="00086D0E" w:rsidRPr="00086D0E">
        <w:rPr>
          <w:rFonts w:ascii="Angsana New" w:hAnsi="Angsana New" w:cs="Angsana New"/>
          <w:spacing w:val="-2"/>
          <w:sz w:val="30"/>
          <w:szCs w:val="30"/>
        </w:rPr>
        <w:t>2</w:t>
      </w:r>
      <w:r w:rsidR="00EC09F8"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 ถนนวิภาวดีรังสิต แขวงจตุจักร เขตจตุจักร</w:t>
      </w:r>
      <w:r w:rsidR="00EC09F8" w:rsidRPr="00CF1517">
        <w:rPr>
          <w:rFonts w:ascii="Angsana New" w:hAnsi="Angsana New" w:cs="Angsana New"/>
          <w:sz w:val="30"/>
          <w:szCs w:val="30"/>
          <w:cs/>
        </w:rPr>
        <w:t xml:space="preserve"> กรุงเทพมหานคร</w:t>
      </w:r>
      <w:r w:rsidR="007947AE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10900</w:t>
      </w:r>
      <w:r w:rsidR="004037BF" w:rsidRPr="00CF1517">
        <w:rPr>
          <w:rFonts w:ascii="Angsana New" w:hAnsi="Angsana New" w:cs="Angsana New"/>
          <w:sz w:val="30"/>
          <w:szCs w:val="30"/>
        </w:rPr>
        <w:t xml:space="preserve"> </w:t>
      </w:r>
      <w:r w:rsidR="007947AE" w:rsidRPr="00CF1517">
        <w:rPr>
          <w:rFonts w:ascii="Angsana New" w:hAnsi="Angsana New" w:cs="Angsana New"/>
          <w:sz w:val="30"/>
          <w:szCs w:val="30"/>
          <w:cs/>
        </w:rPr>
        <w:t>ประเทศไทย</w:t>
      </w:r>
    </w:p>
    <w:p w14:paraId="3B6D6586" w14:textId="77777777" w:rsidR="00804175" w:rsidRPr="00CF1517" w:rsidRDefault="00804175" w:rsidP="007574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="Angsana New" w:hAnsi="Angsana New" w:cs="Angsana New"/>
          <w:sz w:val="24"/>
          <w:szCs w:val="24"/>
        </w:rPr>
      </w:pPr>
    </w:p>
    <w:p w14:paraId="6EDCABCE" w14:textId="05162168" w:rsidR="00804175" w:rsidRPr="00CF1517" w:rsidRDefault="00804175" w:rsidP="00613B43">
      <w:pPr>
        <w:pStyle w:val="block"/>
        <w:spacing w:after="0" w:line="240" w:lineRule="atLeast"/>
        <w:ind w:left="540" w:right="-45"/>
        <w:jc w:val="thaiDistribute"/>
        <w:rPr>
          <w:rFonts w:ascii="Angsana New" w:hAnsi="Angsana New" w:cs="Angsana New"/>
          <w:sz w:val="30"/>
          <w:szCs w:val="30"/>
          <w:cs/>
          <w:lang w:val="en-US"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ผู้ถือหุ้นรายใหญ่ในระห</w:t>
      </w:r>
      <w:r w:rsidR="00E24956" w:rsidRPr="00CF1517">
        <w:rPr>
          <w:rFonts w:ascii="Angsana New" w:hAnsi="Angsana New" w:cs="Angsana New"/>
          <w:sz w:val="30"/>
          <w:szCs w:val="30"/>
          <w:cs/>
          <w:lang w:bidi="th-TH"/>
        </w:rPr>
        <w:t>ว่างปี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ได้แก่ บริษัท </w:t>
      </w:r>
      <w:r w:rsidR="0045641B" w:rsidRPr="00CF1517">
        <w:rPr>
          <w:rFonts w:ascii="Angsana New" w:hAnsi="Angsana New" w:cs="Angsana New"/>
          <w:sz w:val="30"/>
          <w:szCs w:val="30"/>
          <w:cs/>
          <w:lang w:bidi="th-TH"/>
        </w:rPr>
        <w:t>นิวสตาร์ วิคเตอร์</w:t>
      </w: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จำกัด (</w:t>
      </w:r>
      <w:r w:rsidR="006C7650" w:rsidRPr="00CF1517">
        <w:rPr>
          <w:rFonts w:ascii="Angsana New" w:hAnsi="Angsana New" w:cs="Angsana New"/>
          <w:sz w:val="30"/>
          <w:szCs w:val="30"/>
          <w:cs/>
          <w:lang w:bidi="th-TH"/>
        </w:rPr>
        <w:t>จัดตั้งในประเทศไทย</w:t>
      </w: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) </w:t>
      </w:r>
      <w:r w:rsidR="00687C69"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NEWSAGA LIMITED </w:t>
      </w:r>
      <w:r w:rsidR="00687C69" w:rsidRPr="00687C69">
        <w:rPr>
          <w:rFonts w:ascii="Angsana New" w:hAnsi="Angsana New" w:cs="Angsana New"/>
          <w:spacing w:val="4"/>
          <w:sz w:val="30"/>
          <w:szCs w:val="30"/>
          <w:lang w:val="en-US" w:bidi="th-TH"/>
        </w:rPr>
        <w:t>(</w:t>
      </w:r>
      <w:r w:rsidR="00687C69" w:rsidRPr="00687C69">
        <w:rPr>
          <w:rFonts w:ascii="Angsana New" w:hAnsi="Angsana New" w:cs="Angsana New"/>
          <w:spacing w:val="4"/>
          <w:sz w:val="30"/>
          <w:szCs w:val="30"/>
          <w:cs/>
          <w:lang w:val="en-US" w:bidi="th-TH"/>
        </w:rPr>
        <w:t>จัดตั้งในบริติช เวอร์จิน ไอส์แลนด์</w:t>
      </w:r>
      <w:r w:rsidR="00687C69" w:rsidRPr="00687C69">
        <w:rPr>
          <w:rFonts w:ascii="Angsana New" w:hAnsi="Angsana New" w:cs="Angsana New"/>
          <w:spacing w:val="4"/>
          <w:sz w:val="30"/>
          <w:szCs w:val="30"/>
          <w:lang w:val="en-US" w:bidi="th-TH"/>
        </w:rPr>
        <w:t xml:space="preserve">) </w:t>
      </w:r>
      <w:r w:rsidR="00151687" w:rsidRPr="00687C69">
        <w:rPr>
          <w:rFonts w:ascii="Angsana New" w:hAnsi="Angsana New" w:cs="Angsana New"/>
          <w:spacing w:val="4"/>
          <w:sz w:val="30"/>
          <w:szCs w:val="30"/>
          <w:cs/>
          <w:lang w:bidi="th-TH"/>
        </w:rPr>
        <w:t>และ</w:t>
      </w:r>
      <w:r w:rsidR="00EA7235" w:rsidRPr="00687C69">
        <w:rPr>
          <w:rFonts w:ascii="Angsana New" w:hAnsi="Angsana New" w:cs="Angsana New"/>
          <w:spacing w:val="4"/>
          <w:sz w:val="30"/>
          <w:szCs w:val="30"/>
          <w:cs/>
          <w:lang w:bidi="th-TH"/>
        </w:rPr>
        <w:t xml:space="preserve"> </w:t>
      </w:r>
      <w:r w:rsidR="00687C69" w:rsidRPr="00687C69">
        <w:rPr>
          <w:rFonts w:ascii="Angsana New" w:hAnsi="Angsana New" w:cs="Angsana New"/>
          <w:spacing w:val="4"/>
          <w:sz w:val="30"/>
          <w:szCs w:val="30"/>
          <w:cs/>
          <w:lang w:bidi="th-TH"/>
        </w:rPr>
        <w:t xml:space="preserve">นายวินัย เตียวสมบูรณ์กิจ </w:t>
      </w:r>
      <w:r w:rsidR="006C7650" w:rsidRPr="00687C69">
        <w:rPr>
          <w:rFonts w:ascii="Angsana New" w:hAnsi="Angsana New" w:cs="Angsana New"/>
          <w:spacing w:val="4"/>
          <w:sz w:val="30"/>
          <w:szCs w:val="30"/>
          <w:cs/>
          <w:lang w:bidi="th-TH"/>
        </w:rPr>
        <w:t>ซึ่งถือหุ้นของบริษัทในอัตราร้อยละ</w:t>
      </w:r>
      <w:r w:rsidR="00000696" w:rsidRPr="00687C69">
        <w:rPr>
          <w:rFonts w:ascii="Angsana New" w:hAnsi="Angsana New" w:cs="Angsana New"/>
          <w:spacing w:val="4"/>
          <w:sz w:val="30"/>
          <w:szCs w:val="30"/>
          <w:lang w:bidi="th-TH"/>
        </w:rPr>
        <w:t xml:space="preserve"> </w:t>
      </w:r>
      <w:r w:rsidR="004B0B8A" w:rsidRPr="004B0B8A">
        <w:rPr>
          <w:rFonts w:ascii="Angsana New" w:hAnsi="Angsana New" w:cs="Angsana New"/>
          <w:spacing w:val="4"/>
          <w:sz w:val="30"/>
          <w:szCs w:val="30"/>
          <w:lang w:val="en-US" w:bidi="th-TH"/>
        </w:rPr>
        <w:t>3</w:t>
      </w:r>
      <w:r w:rsidR="00E967B9" w:rsidRPr="00E967B9">
        <w:rPr>
          <w:rFonts w:ascii="Angsana New" w:hAnsi="Angsana New" w:cs="Angsana New"/>
          <w:spacing w:val="4"/>
          <w:sz w:val="30"/>
          <w:szCs w:val="30"/>
          <w:lang w:val="en-US" w:bidi="th-TH"/>
        </w:rPr>
        <w:t>1</w:t>
      </w:r>
      <w:r w:rsidR="00A4299A" w:rsidRPr="00687C69">
        <w:rPr>
          <w:rFonts w:ascii="Angsana New" w:hAnsi="Angsana New" w:cs="Angsana New"/>
          <w:spacing w:val="4"/>
          <w:sz w:val="30"/>
          <w:szCs w:val="30"/>
          <w:lang w:bidi="th-TH"/>
        </w:rPr>
        <w:t>.</w:t>
      </w:r>
      <w:r w:rsidR="00360B44" w:rsidRPr="00360B44">
        <w:rPr>
          <w:rFonts w:ascii="Angsana New" w:hAnsi="Angsana New" w:cs="Angsana New"/>
          <w:spacing w:val="4"/>
          <w:sz w:val="30"/>
          <w:szCs w:val="30"/>
          <w:lang w:val="en-US" w:bidi="th-TH"/>
        </w:rPr>
        <w:t>1</w:t>
      </w:r>
      <w:r w:rsidR="00086D0E" w:rsidRPr="00086D0E">
        <w:rPr>
          <w:rFonts w:ascii="Angsana New" w:hAnsi="Angsana New" w:cs="Angsana New"/>
          <w:spacing w:val="4"/>
          <w:sz w:val="30"/>
          <w:szCs w:val="30"/>
          <w:lang w:val="en-US" w:bidi="th-TH"/>
        </w:rPr>
        <w:t>2</w:t>
      </w:r>
      <w:r w:rsidR="00C517C3" w:rsidRPr="00687C69">
        <w:rPr>
          <w:rFonts w:ascii="Angsana New" w:hAnsi="Angsana New" w:cs="Angsana New"/>
          <w:spacing w:val="4"/>
          <w:sz w:val="30"/>
          <w:szCs w:val="30"/>
          <w:lang w:bidi="th-TH"/>
        </w:rPr>
        <w:t xml:space="preserve"> </w:t>
      </w:r>
      <w:r w:rsidR="00000696" w:rsidRPr="00687C69">
        <w:rPr>
          <w:rFonts w:ascii="Angsana New" w:hAnsi="Angsana New" w:cs="Angsana New"/>
          <w:spacing w:val="4"/>
          <w:sz w:val="30"/>
          <w:szCs w:val="30"/>
          <w:cs/>
          <w:lang w:val="en-US" w:bidi="th-TH"/>
        </w:rPr>
        <w:t>ร้อย</w:t>
      </w:r>
      <w:r w:rsidR="00000696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ละ</w:t>
      </w:r>
      <w:r w:rsidR="00000696"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19</w:t>
      </w:r>
      <w:r w:rsidR="00687C69" w:rsidRPr="00CF1517">
        <w:rPr>
          <w:rFonts w:ascii="Angsana New" w:hAnsi="Angsana New" w:cs="Angsana New"/>
          <w:sz w:val="30"/>
          <w:szCs w:val="30"/>
          <w:lang w:bidi="th-TH"/>
        </w:rPr>
        <w:t>.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3</w:t>
      </w:r>
      <w:r w:rsidR="00334AAB"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="006C7650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และ</w:t>
      </w:r>
      <w:r w:rsidR="00000696" w:rsidRPr="00CF1517">
        <w:rPr>
          <w:rFonts w:ascii="Angsana New" w:hAnsi="Angsana New" w:cs="Angsana New"/>
          <w:sz w:val="30"/>
          <w:szCs w:val="30"/>
          <w:cs/>
          <w:lang w:bidi="th-TH"/>
        </w:rPr>
        <w:t>ร้อยละ</w:t>
      </w:r>
      <w:r w:rsidR="00000696" w:rsidRPr="00CF151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17</w:t>
      </w:r>
      <w:r w:rsidR="00687C69" w:rsidRPr="00CF1517">
        <w:rPr>
          <w:rFonts w:ascii="Angsana New" w:hAnsi="Angsana New" w:cs="Angsana New"/>
          <w:sz w:val="30"/>
          <w:szCs w:val="30"/>
          <w:lang w:val="en-US" w:bidi="th-TH"/>
        </w:rPr>
        <w:t>.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4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1</w:t>
      </w:r>
      <w:r w:rsidR="00687C69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="006C7650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ตามลำดับ</w:t>
      </w:r>
      <w:r w:rsidR="0080010F"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</w:p>
    <w:p w14:paraId="22B7EDC8" w14:textId="77777777" w:rsidR="00804175" w:rsidRPr="00CF1517" w:rsidRDefault="00804175" w:rsidP="00613B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 w:cs="Angsana New"/>
          <w:sz w:val="24"/>
          <w:szCs w:val="24"/>
        </w:rPr>
      </w:pPr>
    </w:p>
    <w:p w14:paraId="2D57D994" w14:textId="022BE0D1" w:rsidR="007947AE" w:rsidRPr="00CF1517" w:rsidRDefault="00804175" w:rsidP="006134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 w:right="-43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บริษัท</w:t>
      </w:r>
      <w:r w:rsidR="00151687" w:rsidRPr="00CF1517">
        <w:rPr>
          <w:rFonts w:ascii="Angsana New" w:hAnsi="Angsana New" w:cs="Angsana New"/>
          <w:sz w:val="30"/>
          <w:szCs w:val="30"/>
          <w:cs/>
        </w:rPr>
        <w:t xml:space="preserve">และบริษัทย่อย (รวมกันเรียกว่า “กลุ่มบริษัท”) </w:t>
      </w:r>
      <w:r w:rsidRPr="00CF1517">
        <w:rPr>
          <w:rFonts w:ascii="Angsana New" w:hAnsi="Angsana New" w:cs="Angsana New"/>
          <w:sz w:val="30"/>
          <w:szCs w:val="30"/>
          <w:cs/>
        </w:rPr>
        <w:t>ดำเนินธุรกิจหลักเกี่ยวกับ</w:t>
      </w:r>
      <w:r w:rsidR="00807819" w:rsidRPr="00CF1517">
        <w:rPr>
          <w:rFonts w:ascii="Angsana New" w:hAnsi="Angsana New" w:cs="Angsana New"/>
          <w:sz w:val="30"/>
          <w:szCs w:val="30"/>
          <w:cs/>
        </w:rPr>
        <w:t>การผลิตไก่และจำหน่ายไก่สดแช่เย็นและ</w:t>
      </w:r>
      <w:r w:rsidR="004544FF" w:rsidRPr="00CF1517">
        <w:rPr>
          <w:rFonts w:ascii="Angsana New" w:hAnsi="Angsana New" w:cs="Angsana New"/>
          <w:sz w:val="30"/>
          <w:szCs w:val="30"/>
          <w:cs/>
        </w:rPr>
        <w:t xml:space="preserve">แช่แข็ง ผลิตและจำหน่ายสุกร </w:t>
      </w:r>
      <w:r w:rsidR="00807819" w:rsidRPr="00CF1517">
        <w:rPr>
          <w:rFonts w:ascii="Angsana New" w:hAnsi="Angsana New" w:cs="Angsana New"/>
          <w:sz w:val="30"/>
          <w:szCs w:val="30"/>
          <w:cs/>
        </w:rPr>
        <w:t>ผลิตและจำหน่ายอาหารสัตว์</w:t>
      </w:r>
      <w:r w:rsidR="00C362F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544FF" w:rsidRPr="00CF1517">
        <w:rPr>
          <w:rFonts w:ascii="Angsana New" w:hAnsi="Angsana New" w:cs="Angsana New"/>
          <w:sz w:val="30"/>
          <w:szCs w:val="30"/>
          <w:cs/>
        </w:rPr>
        <w:t>และผลิตและจำหน่ายสินค้าแปรรูป</w:t>
      </w:r>
      <w:r w:rsidR="00613457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13457" w:rsidRPr="00CF1517">
        <w:rPr>
          <w:rFonts w:ascii="Angsana New" w:hAnsi="Angsana New" w:cs="Angsana New" w:hint="cs"/>
          <w:sz w:val="30"/>
          <w:szCs w:val="30"/>
          <w:cs/>
        </w:rPr>
        <w:t>โดย</w:t>
      </w:r>
      <w:r w:rsidR="007947AE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รายละเอียดบริษัทย่อยของบริษัท ณ วันที่ 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-4"/>
          <w:sz w:val="30"/>
          <w:szCs w:val="30"/>
        </w:rPr>
        <w:t>1</w:t>
      </w:r>
      <w:r w:rsidR="007947AE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7947AE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="00E91A05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E91A05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และ 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7947AE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ได้เปิดเผยไว้แล้วในหมายเหตุประกอบงบการเงินข้อ</w:t>
      </w:r>
      <w:r w:rsidR="008D5DC1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1</w:t>
      </w:r>
      <w:r w:rsidR="005C5B31">
        <w:rPr>
          <w:rFonts w:ascii="Angsana New" w:hAnsi="Angsana New" w:cs="Angsana New"/>
          <w:spacing w:val="-4"/>
          <w:sz w:val="30"/>
          <w:szCs w:val="30"/>
        </w:rPr>
        <w:t>2</w:t>
      </w:r>
      <w:r w:rsidR="00334AAB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</w:t>
      </w:r>
    </w:p>
    <w:p w14:paraId="1E42CC33" w14:textId="77777777" w:rsidR="006D3EFC" w:rsidRPr="00CF1517" w:rsidRDefault="006D3EFC" w:rsidP="006D3E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both"/>
        <w:rPr>
          <w:rFonts w:ascii="Angsana New" w:eastAsia="Calibri" w:hAnsi="Angsana New" w:cs="Angsana New"/>
          <w:i/>
          <w:iCs/>
          <w:sz w:val="24"/>
          <w:szCs w:val="24"/>
          <w:shd w:val="clear" w:color="auto" w:fill="E0E0E0"/>
          <w:cs/>
          <w:lang w:val="en-GB"/>
        </w:rPr>
      </w:pPr>
    </w:p>
    <w:p w14:paraId="03A0744F" w14:textId="77777777" w:rsidR="00804175" w:rsidRPr="00CF1517" w:rsidRDefault="00804175" w:rsidP="00825D86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</w:t>
      </w:r>
      <w:r w:rsidR="008D5DC1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กณฑ์การจัดทำงบการเงิน</w:t>
      </w:r>
    </w:p>
    <w:p w14:paraId="3D9A9B85" w14:textId="77777777" w:rsidR="003048E5" w:rsidRPr="00CF1517" w:rsidRDefault="003048E5" w:rsidP="003048E5">
      <w:pPr>
        <w:rPr>
          <w:rFonts w:ascii="Angsana New" w:hAnsi="Angsana New" w:cs="Angsana New"/>
          <w:sz w:val="24"/>
          <w:szCs w:val="24"/>
        </w:rPr>
      </w:pPr>
    </w:p>
    <w:p w14:paraId="6F4D0638" w14:textId="77777777" w:rsidR="00795D87" w:rsidRPr="00CF1517" w:rsidRDefault="00795D87" w:rsidP="00B9548F">
      <w:pPr>
        <w:numPr>
          <w:ilvl w:val="0"/>
          <w:numId w:val="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both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เกณฑ์การถือปฏิบัติ</w:t>
      </w:r>
    </w:p>
    <w:p w14:paraId="78F4886D" w14:textId="77777777" w:rsidR="00804175" w:rsidRPr="00CF1517" w:rsidRDefault="00804175" w:rsidP="00E336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="Angsana New" w:hAnsi="Angsana New" w:cs="Angsana New"/>
          <w:sz w:val="24"/>
          <w:szCs w:val="24"/>
        </w:rPr>
      </w:pPr>
    </w:p>
    <w:p w14:paraId="5822C7FD" w14:textId="77777777" w:rsidR="00CB77C2" w:rsidRPr="00CF1517" w:rsidRDefault="008D5DC1" w:rsidP="00CB77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="00E978EF" w:rsidRPr="00CF1517">
        <w:rPr>
          <w:rFonts w:ascii="Angsana New" w:hAnsi="Angsana New" w:cs="Angsana New"/>
          <w:sz w:val="30"/>
          <w:szCs w:val="30"/>
          <w:cs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สภาวิชาชีพบัญชีฯ</w:t>
      </w:r>
      <w:r w:rsidR="00CB77C2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กฎระเบียบและประกาศคณะกรรมการกำกับหลักทรัพย์และตลาดหลักทรัพย์ที่เกี่ยวข้อง </w:t>
      </w:r>
    </w:p>
    <w:p w14:paraId="495F21A2" w14:textId="77777777" w:rsidR="00203C56" w:rsidRPr="00CF1517" w:rsidRDefault="00203C56" w:rsidP="00CB77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4"/>
          <w:szCs w:val="24"/>
        </w:rPr>
      </w:pPr>
    </w:p>
    <w:p w14:paraId="619A0CD4" w14:textId="5D7D9457" w:rsidR="00CB77C2" w:rsidRPr="00CF1517" w:rsidRDefault="00CB77C2" w:rsidP="00CB77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มาตรฐานการรายงานทางการเงินหลายฉบับได้มีการออกและปรับปรุงใหม่ซึ่งมีผลบังคับใช้ตั้งแต่รอบระยะเวลาบัญชีที่เริ่มในหรือหลังวันที่</w:t>
      </w:r>
      <w:r w:rsidR="00724869">
        <w:rPr>
          <w:rFonts w:asciiTheme="majorBidi" w:hAnsiTheme="majorBidi" w:cstheme="majorBidi"/>
          <w:sz w:val="30"/>
          <w:szCs w:val="30"/>
        </w:rPr>
        <w:t xml:space="preserve"> </w:t>
      </w:r>
      <w:r w:rsidR="00360B44" w:rsidRPr="00360B44">
        <w:rPr>
          <w:rFonts w:asciiTheme="majorBidi" w:hAnsiTheme="majorBidi" w:cstheme="majorBidi"/>
          <w:sz w:val="30"/>
          <w:szCs w:val="30"/>
        </w:rPr>
        <w:t>1</w:t>
      </w:r>
      <w:r w:rsidRPr="00CF1517">
        <w:rPr>
          <w:rFonts w:asciiTheme="majorBidi" w:hAnsiTheme="majorBidi" w:cstheme="majorBidi"/>
          <w:sz w:val="30"/>
          <w:szCs w:val="30"/>
          <w:rtl/>
          <w:cs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sz w:val="30"/>
          <w:szCs w:val="30"/>
        </w:rPr>
        <w:t>3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  การถือปฏิบัติตามมาตรฐานการรายงานทางการเงินที่ออกและปรับปรุงใหม่นั้น มีผลให้เกิดการเปลี่ยนแปลงนโยบายการบัญชีของ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</w:p>
    <w:p w14:paraId="18208B5B" w14:textId="1C4E31DD" w:rsidR="002E7177" w:rsidRPr="00CF1517" w:rsidRDefault="002E7177" w:rsidP="00CB77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6BEB4F42" w14:textId="30BC54FD" w:rsidR="00DC64DB" w:rsidRPr="00817E5A" w:rsidRDefault="002E7177" w:rsidP="002E71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กลุ่มบริษัทถือปฏิบัติตามมาตรฐานการรายงานทางการเงินกลุ่มเครื่องมือทางการเงิน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ซึ่งประกอบด้วยมาตรฐานการรายงานทางการเงิน ฉบับที่ 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เรื่อง </w:t>
      </w:r>
      <w:r w:rsidRPr="00E361D2">
        <w:rPr>
          <w:rFonts w:ascii="Angsana New" w:hAnsi="Angsana New" w:cs="Angsana New" w:hint="cs"/>
          <w:i/>
          <w:iCs/>
          <w:sz w:val="30"/>
          <w:szCs w:val="30"/>
          <w:cs/>
        </w:rPr>
        <w:t>เครื่องมือทางการเงิน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(</w:t>
      </w:r>
      <w:r w:rsidRPr="00CF1517">
        <w:rPr>
          <w:rFonts w:ascii="Angsana New" w:hAnsi="Angsana New" w:cs="Angsana New"/>
          <w:sz w:val="30"/>
          <w:szCs w:val="30"/>
        </w:rPr>
        <w:t xml:space="preserve">TFRS 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Pr="00CF1517">
        <w:rPr>
          <w:rFonts w:ascii="Angsana New" w:hAnsi="Angsana New" w:cs="Angsana New"/>
          <w:sz w:val="30"/>
          <w:szCs w:val="30"/>
        </w:rPr>
        <w:t xml:space="preserve">)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รวมถึงมาตรฐานและการตีความมาตรฐานที่เกี่ยวข้อง </w:t>
      </w:r>
      <w:r w:rsidRPr="00CF1517">
        <w:rPr>
          <w:rFonts w:ascii="Angsana New" w:hAnsi="Angsana New" w:cs="Angsana New"/>
          <w:sz w:val="30"/>
          <w:szCs w:val="30"/>
          <w:cs/>
        </w:rPr>
        <w:t>และมาตรฐานการรายงานทางการเงิน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ฉบับที่ </w:t>
      </w:r>
      <w:r w:rsidR="00360B44" w:rsidRPr="00360B44">
        <w:rPr>
          <w:rFonts w:ascii="Angsana New" w:hAnsi="Angsana New" w:cs="Angsana New"/>
          <w:sz w:val="30"/>
          <w:szCs w:val="30"/>
        </w:rPr>
        <w:t>16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เรื่อง </w:t>
      </w:r>
      <w:r w:rsidRPr="00E361D2">
        <w:rPr>
          <w:rFonts w:ascii="Angsana New" w:hAnsi="Angsana New" w:cs="Angsana New"/>
          <w:i/>
          <w:iCs/>
          <w:sz w:val="30"/>
          <w:szCs w:val="30"/>
          <w:cs/>
        </w:rPr>
        <w:t>สัญญาเช่า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(</w:t>
      </w:r>
      <w:r w:rsidRPr="00CF1517">
        <w:rPr>
          <w:rFonts w:ascii="Angsana New" w:hAnsi="Angsana New" w:cs="Angsana New"/>
          <w:sz w:val="30"/>
          <w:szCs w:val="30"/>
        </w:rPr>
        <w:t xml:space="preserve">TFRS </w:t>
      </w:r>
      <w:r w:rsidR="00360B44" w:rsidRPr="00360B44">
        <w:rPr>
          <w:rFonts w:ascii="Angsana New" w:hAnsi="Angsana New" w:cs="Angsana New"/>
          <w:sz w:val="30"/>
          <w:szCs w:val="30"/>
        </w:rPr>
        <w:t>16</w:t>
      </w:r>
      <w:r w:rsidRPr="00CF1517">
        <w:rPr>
          <w:rFonts w:ascii="Angsana New" w:hAnsi="Angsana New" w:cs="Angsana New"/>
          <w:sz w:val="30"/>
          <w:szCs w:val="30"/>
          <w:cs/>
        </w:rPr>
        <w:t>) เป็นครั้งแรกซึ่งได้เปิดเผยผลกระทบจากการเปลี่ยนแปลงนโยบายการบัญชีไว้ในหมายเหตุ</w:t>
      </w:r>
      <w:r w:rsidR="00E361D2">
        <w:rPr>
          <w:rFonts w:ascii="Angsana New" w:hAnsi="Angsana New" w:cs="Angsana New" w:hint="cs"/>
          <w:sz w:val="30"/>
          <w:szCs w:val="30"/>
          <w:cs/>
        </w:rPr>
        <w:t>ประกอบงบการเงิน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ข้อ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</w:p>
    <w:p w14:paraId="04329A70" w14:textId="5B3F6EE8" w:rsidR="00CB77C2" w:rsidRPr="00CF1517" w:rsidRDefault="00DC64DB" w:rsidP="00CB77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 w:hint="cs"/>
          <w:sz w:val="30"/>
          <w:szCs w:val="30"/>
          <w:cs/>
        </w:rPr>
        <w:t>นอกจากนี้กลุ่มบริษัทไม่ได้นำมาตรฐานการรายงานทางการเงินที่ออกและปรับปรุงใหม่ซึ่งยังไม่มีผลบังคับใช้ในงวดปัจจุบันมาถือปฏิบัติในการจัดทำงบการเงินนี้ก่อนวันที่มีผลบังคับใช้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E361D2">
        <w:rPr>
          <w:rFonts w:ascii="Angsana New" w:hAnsi="Angsana New" w:cs="Angsana New" w:hint="cs"/>
          <w:sz w:val="30"/>
          <w:szCs w:val="30"/>
          <w:cs/>
        </w:rPr>
        <w:t>กลุ่มบริษัทได้ประเมินผลกระทบที่อาจ</w:t>
      </w:r>
      <w:r w:rsidR="00E361D2" w:rsidRPr="00E361D2">
        <w:rPr>
          <w:rFonts w:ascii="Angsana New" w:hAnsi="Angsana New" w:cs="Angsana New" w:hint="cs"/>
          <w:spacing w:val="-2"/>
          <w:sz w:val="30"/>
          <w:szCs w:val="30"/>
          <w:cs/>
        </w:rPr>
        <w:t>เกิดขึ้นต่องบการเงินจากการถือปฏิบัติตามมาตรฐานการรายงานทางการเงินที่ออกและปรับปรุงใหม่เหล่านี้ ซึ่งคาด</w:t>
      </w:r>
      <w:r w:rsidR="00E361D2">
        <w:rPr>
          <w:rFonts w:ascii="Angsana New" w:hAnsi="Angsana New" w:cs="Angsana New" w:hint="cs"/>
          <w:sz w:val="30"/>
          <w:szCs w:val="30"/>
          <w:cs/>
        </w:rPr>
        <w:t>ว่าไม่มีผลกระทบที่มีสาระสำคัญต่องบการเงินในงวดที่ถือปฏิบัติ</w:t>
      </w:r>
    </w:p>
    <w:p w14:paraId="02E5BEF8" w14:textId="77777777" w:rsidR="00DC64DB" w:rsidRPr="00CF1517" w:rsidRDefault="00DC64DB" w:rsidP="00CB77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2"/>
          <w:szCs w:val="22"/>
        </w:rPr>
      </w:pPr>
    </w:p>
    <w:p w14:paraId="1E147079" w14:textId="77777777" w:rsidR="00795D87" w:rsidRPr="00CF1517" w:rsidRDefault="00795D87" w:rsidP="00B9548F">
      <w:pPr>
        <w:pStyle w:val="ListParagraph"/>
        <w:numPr>
          <w:ilvl w:val="0"/>
          <w:numId w:val="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both"/>
        <w:rPr>
          <w:rFonts w:ascii="Angsana New" w:hAnsi="Angsana New"/>
          <w:b/>
          <w:bCs/>
          <w:sz w:val="30"/>
          <w:szCs w:val="30"/>
        </w:rPr>
      </w:pPr>
      <w:r w:rsidRPr="00CF15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สกุลเงินที่ใช้ในการดำเนินงานและนำเสนองบการเงิน </w:t>
      </w:r>
    </w:p>
    <w:p w14:paraId="45A45E8F" w14:textId="77777777" w:rsidR="00EA7D72" w:rsidRPr="00CF1517" w:rsidRDefault="00EA7D72" w:rsidP="00795D8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04"/>
        <w:jc w:val="thaiDistribute"/>
        <w:rPr>
          <w:rFonts w:ascii="Angsana New" w:hAnsi="Angsana New" w:cs="Angsana New"/>
          <w:sz w:val="22"/>
          <w:szCs w:val="22"/>
        </w:rPr>
      </w:pPr>
    </w:p>
    <w:p w14:paraId="750746EB" w14:textId="13462F08" w:rsidR="00225A7B" w:rsidRPr="00CF1517" w:rsidRDefault="00225A7B" w:rsidP="00225A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04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งบการเงินนี้นำเสนอเป็นเงินบาทซึ่งเป็นสกุลเงินที่ใช้ในการดำเนินงานของบริษัท </w:t>
      </w:r>
      <w:r w:rsidR="00FF1801" w:rsidRPr="00CF1517">
        <w:rPr>
          <w:rFonts w:ascii="Angsana New" w:hAnsi="Angsana New" w:cs="Angsana New"/>
          <w:sz w:val="30"/>
          <w:szCs w:val="30"/>
          <w:cs/>
        </w:rPr>
        <w:t>ข้อมูลทางการเงินทั้งหมดมีการปัดเศษในหมายเหตุประกอบงบการเงินเพื่อให้แสดงเป็นหลักพันบาทและล้านบาท ยกเว้นที่ระบุไว้เป็นอย่างอื่น</w:t>
      </w:r>
    </w:p>
    <w:p w14:paraId="6DDA448C" w14:textId="77777777" w:rsidR="00795D87" w:rsidRPr="00CF1517" w:rsidRDefault="00795D87" w:rsidP="00795D8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04"/>
        <w:jc w:val="thaiDistribute"/>
        <w:rPr>
          <w:rFonts w:ascii="Angsana New" w:hAnsi="Angsana New" w:cs="Angsana New"/>
          <w:sz w:val="22"/>
          <w:szCs w:val="22"/>
        </w:rPr>
      </w:pPr>
    </w:p>
    <w:p w14:paraId="69849549" w14:textId="621E6475" w:rsidR="00795D87" w:rsidRPr="00CF1517" w:rsidRDefault="00795D87" w:rsidP="00795D8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/>
          <w:b/>
          <w:bCs/>
          <w:i/>
          <w:iCs/>
          <w:sz w:val="30"/>
          <w:szCs w:val="30"/>
          <w:cs/>
        </w:rPr>
        <w:t>(</w:t>
      </w:r>
      <w:r w:rsidR="00613457" w:rsidRPr="00CF15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ค</w:t>
      </w:r>
      <w:r w:rsidRPr="00CF1517">
        <w:rPr>
          <w:rFonts w:ascii="Angsana New" w:hAnsi="Angsana New"/>
          <w:b/>
          <w:bCs/>
          <w:i/>
          <w:iCs/>
          <w:sz w:val="30"/>
          <w:szCs w:val="30"/>
          <w:cs/>
        </w:rPr>
        <w:t>)</w:t>
      </w:r>
      <w:r w:rsidRPr="00CF1517">
        <w:rPr>
          <w:rFonts w:ascii="Angsana New" w:hAnsi="Angsana New"/>
          <w:b/>
          <w:bCs/>
          <w:i/>
          <w:iCs/>
          <w:sz w:val="30"/>
          <w:szCs w:val="30"/>
          <w:cs/>
        </w:rPr>
        <w:tab/>
        <w:t xml:space="preserve">การใช้วิจารณญาณและการประมาณการ </w:t>
      </w:r>
    </w:p>
    <w:p w14:paraId="359FBB70" w14:textId="77777777" w:rsidR="00EA7D72" w:rsidRPr="00CF1517" w:rsidRDefault="00EA7D72" w:rsidP="003946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04"/>
        <w:jc w:val="thaiDistribute"/>
        <w:rPr>
          <w:rFonts w:ascii="Angsana New" w:hAnsi="Angsana New" w:cs="Angsana New"/>
          <w:spacing w:val="-2"/>
          <w:sz w:val="22"/>
          <w:szCs w:val="22"/>
        </w:rPr>
      </w:pPr>
    </w:p>
    <w:p w14:paraId="2D419408" w14:textId="090987F8" w:rsidR="00795D87" w:rsidRPr="00CF1517" w:rsidRDefault="00795D87" w:rsidP="003946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04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 ผู้บริหา</w:t>
      </w:r>
      <w:r w:rsidR="00203C56"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ร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ใช้วิจารณญาณ การประมาณ</w:t>
      </w:r>
      <w:r w:rsidR="005D5CD4"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การ</w:t>
      </w:r>
      <w:r w:rsidR="00203C56" w:rsidRPr="00CF1517">
        <w:rPr>
          <w:rFonts w:ascii="Angsana New" w:hAnsi="Angsana New" w:cs="Angsana New" w:hint="cs"/>
          <w:spacing w:val="-2"/>
          <w:sz w:val="30"/>
          <w:szCs w:val="30"/>
          <w:cs/>
        </w:rPr>
        <w:t xml:space="preserve">    </w:t>
      </w:r>
      <w:r w:rsidRPr="00CF1517">
        <w:rPr>
          <w:rFonts w:ascii="Angsana New" w:hAnsi="Angsana New" w:cs="Angsana New"/>
          <w:sz w:val="30"/>
          <w:szCs w:val="30"/>
          <w:cs/>
        </w:rPr>
        <w:t>และข้อสมมติหลายประการ ซึ่งมีผลกระทบต่อการ</w:t>
      </w:r>
      <w:r w:rsidR="003F40E5" w:rsidRPr="00CF1517">
        <w:rPr>
          <w:rFonts w:ascii="Angsana New" w:hAnsi="Angsana New" w:cs="Angsana New" w:hint="cs"/>
          <w:sz w:val="30"/>
          <w:szCs w:val="30"/>
          <w:cs/>
        </w:rPr>
        <w:t>ปฏิบัติตาม</w:t>
      </w:r>
      <w:r w:rsidR="00E920BE" w:rsidRPr="00CF1517">
        <w:rPr>
          <w:rFonts w:ascii="Angsana New" w:hAnsi="Angsana New" w:cs="Angsana New" w:hint="cs"/>
          <w:sz w:val="30"/>
          <w:szCs w:val="30"/>
          <w:cs/>
        </w:rPr>
        <w:t>น</w:t>
      </w:r>
      <w:r w:rsidRPr="00CF1517">
        <w:rPr>
          <w:rFonts w:ascii="Angsana New" w:hAnsi="Angsana New" w:cs="Angsana New"/>
          <w:sz w:val="30"/>
          <w:szCs w:val="30"/>
          <w:cs/>
        </w:rPr>
        <w:t>โยบายการบัญชี</w:t>
      </w:r>
      <w:r w:rsidR="00682DBC" w:rsidRPr="00CF1517">
        <w:rPr>
          <w:rFonts w:ascii="Angsana New" w:hAnsi="Angsana New" w:cs="Angsana New" w:hint="cs"/>
          <w:sz w:val="30"/>
          <w:szCs w:val="30"/>
          <w:cs/>
        </w:rPr>
        <w:t>ของกลุ่มบริษัท ทั้งนี้</w:t>
      </w:r>
      <w:r w:rsidR="0039465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82DBC" w:rsidRPr="00CF1517">
        <w:rPr>
          <w:rFonts w:ascii="Angsana New" w:hAnsi="Angsana New" w:cs="Angsana New" w:hint="cs"/>
          <w:sz w:val="30"/>
          <w:szCs w:val="30"/>
          <w:cs/>
        </w:rPr>
        <w:t>ผลที่เกิดขึ้น</w:t>
      </w:r>
      <w:r w:rsidR="00203C56" w:rsidRPr="00CF1517">
        <w:rPr>
          <w:rFonts w:ascii="Angsana New" w:hAnsi="Angsana New" w:cs="Angsana New" w:hint="cs"/>
          <w:sz w:val="30"/>
          <w:szCs w:val="30"/>
          <w:cs/>
        </w:rPr>
        <w:t>จริง</w:t>
      </w:r>
      <w:r w:rsidR="00682DBC" w:rsidRPr="00CF1517">
        <w:rPr>
          <w:rFonts w:ascii="Angsana New" w:hAnsi="Angsana New" w:cs="Angsana New" w:hint="cs"/>
          <w:sz w:val="30"/>
          <w:szCs w:val="30"/>
          <w:cs/>
        </w:rPr>
        <w:t>อาจแตกต่างจากที่ประมาณการไว้</w:t>
      </w:r>
      <w:r w:rsidR="0039465D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ประมาณการและข้อสมมติที่ใช้ในการจัดทำงบการเงินจะได้รับการทบทวนอย่างต่อเนื่อง การปรับประมาณการทางบัญชีจะบันทึกโดยวิธีเปลี่ยนทันทีเป็นต้นไป</w:t>
      </w:r>
    </w:p>
    <w:p w14:paraId="21753413" w14:textId="77777777" w:rsidR="003F40E5" w:rsidRPr="00CF1517" w:rsidRDefault="003F40E5" w:rsidP="003946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04"/>
        <w:jc w:val="thaiDistribute"/>
        <w:rPr>
          <w:rFonts w:ascii="Angsana New" w:hAnsi="Angsana New" w:cs="Angsana New"/>
          <w:sz w:val="22"/>
          <w:szCs w:val="22"/>
        </w:rPr>
      </w:pPr>
    </w:p>
    <w:p w14:paraId="5FD92E94" w14:textId="77777777" w:rsidR="00795D87" w:rsidRPr="00CF1517" w:rsidRDefault="00795D87" w:rsidP="00B9548F">
      <w:pPr>
        <w:pStyle w:val="ListParagraph"/>
        <w:numPr>
          <w:ilvl w:val="0"/>
          <w:numId w:val="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hanging="54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sz w:val="30"/>
          <w:szCs w:val="30"/>
          <w:cs/>
        </w:rPr>
        <w:t>การใช้วิจารณญาณ</w:t>
      </w:r>
    </w:p>
    <w:p w14:paraId="64339EB3" w14:textId="77777777" w:rsidR="00EA7D72" w:rsidRPr="00CF1517" w:rsidRDefault="00EA7D72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 w:cs="Angsana New"/>
          <w:spacing w:val="-2"/>
          <w:sz w:val="22"/>
          <w:szCs w:val="22"/>
        </w:rPr>
      </w:pPr>
    </w:p>
    <w:p w14:paraId="18FD3FF6" w14:textId="75AA0E97" w:rsidR="00795D87" w:rsidRPr="00CF1517" w:rsidRDefault="00795D87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 w:cs="Angsana New"/>
          <w:sz w:val="30"/>
          <w:szCs w:val="30"/>
        </w:rPr>
      </w:pPr>
      <w:r w:rsidRPr="00D00CFA">
        <w:rPr>
          <w:rFonts w:ascii="Angsana New" w:hAnsi="Angsana New" w:cs="Angsana New"/>
          <w:spacing w:val="-4"/>
          <w:sz w:val="30"/>
          <w:szCs w:val="30"/>
          <w:cs/>
        </w:rPr>
        <w:t>ข้อมูลเกี่ยวกับการใช้วิจารณญาณใน</w:t>
      </w:r>
      <w:r w:rsidR="003F40E5" w:rsidRPr="00D00CFA">
        <w:rPr>
          <w:rFonts w:ascii="Angsana New" w:hAnsi="Angsana New" w:cs="Angsana New" w:hint="cs"/>
          <w:spacing w:val="-4"/>
          <w:sz w:val="30"/>
          <w:szCs w:val="30"/>
          <w:cs/>
        </w:rPr>
        <w:t>ปฏิบัติตาม</w:t>
      </w:r>
      <w:r w:rsidRPr="00D00CFA">
        <w:rPr>
          <w:rFonts w:ascii="Angsana New" w:hAnsi="Angsana New" w:cs="Angsana New"/>
          <w:spacing w:val="-4"/>
          <w:sz w:val="30"/>
          <w:szCs w:val="30"/>
          <w:cs/>
        </w:rPr>
        <w:t>นโยบายการบัญชีซึ่งมีผลกระทบที่มีนัยสำคัญที่สุดต่อจำนวน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เงิน</w:t>
      </w:r>
      <w:r w:rsidRPr="00CF1517">
        <w:rPr>
          <w:rFonts w:ascii="Angsana New" w:hAnsi="Angsana New" w:cs="Angsana New"/>
          <w:sz w:val="30"/>
          <w:szCs w:val="30"/>
          <w:cs/>
        </w:rPr>
        <w:t>ที่รับรู้ในงบการเงิน</w:t>
      </w:r>
      <w:r w:rsidR="003F40E5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ประกอบด้วยหมายเหต</w:t>
      </w:r>
      <w:r w:rsidR="00613457" w:rsidRPr="00CF1517">
        <w:rPr>
          <w:rFonts w:ascii="Angsana New" w:hAnsi="Angsana New" w:cs="Angsana New" w:hint="cs"/>
          <w:sz w:val="30"/>
          <w:szCs w:val="30"/>
          <w:cs/>
        </w:rPr>
        <w:t>ุประกอบงบการเงิน</w:t>
      </w:r>
      <w:r w:rsidR="00D00CFA">
        <w:rPr>
          <w:rFonts w:ascii="Angsana New" w:hAnsi="Angsana New" w:cs="Angsana New" w:hint="cs"/>
          <w:sz w:val="30"/>
          <w:szCs w:val="30"/>
          <w:cs/>
        </w:rPr>
        <w:t>ข้อ</w:t>
      </w:r>
      <w:r w:rsidRPr="00CF1517">
        <w:rPr>
          <w:rFonts w:ascii="Angsana New" w:hAnsi="Angsana New" w:cs="Angsana New"/>
          <w:sz w:val="30"/>
          <w:szCs w:val="30"/>
          <w:cs/>
        </w:rPr>
        <w:t>ต่อไปนี้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</w:p>
    <w:p w14:paraId="59712E33" w14:textId="660639C2" w:rsidR="003F40E5" w:rsidRPr="00CF1517" w:rsidRDefault="003F40E5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 w:cs="Angsana New"/>
          <w:sz w:val="22"/>
          <w:szCs w:val="22"/>
        </w:rPr>
      </w:pPr>
    </w:p>
    <w:tbl>
      <w:tblPr>
        <w:tblW w:w="9288" w:type="dxa"/>
        <w:tblInd w:w="540" w:type="dxa"/>
        <w:tblLook w:val="04A0" w:firstRow="1" w:lastRow="0" w:firstColumn="1" w:lastColumn="0" w:noHBand="0" w:noVBand="1"/>
      </w:tblPr>
      <w:tblGrid>
        <w:gridCol w:w="2340"/>
        <w:gridCol w:w="6948"/>
      </w:tblGrid>
      <w:tr w:rsidR="006F28D7" w:rsidRPr="00CF1517" w14:paraId="6FF40D69" w14:textId="77777777" w:rsidTr="00FB0417">
        <w:tc>
          <w:tcPr>
            <w:tcW w:w="2340" w:type="dxa"/>
            <w:shd w:val="clear" w:color="auto" w:fill="auto"/>
          </w:tcPr>
          <w:p w14:paraId="1E03CB92" w14:textId="3C99875C" w:rsidR="006F28D7" w:rsidRPr="00CF1517" w:rsidRDefault="004B0B8A" w:rsidP="006F28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27"/>
              <w:jc w:val="thaiDistribute"/>
              <w:rPr>
                <w:rFonts w:ascii="Angsana New" w:hAnsi="Angsana New" w:cs="Angsana New"/>
                <w:spacing w:val="-1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6F28D7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(ก) และ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5C5B31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6948" w:type="dxa"/>
            <w:shd w:val="clear" w:color="auto" w:fill="auto"/>
          </w:tcPr>
          <w:p w14:paraId="4581CB50" w14:textId="77777777" w:rsidR="006F28D7" w:rsidRPr="00CF1517" w:rsidRDefault="006F28D7" w:rsidP="006F28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การพิจารณาว่า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เงินลงทุนตามวิธีส่วนได้เสีย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กลุ่มบริษัทมีอิทธิพลอย่างมีนัยสำคัญ</w:t>
            </w:r>
          </w:p>
          <w:p w14:paraId="12A57131" w14:textId="1F61A484" w:rsidR="006F28D7" w:rsidRPr="00CF1517" w:rsidRDefault="006F28D7" w:rsidP="006F28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ในกิจการที่กลุ่มบริษัทลงทุนหรือไม่</w:t>
            </w:r>
          </w:p>
        </w:tc>
      </w:tr>
      <w:tr w:rsidR="006F28D7" w:rsidRPr="00CF1517" w14:paraId="2246F625" w14:textId="77777777" w:rsidTr="00FB0417">
        <w:tc>
          <w:tcPr>
            <w:tcW w:w="2340" w:type="dxa"/>
            <w:shd w:val="clear" w:color="auto" w:fill="auto"/>
          </w:tcPr>
          <w:p w14:paraId="704CD8D2" w14:textId="11DC32DB" w:rsidR="006F28D7" w:rsidRPr="00CF1517" w:rsidRDefault="004B0B8A" w:rsidP="006F28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27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4B0B8A">
              <w:rPr>
                <w:rFonts w:ascii="Angsana New" w:hAnsi="Angsana New" w:cs="Angsana New"/>
                <w:spacing w:val="-1"/>
                <w:sz w:val="30"/>
                <w:szCs w:val="30"/>
              </w:rPr>
              <w:t>4</w:t>
            </w:r>
            <w:r w:rsidR="006F28D7" w:rsidRPr="00CF1517">
              <w:rPr>
                <w:rFonts w:ascii="Angsana New" w:hAnsi="Angsana New" w:cs="Angsana New"/>
                <w:spacing w:val="-1"/>
                <w:sz w:val="30"/>
                <w:szCs w:val="30"/>
                <w:cs/>
              </w:rPr>
              <w:t>(</w:t>
            </w:r>
            <w:r w:rsidR="006F28D7" w:rsidRPr="00CF1517">
              <w:rPr>
                <w:rFonts w:ascii="Angsana New" w:hAnsi="Angsana New" w:cs="Angsana New" w:hint="cs"/>
                <w:spacing w:val="-1"/>
                <w:sz w:val="30"/>
                <w:szCs w:val="30"/>
                <w:cs/>
              </w:rPr>
              <w:t>ฏ</w:t>
            </w:r>
            <w:r w:rsidR="006F28D7" w:rsidRPr="00CF1517">
              <w:rPr>
                <w:rFonts w:ascii="Angsana New" w:hAnsi="Angsana New" w:cs="Angsana New"/>
                <w:spacing w:val="-1"/>
                <w:sz w:val="30"/>
                <w:szCs w:val="30"/>
                <w:cs/>
              </w:rPr>
              <w:t>) และ</w:t>
            </w:r>
            <w:r w:rsidR="006F28D7" w:rsidRPr="00CF1517">
              <w:rPr>
                <w:rFonts w:ascii="Angsana New" w:hAnsi="Angsana New" w:cs="Angsana New"/>
                <w:spacing w:val="-1"/>
                <w:sz w:val="30"/>
                <w:szCs w:val="30"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1E432D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6948" w:type="dxa"/>
            <w:shd w:val="clear" w:color="auto" w:fill="auto"/>
          </w:tcPr>
          <w:p w14:paraId="1CFA02A7" w14:textId="77777777" w:rsidR="00D00CFA" w:rsidRDefault="006F28D7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  <w:p w14:paraId="5044E6F9" w14:textId="77777777" w:rsidR="00D00CFA" w:rsidRDefault="00D00CFA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  </w:t>
            </w:r>
            <w:r w:rsidR="006F28D7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การประเมินว่าข้อตกลงประกอบด้วยสัญญาเช่าหรือไม่</w:t>
            </w:r>
          </w:p>
          <w:p w14:paraId="76483F74" w14:textId="77777777" w:rsidR="00D00CFA" w:rsidRDefault="00D00CFA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  </w:t>
            </w:r>
            <w:r w:rsidR="006F28D7" w:rsidRPr="006440C2">
              <w:rPr>
                <w:rFonts w:asciiTheme="majorBidi" w:hAnsiTheme="majorBidi" w:cstheme="majorBidi"/>
                <w:sz w:val="30"/>
                <w:szCs w:val="30"/>
                <w:cs/>
              </w:rPr>
              <w:t>กลุ่มบริษัท</w:t>
            </w:r>
            <w:r w:rsidR="006F28D7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พิจารณาถึง</w:t>
            </w:r>
            <w:r w:rsidR="006F28D7"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ความแน่นอนอย่างสมเหตุสมผลที่จะใช้สิทธิ</w:t>
            </w:r>
            <w:r w:rsidR="006F28D7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ต่อ</w:t>
            </w:r>
            <w:r w:rsidR="006F28D7"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อายุสัญญา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</w:t>
            </w:r>
          </w:p>
          <w:p w14:paraId="26AB5360" w14:textId="77777777" w:rsidR="00D00CFA" w:rsidRDefault="00D00CFA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</w:t>
            </w:r>
            <w:r w:rsidR="006F28D7"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เช่า</w:t>
            </w:r>
            <w:r w:rsidR="006F28D7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หรือไม่</w:t>
            </w:r>
          </w:p>
          <w:p w14:paraId="47E12AE2" w14:textId="77777777" w:rsidR="00D00CFA" w:rsidRDefault="00D00CFA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  </w:t>
            </w:r>
            <w:r w:rsidR="006F28D7" w:rsidRPr="006440C2">
              <w:rPr>
                <w:rFonts w:asciiTheme="majorBidi" w:hAnsiTheme="majorBidi" w:cstheme="majorBidi"/>
                <w:sz w:val="30"/>
                <w:szCs w:val="30"/>
                <w:cs/>
              </w:rPr>
              <w:t>กลุ่มบริษัทจะ</w:t>
            </w:r>
            <w:r w:rsidR="006F28D7"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ใช้สิทธิยกเลิกสัญญา</w:t>
            </w:r>
            <w:r w:rsidR="006F28D7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เช่าหรือไม่</w:t>
            </w:r>
          </w:p>
          <w:p w14:paraId="6954C05D" w14:textId="77777777" w:rsidR="00D00CFA" w:rsidRDefault="00D00CFA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  </w:t>
            </w:r>
            <w:r w:rsidR="006F28D7" w:rsidRPr="006440C2">
              <w:rPr>
                <w:rFonts w:asciiTheme="majorBidi" w:hAnsiTheme="majorBidi" w:cstheme="majorBidi"/>
                <w:sz w:val="30"/>
                <w:szCs w:val="30"/>
                <w:cs/>
              </w:rPr>
              <w:t>กลุ่มบริษัท</w:t>
            </w:r>
            <w:r w:rsidR="006F28D7"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ได้โอนความเสี่ยงและผลตอบแทนเกือบทั้งหมดของสินทรัพย์ที่ผู้เป็น</w:t>
            </w:r>
          </w:p>
          <w:p w14:paraId="4F26E5B3" w14:textId="1DA764D4" w:rsidR="006F28D7" w:rsidRPr="00CF1517" w:rsidRDefault="00D00CFA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</w:t>
            </w:r>
            <w:r w:rsidR="006F28D7"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เจ้าของพึงได้รับ</w:t>
            </w:r>
            <w:r w:rsidR="006F28D7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ให้กับ</w:t>
            </w:r>
            <w:r w:rsidR="006F28D7" w:rsidRPr="006440C2">
              <w:rPr>
                <w:rFonts w:asciiTheme="majorBidi" w:hAnsiTheme="majorBidi" w:cstheme="majorBidi"/>
                <w:sz w:val="30"/>
                <w:szCs w:val="30"/>
                <w:cs/>
              </w:rPr>
              <w:t>ผู้เช่าช่วง</w:t>
            </w:r>
            <w:r w:rsidR="006F28D7" w:rsidRPr="006440C2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หรือไม่</w:t>
            </w:r>
          </w:p>
        </w:tc>
      </w:tr>
      <w:tr w:rsidR="00C51C1F" w:rsidRPr="00CF1517" w14:paraId="35056F7C" w14:textId="77777777" w:rsidTr="00FB0417">
        <w:tc>
          <w:tcPr>
            <w:tcW w:w="2340" w:type="dxa"/>
            <w:shd w:val="clear" w:color="auto" w:fill="auto"/>
          </w:tcPr>
          <w:p w14:paraId="77229BE4" w14:textId="2C92BA05" w:rsidR="00C51C1F" w:rsidRPr="004B0B8A" w:rsidRDefault="00C51C1F" w:rsidP="006F28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27"/>
              <w:jc w:val="thaiDistribute"/>
              <w:rPr>
                <w:rFonts w:ascii="Angsana New" w:hAnsi="Angsana New" w:cs="Angsana New"/>
                <w:spacing w:val="-1"/>
                <w:sz w:val="30"/>
                <w:szCs w:val="30"/>
              </w:rPr>
            </w:pPr>
            <w:r>
              <w:rPr>
                <w:rFonts w:ascii="Angsana New" w:hAnsi="Angsana New" w:cs="Angsana New"/>
                <w:spacing w:val="-1"/>
                <w:sz w:val="30"/>
                <w:szCs w:val="30"/>
              </w:rPr>
              <w:t>5</w:t>
            </w:r>
          </w:p>
        </w:tc>
        <w:tc>
          <w:tcPr>
            <w:tcW w:w="6948" w:type="dxa"/>
            <w:shd w:val="clear" w:color="auto" w:fill="auto"/>
          </w:tcPr>
          <w:p w14:paraId="05C36BA6" w14:textId="37019956" w:rsidR="00C51C1F" w:rsidRPr="00CF1517" w:rsidRDefault="00C51C1F" w:rsidP="00D00C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51C1F">
              <w:rPr>
                <w:rFonts w:asciiTheme="majorBidi" w:hAnsiTheme="majorBidi" w:cs="Angsana New" w:hint="cs"/>
                <w:sz w:val="30"/>
                <w:szCs w:val="30"/>
                <w:cs/>
              </w:rPr>
              <w:t>ผลกระทบจากการแพร่ระบาดของโรคติดเชื้อไวรัสโคโรนา</w:t>
            </w:r>
            <w:r w:rsidRPr="00C51C1F">
              <w:rPr>
                <w:rFonts w:asciiTheme="majorBidi" w:hAnsiTheme="majorBidi" w:cs="Angsana New"/>
                <w:sz w:val="30"/>
                <w:szCs w:val="30"/>
                <w:cs/>
              </w:rPr>
              <w:t xml:space="preserve"> </w:t>
            </w:r>
            <w:r w:rsidRPr="00C51C1F">
              <w:rPr>
                <w:rFonts w:asciiTheme="majorBidi" w:hAnsiTheme="majorBidi" w:cstheme="majorBidi"/>
                <w:sz w:val="30"/>
                <w:szCs w:val="30"/>
              </w:rPr>
              <w:t>2019 (Covid-19)</w:t>
            </w:r>
          </w:p>
        </w:tc>
      </w:tr>
    </w:tbl>
    <w:p w14:paraId="279E5AA0" w14:textId="7FF1175E" w:rsidR="003E5CF9" w:rsidRPr="00CF1517" w:rsidRDefault="003E5CF9" w:rsidP="003E5CF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/>
        <w:jc w:val="thaiDistribute"/>
        <w:rPr>
          <w:rFonts w:ascii="Angsana New" w:hAnsi="Angsana New"/>
          <w:sz w:val="30"/>
          <w:szCs w:val="30"/>
        </w:rPr>
      </w:pPr>
    </w:p>
    <w:p w14:paraId="3BF7B9ED" w14:textId="318A8CA6" w:rsidR="006F28D7" w:rsidRDefault="006F28D7" w:rsidP="003E5CF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/>
        <w:jc w:val="thaiDistribute"/>
        <w:rPr>
          <w:rFonts w:ascii="Angsana New" w:hAnsi="Angsana New"/>
          <w:sz w:val="30"/>
          <w:szCs w:val="30"/>
        </w:rPr>
      </w:pPr>
    </w:p>
    <w:p w14:paraId="62083FBD" w14:textId="5EA2D3A5" w:rsidR="00795D87" w:rsidRPr="00CF1517" w:rsidRDefault="00795D87" w:rsidP="00B9548F">
      <w:pPr>
        <w:pStyle w:val="ListParagraph"/>
        <w:numPr>
          <w:ilvl w:val="0"/>
          <w:numId w:val="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hanging="54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 w:hint="cs"/>
          <w:sz w:val="30"/>
          <w:szCs w:val="30"/>
          <w:cs/>
        </w:rPr>
        <w:t>ข้อสมมติและความไม่แน่นอนของการประมาณการ</w:t>
      </w:r>
    </w:p>
    <w:p w14:paraId="0A62F140" w14:textId="77777777" w:rsidR="00EA7D72" w:rsidRPr="00C25A61" w:rsidRDefault="00EA7D72" w:rsidP="00BD2A8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2A875A66" w14:textId="34392661" w:rsidR="002257E4" w:rsidRPr="00CF1517" w:rsidRDefault="00795D87" w:rsidP="00BD2A8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 w:cs="Angsana New"/>
          <w:spacing w:val="-2"/>
          <w:sz w:val="30"/>
          <w:szCs w:val="30"/>
        </w:rPr>
      </w:pP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ข้อมูลเกี่ยวกับ</w:t>
      </w:r>
      <w:r w:rsidR="00A77B58" w:rsidRPr="00CF1517">
        <w:rPr>
          <w:rFonts w:ascii="Angsana New" w:hAnsi="Angsana New" w:cs="Angsana New"/>
          <w:spacing w:val="-2"/>
          <w:sz w:val="30"/>
          <w:szCs w:val="30"/>
          <w:cs/>
        </w:rPr>
        <w:t>ข้อสมมติและ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ความไม่แน่นอนของการประมาณการ</w:t>
      </w:r>
      <w:r w:rsidR="00BC3F40" w:rsidRPr="00CF1517">
        <w:rPr>
          <w:rFonts w:ascii="Angsana New" w:hAnsi="Angsana New" w:cs="Angsana New" w:hint="cs"/>
          <w:spacing w:val="-2"/>
          <w:sz w:val="30"/>
          <w:szCs w:val="30"/>
          <w:cs/>
        </w:rPr>
        <w:t xml:space="preserve"> ณ วันที่ 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-2"/>
          <w:sz w:val="30"/>
          <w:szCs w:val="30"/>
        </w:rPr>
        <w:t>1</w:t>
      </w:r>
      <w:r w:rsidR="00BC3F40"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BC3F40" w:rsidRPr="00CF1517">
        <w:rPr>
          <w:rFonts w:ascii="Angsana New" w:hAnsi="Angsana New" w:cs="Angsana New" w:hint="cs"/>
          <w:spacing w:val="-2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pacing w:val="-2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="00BC3F40"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ซึ่งมีความเสี่ยงอย่างมีนัยสำคัญที่</w:t>
      </w:r>
      <w:r w:rsidR="00BD2A88"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จะส่งผล</w:t>
      </w:r>
      <w:r w:rsidR="00BD2A88" w:rsidRPr="00CF1517">
        <w:rPr>
          <w:rFonts w:ascii="Angsana New" w:hAnsi="Angsana New" w:cs="Angsana New"/>
          <w:spacing w:val="-2"/>
          <w:sz w:val="30"/>
          <w:szCs w:val="30"/>
          <w:cs/>
        </w:rPr>
        <w:t>ให้ต้องมีการปรับปรุงที่มีสาระสำคัญในมูลค่าตามบัญชีของสินทรัพย์และหนี้สิน</w:t>
      </w:r>
      <w:r w:rsidR="00BD2A88" w:rsidRPr="00CF1517">
        <w:rPr>
          <w:rFonts w:ascii="Angsana New" w:hAnsi="Angsana New" w:cs="Angsana New" w:hint="cs"/>
          <w:spacing w:val="-2"/>
          <w:sz w:val="30"/>
          <w:szCs w:val="30"/>
          <w:cs/>
        </w:rPr>
        <w:t xml:space="preserve">    </w:t>
      </w:r>
      <w:r w:rsidR="00BD2A88" w:rsidRPr="00CF1517">
        <w:rPr>
          <w:rFonts w:ascii="Angsana New" w:hAnsi="Angsana New" w:cs="Angsana New"/>
          <w:spacing w:val="-2"/>
          <w:sz w:val="30"/>
          <w:szCs w:val="30"/>
          <w:cs/>
        </w:rPr>
        <w:t>ในปีบัญชีถัดไป</w:t>
      </w:r>
      <w:r w:rsidR="00BD2A88" w:rsidRPr="00CF1517">
        <w:rPr>
          <w:rFonts w:ascii="Angsana New" w:hAnsi="Angsana New" w:cs="Angsana New"/>
          <w:spacing w:val="-2"/>
          <w:sz w:val="30"/>
          <w:szCs w:val="30"/>
          <w:rtl/>
          <w:cs/>
        </w:rPr>
        <w:t xml:space="preserve"> </w:t>
      </w:r>
      <w:r w:rsidR="00BD2A88" w:rsidRPr="00CF1517">
        <w:rPr>
          <w:rFonts w:ascii="Angsana New" w:hAnsi="Angsana New" w:cs="Angsana New"/>
          <w:spacing w:val="-2"/>
          <w:sz w:val="30"/>
          <w:szCs w:val="30"/>
          <w:cs/>
        </w:rPr>
        <w:t>ได้เปิดเผยในหมายเหตุ</w:t>
      </w:r>
      <w:r w:rsidR="00DC54DC"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ประกอบงบการเงิน</w:t>
      </w:r>
      <w:r w:rsidR="00D00CFA">
        <w:rPr>
          <w:rFonts w:ascii="Angsana New" w:hAnsi="Angsana New" w:cs="Angsana New" w:hint="cs"/>
          <w:spacing w:val="-2"/>
          <w:sz w:val="30"/>
          <w:szCs w:val="30"/>
          <w:cs/>
        </w:rPr>
        <w:t>ข้อ</w:t>
      </w:r>
      <w:r w:rsidR="00BD2A88" w:rsidRPr="00CF1517">
        <w:rPr>
          <w:rFonts w:ascii="Angsana New" w:hAnsi="Angsana New" w:cs="Angsana New"/>
          <w:spacing w:val="-2"/>
          <w:sz w:val="30"/>
          <w:szCs w:val="30"/>
          <w:cs/>
        </w:rPr>
        <w:t>ต่อไปนี้</w:t>
      </w:r>
    </w:p>
    <w:p w14:paraId="433313BE" w14:textId="77777777" w:rsidR="00EA7D72" w:rsidRPr="00C25A61" w:rsidRDefault="00EA7D72" w:rsidP="00BD2A8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tbl>
      <w:tblPr>
        <w:tblW w:w="9270" w:type="dxa"/>
        <w:tblInd w:w="540" w:type="dxa"/>
        <w:tblLook w:val="04A0" w:firstRow="1" w:lastRow="0" w:firstColumn="1" w:lastColumn="0" w:noHBand="0" w:noVBand="1"/>
      </w:tblPr>
      <w:tblGrid>
        <w:gridCol w:w="2340"/>
        <w:gridCol w:w="6930"/>
      </w:tblGrid>
      <w:tr w:rsidR="00194F72" w:rsidRPr="00CF1517" w14:paraId="32DCAB9D" w14:textId="77777777" w:rsidTr="00DC54DC">
        <w:tc>
          <w:tcPr>
            <w:tcW w:w="2340" w:type="dxa"/>
          </w:tcPr>
          <w:p w14:paraId="0C504236" w14:textId="5B913AA5" w:rsidR="00194F72" w:rsidRPr="00CF1517" w:rsidRDefault="00D00CFA" w:rsidP="0019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4(</w:t>
            </w: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ฏ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6930" w:type="dxa"/>
          </w:tcPr>
          <w:p w14:paraId="7E08CE3B" w14:textId="5ED0A0B3" w:rsidR="00194F72" w:rsidRPr="00CF1517" w:rsidRDefault="00D00CFA" w:rsidP="0019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การกำหนดอัตราดอกเบี้ยเงินกู้ยืมส่วน</w:t>
            </w:r>
            <w:r w:rsidR="00DC2D06">
              <w:rPr>
                <w:rFonts w:ascii="Angsana New" w:hAnsi="Angsana New" w:cs="Angsana New" w:hint="cs"/>
                <w:sz w:val="30"/>
                <w:szCs w:val="30"/>
                <w:cs/>
              </w:rPr>
              <w:t>เพิ่ม</w:t>
            </w: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ที่ใช้ในการวัดมูลค่าหนี้สินตามสัญญาเช่า</w:t>
            </w:r>
          </w:p>
        </w:tc>
      </w:tr>
      <w:tr w:rsidR="00C51C1F" w:rsidRPr="00CF1517" w14:paraId="78152E48" w14:textId="77777777" w:rsidTr="00DC54DC">
        <w:tc>
          <w:tcPr>
            <w:tcW w:w="2340" w:type="dxa"/>
          </w:tcPr>
          <w:p w14:paraId="32499428" w14:textId="68CD1CEE" w:rsidR="00C51C1F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pacing w:val="-1"/>
                <w:sz w:val="30"/>
                <w:szCs w:val="30"/>
              </w:rPr>
              <w:t>5</w:t>
            </w:r>
          </w:p>
        </w:tc>
        <w:tc>
          <w:tcPr>
            <w:tcW w:w="6930" w:type="dxa"/>
          </w:tcPr>
          <w:p w14:paraId="4BC5A343" w14:textId="1FDBC309" w:rsidR="00C51C1F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51C1F">
              <w:rPr>
                <w:rFonts w:asciiTheme="majorBidi" w:hAnsiTheme="majorBidi" w:cs="Angsana New" w:hint="cs"/>
                <w:sz w:val="30"/>
                <w:szCs w:val="30"/>
                <w:cs/>
              </w:rPr>
              <w:t>ผลกระทบจากการแพร่ระบาดของโรคติดเชื้อไวรัสโคโรนา</w:t>
            </w:r>
            <w:r w:rsidRPr="00C51C1F">
              <w:rPr>
                <w:rFonts w:asciiTheme="majorBidi" w:hAnsiTheme="majorBidi" w:cs="Angsana New"/>
                <w:sz w:val="30"/>
                <w:szCs w:val="30"/>
                <w:cs/>
              </w:rPr>
              <w:t xml:space="preserve"> </w:t>
            </w:r>
            <w:r w:rsidRPr="00C51C1F">
              <w:rPr>
                <w:rFonts w:asciiTheme="majorBidi" w:hAnsiTheme="majorBidi" w:cstheme="majorBidi"/>
                <w:sz w:val="30"/>
                <w:szCs w:val="30"/>
              </w:rPr>
              <w:t>2019 (Covid-19)</w:t>
            </w:r>
          </w:p>
        </w:tc>
      </w:tr>
      <w:tr w:rsidR="00C51C1F" w:rsidRPr="00CF1517" w14:paraId="6141B0D3" w14:textId="77777777" w:rsidTr="00DC54DC">
        <w:tc>
          <w:tcPr>
            <w:tcW w:w="2340" w:type="dxa"/>
          </w:tcPr>
          <w:p w14:paraId="0DAD7B58" w14:textId="0C5C3269" w:rsidR="00C51C1F" w:rsidRPr="00360B44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10</w:t>
            </w:r>
          </w:p>
        </w:tc>
        <w:tc>
          <w:tcPr>
            <w:tcW w:w="6930" w:type="dxa"/>
          </w:tcPr>
          <w:p w14:paraId="53619298" w14:textId="06C1754A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การวัดมูลค่าของสินทรัพย์ชีวภาพ</w:t>
            </w:r>
          </w:p>
        </w:tc>
      </w:tr>
      <w:tr w:rsidR="00C51C1F" w:rsidRPr="00CF1517" w14:paraId="674F37CD" w14:textId="77777777" w:rsidTr="00DC54DC">
        <w:tc>
          <w:tcPr>
            <w:tcW w:w="2340" w:type="dxa"/>
          </w:tcPr>
          <w:p w14:paraId="0CABBF0F" w14:textId="203CC84A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hAnsi="Angsana New" w:cs="Angsana New"/>
                <w:sz w:val="30"/>
                <w:szCs w:val="30"/>
              </w:rPr>
              <w:t>31</w:t>
            </w:r>
          </w:p>
        </w:tc>
        <w:tc>
          <w:tcPr>
            <w:tcW w:w="6930" w:type="dxa"/>
          </w:tcPr>
          <w:p w14:paraId="26D1C23C" w14:textId="77777777" w:rsidR="00C51C1F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การวัดมูลค่าค่าเผื่อ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ผลขาดทุนจากการด้อยค่าของลูกหนี้การค้า ลูกหนี้หมุนเวียนอื่น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  <w:p w14:paraId="22617B41" w14:textId="3762EBE9" w:rsidR="00C51C1F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และเงินทดรองจ่ายให้แก่เกษตรกรเกี่ยวกับข้อสมมติที่สำคัญที่ใช้ในการกำหนด</w:t>
            </w:r>
          </w:p>
          <w:p w14:paraId="33CD5554" w14:textId="6BB86B7B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อัตราสูญเสียถัวเฉลี่ยถ่วงน้ำหนัก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(Weighted-average loss rate)</w:t>
            </w:r>
          </w:p>
        </w:tc>
      </w:tr>
      <w:tr w:rsidR="00C51C1F" w:rsidRPr="00CF1517" w14:paraId="3FA3153C" w14:textId="77777777" w:rsidTr="00DC54DC">
        <w:tc>
          <w:tcPr>
            <w:tcW w:w="2340" w:type="dxa"/>
          </w:tcPr>
          <w:p w14:paraId="651CADD4" w14:textId="6CD1E284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และ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6930" w:type="dxa"/>
          </w:tcPr>
          <w:p w14:paraId="18458F9C" w14:textId="4FAF41D6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hanging="342"/>
              <w:rPr>
                <w:rFonts w:ascii="Angsana New" w:hAnsi="Angsana New" w:cs="Angsana New"/>
                <w:spacing w:val="-4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30"/>
                <w:szCs w:val="30"/>
                <w:cs/>
              </w:rPr>
              <w:t>การทดสอบการด้อยค่า</w:t>
            </w:r>
            <w:r w:rsidRPr="00CF1517">
              <w:rPr>
                <w:rFonts w:ascii="Angsana New" w:hAnsi="Angsana New" w:cs="Angsana New" w:hint="cs"/>
                <w:spacing w:val="-4"/>
                <w:sz w:val="30"/>
                <w:szCs w:val="30"/>
                <w:cs/>
              </w:rPr>
              <w:t>ของเงินลงทุนในบริษัทย่อย และการด้อยค่าของอาคารและอุปกรณ์</w:t>
            </w:r>
            <w:r w:rsidRPr="00CF1517">
              <w:rPr>
                <w:rFonts w:ascii="Angsana New" w:hAnsi="Angsana New" w:cs="Angsana New"/>
                <w:spacing w:val="-4"/>
                <w:sz w:val="30"/>
                <w:szCs w:val="30"/>
                <w:cs/>
              </w:rPr>
              <w:t>เกี่ยวกับการใช้ข้อสมมติที่สำคัญในการประมาณ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มูลค่าที่จะได้รับคืน</w:t>
            </w:r>
          </w:p>
        </w:tc>
      </w:tr>
      <w:tr w:rsidR="00C51C1F" w:rsidRPr="00CF1517" w14:paraId="339F5580" w14:textId="77777777" w:rsidTr="00DC54DC">
        <w:tc>
          <w:tcPr>
            <w:tcW w:w="2340" w:type="dxa"/>
          </w:tcPr>
          <w:p w14:paraId="3DD50833" w14:textId="65749E8D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21</w:t>
            </w:r>
          </w:p>
        </w:tc>
        <w:tc>
          <w:tcPr>
            <w:tcW w:w="6930" w:type="dxa"/>
          </w:tcPr>
          <w:p w14:paraId="7E984BC2" w14:textId="1E5B3CBE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39" w:hanging="339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การวัดมูลค่าของภาระผูกพันของโครงการผลประโยชน์</w:t>
            </w:r>
            <w:r w:rsidRPr="00CF1517">
              <w:rPr>
                <w:rFonts w:ascii="Angsana New" w:hAnsi="Angsana New" w:cs="Angsana New"/>
                <w:spacing w:val="-10"/>
                <w:sz w:val="30"/>
                <w:szCs w:val="30"/>
                <w:cs/>
              </w:rPr>
              <w:t>ที่กำหนดไว้เกี่ยวกับข้อสมมติหลักในการประมาณการ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</w:tr>
      <w:tr w:rsidR="00C51C1F" w:rsidRPr="00CF1517" w14:paraId="23EE68C6" w14:textId="77777777" w:rsidTr="00DC54DC">
        <w:tc>
          <w:tcPr>
            <w:tcW w:w="2340" w:type="dxa"/>
          </w:tcPr>
          <w:p w14:paraId="0AB0A08C" w14:textId="2A7CB3D3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6930" w:type="dxa"/>
          </w:tcPr>
          <w:p w14:paraId="350BE21E" w14:textId="3C3DB7BA" w:rsidR="00C51C1F" w:rsidRPr="00CF1517" w:rsidRDefault="00C51C1F" w:rsidP="00C51C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hanging="34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การรับรู้สินทรัพย์ภาษีเงินได้ การคาดการณ์กำไรทางภาษีในอนาคตที่จะนำ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ผลแตกต่างชั่วคราวที่ใช้หักภาษีและ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ขาดทุนทางภาษีไปใช้ประโยชน์</w:t>
            </w:r>
          </w:p>
        </w:tc>
      </w:tr>
    </w:tbl>
    <w:p w14:paraId="678766DB" w14:textId="58AA903E" w:rsidR="00D00085" w:rsidRDefault="00D00085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i/>
          <w:iCs/>
          <w:sz w:val="30"/>
          <w:szCs w:val="30"/>
        </w:rPr>
      </w:pPr>
    </w:p>
    <w:p w14:paraId="226C74D0" w14:textId="35CA24AF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26EE0E3D" w14:textId="15A50AA3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7795C5D6" w14:textId="47D38C8A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19C37642" w14:textId="7A9C7992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5FF0CDB3" w14:textId="34102904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6B0241E3" w14:textId="50A68D96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20929188" w14:textId="31E5C04F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560F6F7D" w14:textId="2934F19E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6F2600C1" w14:textId="1FF7DB76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02AAEE5A" w14:textId="728693D0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2FE17758" w14:textId="77AC4135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264E9115" w14:textId="2F208BCD" w:rsid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0EA001A8" w14:textId="77777777" w:rsidR="00C25A61" w:rsidRPr="00C25A61" w:rsidRDefault="00C25A61" w:rsidP="008C24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74" w:firstLine="706"/>
        <w:rPr>
          <w:rFonts w:ascii="Angsana New" w:hAnsi="Angsana New" w:cs="Angsana New"/>
          <w:sz w:val="30"/>
          <w:szCs w:val="30"/>
        </w:rPr>
      </w:pPr>
    </w:p>
    <w:p w14:paraId="5025B88A" w14:textId="7922C283" w:rsidR="00793E57" w:rsidRPr="00CF1517" w:rsidRDefault="00793E57" w:rsidP="004D377F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ind w:right="-45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CF1517">
        <w:rPr>
          <w:rFonts w:ascii="Angsana New" w:hAnsi="Angsana New" w:cs="Angsana New" w:hint="cs"/>
          <w:sz w:val="30"/>
          <w:szCs w:val="30"/>
          <w:u w:val="none"/>
          <w:cs/>
        </w:rPr>
        <w:t>การเปลี่ยนแปลงนโยบายการบัญชี</w:t>
      </w:r>
    </w:p>
    <w:p w14:paraId="458D2575" w14:textId="52E2DBBC" w:rsidR="00793E57" w:rsidRPr="00C25A61" w:rsidRDefault="00793E57" w:rsidP="00793E57">
      <w:pPr>
        <w:rPr>
          <w:rFonts w:ascii="Angsana New" w:hAnsi="Angsana New" w:cs="Angsana New"/>
          <w:sz w:val="30"/>
          <w:szCs w:val="30"/>
        </w:rPr>
      </w:pPr>
    </w:p>
    <w:p w14:paraId="5C1889FB" w14:textId="4D03B4D8" w:rsidR="00F53849" w:rsidRPr="00CF1517" w:rsidRDefault="00F53849" w:rsidP="00F5384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ตั้งแต่วันที่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กลุ่มบริษัทได้ถือปฏิบัติตามมาตรฐานการรายงานทางการเงินกลุ่มเครื่องมือทางการเงินและ </w:t>
      </w:r>
      <w:r w:rsidRPr="00CF1517">
        <w:rPr>
          <w:rFonts w:ascii="Angsana New" w:hAnsi="Angsana New" w:cs="Angsana New"/>
          <w:sz w:val="30"/>
          <w:szCs w:val="30"/>
        </w:rPr>
        <w:t xml:space="preserve">TFRS </w:t>
      </w:r>
      <w:r w:rsidR="00360B44" w:rsidRPr="00360B44">
        <w:rPr>
          <w:rFonts w:ascii="Angsana New" w:hAnsi="Angsana New" w:cs="Angsana New"/>
          <w:sz w:val="30"/>
          <w:szCs w:val="30"/>
        </w:rPr>
        <w:t>16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เป็นครั้งแร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ก </w:t>
      </w:r>
    </w:p>
    <w:p w14:paraId="347247AD" w14:textId="717DC189" w:rsidR="00F53849" w:rsidRPr="00C25A61" w:rsidRDefault="00F53849" w:rsidP="00F5384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918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680"/>
        <w:gridCol w:w="1174"/>
        <w:gridCol w:w="1530"/>
        <w:gridCol w:w="178"/>
        <w:gridCol w:w="1622"/>
      </w:tblGrid>
      <w:tr w:rsidR="00F53849" w:rsidRPr="00CF1517" w14:paraId="43D6B394" w14:textId="77777777" w:rsidTr="00DA1C83">
        <w:trPr>
          <w:cantSplit/>
          <w:trHeight w:val="299"/>
          <w:tblHeader/>
        </w:trPr>
        <w:tc>
          <w:tcPr>
            <w:tcW w:w="4680" w:type="dxa"/>
            <w:vAlign w:val="bottom"/>
          </w:tcPr>
          <w:p w14:paraId="1F347FC8" w14:textId="77777777" w:rsidR="00F53849" w:rsidRPr="00CF1517" w:rsidRDefault="00F53849" w:rsidP="00DA1C83">
            <w:pPr>
              <w:spacing w:line="240" w:lineRule="auto"/>
              <w:ind w:left="175" w:right="8" w:hanging="175"/>
              <w:rPr>
                <w:rFonts w:ascii="Angsana New" w:hAnsi="Angsana New" w:cs="Angsana New"/>
                <w:i/>
                <w:iCs/>
                <w:color w:val="0000FF"/>
                <w:sz w:val="28"/>
                <w:szCs w:val="28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1174" w:type="dxa"/>
          </w:tcPr>
          <w:p w14:paraId="3C16DD85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rPr>
                <w:rFonts w:ascii="Angsana New" w:hAnsi="Angsana New" w:cs="Angsana New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3330" w:type="dxa"/>
            <w:gridSpan w:val="3"/>
            <w:vAlign w:val="bottom"/>
          </w:tcPr>
          <w:p w14:paraId="543D0431" w14:textId="77777777" w:rsidR="00F53849" w:rsidRPr="00CF1517" w:rsidRDefault="00F53849" w:rsidP="00DA1C83">
            <w:pPr>
              <w:spacing w:line="240" w:lineRule="auto"/>
              <w:ind w:left="175" w:right="8" w:hanging="175"/>
              <w:jc w:val="center"/>
              <w:rPr>
                <w:rFonts w:ascii="Angsana New" w:hAnsi="Angsana New" w:cs="Angsana New"/>
                <w:color w:val="FF0000"/>
                <w:sz w:val="28"/>
                <w:szCs w:val="28"/>
                <w:shd w:val="clear" w:color="auto" w:fill="FFFFFF"/>
                <w:cs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shd w:val="clear" w:color="auto" w:fill="FFFFFF"/>
                <w:cs/>
              </w:rPr>
              <w:t>กำไรสะสม</w:t>
            </w:r>
          </w:p>
        </w:tc>
      </w:tr>
      <w:tr w:rsidR="00F53849" w:rsidRPr="00CF1517" w14:paraId="3BEC0DDA" w14:textId="77777777" w:rsidTr="00DA1C83">
        <w:trPr>
          <w:cantSplit/>
          <w:trHeight w:val="20"/>
          <w:tblHeader/>
        </w:trPr>
        <w:tc>
          <w:tcPr>
            <w:tcW w:w="4680" w:type="dxa"/>
            <w:vAlign w:val="bottom"/>
          </w:tcPr>
          <w:p w14:paraId="1EB3FE33" w14:textId="799655E4" w:rsidR="00F53849" w:rsidRPr="00CF1517" w:rsidRDefault="00E15865" w:rsidP="00DA1C83">
            <w:pPr>
              <w:spacing w:line="240" w:lineRule="auto"/>
              <w:ind w:left="175" w:right="8" w:hanging="175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  <w:bookmarkStart w:id="1" w:name="_Hlk39128795"/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1174" w:type="dxa"/>
          </w:tcPr>
          <w:p w14:paraId="7A2B9E4D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530" w:type="dxa"/>
            <w:vAlign w:val="bottom"/>
          </w:tcPr>
          <w:p w14:paraId="7664DD84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657"/>
              </w:tabs>
              <w:spacing w:line="240" w:lineRule="auto"/>
              <w:ind w:left="-77" w:right="-81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 w:hint="cs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78" w:type="dxa"/>
            <w:vAlign w:val="bottom"/>
          </w:tcPr>
          <w:p w14:paraId="16930060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20821A40" w14:textId="77777777" w:rsidR="00F53849" w:rsidRPr="00CF1517" w:rsidRDefault="00F53849" w:rsidP="00DA1C83">
            <w:pPr>
              <w:spacing w:line="240" w:lineRule="auto"/>
              <w:ind w:left="175" w:right="8" w:hanging="175"/>
              <w:jc w:val="center"/>
              <w:rPr>
                <w:rFonts w:ascii="Angsana New" w:hAnsi="Angsana New" w:cs="Angsana New"/>
                <w:bCs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bCs/>
                <w:sz w:val="28"/>
                <w:szCs w:val="28"/>
                <w:cs/>
              </w:rPr>
              <w:t>งบการเงิน</w:t>
            </w:r>
          </w:p>
          <w:p w14:paraId="3A35C5A5" w14:textId="77777777" w:rsidR="00F53849" w:rsidRPr="00CF1517" w:rsidRDefault="00F53849" w:rsidP="00DA1C83">
            <w:pPr>
              <w:pStyle w:val="acctfourfigures"/>
              <w:tabs>
                <w:tab w:val="clear" w:pos="765"/>
              </w:tabs>
              <w:spacing w:line="240" w:lineRule="auto"/>
              <w:ind w:left="-85" w:right="-85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bCs/>
                <w:sz w:val="28"/>
                <w:szCs w:val="28"/>
                <w:cs/>
                <w:lang w:bidi="th-TH"/>
              </w:rPr>
              <w:t>เฉพาะกิจการ</w:t>
            </w:r>
          </w:p>
        </w:tc>
      </w:tr>
      <w:tr w:rsidR="00F53849" w:rsidRPr="00CF1517" w14:paraId="5FA95F11" w14:textId="77777777" w:rsidTr="00DA1C83">
        <w:trPr>
          <w:cantSplit/>
          <w:trHeight w:val="20"/>
        </w:trPr>
        <w:tc>
          <w:tcPr>
            <w:tcW w:w="4680" w:type="dxa"/>
          </w:tcPr>
          <w:p w14:paraId="69DC45E6" w14:textId="77777777" w:rsidR="00F53849" w:rsidRPr="00CF1517" w:rsidRDefault="00F53849" w:rsidP="00DA1C83">
            <w:pPr>
              <w:spacing w:line="240" w:lineRule="auto"/>
              <w:ind w:left="175" w:hanging="175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174" w:type="dxa"/>
            <w:vAlign w:val="bottom"/>
          </w:tcPr>
          <w:p w14:paraId="4272835D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bidi="th-TH"/>
              </w:rPr>
              <w:t>หมายเหตุ</w:t>
            </w:r>
          </w:p>
        </w:tc>
        <w:tc>
          <w:tcPr>
            <w:tcW w:w="3330" w:type="dxa"/>
            <w:gridSpan w:val="3"/>
            <w:vAlign w:val="bottom"/>
          </w:tcPr>
          <w:p w14:paraId="3E265576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9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53849" w:rsidRPr="00CF1517" w14:paraId="0E142532" w14:textId="77777777" w:rsidTr="00DA1C83">
        <w:trPr>
          <w:cantSplit/>
          <w:trHeight w:val="20"/>
        </w:trPr>
        <w:tc>
          <w:tcPr>
            <w:tcW w:w="4680" w:type="dxa"/>
          </w:tcPr>
          <w:p w14:paraId="7FB0E8C9" w14:textId="33F52E17" w:rsidR="00F53849" w:rsidRPr="00CF1517" w:rsidRDefault="00F53849" w:rsidP="00DA1C83">
            <w:pPr>
              <w:spacing w:line="240" w:lineRule="auto"/>
              <w:ind w:left="175" w:hanging="175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 w:hint="cs"/>
                <w:sz w:val="28"/>
                <w:szCs w:val="28"/>
              </w:rPr>
              <w:t>3</w:t>
            </w:r>
            <w:r w:rsidR="00E967B9" w:rsidRPr="00E967B9">
              <w:rPr>
                <w:rFonts w:ascii="Angsana New" w:hAnsi="Angsana New" w:cs="Angsana New" w:hint="cs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 w:hint="cs"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 w:hint="cs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28"/>
                <w:szCs w:val="28"/>
              </w:rPr>
              <w:t>56</w:t>
            </w:r>
            <w:r w:rsidR="00086D0E" w:rsidRPr="00086D0E">
              <w:rPr>
                <w:rFonts w:ascii="Angsana New" w:hAnsi="Angsana New" w:cs="Angsana New" w:hint="cs"/>
                <w:sz w:val="28"/>
                <w:szCs w:val="28"/>
              </w:rPr>
              <w:t>2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  <w:r w:rsidRPr="00CF1517">
              <w:rPr>
                <w:rFonts w:ascii="Angsana New" w:hAnsi="Angsana New" w:cs="Angsana New" w:hint="cs"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ตามที่รายงานงวดก่อน</w:t>
            </w:r>
          </w:p>
        </w:tc>
        <w:tc>
          <w:tcPr>
            <w:tcW w:w="1174" w:type="dxa"/>
            <w:vAlign w:val="bottom"/>
          </w:tcPr>
          <w:p w14:paraId="40DF7083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</w:p>
        </w:tc>
        <w:tc>
          <w:tcPr>
            <w:tcW w:w="1530" w:type="dxa"/>
            <w:vAlign w:val="bottom"/>
          </w:tcPr>
          <w:p w14:paraId="56EC376B" w14:textId="32581543" w:rsidR="00F53849" w:rsidRPr="00CF1517" w:rsidRDefault="00086D0E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F53849"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067</w:t>
            </w:r>
            <w:r w:rsidR="00F53849"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  <w:r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178" w:type="dxa"/>
            <w:vAlign w:val="bottom"/>
          </w:tcPr>
          <w:p w14:paraId="3F16D7F1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6A670ABF" w14:textId="521F0A86" w:rsidR="00F53849" w:rsidRPr="00CF1517" w:rsidRDefault="00360B44" w:rsidP="00DA1C83">
            <w:pPr>
              <w:pStyle w:val="acctfourfigures"/>
              <w:tabs>
                <w:tab w:val="clear" w:pos="765"/>
                <w:tab w:val="decimal" w:pos="1635"/>
              </w:tabs>
              <w:spacing w:line="240" w:lineRule="auto"/>
              <w:ind w:right="98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1</w:t>
            </w:r>
            <w:r w:rsidR="00F53849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5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/>
              </w:rPr>
              <w:t>3</w:t>
            </w:r>
            <w:r w:rsidR="00F53849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15</w:t>
            </w:r>
          </w:p>
        </w:tc>
      </w:tr>
      <w:tr w:rsidR="00F53849" w:rsidRPr="00CF1517" w14:paraId="1F190F58" w14:textId="77777777" w:rsidTr="00DA1C83">
        <w:trPr>
          <w:cantSplit/>
          <w:trHeight w:val="254"/>
        </w:trPr>
        <w:tc>
          <w:tcPr>
            <w:tcW w:w="4680" w:type="dxa"/>
          </w:tcPr>
          <w:p w14:paraId="35E3A08B" w14:textId="77777777" w:rsidR="00F53849" w:rsidRPr="00CF1517" w:rsidRDefault="00F53849" w:rsidP="00DA1C83">
            <w:pPr>
              <w:spacing w:line="240" w:lineRule="auto"/>
              <w:ind w:left="175" w:right="8" w:hanging="175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เพิ่มขึ้น (ลดลง) เนื่องจาก</w:t>
            </w:r>
          </w:p>
        </w:tc>
        <w:tc>
          <w:tcPr>
            <w:tcW w:w="1174" w:type="dxa"/>
            <w:vAlign w:val="bottom"/>
          </w:tcPr>
          <w:p w14:paraId="7892C2DE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</w:p>
        </w:tc>
        <w:tc>
          <w:tcPr>
            <w:tcW w:w="1530" w:type="dxa"/>
            <w:vAlign w:val="bottom"/>
          </w:tcPr>
          <w:p w14:paraId="314ABEB4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9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78" w:type="dxa"/>
            <w:vAlign w:val="bottom"/>
          </w:tcPr>
          <w:p w14:paraId="1B82C334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02876422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F53849" w:rsidRPr="00CF1517" w14:paraId="339DD216" w14:textId="77777777" w:rsidTr="00DA1C83">
        <w:trPr>
          <w:cantSplit/>
          <w:trHeight w:val="254"/>
        </w:trPr>
        <w:tc>
          <w:tcPr>
            <w:tcW w:w="4680" w:type="dxa"/>
          </w:tcPr>
          <w:p w14:paraId="1F6E7625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88" w:right="8" w:hanging="188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การถือปฏิบัติตามมาตรฐานการรายงานทางการเงิน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br/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กลุ่มเครื่องมือทางการเงิน</w:t>
            </w:r>
          </w:p>
        </w:tc>
        <w:tc>
          <w:tcPr>
            <w:tcW w:w="1174" w:type="dxa"/>
            <w:vAlign w:val="bottom"/>
          </w:tcPr>
          <w:p w14:paraId="6BB72562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6C22066D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9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78" w:type="dxa"/>
            <w:vAlign w:val="bottom"/>
          </w:tcPr>
          <w:p w14:paraId="705D7E1A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4DBBAB0C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F53849" w:rsidRPr="00CF1517" w14:paraId="2FE4D4CB" w14:textId="77777777" w:rsidTr="00DA1C83">
        <w:trPr>
          <w:cantSplit/>
          <w:trHeight w:val="254"/>
        </w:trPr>
        <w:tc>
          <w:tcPr>
            <w:tcW w:w="4680" w:type="dxa"/>
          </w:tcPr>
          <w:p w14:paraId="489170F4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88" w:right="8" w:hanging="18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การจัดประเภทและการวัดมูลค่าเครื่องมือทางการเงิน</w:t>
            </w:r>
          </w:p>
        </w:tc>
        <w:tc>
          <w:tcPr>
            <w:tcW w:w="1174" w:type="dxa"/>
            <w:vAlign w:val="bottom"/>
          </w:tcPr>
          <w:p w14:paraId="0EA72E1D" w14:textId="400C69BA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bidi="th-TH"/>
              </w:rPr>
              <w:t>ก</w:t>
            </w: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530" w:type="dxa"/>
            <w:vAlign w:val="bottom"/>
          </w:tcPr>
          <w:p w14:paraId="3EA0D079" w14:textId="3320BC04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1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</w:t>
            </w:r>
            <w:r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68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178" w:type="dxa"/>
            <w:vAlign w:val="bottom"/>
          </w:tcPr>
          <w:p w14:paraId="3A6A85CD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239BED21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268"/>
              </w:tabs>
              <w:spacing w:line="240" w:lineRule="auto"/>
              <w:ind w:right="11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</w:tr>
      <w:tr w:rsidR="00F53849" w:rsidRPr="00CF1517" w14:paraId="45315019" w14:textId="77777777" w:rsidTr="00DA1C83">
        <w:trPr>
          <w:cantSplit/>
          <w:trHeight w:val="20"/>
        </w:trPr>
        <w:tc>
          <w:tcPr>
            <w:tcW w:w="4680" w:type="dxa"/>
          </w:tcPr>
          <w:p w14:paraId="78C4465C" w14:textId="77777777" w:rsidR="00F53849" w:rsidRPr="00CF1517" w:rsidRDefault="00F53849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1"/>
              </w:tabs>
              <w:spacing w:line="240" w:lineRule="auto"/>
              <w:ind w:left="371" w:right="8" w:hanging="18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 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ผลขาดทุนจากการด้อยค่าของสินทรัพย์ทางการเงิน</w:t>
            </w:r>
          </w:p>
        </w:tc>
        <w:tc>
          <w:tcPr>
            <w:tcW w:w="1174" w:type="dxa"/>
            <w:vAlign w:val="bottom"/>
          </w:tcPr>
          <w:p w14:paraId="1CCC36BA" w14:textId="73570A1A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bidi="th-TH"/>
              </w:rPr>
              <w:t>ก</w:t>
            </w: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  <w:t>(</w:t>
            </w:r>
            <w:r w:rsidR="00086D0E" w:rsidRPr="00086D0E"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530" w:type="dxa"/>
            <w:vAlign w:val="bottom"/>
          </w:tcPr>
          <w:p w14:paraId="615C486C" w14:textId="2F6A1DD6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1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55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178" w:type="dxa"/>
            <w:vAlign w:val="bottom"/>
          </w:tcPr>
          <w:p w14:paraId="2C5342AF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1131F930" w14:textId="59BA0DAE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9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917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)</w:t>
            </w:r>
          </w:p>
        </w:tc>
      </w:tr>
      <w:tr w:rsidR="00F53849" w:rsidRPr="00CF1517" w14:paraId="39A69BDD" w14:textId="77777777" w:rsidTr="00DA1C83">
        <w:trPr>
          <w:cantSplit/>
          <w:trHeight w:val="20"/>
        </w:trPr>
        <w:tc>
          <w:tcPr>
            <w:tcW w:w="4680" w:type="dxa"/>
          </w:tcPr>
          <w:p w14:paraId="0FDAA8A0" w14:textId="77777777" w:rsidR="00F53849" w:rsidRPr="00CF1517" w:rsidRDefault="00F53849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1"/>
              </w:tabs>
              <w:spacing w:line="240" w:lineRule="auto"/>
              <w:ind w:left="371" w:right="8" w:hanging="18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 xml:space="preserve">   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ภาษีเงินได้ที่เกี่ยวข้อง</w:t>
            </w:r>
          </w:p>
        </w:tc>
        <w:tc>
          <w:tcPr>
            <w:tcW w:w="1174" w:type="dxa"/>
            <w:vAlign w:val="bottom"/>
          </w:tcPr>
          <w:p w14:paraId="5283B7EC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530" w:type="dxa"/>
            <w:vAlign w:val="bottom"/>
          </w:tcPr>
          <w:p w14:paraId="2233C29C" w14:textId="71E7D7B5" w:rsidR="00F53849" w:rsidRPr="00CF1517" w:rsidRDefault="00360B44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11</w:t>
            </w:r>
            <w:r w:rsidR="00F53849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867</w:t>
            </w:r>
          </w:p>
        </w:tc>
        <w:tc>
          <w:tcPr>
            <w:tcW w:w="178" w:type="dxa"/>
            <w:vAlign w:val="bottom"/>
          </w:tcPr>
          <w:p w14:paraId="36BDA766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24CBCDE5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268"/>
              </w:tabs>
              <w:spacing w:line="240" w:lineRule="auto"/>
              <w:ind w:right="11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</w:tr>
      <w:tr w:rsidR="00F53849" w:rsidRPr="00CF1517" w14:paraId="62B1BC30" w14:textId="77777777" w:rsidTr="00DA1C83">
        <w:trPr>
          <w:cantSplit/>
          <w:trHeight w:val="20"/>
        </w:trPr>
        <w:tc>
          <w:tcPr>
            <w:tcW w:w="4680" w:type="dxa"/>
          </w:tcPr>
          <w:p w14:paraId="47B646AD" w14:textId="041058C3" w:rsidR="00F53849" w:rsidRPr="00CF1517" w:rsidRDefault="00F53849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การถือปฏิบัติตาม</w:t>
            </w:r>
            <w:r w:rsidRPr="00CF1517">
              <w:rPr>
                <w:rFonts w:ascii="Angsana New" w:hAnsi="Angsana New" w:cs="Angsana New" w:hint="cs"/>
                <w:sz w:val="28"/>
                <w:szCs w:val="28"/>
              </w:rPr>
              <w:t xml:space="preserve"> TFRS </w:t>
            </w:r>
            <w:r w:rsidR="00360B44" w:rsidRPr="00360B44">
              <w:rPr>
                <w:rFonts w:ascii="Angsana New" w:hAnsi="Angsana New" w:cs="Angsana New" w:hint="cs"/>
                <w:sz w:val="28"/>
                <w:szCs w:val="28"/>
              </w:rPr>
              <w:t>16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- สุทธิภาษีเงินได้</w:t>
            </w:r>
          </w:p>
        </w:tc>
        <w:tc>
          <w:tcPr>
            <w:tcW w:w="1174" w:type="dxa"/>
            <w:vAlign w:val="bottom"/>
          </w:tcPr>
          <w:p w14:paraId="36C22913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val="en-US" w:bidi="th-TH"/>
              </w:rPr>
              <w:t>ข</w:t>
            </w:r>
          </w:p>
        </w:tc>
        <w:tc>
          <w:tcPr>
            <w:tcW w:w="1530" w:type="dxa"/>
            <w:vAlign w:val="bottom"/>
          </w:tcPr>
          <w:p w14:paraId="51AE89A7" w14:textId="198D949D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1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795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178" w:type="dxa"/>
            <w:vAlign w:val="bottom"/>
          </w:tcPr>
          <w:p w14:paraId="2FE3BE03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2" w:type="dxa"/>
            <w:vAlign w:val="bottom"/>
          </w:tcPr>
          <w:p w14:paraId="4EFD339C" w14:textId="5B38AEEA" w:rsidR="00F53849" w:rsidRPr="00CF1517" w:rsidRDefault="00F53849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9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890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)</w:t>
            </w:r>
          </w:p>
        </w:tc>
      </w:tr>
      <w:tr w:rsidR="00F53849" w:rsidRPr="00CF1517" w14:paraId="06B71313" w14:textId="77777777" w:rsidTr="00DA1C83">
        <w:trPr>
          <w:cantSplit/>
          <w:trHeight w:val="20"/>
        </w:trPr>
        <w:tc>
          <w:tcPr>
            <w:tcW w:w="4680" w:type="dxa"/>
          </w:tcPr>
          <w:p w14:paraId="578D7971" w14:textId="4244846D" w:rsidR="00F53849" w:rsidRPr="00CF1517" w:rsidRDefault="00F53849" w:rsidP="00DA1C83">
            <w:pPr>
              <w:spacing w:line="240" w:lineRule="auto"/>
              <w:ind w:left="178" w:right="8" w:hanging="17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3</w:t>
            </w:r>
            <w:r w:rsidRPr="00CF1517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 xml:space="preserve"> - </w:t>
            </w:r>
            <w:r w:rsidRPr="00CF1517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>ปรับปรุงใหม่</w:t>
            </w:r>
          </w:p>
        </w:tc>
        <w:tc>
          <w:tcPr>
            <w:tcW w:w="1174" w:type="dxa"/>
            <w:vAlign w:val="bottom"/>
          </w:tcPr>
          <w:p w14:paraId="6978D57D" w14:textId="77777777" w:rsidR="00F53849" w:rsidRPr="00CF1517" w:rsidRDefault="00F53849" w:rsidP="00DA1C8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A31CC3" w14:textId="326A39EF" w:rsidR="00F53849" w:rsidRPr="00CF1517" w:rsidRDefault="00086D0E" w:rsidP="00DA1C83">
            <w:pPr>
              <w:pStyle w:val="acctfourfigures"/>
              <w:tabs>
                <w:tab w:val="clear" w:pos="765"/>
                <w:tab w:val="decimal" w:pos="1642"/>
              </w:tabs>
              <w:spacing w:line="240" w:lineRule="auto"/>
              <w:ind w:right="11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2</w:t>
            </w:r>
            <w:r w:rsidR="00F53849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01</w:t>
            </w:r>
            <w:r w:rsidR="004B0B8A" w:rsidRPr="004B0B8A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4</w:t>
            </w:r>
            <w:r w:rsidR="00F53849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66</w:t>
            </w:r>
            <w:r w:rsidRPr="00086D0E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2</w:t>
            </w:r>
          </w:p>
        </w:tc>
        <w:tc>
          <w:tcPr>
            <w:tcW w:w="178" w:type="dxa"/>
            <w:vAlign w:val="bottom"/>
          </w:tcPr>
          <w:p w14:paraId="1B934473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6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B5C0EC" w14:textId="652A77C0" w:rsidR="00F53849" w:rsidRPr="00CF1517" w:rsidRDefault="00360B44" w:rsidP="00DA1C83">
            <w:pPr>
              <w:pStyle w:val="acctfourfigures"/>
              <w:tabs>
                <w:tab w:val="clear" w:pos="765"/>
                <w:tab w:val="decimal" w:pos="1635"/>
              </w:tabs>
              <w:spacing w:line="240" w:lineRule="auto"/>
              <w:ind w:right="194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</w:t>
            </w:r>
            <w:r w:rsidR="00F53849"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2</w:t>
            </w:r>
            <w:r w:rsidR="00F53849"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608</w:t>
            </w:r>
          </w:p>
        </w:tc>
      </w:tr>
      <w:bookmarkEnd w:id="1"/>
    </w:tbl>
    <w:p w14:paraId="4BCCE313" w14:textId="59DFF971" w:rsidR="00F53849" w:rsidRDefault="00F53849" w:rsidP="00F53849">
      <w:pPr>
        <w:rPr>
          <w:rFonts w:asciiTheme="majorBidi" w:hAnsiTheme="majorBidi" w:cstheme="majorBidi"/>
          <w:sz w:val="30"/>
          <w:szCs w:val="30"/>
        </w:rPr>
      </w:pPr>
    </w:p>
    <w:p w14:paraId="00714CF4" w14:textId="15A1EB82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7FD49CE9" w14:textId="1A949550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5130E744" w14:textId="5C25074C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1395E885" w14:textId="7905FE18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75F1DF5E" w14:textId="5B1314B4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060E2B77" w14:textId="68A6212F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485407AD" w14:textId="5AB75E80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47B1287F" w14:textId="726B5B5D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1B9CE6B7" w14:textId="6D4BAB8E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0B0165D1" w14:textId="4FABC6E3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0BF9C2A4" w14:textId="07ACCEB2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0B823039" w14:textId="1C80BEF8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122AF5C8" w14:textId="1523AA4A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144887F1" w14:textId="77777777" w:rsidR="007E0C36" w:rsidRDefault="007E0C36" w:rsidP="00F53849">
      <w:pPr>
        <w:rPr>
          <w:rFonts w:asciiTheme="majorBidi" w:hAnsiTheme="majorBidi" w:cstheme="majorBidi"/>
          <w:sz w:val="30"/>
          <w:szCs w:val="30"/>
        </w:rPr>
      </w:pPr>
    </w:p>
    <w:p w14:paraId="5CE903E8" w14:textId="77777777" w:rsidR="00F53849" w:rsidRPr="00CF1517" w:rsidRDefault="00F53849" w:rsidP="00786A30">
      <w:pPr>
        <w:pStyle w:val="ListParagraph"/>
        <w:numPr>
          <w:ilvl w:val="0"/>
          <w:numId w:val="13"/>
        </w:num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b/>
          <w:bCs/>
          <w:i/>
          <w:iCs/>
          <w:color w:val="000000"/>
          <w:sz w:val="30"/>
          <w:szCs w:val="30"/>
        </w:rPr>
      </w:pPr>
      <w:r w:rsidRPr="00CF1517">
        <w:rPr>
          <w:rFonts w:ascii="Angsana New" w:hAnsi="Angsana New"/>
          <w:b/>
          <w:bCs/>
          <w:i/>
          <w:iCs/>
          <w:color w:val="000000"/>
          <w:sz w:val="30"/>
          <w:szCs w:val="30"/>
          <w:cs/>
        </w:rPr>
        <w:t>มาตรฐานการรายงานทางการเงิน</w:t>
      </w:r>
      <w:r w:rsidRPr="00CF1517">
        <w:rPr>
          <w:rFonts w:ascii="Angsana New" w:hAnsi="Angsana New" w:hint="cs"/>
          <w:b/>
          <w:bCs/>
          <w:i/>
          <w:iCs/>
          <w:color w:val="000000"/>
          <w:sz w:val="30"/>
          <w:szCs w:val="30"/>
          <w:cs/>
        </w:rPr>
        <w:t>กลุ่ม</w:t>
      </w:r>
      <w:r w:rsidRPr="00CF1517">
        <w:rPr>
          <w:rFonts w:ascii="Angsana New" w:hAnsi="Angsana New"/>
          <w:b/>
          <w:bCs/>
          <w:i/>
          <w:iCs/>
          <w:color w:val="000000"/>
          <w:sz w:val="30"/>
          <w:szCs w:val="30"/>
          <w:cs/>
        </w:rPr>
        <w:t>เครื่องมือทางการเงิน</w:t>
      </w:r>
    </w:p>
    <w:p w14:paraId="7247B7AA" w14:textId="77777777" w:rsidR="00F53849" w:rsidRPr="00CF1517" w:rsidRDefault="00F53849" w:rsidP="00F5384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445DF389" w14:textId="3C3074F0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CF1517">
        <w:rPr>
          <w:rFonts w:ascii="Angsana New" w:hAnsi="Angsana New"/>
          <w:sz w:val="30"/>
          <w:szCs w:val="30"/>
          <w:cs/>
        </w:rPr>
        <w:t>ได้</w:t>
      </w:r>
      <w:r w:rsidRPr="00CF1517">
        <w:rPr>
          <w:rFonts w:ascii="Angsana New" w:hAnsi="Angsana New" w:hint="cs"/>
          <w:sz w:val="30"/>
          <w:szCs w:val="30"/>
          <w:cs/>
        </w:rPr>
        <w:t xml:space="preserve">ถือปฏิบัติตามมาตรฐานการรายงานทางการเงินกลุ่มเครื่องมือทางการเงินด้วยวิธีปรับปรุงผลกระทบสะสมกับกำไรสะสม ณ วันที่ </w:t>
      </w:r>
      <w:r w:rsidR="00360B44" w:rsidRPr="00360B44">
        <w:rPr>
          <w:rFonts w:ascii="Angsana New" w:hAnsi="Angsana New"/>
          <w:sz w:val="30"/>
          <w:szCs w:val="30"/>
        </w:rPr>
        <w:t>1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086D0E" w:rsidRPr="00086D0E">
        <w:rPr>
          <w:rFonts w:ascii="Angsana New" w:hAnsi="Angsana New"/>
          <w:sz w:val="30"/>
          <w:szCs w:val="30"/>
        </w:rPr>
        <w:t>2</w:t>
      </w:r>
      <w:r w:rsidR="00360B44" w:rsidRPr="00360B44">
        <w:rPr>
          <w:rFonts w:ascii="Angsana New" w:hAnsi="Angsana New"/>
          <w:sz w:val="30"/>
          <w:szCs w:val="30"/>
        </w:rPr>
        <w:t>56</w:t>
      </w:r>
      <w:r w:rsidR="004B0B8A" w:rsidRPr="004B0B8A">
        <w:rPr>
          <w:rFonts w:ascii="Angsana New" w:hAnsi="Angsana New"/>
          <w:sz w:val="30"/>
          <w:szCs w:val="30"/>
        </w:rPr>
        <w:t>3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/>
          <w:sz w:val="30"/>
          <w:szCs w:val="30"/>
          <w:cs/>
        </w:rPr>
        <w:t>ดังนั้น กลุ่มบริษัทจึงไม่ปรับปรุงข้อมูลที่นำเสนอในปี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="00086D0E" w:rsidRPr="00086D0E">
        <w:rPr>
          <w:rFonts w:ascii="Angsana New" w:hAnsi="Angsana New"/>
          <w:sz w:val="30"/>
          <w:szCs w:val="30"/>
        </w:rPr>
        <w:t>2</w:t>
      </w:r>
      <w:r w:rsidR="00360B44" w:rsidRPr="00360B44">
        <w:rPr>
          <w:rFonts w:ascii="Angsana New" w:hAnsi="Angsana New"/>
          <w:sz w:val="30"/>
          <w:szCs w:val="30"/>
        </w:rPr>
        <w:t>56</w:t>
      </w:r>
      <w:r w:rsidR="00086D0E" w:rsidRPr="00086D0E">
        <w:rPr>
          <w:rFonts w:ascii="Angsana New" w:hAnsi="Angsana New"/>
          <w:sz w:val="30"/>
          <w:szCs w:val="30"/>
        </w:rPr>
        <w:t>2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="006C5A2F" w:rsidRPr="00CF1517">
        <w:rPr>
          <w:rFonts w:asciiTheme="majorBidi" w:hAnsiTheme="majorBidi" w:cstheme="majorBidi"/>
          <w:sz w:val="30"/>
          <w:szCs w:val="30"/>
          <w:cs/>
        </w:rPr>
        <w:t>และไม่นำข้อกำหนดเกี่ยวกับการเปิดเผยข้อมูลตามมาตรฐานการรายงานทางการเงินที่เกี่ยวข้องกับเครื่องมือทางการเงินมาถือปฏิบัติกับข้อมูลเปรียบเทียบ</w:t>
      </w:r>
    </w:p>
    <w:p w14:paraId="6354B57F" w14:textId="77777777" w:rsidR="00F53849" w:rsidRPr="00CF1517" w:rsidRDefault="00F53849" w:rsidP="00F5384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43C3A41A" w14:textId="2B78F1C6" w:rsidR="00F53849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sz w:val="30"/>
          <w:szCs w:val="30"/>
          <w:cs/>
        </w:rPr>
        <w:t>มาตรฐานการรายงานทางการเงิน</w:t>
      </w:r>
      <w:r w:rsidRPr="00CF1517">
        <w:rPr>
          <w:rFonts w:ascii="Angsana New" w:hAnsi="Angsana New" w:hint="cs"/>
          <w:sz w:val="30"/>
          <w:szCs w:val="30"/>
          <w:cs/>
        </w:rPr>
        <w:t>กลุ่ม</w:t>
      </w:r>
      <w:r w:rsidRPr="00CF1517">
        <w:rPr>
          <w:rFonts w:ascii="Angsana New" w:hAnsi="Angsana New"/>
          <w:sz w:val="30"/>
          <w:szCs w:val="30"/>
          <w:cs/>
        </w:rPr>
        <w:t>เครื่องมือทางการเงินนี้ให้ข้อกำหนดเกี่ยวกับนิยามสินทรัพย์ทางการเงินและหนี้สินทางการเงินตลอดจนการรับรู้ การวัดมูลค่า การด้อยค่าและการตัดรายการ รวมถึงหลักการบัญชีของ</w:t>
      </w:r>
      <w:r w:rsidRPr="00C25A61">
        <w:rPr>
          <w:rFonts w:ascii="Angsana New" w:hAnsi="Angsana New"/>
          <w:spacing w:val="4"/>
          <w:sz w:val="30"/>
          <w:szCs w:val="30"/>
          <w:cs/>
        </w:rPr>
        <w:t>อนุพันธ์และการบัญชีป้องกันความเสี่ยง</w:t>
      </w:r>
      <w:r w:rsidRPr="00C25A61">
        <w:rPr>
          <w:rFonts w:ascii="Angsana New" w:hAnsi="Angsana New"/>
          <w:spacing w:val="4"/>
          <w:sz w:val="30"/>
          <w:szCs w:val="30"/>
        </w:rPr>
        <w:t xml:space="preserve"> </w:t>
      </w:r>
      <w:r w:rsidR="006C5A2F" w:rsidRPr="00C25A61">
        <w:rPr>
          <w:rFonts w:ascii="Angsana New" w:hAnsi="Angsana New" w:hint="cs"/>
          <w:spacing w:val="4"/>
          <w:sz w:val="30"/>
          <w:szCs w:val="30"/>
          <w:cs/>
        </w:rPr>
        <w:t>โดยรายละเอียดของนโยบายการบัญชีเปิดเผยในหมายเหตุ</w:t>
      </w:r>
      <w:r w:rsidR="00C25A61" w:rsidRPr="00C25A61">
        <w:rPr>
          <w:rFonts w:ascii="Angsana New" w:hAnsi="Angsana New" w:hint="cs"/>
          <w:spacing w:val="4"/>
          <w:sz w:val="30"/>
          <w:szCs w:val="30"/>
          <w:cs/>
        </w:rPr>
        <w:t>ประกอบงบ</w:t>
      </w:r>
      <w:r w:rsidR="00C25A61">
        <w:rPr>
          <w:rFonts w:ascii="Angsana New" w:hAnsi="Angsana New" w:hint="cs"/>
          <w:sz w:val="30"/>
          <w:szCs w:val="30"/>
          <w:cs/>
        </w:rPr>
        <w:t>การเงิน</w:t>
      </w:r>
      <w:r w:rsidR="006C5A2F" w:rsidRPr="00CF1517">
        <w:rPr>
          <w:rFonts w:ascii="Angsana New" w:hAnsi="Angsana New" w:hint="cs"/>
          <w:sz w:val="30"/>
          <w:szCs w:val="30"/>
          <w:cs/>
        </w:rPr>
        <w:t xml:space="preserve">ข้อ </w:t>
      </w:r>
      <w:r w:rsidR="004B0B8A" w:rsidRPr="004B0B8A">
        <w:rPr>
          <w:rFonts w:ascii="Angsana New" w:hAnsi="Angsana New"/>
          <w:sz w:val="30"/>
          <w:szCs w:val="30"/>
        </w:rPr>
        <w:t>4</w:t>
      </w:r>
      <w:r w:rsidR="006C5A2F" w:rsidRPr="00CF1517">
        <w:rPr>
          <w:rFonts w:ascii="Angsana New" w:hAnsi="Angsana New" w:hint="cs"/>
          <w:sz w:val="30"/>
          <w:szCs w:val="30"/>
          <w:cs/>
        </w:rPr>
        <w:t>(</w:t>
      </w:r>
      <w:r w:rsidR="00C25A61">
        <w:rPr>
          <w:rFonts w:ascii="Angsana New" w:hAnsi="Angsana New" w:hint="cs"/>
          <w:sz w:val="30"/>
          <w:szCs w:val="30"/>
          <w:cs/>
        </w:rPr>
        <w:t>ง</w:t>
      </w:r>
      <w:r w:rsidR="006C5A2F" w:rsidRPr="00CF1517">
        <w:rPr>
          <w:rFonts w:ascii="Angsana New" w:hAnsi="Angsana New" w:hint="cs"/>
          <w:sz w:val="30"/>
          <w:szCs w:val="30"/>
          <w:cs/>
        </w:rPr>
        <w:t xml:space="preserve">) และข้อ </w:t>
      </w:r>
      <w:r w:rsidR="004B0B8A" w:rsidRPr="004B0B8A">
        <w:rPr>
          <w:rFonts w:ascii="Angsana New" w:hAnsi="Angsana New"/>
          <w:sz w:val="30"/>
          <w:szCs w:val="30"/>
        </w:rPr>
        <w:t>4</w:t>
      </w:r>
      <w:r w:rsidR="006C5A2F" w:rsidRPr="00CF1517">
        <w:rPr>
          <w:rFonts w:ascii="Angsana New" w:hAnsi="Angsana New" w:hint="cs"/>
          <w:sz w:val="30"/>
          <w:szCs w:val="30"/>
          <w:cs/>
        </w:rPr>
        <w:t>(</w:t>
      </w:r>
      <w:r w:rsidR="007E0C36">
        <w:rPr>
          <w:rFonts w:ascii="Angsana New" w:hAnsi="Angsana New" w:hint="cs"/>
          <w:sz w:val="30"/>
          <w:szCs w:val="30"/>
          <w:cs/>
        </w:rPr>
        <w:t>ฐ</w:t>
      </w:r>
      <w:r w:rsidR="006C5A2F" w:rsidRPr="00CF1517">
        <w:rPr>
          <w:rFonts w:ascii="Angsana New" w:hAnsi="Angsana New" w:hint="cs"/>
          <w:sz w:val="30"/>
          <w:szCs w:val="30"/>
          <w:cs/>
        </w:rPr>
        <w:t xml:space="preserve">) </w:t>
      </w:r>
      <w:r w:rsidRPr="00CF1517">
        <w:rPr>
          <w:rFonts w:ascii="Angsana New" w:hAnsi="Angsana New"/>
          <w:sz w:val="30"/>
          <w:szCs w:val="30"/>
          <w:cs/>
        </w:rPr>
        <w:t>ผลกระทบจากการถือปฏิบัติตามมาตรฐานการรายงานทางการเงิน</w:t>
      </w:r>
      <w:r w:rsidRPr="00CF1517">
        <w:rPr>
          <w:rFonts w:ascii="Angsana New" w:hAnsi="Angsana New" w:hint="cs"/>
          <w:sz w:val="30"/>
          <w:szCs w:val="30"/>
          <w:cs/>
        </w:rPr>
        <w:t>กลุ่ม</w:t>
      </w:r>
      <w:r w:rsidRPr="00CF1517">
        <w:rPr>
          <w:rFonts w:ascii="Angsana New" w:hAnsi="Angsana New"/>
          <w:sz w:val="30"/>
          <w:szCs w:val="30"/>
          <w:cs/>
        </w:rPr>
        <w:t xml:space="preserve">เครื่องมือทางการเงิน มีดังนี้ </w:t>
      </w:r>
    </w:p>
    <w:p w14:paraId="437B408D" w14:textId="77777777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p w14:paraId="6A684985" w14:textId="77777777" w:rsidR="00F53849" w:rsidRPr="00CF1517" w:rsidRDefault="00F53849" w:rsidP="00786A30">
      <w:pPr>
        <w:pStyle w:val="ListParagraph"/>
        <w:numPr>
          <w:ilvl w:val="0"/>
          <w:numId w:val="1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 w:hint="cs"/>
          <w:sz w:val="30"/>
          <w:szCs w:val="30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3DD96D86" w14:textId="77777777" w:rsidR="00F53849" w:rsidRPr="00CF1517" w:rsidRDefault="00F53849" w:rsidP="00F5384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594B9155" w14:textId="4B5FC32B" w:rsidR="00F53849" w:rsidRPr="00CF1517" w:rsidRDefault="005C3B1F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pacing w:val="8"/>
          <w:sz w:val="30"/>
          <w:szCs w:val="30"/>
        </w:rPr>
      </w:pPr>
      <w:r w:rsidRPr="00CF1517">
        <w:rPr>
          <w:rFonts w:ascii="Angsana New" w:hAnsi="Angsana New"/>
          <w:sz w:val="30"/>
          <w:szCs w:val="30"/>
        </w:rPr>
        <w:t xml:space="preserve">TFRS </w:t>
      </w:r>
      <w:r w:rsidR="00360B44" w:rsidRPr="00360B44">
        <w:rPr>
          <w:rFonts w:ascii="Angsana New" w:hAnsi="Angsana New"/>
          <w:sz w:val="30"/>
          <w:szCs w:val="30"/>
        </w:rPr>
        <w:t>9</w:t>
      </w:r>
      <w:r w:rsidRPr="00CF1517">
        <w:rPr>
          <w:rFonts w:ascii="Angsana New" w:hAnsi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>กำหนดการจัดประเภทสินทรัพย์ทางการเงินเป็น</w:t>
      </w:r>
      <w:r w:rsidRPr="00CF1517">
        <w:rPr>
          <w:rFonts w:ascii="Angsana New" w:hAnsi="Angsana New"/>
          <w:sz w:val="30"/>
          <w:szCs w:val="30"/>
          <w:cs/>
        </w:rPr>
        <w:t xml:space="preserve"> </w:t>
      </w:r>
      <w:r w:rsidR="004B0B8A" w:rsidRPr="004B0B8A">
        <w:rPr>
          <w:rFonts w:ascii="Angsana New" w:hAnsi="Angsana New"/>
          <w:sz w:val="30"/>
          <w:szCs w:val="30"/>
        </w:rPr>
        <w:t>3</w:t>
      </w:r>
      <w:r w:rsidRPr="00CF1517">
        <w:rPr>
          <w:rFonts w:ascii="Angsana New" w:hAnsi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>ประเภท</w:t>
      </w:r>
      <w:r w:rsidRPr="00CF1517">
        <w:rPr>
          <w:rFonts w:ascii="Angsana New" w:hAnsi="Angsana New"/>
          <w:sz w:val="30"/>
          <w:szCs w:val="30"/>
          <w:cs/>
        </w:rPr>
        <w:t xml:space="preserve"> </w:t>
      </w:r>
      <w:r w:rsidR="00F53849" w:rsidRPr="00CF1517">
        <w:rPr>
          <w:rFonts w:ascii="Angsana New" w:hAnsi="Angsana New"/>
          <w:sz w:val="30"/>
          <w:szCs w:val="30"/>
          <w:cs/>
        </w:rPr>
        <w:t>ได้แก่</w:t>
      </w:r>
      <w:r w:rsidR="00F53849" w:rsidRPr="00CF1517">
        <w:rPr>
          <w:rFonts w:ascii="Angsana New" w:hAnsi="Angsana New"/>
          <w:sz w:val="30"/>
          <w:szCs w:val="30"/>
        </w:rPr>
        <w:t xml:space="preserve"> </w:t>
      </w:r>
      <w:r w:rsidR="00F53849" w:rsidRPr="00CF1517">
        <w:rPr>
          <w:rFonts w:ascii="Angsana New" w:hAnsi="Angsana New"/>
          <w:sz w:val="30"/>
          <w:szCs w:val="30"/>
          <w:cs/>
        </w:rPr>
        <w:t>ราคาทุนตัดจำหน่าย มูลค่ายุติธรรมผ่านกำไรขาดทุนเบ็ดเสร็จอื่น</w:t>
      </w:r>
      <w:r w:rsidR="00F53849" w:rsidRPr="00CF1517">
        <w:rPr>
          <w:rFonts w:ascii="Angsana New" w:hAnsi="Angsana New" w:hint="cs"/>
          <w:sz w:val="30"/>
          <w:szCs w:val="30"/>
          <w:cs/>
        </w:rPr>
        <w:t xml:space="preserve"> </w:t>
      </w:r>
      <w:r w:rsidR="00F53849" w:rsidRPr="00CF1517">
        <w:rPr>
          <w:rFonts w:ascii="Angsana New" w:hAnsi="Angsana New"/>
          <w:sz w:val="30"/>
          <w:szCs w:val="30"/>
        </w:rPr>
        <w:t>(FVOCI)</w:t>
      </w:r>
      <w:r w:rsidR="00F53849" w:rsidRPr="00CF1517">
        <w:rPr>
          <w:rFonts w:ascii="Angsana New" w:hAnsi="Angsana New"/>
          <w:sz w:val="30"/>
          <w:szCs w:val="30"/>
          <w:cs/>
        </w:rPr>
        <w:t xml:space="preserve"> และมูลค่ายุติธรรมผ่านกำไรหรือขาดทุน</w:t>
      </w:r>
      <w:r w:rsidR="00F53849" w:rsidRPr="00CF1517">
        <w:rPr>
          <w:rFonts w:ascii="Angsana New" w:hAnsi="Angsana New"/>
          <w:sz w:val="30"/>
          <w:szCs w:val="30"/>
        </w:rPr>
        <w:t xml:space="preserve"> (FVTPL) </w:t>
      </w:r>
      <w:r w:rsidR="00F53849" w:rsidRPr="00CF1517">
        <w:rPr>
          <w:rFonts w:ascii="Angsana New" w:hAnsi="Angsana New"/>
          <w:sz w:val="30"/>
          <w:szCs w:val="30"/>
          <w:cs/>
        </w:rPr>
        <w:t>โดยจัดประเภทตามลักษณะของกระแสเงินสดของ</w:t>
      </w:r>
      <w:r w:rsidR="00F53849" w:rsidRPr="00CF1517">
        <w:rPr>
          <w:rFonts w:ascii="Angsana New" w:hAnsi="Angsana New"/>
          <w:spacing w:val="-8"/>
          <w:sz w:val="30"/>
          <w:szCs w:val="30"/>
          <w:cs/>
        </w:rPr>
        <w:t>สินทรัพย์ทางการเงินและโมเดลธุรกิจในการบริหารจัดการสินทรัพย์ทางการเงินนั้น</w:t>
      </w:r>
      <w:r w:rsidR="00F53849" w:rsidRPr="00CF1517">
        <w:rPr>
          <w:rFonts w:ascii="Angsana New" w:hAnsi="Angsana New" w:hint="cs"/>
          <w:spacing w:val="-8"/>
          <w:sz w:val="30"/>
          <w:szCs w:val="30"/>
          <w:cs/>
        </w:rPr>
        <w:t xml:space="preserve"> </w:t>
      </w:r>
      <w:r w:rsidR="006E76CA" w:rsidRPr="00CF1517">
        <w:rPr>
          <w:rFonts w:ascii="Angsana New" w:hAnsi="Angsana New" w:hint="cs"/>
          <w:sz w:val="30"/>
          <w:szCs w:val="30"/>
          <w:cs/>
        </w:rPr>
        <w:t>อย่างไ</w:t>
      </w:r>
      <w:r w:rsidR="006E76CA" w:rsidRPr="006440C2">
        <w:rPr>
          <w:rFonts w:ascii="Angsana New" w:hAnsi="Angsana New" w:hint="cs"/>
          <w:spacing w:val="8"/>
          <w:sz w:val="30"/>
          <w:szCs w:val="30"/>
          <w:cs/>
        </w:rPr>
        <w:t>รก็ตามกลุ่มบริษัทอาจเลือก</w:t>
      </w:r>
      <w:r w:rsidR="006E76CA" w:rsidRPr="00CF1517">
        <w:rPr>
          <w:rFonts w:ascii="Angsana New" w:hAnsi="Angsana New" w:hint="cs"/>
          <w:sz w:val="30"/>
          <w:szCs w:val="30"/>
          <w:cs/>
        </w:rPr>
        <w:t>กำหนดให้วัดมูลค่าเมื่อเริ่มแรกด้วยมูลค่ายุติธรรมผ่านกำไรหรือขาดทุน</w:t>
      </w:r>
      <w:r w:rsidR="006E76CA" w:rsidRPr="00CF1517">
        <w:rPr>
          <w:rFonts w:ascii="Angsana New" w:hAnsi="Angsana New"/>
          <w:sz w:val="30"/>
          <w:szCs w:val="30"/>
        </w:rPr>
        <w:t xml:space="preserve"> </w:t>
      </w:r>
      <w:r w:rsidR="006E76CA" w:rsidRPr="00CF1517">
        <w:rPr>
          <w:rFonts w:ascii="Angsana New" w:hAnsi="Angsana New" w:hint="cs"/>
          <w:sz w:val="30"/>
          <w:szCs w:val="30"/>
          <w:cs/>
        </w:rPr>
        <w:t xml:space="preserve">ทั้งนี้เมื่อกำหนดแล้วไม่สามารถยกเลิกได้  </w:t>
      </w:r>
      <w:r w:rsidR="00F53849" w:rsidRPr="00CF1517">
        <w:rPr>
          <w:rFonts w:ascii="Angsana New" w:hAnsi="Angsana New"/>
          <w:spacing w:val="-8"/>
          <w:sz w:val="30"/>
          <w:szCs w:val="30"/>
        </w:rPr>
        <w:t xml:space="preserve">TFRS </w:t>
      </w:r>
      <w:r w:rsidR="00360B44" w:rsidRPr="00360B44">
        <w:rPr>
          <w:rFonts w:ascii="Angsana New" w:hAnsi="Angsana New"/>
          <w:sz w:val="30"/>
          <w:szCs w:val="30"/>
        </w:rPr>
        <w:t>9</w:t>
      </w:r>
      <w:r w:rsidR="00F53849" w:rsidRPr="00CF1517">
        <w:rPr>
          <w:rFonts w:ascii="Angsana New" w:hAnsi="Angsana New"/>
          <w:sz w:val="30"/>
          <w:szCs w:val="30"/>
        </w:rPr>
        <w:t xml:space="preserve"> </w:t>
      </w:r>
      <w:r w:rsidR="00F53849" w:rsidRPr="00CF1517">
        <w:rPr>
          <w:rFonts w:ascii="Angsana New" w:hAnsi="Angsana New" w:hint="cs"/>
          <w:spacing w:val="8"/>
          <w:sz w:val="30"/>
          <w:szCs w:val="30"/>
          <w:cs/>
        </w:rPr>
        <w:t>ยกเลิกการจัดประเภทตราสารหนี้ที่จะถือจนครบกำหนด หลักทรัพย์เผื่อขาย หลักทรัพย์เพื่อค้า และ</w:t>
      </w:r>
      <w:r w:rsidR="00F53849" w:rsidRPr="00CF1517">
        <w:rPr>
          <w:rFonts w:ascii="Angsana New" w:hAnsi="Angsana New" w:hint="cs"/>
          <w:sz w:val="30"/>
          <w:szCs w:val="30"/>
          <w:cs/>
        </w:rPr>
        <w:t xml:space="preserve">เงินลงทุนทั่วไปตามที่กำหนดโดยมาตรฐานการบัญชีฉบับที่ </w:t>
      </w:r>
      <w:r w:rsidR="00360B44" w:rsidRPr="00360B44">
        <w:rPr>
          <w:rFonts w:ascii="Angsana New" w:hAnsi="Angsana New" w:hint="cs"/>
          <w:sz w:val="30"/>
          <w:szCs w:val="30"/>
        </w:rPr>
        <w:t>105</w:t>
      </w:r>
      <w:r w:rsidR="006E76CA" w:rsidRPr="00CF1517">
        <w:rPr>
          <w:rFonts w:ascii="Angsana New" w:hAnsi="Angsana New"/>
          <w:sz w:val="30"/>
          <w:szCs w:val="30"/>
        </w:rPr>
        <w:t xml:space="preserve"> (TAS </w:t>
      </w:r>
      <w:r w:rsidR="00360B44" w:rsidRPr="00360B44">
        <w:rPr>
          <w:rFonts w:ascii="Angsana New" w:hAnsi="Angsana New"/>
          <w:sz w:val="30"/>
          <w:szCs w:val="30"/>
        </w:rPr>
        <w:t>105</w:t>
      </w:r>
      <w:r w:rsidR="006E76CA" w:rsidRPr="00CF1517">
        <w:rPr>
          <w:rFonts w:ascii="Angsana New" w:hAnsi="Angsana New"/>
          <w:sz w:val="30"/>
          <w:szCs w:val="30"/>
        </w:rPr>
        <w:t>)</w:t>
      </w:r>
    </w:p>
    <w:p w14:paraId="43135A0C" w14:textId="77777777" w:rsidR="00F53849" w:rsidRPr="00CF1517" w:rsidRDefault="00F53849" w:rsidP="00F5384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</w:p>
    <w:p w14:paraId="587254FA" w14:textId="6E479080" w:rsidR="00F53849" w:rsidRPr="00CF1517" w:rsidRDefault="00F53849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 w:hint="cs"/>
          <w:sz w:val="30"/>
          <w:szCs w:val="30"/>
          <w:cs/>
        </w:rPr>
        <w:t>ตาม</w:t>
      </w:r>
      <w:r w:rsidRPr="00CF1517">
        <w:rPr>
          <w:rFonts w:ascii="Angsana New" w:hAnsi="Angsana New" w:hint="cs"/>
          <w:sz w:val="30"/>
          <w:szCs w:val="30"/>
        </w:rPr>
        <w:t xml:space="preserve"> TFRS </w:t>
      </w:r>
      <w:r w:rsidR="00360B44" w:rsidRPr="00360B44">
        <w:rPr>
          <w:rFonts w:ascii="Angsana New" w:hAnsi="Angsana New" w:hint="cs"/>
          <w:sz w:val="30"/>
          <w:szCs w:val="30"/>
        </w:rPr>
        <w:t>9</w:t>
      </w:r>
      <w:r w:rsidRPr="00CF1517">
        <w:rPr>
          <w:rFonts w:ascii="Angsana New" w:hAnsi="Angsana New" w:hint="cs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>สินทรัพย์และหนี้สินทางการเงินที่วัดมูลค่าด้วยวิธีราคาทุนตัดจำหน่ายจะรับรู้ดอกเบี้ยรับและดอกเบี้ยจ่ายด้วยอัตราดอกเบี้ยที่แท้จริง เดิม</w:t>
      </w:r>
      <w:r w:rsidRPr="00CF1517">
        <w:rPr>
          <w:rFonts w:ascii="Angsana New" w:hAnsi="Angsana New"/>
          <w:sz w:val="30"/>
          <w:szCs w:val="30"/>
          <w:cs/>
        </w:rPr>
        <w:t>กลุ่มบริษัทรับรู้ดอกเบี้ยรับและดอกเบี้ยจ่ายด้วยอัตราดอกเบี้ยตามสัญญา</w:t>
      </w:r>
    </w:p>
    <w:p w14:paraId="3532D3C3" w14:textId="77777777" w:rsidR="00F53849" w:rsidRPr="00CF1517" w:rsidRDefault="00F53849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z w:val="26"/>
          <w:szCs w:val="26"/>
        </w:rPr>
      </w:pPr>
    </w:p>
    <w:p w14:paraId="79F2AA9D" w14:textId="5DC6A569" w:rsidR="00F53849" w:rsidRDefault="00F53849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sz w:val="30"/>
          <w:szCs w:val="30"/>
          <w:cs/>
        </w:rPr>
        <w:t xml:space="preserve">ตาม </w:t>
      </w:r>
      <w:r w:rsidRPr="00CF1517">
        <w:rPr>
          <w:rFonts w:ascii="Angsana New" w:hAnsi="Angsana New"/>
          <w:sz w:val="30"/>
          <w:szCs w:val="30"/>
        </w:rPr>
        <w:t xml:space="preserve">TFRS </w:t>
      </w:r>
      <w:r w:rsidR="00360B44" w:rsidRPr="00360B44">
        <w:rPr>
          <w:rFonts w:ascii="Angsana New" w:hAnsi="Angsana New"/>
          <w:sz w:val="30"/>
          <w:szCs w:val="30"/>
        </w:rPr>
        <w:t>9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/>
          <w:sz w:val="30"/>
          <w:szCs w:val="30"/>
          <w:cs/>
        </w:rPr>
        <w:t>อนุพันธ์</w:t>
      </w:r>
      <w:r w:rsidR="003B288F">
        <w:rPr>
          <w:rFonts w:ascii="Angsana New" w:hAnsi="Angsana New" w:hint="cs"/>
          <w:sz w:val="30"/>
          <w:szCs w:val="30"/>
          <w:cs/>
        </w:rPr>
        <w:t>ทั้งหมด</w:t>
      </w:r>
      <w:r w:rsidRPr="00CF1517">
        <w:rPr>
          <w:rFonts w:ascii="Angsana New" w:hAnsi="Angsana New"/>
          <w:sz w:val="30"/>
          <w:szCs w:val="30"/>
          <w:cs/>
        </w:rPr>
        <w:t>จะวัดมูลค่าด้วยมูลค่ายุติธรรม</w:t>
      </w:r>
      <w:r w:rsidR="003B288F">
        <w:rPr>
          <w:rFonts w:ascii="Angsana New" w:hAnsi="Angsana New" w:hint="cs"/>
          <w:sz w:val="30"/>
          <w:szCs w:val="30"/>
          <w:cs/>
        </w:rPr>
        <w:t>ในงบแสดงฐานะการเงิน</w:t>
      </w:r>
    </w:p>
    <w:p w14:paraId="28C48D34" w14:textId="1769D87D" w:rsidR="003B288F" w:rsidRDefault="003B288F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z w:val="30"/>
          <w:szCs w:val="30"/>
        </w:rPr>
      </w:pPr>
    </w:p>
    <w:p w14:paraId="6D8853E0" w14:textId="652184F6" w:rsidR="00F53849" w:rsidRPr="003B288F" w:rsidRDefault="003B288F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z w:val="30"/>
          <w:szCs w:val="30"/>
          <w:cs/>
        </w:rPr>
        <w:sectPr w:rsidR="00F53849" w:rsidRPr="003B288F" w:rsidSect="005941F5">
          <w:headerReference w:type="even" r:id="rId9"/>
          <w:headerReference w:type="default" r:id="rId10"/>
          <w:footerReference w:type="default" r:id="rId11"/>
          <w:footerReference w:type="first" r:id="rId12"/>
          <w:pgSz w:w="11909" w:h="16834" w:code="9"/>
          <w:pgMar w:top="691" w:right="1152" w:bottom="576" w:left="1152" w:header="720" w:footer="720" w:gutter="0"/>
          <w:pgNumType w:start="23"/>
          <w:cols w:space="720"/>
          <w:docGrid w:linePitch="360"/>
        </w:sectPr>
      </w:pPr>
      <w:r>
        <w:rPr>
          <w:rFonts w:ascii="Angsana New" w:hAnsi="Angsana New" w:hint="cs"/>
          <w:sz w:val="30"/>
          <w:szCs w:val="30"/>
          <w:cs/>
        </w:rPr>
        <w:t>มาตรฐานรายงานทางการเงินเดิม</w:t>
      </w:r>
      <w:r w:rsidR="00DC2D06">
        <w:rPr>
          <w:rFonts w:ascii="Angsana New" w:hAnsi="Angsana New" w:hint="cs"/>
          <w:sz w:val="30"/>
          <w:szCs w:val="30"/>
          <w:cs/>
        </w:rPr>
        <w:t>ไม่</w:t>
      </w:r>
      <w:r>
        <w:rPr>
          <w:rFonts w:ascii="Angsana New" w:hAnsi="Angsana New" w:hint="cs"/>
          <w:sz w:val="30"/>
          <w:szCs w:val="30"/>
          <w:cs/>
        </w:rPr>
        <w:t xml:space="preserve">ได้กล่าวถึงข้อกำหนดของอนุพันธ์ที่ถือไว้เพื่อวัตถุประสงค์ในการบริหารความเสี่ยงในปี </w:t>
      </w:r>
      <w:r>
        <w:rPr>
          <w:rFonts w:ascii="Angsana New" w:hAnsi="Angsana New"/>
          <w:sz w:val="30"/>
          <w:szCs w:val="30"/>
        </w:rPr>
        <w:t xml:space="preserve">2562 </w:t>
      </w:r>
      <w:r>
        <w:rPr>
          <w:rFonts w:ascii="Angsana New" w:hAnsi="Angsana New" w:hint="cs"/>
          <w:sz w:val="30"/>
          <w:szCs w:val="30"/>
          <w:cs/>
        </w:rPr>
        <w:t xml:space="preserve">กลุ่มบริษัทรับรู้รายการดังกล่าวตามที่ได้อธิบายไว้ในนโยบายการบัญชีในหมายเหตุประกอบงบการเงินข้อ </w:t>
      </w:r>
      <w:r>
        <w:rPr>
          <w:rFonts w:ascii="Angsana New" w:hAnsi="Angsana New"/>
          <w:sz w:val="30"/>
          <w:szCs w:val="30"/>
        </w:rPr>
        <w:t>4</w:t>
      </w:r>
      <w:r>
        <w:rPr>
          <w:rFonts w:ascii="Angsana New" w:hAnsi="Angsana New" w:hint="cs"/>
          <w:sz w:val="30"/>
          <w:szCs w:val="30"/>
          <w:cs/>
        </w:rPr>
        <w:t>(ง</w:t>
      </w:r>
      <w:r>
        <w:rPr>
          <w:rFonts w:ascii="Angsana New" w:hAnsi="Angsana New"/>
          <w:sz w:val="30"/>
          <w:szCs w:val="30"/>
        </w:rPr>
        <w:t>.5</w:t>
      </w:r>
      <w:r>
        <w:rPr>
          <w:rFonts w:ascii="Angsana New" w:hAnsi="Angsana New" w:hint="cs"/>
          <w:sz w:val="30"/>
          <w:szCs w:val="30"/>
          <w:cs/>
        </w:rPr>
        <w:t>)</w:t>
      </w:r>
    </w:p>
    <w:p w14:paraId="747CB32F" w14:textId="3D93DEB9" w:rsidR="00F53849" w:rsidRPr="00CF1517" w:rsidRDefault="00B60D9C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pacing w:val="-4"/>
          <w:sz w:val="30"/>
          <w:szCs w:val="30"/>
        </w:rPr>
      </w:pPr>
      <w:r w:rsidRPr="00CF1517">
        <w:rPr>
          <w:rFonts w:ascii="Angsana New" w:hAnsi="Angsana New" w:hint="cs"/>
          <w:spacing w:val="-4"/>
          <w:sz w:val="30"/>
          <w:szCs w:val="30"/>
          <w:cs/>
        </w:rPr>
        <w:t>ตารางดังต่อไปนี้แสดงเปรียบเทียบการจัดประเภทและการวัดมูลค่</w:t>
      </w:r>
      <w:r w:rsidR="003B288F">
        <w:rPr>
          <w:rFonts w:ascii="Angsana New" w:hAnsi="Angsana New" w:hint="cs"/>
          <w:spacing w:val="-4"/>
          <w:sz w:val="30"/>
          <w:szCs w:val="30"/>
          <w:cs/>
        </w:rPr>
        <w:t>าภายใต้</w:t>
      </w:r>
      <w:r w:rsidR="00510948">
        <w:rPr>
          <w:rFonts w:ascii="Angsana New" w:hAnsi="Angsana New" w:hint="cs"/>
          <w:spacing w:val="-4"/>
          <w:sz w:val="30"/>
          <w:szCs w:val="30"/>
          <w:cs/>
        </w:rPr>
        <w:t>มาตรฐานเดิม</w:t>
      </w:r>
      <w:r w:rsidRPr="00CF1517">
        <w:rPr>
          <w:rFonts w:ascii="Angsana New" w:hAnsi="Angsana New" w:hint="cs"/>
          <w:spacing w:val="-4"/>
          <w:sz w:val="30"/>
          <w:szCs w:val="30"/>
          <w:cs/>
        </w:rPr>
        <w:t>และ</w:t>
      </w:r>
      <w:r w:rsidRPr="00CF15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CF1517">
        <w:rPr>
          <w:rFonts w:ascii="Angsana New" w:hAnsi="Angsana New"/>
          <w:spacing w:val="-4"/>
          <w:sz w:val="30"/>
          <w:szCs w:val="30"/>
        </w:rPr>
        <w:t xml:space="preserve">TFRS </w:t>
      </w:r>
      <w:r w:rsidR="00360B44" w:rsidRPr="00360B44">
        <w:rPr>
          <w:rFonts w:ascii="Angsana New" w:hAnsi="Angsana New"/>
          <w:spacing w:val="-4"/>
          <w:sz w:val="30"/>
          <w:szCs w:val="30"/>
        </w:rPr>
        <w:t>9</w:t>
      </w:r>
    </w:p>
    <w:p w14:paraId="304CECDE" w14:textId="77777777" w:rsidR="00B60D9C" w:rsidRPr="00CF1517" w:rsidRDefault="00B60D9C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="Angsana New" w:hAnsi="Angsana New"/>
          <w:spacing w:val="-4"/>
          <w:sz w:val="26"/>
          <w:szCs w:val="26"/>
        </w:rPr>
      </w:pPr>
    </w:p>
    <w:tbl>
      <w:tblPr>
        <w:tblW w:w="9031" w:type="dxa"/>
        <w:tblInd w:w="1170" w:type="dxa"/>
        <w:tblLayout w:type="fixed"/>
        <w:tblLook w:val="04A0" w:firstRow="1" w:lastRow="0" w:firstColumn="1" w:lastColumn="0" w:noHBand="0" w:noVBand="1"/>
      </w:tblPr>
      <w:tblGrid>
        <w:gridCol w:w="2513"/>
        <w:gridCol w:w="1627"/>
        <w:gridCol w:w="236"/>
        <w:gridCol w:w="1475"/>
        <w:gridCol w:w="236"/>
        <w:gridCol w:w="1384"/>
        <w:gridCol w:w="236"/>
        <w:gridCol w:w="1318"/>
        <w:gridCol w:w="6"/>
      </w:tblGrid>
      <w:tr w:rsidR="00164504" w:rsidRPr="00CF1517" w14:paraId="516CD2D6" w14:textId="7A1854F9" w:rsidTr="00E21403">
        <w:trPr>
          <w:trHeight w:val="351"/>
          <w:tblHeader/>
        </w:trPr>
        <w:tc>
          <w:tcPr>
            <w:tcW w:w="2513" w:type="dxa"/>
            <w:vAlign w:val="bottom"/>
          </w:tcPr>
          <w:p w14:paraId="6EF31858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518" w:type="dxa"/>
            <w:gridSpan w:val="8"/>
            <w:tcBorders>
              <w:left w:val="nil"/>
            </w:tcBorders>
            <w:vAlign w:val="bottom"/>
          </w:tcPr>
          <w:p w14:paraId="1280D02B" w14:textId="7DA7505B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F653A5" w:rsidRPr="00CF1517" w14:paraId="38E3E3C3" w14:textId="72BEB0E6" w:rsidTr="00E21403">
        <w:trPr>
          <w:gridAfter w:val="1"/>
          <w:wAfter w:w="6" w:type="dxa"/>
          <w:trHeight w:val="1387"/>
          <w:tblHeader/>
        </w:trPr>
        <w:tc>
          <w:tcPr>
            <w:tcW w:w="2513" w:type="dxa"/>
            <w:vAlign w:val="bottom"/>
          </w:tcPr>
          <w:p w14:paraId="56E14F5B" w14:textId="77777777" w:rsidR="00F653A5" w:rsidRPr="00CF1517" w:rsidRDefault="00F653A5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7" w:type="dxa"/>
            <w:tcBorders>
              <w:left w:val="nil"/>
              <w:bottom w:val="single" w:sz="4" w:space="0" w:color="auto"/>
            </w:tcBorders>
            <w:vAlign w:val="bottom"/>
          </w:tcPr>
          <w:p w14:paraId="10D4F509" w14:textId="77777777" w:rsidR="00F653A5" w:rsidRDefault="00F653A5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การจัดประเภท</w:t>
            </w:r>
            <w:r w:rsidRPr="00CF15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ตามมาตรฐานเดิม</w:t>
            </w:r>
            <w:r w:rsidRPr="00CF15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ณ</w:t>
            </w:r>
            <w:r w:rsidRPr="00CF15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วันที่</w:t>
            </w:r>
            <w:r w:rsidRPr="00CF15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1CAE3A51" w14:textId="68188C8D" w:rsidR="00F653A5" w:rsidRPr="00CF1517" w:rsidRDefault="00F653A5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/>
                <w:sz w:val="30"/>
                <w:szCs w:val="30"/>
              </w:rPr>
              <w:t>3</w:t>
            </w:r>
            <w:r w:rsidRPr="00E967B9">
              <w:rPr>
                <w:rFonts w:ascii="Angsana New" w:hAnsi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ธันวาคม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086D0E">
              <w:rPr>
                <w:rFonts w:ascii="Angsana New" w:hAnsi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6" w:type="dxa"/>
          </w:tcPr>
          <w:p w14:paraId="62FFEA40" w14:textId="77777777" w:rsidR="00F653A5" w:rsidRPr="00CF1517" w:rsidRDefault="00F653A5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649" w:type="dxa"/>
            <w:gridSpan w:val="5"/>
            <w:tcBorders>
              <w:bottom w:val="single" w:sz="4" w:space="0" w:color="auto"/>
            </w:tcBorders>
            <w:vAlign w:val="bottom"/>
          </w:tcPr>
          <w:p w14:paraId="1E7A4C2B" w14:textId="77777777" w:rsidR="00F653A5" w:rsidRDefault="00F653A5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 xml:space="preserve">การจัดประเภทตาม </w:t>
            </w:r>
            <w:r w:rsidRPr="00CF1517">
              <w:rPr>
                <w:rFonts w:ascii="Angsana New" w:hAnsi="Angsana New"/>
                <w:sz w:val="30"/>
                <w:szCs w:val="30"/>
              </w:rPr>
              <w:t xml:space="preserve">TFRS </w:t>
            </w:r>
            <w:r w:rsidRPr="00360B44">
              <w:rPr>
                <w:rFonts w:ascii="Angsana New" w:hAnsi="Angsana New"/>
                <w:sz w:val="30"/>
                <w:szCs w:val="30"/>
              </w:rPr>
              <w:t>9</w:t>
            </w:r>
            <w:r w:rsidRPr="00CF1517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  <w:p w14:paraId="18955900" w14:textId="04CE18A0" w:rsidR="00F653A5" w:rsidRPr="00CF1517" w:rsidRDefault="00F653A5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360B44">
              <w:rPr>
                <w:rFonts w:ascii="Angsana New" w:hAnsi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 xml:space="preserve"> มกราคม</w:t>
            </w:r>
            <w:r w:rsidRPr="00CF15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86D0E">
              <w:rPr>
                <w:rFonts w:ascii="Angsana New" w:hAnsi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/>
                <w:sz w:val="30"/>
                <w:szCs w:val="30"/>
              </w:rPr>
              <w:t>56</w:t>
            </w:r>
            <w:r w:rsidRPr="004B0B8A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7905CC" w:rsidRPr="00CF1517" w14:paraId="0946DFCB" w14:textId="348408C7" w:rsidTr="00E21403">
        <w:trPr>
          <w:gridAfter w:val="1"/>
          <w:wAfter w:w="6" w:type="dxa"/>
          <w:trHeight w:val="1035"/>
          <w:tblHeader/>
        </w:trPr>
        <w:tc>
          <w:tcPr>
            <w:tcW w:w="2513" w:type="dxa"/>
            <w:vAlign w:val="bottom"/>
          </w:tcPr>
          <w:p w14:paraId="19A588EF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  <w:p w14:paraId="7E82EB2C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7" w:type="dxa"/>
            <w:vAlign w:val="bottom"/>
          </w:tcPr>
          <w:p w14:paraId="7F84F995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มูลค่าตามบัญชี</w:t>
            </w:r>
          </w:p>
        </w:tc>
        <w:tc>
          <w:tcPr>
            <w:tcW w:w="236" w:type="dxa"/>
          </w:tcPr>
          <w:p w14:paraId="2B67BA0C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vAlign w:val="bottom"/>
          </w:tcPr>
          <w:p w14:paraId="45592E02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/>
                <w:sz w:val="30"/>
                <w:szCs w:val="30"/>
                <w:cs/>
              </w:rPr>
              <w:t>มูลค่ายุติธรรม</w:t>
            </w:r>
            <w:r w:rsidRPr="00CF1517">
              <w:rPr>
                <w:rFonts w:ascii="Angsana New" w:hAnsi="Angsana New"/>
                <w:sz w:val="30"/>
                <w:szCs w:val="30"/>
              </w:rPr>
              <w:br/>
            </w:r>
            <w:r w:rsidRPr="00CF1517">
              <w:rPr>
                <w:rFonts w:ascii="Angsana New" w:hAnsi="Angsana New"/>
                <w:sz w:val="30"/>
                <w:szCs w:val="30"/>
                <w:cs/>
              </w:rPr>
              <w:t>ผ่านกำไร</w:t>
            </w:r>
            <w:r w:rsidRPr="00CF1517">
              <w:rPr>
                <w:rFonts w:ascii="Angsana New" w:hAnsi="Angsana New"/>
                <w:sz w:val="30"/>
                <w:szCs w:val="30"/>
              </w:rPr>
              <w:br/>
            </w:r>
            <w:r w:rsidRPr="00CF1517">
              <w:rPr>
                <w:rFonts w:ascii="Angsana New" w:hAnsi="Angsana New"/>
                <w:sz w:val="30"/>
                <w:szCs w:val="30"/>
                <w:cs/>
              </w:rPr>
              <w:t>หรือขาดทุน</w:t>
            </w:r>
          </w:p>
        </w:tc>
        <w:tc>
          <w:tcPr>
            <w:tcW w:w="236" w:type="dxa"/>
          </w:tcPr>
          <w:p w14:paraId="51859DA0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</w:tcPr>
          <w:p w14:paraId="7CF7F560" w14:textId="77777777" w:rsid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1B37209" w14:textId="01999BBB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ราคาทุนตัดจำหน่าย-สุทธิ</w:t>
            </w:r>
          </w:p>
        </w:tc>
        <w:tc>
          <w:tcPr>
            <w:tcW w:w="236" w:type="dxa"/>
          </w:tcPr>
          <w:p w14:paraId="053034B3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</w:tcPr>
          <w:p w14:paraId="7C42A79F" w14:textId="77777777" w:rsid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E9B6EDB" w14:textId="77777777" w:rsid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851817A" w14:textId="3E57F225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164504" w:rsidRPr="00CF1517" w14:paraId="06354B28" w14:textId="79E0EE39" w:rsidTr="00E21403">
        <w:trPr>
          <w:trHeight w:val="341"/>
        </w:trPr>
        <w:tc>
          <w:tcPr>
            <w:tcW w:w="2513" w:type="dxa"/>
          </w:tcPr>
          <w:p w14:paraId="7F0412C8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518" w:type="dxa"/>
            <w:gridSpan w:val="8"/>
            <w:vAlign w:val="bottom"/>
          </w:tcPr>
          <w:p w14:paraId="451FF6CB" w14:textId="49176A5F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1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905CC" w:rsidRPr="00CF1517" w14:paraId="62B96CFF" w14:textId="764BADC6" w:rsidTr="00E21403">
        <w:trPr>
          <w:gridAfter w:val="1"/>
          <w:wAfter w:w="6" w:type="dxa"/>
          <w:trHeight w:val="341"/>
        </w:trPr>
        <w:tc>
          <w:tcPr>
            <w:tcW w:w="2513" w:type="dxa"/>
          </w:tcPr>
          <w:p w14:paraId="4590E4F2" w14:textId="674452B9" w:rsidR="00164504" w:rsidRP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645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627" w:type="dxa"/>
            <w:vAlign w:val="bottom"/>
          </w:tcPr>
          <w:p w14:paraId="62ABE038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ind w:left="-11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76C5A90B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vAlign w:val="bottom"/>
          </w:tcPr>
          <w:p w14:paraId="17F30FFF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12CDF6BB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</w:tcPr>
          <w:p w14:paraId="7CB58BCA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A3C720E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</w:tcPr>
          <w:p w14:paraId="50567193" w14:textId="6F74ADCD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905CC" w:rsidRPr="00CF1517" w14:paraId="69840D00" w14:textId="77777777" w:rsidTr="00E21403">
        <w:trPr>
          <w:gridAfter w:val="1"/>
          <w:wAfter w:w="6" w:type="dxa"/>
          <w:trHeight w:val="351"/>
        </w:trPr>
        <w:tc>
          <w:tcPr>
            <w:tcW w:w="2513" w:type="dxa"/>
          </w:tcPr>
          <w:p w14:paraId="47A1DFDA" w14:textId="1000460D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เงินลงทุนระยะยาวอื่น</w:t>
            </w:r>
          </w:p>
        </w:tc>
        <w:tc>
          <w:tcPr>
            <w:tcW w:w="1627" w:type="dxa"/>
            <w:tcBorders>
              <w:bottom w:val="single" w:sz="4" w:space="0" w:color="auto"/>
            </w:tcBorders>
            <w:vAlign w:val="bottom"/>
          </w:tcPr>
          <w:p w14:paraId="28158257" w14:textId="37B79AFD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6"/>
              </w:tabs>
              <w:ind w:left="-110" w:right="-115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C361CC5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tcBorders>
              <w:bottom w:val="single" w:sz="4" w:space="0" w:color="auto"/>
            </w:tcBorders>
            <w:vAlign w:val="bottom"/>
          </w:tcPr>
          <w:p w14:paraId="22FA9140" w14:textId="19C1B5AD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5"/>
              </w:tabs>
              <w:ind w:left="-90" w:right="69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43B6014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  <w:tcBorders>
              <w:bottom w:val="single" w:sz="4" w:space="0" w:color="auto"/>
            </w:tcBorders>
          </w:tcPr>
          <w:p w14:paraId="0ED20E57" w14:textId="76E77825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2"/>
              </w:tabs>
              <w:ind w:left="-90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36" w:type="dxa"/>
          </w:tcPr>
          <w:p w14:paraId="3FF2F8B8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  <w:tcBorders>
              <w:bottom w:val="single" w:sz="4" w:space="0" w:color="auto"/>
            </w:tcBorders>
          </w:tcPr>
          <w:p w14:paraId="01A31C5F" w14:textId="735E519A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</w:tr>
      <w:tr w:rsidR="007905CC" w:rsidRPr="00CF1517" w14:paraId="1B5D3811" w14:textId="77777777" w:rsidTr="00E21403">
        <w:trPr>
          <w:gridAfter w:val="1"/>
          <w:wAfter w:w="6" w:type="dxa"/>
          <w:trHeight w:val="341"/>
        </w:trPr>
        <w:tc>
          <w:tcPr>
            <w:tcW w:w="2513" w:type="dxa"/>
          </w:tcPr>
          <w:p w14:paraId="24C2575C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9E2E27" w14:textId="5F172B1A" w:rsidR="00164504" w:rsidRPr="00164504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6"/>
              </w:tabs>
              <w:ind w:left="-110" w:right="-1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64504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55D5DD2" w14:textId="77777777" w:rsidR="00164504" w:rsidRP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E4F7FE" w14:textId="16DD70DF" w:rsidR="00164504" w:rsidRPr="00164504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5"/>
              </w:tabs>
              <w:ind w:left="-90" w:right="69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64504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3647F86" w14:textId="77777777" w:rsidR="00164504" w:rsidRP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84" w:type="dxa"/>
            <w:tcBorders>
              <w:top w:val="single" w:sz="4" w:space="0" w:color="auto"/>
              <w:bottom w:val="double" w:sz="4" w:space="0" w:color="auto"/>
            </w:tcBorders>
          </w:tcPr>
          <w:p w14:paraId="7124A27E" w14:textId="2C9914E1" w:rsidR="00164504" w:rsidRPr="00164504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2"/>
              </w:tabs>
              <w:ind w:left="-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64504">
              <w:rPr>
                <w:rFonts w:ascii="Angsana New" w:hAnsi="Angsana New"/>
                <w:b/>
                <w:bCs/>
                <w:sz w:val="30"/>
                <w:szCs w:val="30"/>
              </w:rPr>
              <w:t>200</w:t>
            </w:r>
          </w:p>
        </w:tc>
        <w:tc>
          <w:tcPr>
            <w:tcW w:w="236" w:type="dxa"/>
          </w:tcPr>
          <w:p w14:paraId="14AD226D" w14:textId="77777777" w:rsidR="00164504" w:rsidRP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8" w:type="dxa"/>
            <w:tcBorders>
              <w:top w:val="single" w:sz="4" w:space="0" w:color="auto"/>
              <w:bottom w:val="double" w:sz="4" w:space="0" w:color="auto"/>
            </w:tcBorders>
          </w:tcPr>
          <w:p w14:paraId="300A6F51" w14:textId="34669963" w:rsidR="00164504" w:rsidRPr="00164504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ind w:left="-90" w:right="-1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64504">
              <w:rPr>
                <w:rFonts w:ascii="Angsana New" w:hAnsi="Angsana New"/>
                <w:b/>
                <w:bCs/>
                <w:sz w:val="30"/>
                <w:szCs w:val="30"/>
              </w:rPr>
              <w:t>200</w:t>
            </w:r>
          </w:p>
        </w:tc>
      </w:tr>
      <w:tr w:rsidR="00164504" w:rsidRPr="00CF1517" w14:paraId="1FB5E83F" w14:textId="77777777" w:rsidTr="00E21403">
        <w:trPr>
          <w:gridAfter w:val="1"/>
          <w:wAfter w:w="6" w:type="dxa"/>
          <w:trHeight w:val="282"/>
        </w:trPr>
        <w:tc>
          <w:tcPr>
            <w:tcW w:w="2513" w:type="dxa"/>
          </w:tcPr>
          <w:p w14:paraId="56902316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27" w:type="dxa"/>
            <w:tcBorders>
              <w:top w:val="double" w:sz="4" w:space="0" w:color="auto"/>
            </w:tcBorders>
            <w:vAlign w:val="bottom"/>
          </w:tcPr>
          <w:p w14:paraId="729EDC74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  <w:tab w:val="decimal" w:pos="1336"/>
              </w:tabs>
              <w:ind w:left="-11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537C49B2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tcBorders>
              <w:top w:val="double" w:sz="4" w:space="0" w:color="auto"/>
            </w:tcBorders>
            <w:vAlign w:val="bottom"/>
          </w:tcPr>
          <w:p w14:paraId="62241FBB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  <w:tab w:val="decimal" w:pos="1195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1EE2429F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  <w:tcBorders>
              <w:top w:val="double" w:sz="4" w:space="0" w:color="auto"/>
            </w:tcBorders>
          </w:tcPr>
          <w:p w14:paraId="692280A3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2"/>
              </w:tabs>
              <w:ind w:left="-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BADD3DD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  <w:tcBorders>
              <w:top w:val="double" w:sz="4" w:space="0" w:color="auto"/>
            </w:tcBorders>
          </w:tcPr>
          <w:p w14:paraId="06A5BFA6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64504" w:rsidRPr="00CF1517" w14:paraId="723EDF19" w14:textId="77777777" w:rsidTr="00E21403">
        <w:trPr>
          <w:gridAfter w:val="1"/>
          <w:wAfter w:w="6" w:type="dxa"/>
          <w:trHeight w:val="341"/>
        </w:trPr>
        <w:tc>
          <w:tcPr>
            <w:tcW w:w="2513" w:type="dxa"/>
          </w:tcPr>
          <w:p w14:paraId="0116886C" w14:textId="75749D9C" w:rsidR="00164504" w:rsidRPr="00164504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645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627" w:type="dxa"/>
            <w:vAlign w:val="bottom"/>
          </w:tcPr>
          <w:p w14:paraId="587C4AA2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  <w:tab w:val="decimal" w:pos="1336"/>
              </w:tabs>
              <w:ind w:left="-11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34819EC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vAlign w:val="bottom"/>
          </w:tcPr>
          <w:p w14:paraId="70173558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  <w:tab w:val="decimal" w:pos="1195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45665D2A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</w:tcPr>
          <w:p w14:paraId="0310F931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2"/>
              </w:tabs>
              <w:ind w:left="-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D34739D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</w:tcPr>
          <w:p w14:paraId="20442B53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905CC" w:rsidRPr="00CF1517" w14:paraId="553AFE74" w14:textId="77777777" w:rsidTr="00E21403">
        <w:trPr>
          <w:gridAfter w:val="1"/>
          <w:wAfter w:w="6" w:type="dxa"/>
          <w:trHeight w:val="341"/>
        </w:trPr>
        <w:tc>
          <w:tcPr>
            <w:tcW w:w="2513" w:type="dxa"/>
          </w:tcPr>
          <w:p w14:paraId="2CB7879D" w14:textId="32E2C92E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หนี้สินทางการเงินอื่น</w:t>
            </w:r>
          </w:p>
        </w:tc>
        <w:tc>
          <w:tcPr>
            <w:tcW w:w="1627" w:type="dxa"/>
            <w:vAlign w:val="bottom"/>
          </w:tcPr>
          <w:p w14:paraId="17DA6A3B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  <w:tab w:val="decimal" w:pos="1336"/>
              </w:tabs>
              <w:ind w:left="-11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12A04E5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vAlign w:val="bottom"/>
          </w:tcPr>
          <w:p w14:paraId="340A8628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  <w:tab w:val="decimal" w:pos="1195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8D90D3F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</w:tcPr>
          <w:p w14:paraId="6FEC1E9A" w14:textId="77777777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2"/>
              </w:tabs>
              <w:ind w:left="-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12C53DE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</w:tcPr>
          <w:p w14:paraId="12C97284" w14:textId="510E6B04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905CC" w:rsidRPr="00CF1517" w14:paraId="6D0446E8" w14:textId="1F4FFCEE" w:rsidTr="00FB77E3">
        <w:trPr>
          <w:gridAfter w:val="1"/>
          <w:wAfter w:w="6" w:type="dxa"/>
          <w:trHeight w:val="351"/>
        </w:trPr>
        <w:tc>
          <w:tcPr>
            <w:tcW w:w="2513" w:type="dxa"/>
          </w:tcPr>
          <w:p w14:paraId="7E9757C9" w14:textId="2BFC2382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CF15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</w:t>
            </w:r>
          </w:p>
        </w:tc>
        <w:tc>
          <w:tcPr>
            <w:tcW w:w="1627" w:type="dxa"/>
            <w:vAlign w:val="bottom"/>
          </w:tcPr>
          <w:p w14:paraId="0F0FC278" w14:textId="28DFDC4F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6"/>
              </w:tabs>
              <w:ind w:lef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A4203A" w14:textId="77777777" w:rsidR="00164504" w:rsidRPr="00CF1517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vAlign w:val="bottom"/>
          </w:tcPr>
          <w:p w14:paraId="35753879" w14:textId="5BB42442" w:rsidR="00164504" w:rsidRPr="00CF1517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5"/>
                <w:tab w:val="decimal" w:pos="1530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098BD6D8" w14:textId="77777777" w:rsidR="00164504" w:rsidRPr="00086D0E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left="-90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84" w:type="dxa"/>
          </w:tcPr>
          <w:p w14:paraId="6616FC7B" w14:textId="77777777" w:rsidR="00164504" w:rsidRPr="00086D0E" w:rsidRDefault="00164504" w:rsidP="007905CC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2"/>
                <w:tab w:val="decimal" w:pos="1530"/>
              </w:tabs>
              <w:ind w:lef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31E3878" w14:textId="77777777" w:rsidR="00164504" w:rsidRPr="00086D0E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left="-90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8" w:type="dxa"/>
          </w:tcPr>
          <w:p w14:paraId="5AA6F8D9" w14:textId="0C9A3635" w:rsidR="00164504" w:rsidRPr="00086D0E" w:rsidRDefault="00164504" w:rsidP="00DA1C83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left="-90" w:right="-11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F685B" w:rsidRPr="00CF1517" w14:paraId="62803DB4" w14:textId="77777777" w:rsidTr="00E21403">
        <w:trPr>
          <w:gridAfter w:val="1"/>
          <w:wAfter w:w="6" w:type="dxa"/>
          <w:trHeight w:val="341"/>
        </w:trPr>
        <w:tc>
          <w:tcPr>
            <w:tcW w:w="2513" w:type="dxa"/>
          </w:tcPr>
          <w:p w14:paraId="6A923E7E" w14:textId="209B816B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   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ต่างประเทศล่วงหน้า</w:t>
            </w:r>
          </w:p>
        </w:tc>
        <w:tc>
          <w:tcPr>
            <w:tcW w:w="1627" w:type="dxa"/>
            <w:vAlign w:val="bottom"/>
          </w:tcPr>
          <w:p w14:paraId="0774692E" w14:textId="57A14665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6"/>
              </w:tabs>
              <w:ind w:left="-110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7F3B16D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vAlign w:val="bottom"/>
          </w:tcPr>
          <w:p w14:paraId="7AEA6069" w14:textId="61166B47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5"/>
              </w:tabs>
              <w:ind w:left="-90" w:right="-115"/>
              <w:rPr>
                <w:rFonts w:ascii="Angsana New" w:hAnsi="Angsana New"/>
                <w:sz w:val="30"/>
                <w:szCs w:val="30"/>
              </w:rPr>
            </w:pPr>
            <w:r w:rsidRPr="00086D0E">
              <w:rPr>
                <w:rFonts w:ascii="Angsana New" w:hAnsi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/>
                <w:sz w:val="30"/>
                <w:szCs w:val="30"/>
              </w:rPr>
              <w:t>7</w:t>
            </w:r>
            <w:r w:rsidRPr="00CF1517">
              <w:rPr>
                <w:rFonts w:ascii="Angsana New" w:hAnsi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/>
                <w:sz w:val="30"/>
                <w:szCs w:val="30"/>
              </w:rPr>
              <w:t>68</w:t>
            </w:r>
            <w:r w:rsidRPr="004B0B8A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109A4BB1" w14:textId="77777777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left="-90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84" w:type="dxa"/>
            <w:vAlign w:val="bottom"/>
          </w:tcPr>
          <w:p w14:paraId="3E880761" w14:textId="4D1ABC6E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2"/>
                <w:tab w:val="decimal" w:pos="1530"/>
              </w:tabs>
              <w:ind w:left="-90" w:right="5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CB155AE" w14:textId="77777777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left="-90" w:right="15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8" w:type="dxa"/>
            <w:vAlign w:val="bottom"/>
          </w:tcPr>
          <w:p w14:paraId="0C8196BB" w14:textId="2C192347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left="-90" w:right="70"/>
              <w:rPr>
                <w:rFonts w:ascii="Angsana New" w:hAnsi="Angsana New"/>
                <w:sz w:val="30"/>
                <w:szCs w:val="30"/>
              </w:rPr>
            </w:pPr>
            <w:r w:rsidRPr="00086D0E">
              <w:rPr>
                <w:rFonts w:ascii="Angsana New" w:hAnsi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/>
                <w:sz w:val="30"/>
                <w:szCs w:val="30"/>
              </w:rPr>
              <w:t>7</w:t>
            </w:r>
            <w:r w:rsidRPr="00CF1517">
              <w:rPr>
                <w:rFonts w:ascii="Angsana New" w:hAnsi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/>
                <w:sz w:val="30"/>
                <w:szCs w:val="30"/>
              </w:rPr>
              <w:t>68</w:t>
            </w:r>
            <w:r w:rsidRPr="004B0B8A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7F685B" w:rsidRPr="00CF1517" w14:paraId="1A73055D" w14:textId="52A5741F" w:rsidTr="00FB77E3">
        <w:trPr>
          <w:gridAfter w:val="1"/>
          <w:wAfter w:w="6" w:type="dxa"/>
          <w:trHeight w:val="351"/>
        </w:trPr>
        <w:tc>
          <w:tcPr>
            <w:tcW w:w="2513" w:type="dxa"/>
          </w:tcPr>
          <w:p w14:paraId="58212106" w14:textId="623C9C25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2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FCCF01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6"/>
              </w:tabs>
              <w:ind w:left="-11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29E1B73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8FEC8F" w14:textId="5DE914EE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5"/>
              </w:tabs>
              <w:ind w:right="69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86D0E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  <w:r w:rsidRPr="00CF15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/>
                <w:b/>
                <w:bCs/>
                <w:sz w:val="30"/>
                <w:szCs w:val="30"/>
              </w:rPr>
              <w:t>68</w:t>
            </w:r>
            <w:r w:rsidRPr="004B0B8A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35A5D676" w14:textId="77777777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right="-11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0E746E2" w14:textId="58F07604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2"/>
                <w:tab w:val="decimal" w:pos="1530"/>
              </w:tabs>
              <w:ind w:right="52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64504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9AEC4D1" w14:textId="77777777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right="15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64BA8E" w14:textId="370E6EF9" w:rsidR="007F685B" w:rsidRPr="00086D0E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30"/>
              </w:tabs>
              <w:ind w:right="7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  <w:r w:rsidRPr="00CF15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/>
                <w:b/>
                <w:bCs/>
                <w:sz w:val="30"/>
                <w:szCs w:val="30"/>
              </w:rPr>
              <w:t>68</w:t>
            </w:r>
            <w:r w:rsidRPr="004B0B8A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</w:tr>
      <w:tr w:rsidR="007F685B" w:rsidRPr="00CF1517" w14:paraId="1E4E4C0D" w14:textId="2355A5A4" w:rsidTr="00FB77E3">
        <w:trPr>
          <w:gridAfter w:val="1"/>
          <w:wAfter w:w="6" w:type="dxa"/>
          <w:trHeight w:val="351"/>
        </w:trPr>
        <w:tc>
          <w:tcPr>
            <w:tcW w:w="2513" w:type="dxa"/>
          </w:tcPr>
          <w:p w14:paraId="49A18B57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27" w:type="dxa"/>
            <w:tcBorders>
              <w:top w:val="double" w:sz="4" w:space="0" w:color="auto"/>
            </w:tcBorders>
            <w:vAlign w:val="bottom"/>
          </w:tcPr>
          <w:p w14:paraId="556B582E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1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1222B2CF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5" w:type="dxa"/>
            <w:tcBorders>
              <w:top w:val="double" w:sz="4" w:space="0" w:color="auto"/>
            </w:tcBorders>
            <w:vAlign w:val="bottom"/>
          </w:tcPr>
          <w:p w14:paraId="5832575C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4B0EA4A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4" w:type="dxa"/>
            <w:tcBorders>
              <w:top w:val="double" w:sz="4" w:space="0" w:color="auto"/>
            </w:tcBorders>
          </w:tcPr>
          <w:p w14:paraId="55D71FE8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710BA758" w14:textId="77777777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18" w:type="dxa"/>
            <w:tcBorders>
              <w:top w:val="double" w:sz="4" w:space="0" w:color="auto"/>
            </w:tcBorders>
          </w:tcPr>
          <w:p w14:paraId="27C04611" w14:textId="60C141F1" w:rsidR="007F685B" w:rsidRPr="00CF1517" w:rsidRDefault="007F685B" w:rsidP="007F685B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0" w:right="-115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</w:tbl>
    <w:p w14:paraId="3CC84A37" w14:textId="77777777" w:rsidR="00F53849" w:rsidRPr="00CF1517" w:rsidRDefault="00F53849" w:rsidP="00786A30">
      <w:pPr>
        <w:pStyle w:val="ListParagraph"/>
        <w:numPr>
          <w:ilvl w:val="0"/>
          <w:numId w:val="1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การด้อยค่าของสินทรัพย์ทางการเงิน </w:t>
      </w:r>
    </w:p>
    <w:p w14:paraId="6AD4025C" w14:textId="77777777" w:rsidR="00F53849" w:rsidRPr="00CF1517" w:rsidRDefault="00F53849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p w14:paraId="4EBCE44B" w14:textId="38A6519C" w:rsidR="00F53849" w:rsidRPr="00CF1517" w:rsidRDefault="00F53849" w:rsidP="00F53849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  <w:sectPr w:rsidR="00F53849" w:rsidRPr="00CF1517" w:rsidSect="000B5009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CF1517">
        <w:rPr>
          <w:rFonts w:asciiTheme="majorBidi" w:hAnsiTheme="majorBidi" w:cstheme="majorBidi"/>
          <w:sz w:val="30"/>
          <w:szCs w:val="30"/>
        </w:rPr>
        <w:t xml:space="preserve">TFRS </w:t>
      </w:r>
      <w:r w:rsidR="00360B44" w:rsidRPr="00360B44">
        <w:rPr>
          <w:rFonts w:asciiTheme="majorBidi" w:hAnsiTheme="majorBidi" w:cstheme="majorBidi"/>
          <w:sz w:val="30"/>
          <w:szCs w:val="30"/>
        </w:rPr>
        <w:t>9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แนะนำวิธีการพิจารณาผลขาดทุนด้านเครดิตที่คาดว่าจะเกิดขึ้นตลอดอายุของเครื่องมือทางการเงิน ในขณะที่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เดิมกลุ่มบริษัทประมาณการค่าเผื่อหนี้สงสัยจะสูญโดยการวิเคราะห์ประวัติการชำระหนี้ และการคาดการณ์เกี่ยวกับการชำระหนี้ในอนาคตของลูกค้า </w:t>
      </w:r>
      <w:r w:rsidRPr="00CF1517">
        <w:rPr>
          <w:rFonts w:asciiTheme="majorBidi" w:hAnsiTheme="majorBidi" w:cstheme="majorBidi"/>
          <w:sz w:val="30"/>
          <w:szCs w:val="30"/>
        </w:rPr>
        <w:t xml:space="preserve">TFRS </w:t>
      </w:r>
      <w:r w:rsidR="00360B44" w:rsidRPr="00360B44">
        <w:rPr>
          <w:rFonts w:asciiTheme="majorBidi" w:hAnsiTheme="majorBidi" w:cstheme="majorBidi"/>
          <w:sz w:val="30"/>
          <w:szCs w:val="30"/>
        </w:rPr>
        <w:t>9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กำหนดให้ใช้วิจารณญาณในการประเมินว่าการเปลี่ยนแปลงของปัจจัยทางเศรษฐกิจนั้นมีผลกระทบต่อผลขาดทุนด้านเครดิตที่คาดว่าจะเกิดขึ้นอย่างไร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และพิจารณา</w:t>
      </w:r>
      <w:r w:rsidRPr="00CF1517">
        <w:rPr>
          <w:rFonts w:asciiTheme="majorBidi" w:hAnsiTheme="majorBidi" w:cstheme="majorBidi"/>
          <w:sz w:val="30"/>
          <w:szCs w:val="30"/>
          <w:cs/>
        </w:rPr>
        <w:t>ความน่าจะเป็นถ่วงน้ำหนัก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ทั้งนี้ </w:t>
      </w:r>
      <w:r w:rsidRPr="00CF1517">
        <w:rPr>
          <w:rFonts w:asciiTheme="majorBidi" w:hAnsiTheme="majorBidi" w:cstheme="majorBidi"/>
          <w:sz w:val="30"/>
          <w:szCs w:val="30"/>
          <w:cs/>
        </w:rPr>
        <w:t>การพิจารณาด้อยค่า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Pr="00CF1517">
        <w:rPr>
          <w:rFonts w:asciiTheme="majorBidi" w:hAnsiTheme="majorBidi" w:cstheme="majorBidi"/>
          <w:sz w:val="30"/>
          <w:szCs w:val="30"/>
          <w:cs/>
        </w:rPr>
        <w:t>จะถือปฏิบัติกับสินทรัพย์</w:t>
      </w:r>
      <w:r w:rsidRPr="00F14656">
        <w:rPr>
          <w:rFonts w:asciiTheme="majorBidi" w:hAnsiTheme="majorBidi" w:cstheme="majorBidi"/>
          <w:spacing w:val="-2"/>
          <w:sz w:val="30"/>
          <w:szCs w:val="30"/>
          <w:cs/>
        </w:rPr>
        <w:t>ทางการเงินที่วัดมูลค่าด้วยวิธีราคาทุนตัดจำหน่าย</w:t>
      </w:r>
      <w:r w:rsidRPr="00F14656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F14656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ลูกหนี้ตามสัญญาเช่า </w:t>
      </w:r>
      <w:r w:rsidRPr="00F14656">
        <w:rPr>
          <w:rFonts w:asciiTheme="majorBidi" w:hAnsiTheme="majorBidi" w:cstheme="majorBidi"/>
          <w:spacing w:val="-2"/>
          <w:sz w:val="30"/>
          <w:szCs w:val="30"/>
          <w:cs/>
        </w:rPr>
        <w:t>ซึ่งไม่รวมเงินลงทุนในตราสาร</w:t>
      </w:r>
      <w:r w:rsidRPr="00CF1517">
        <w:rPr>
          <w:rFonts w:asciiTheme="majorBidi" w:hAnsiTheme="majorBidi" w:cstheme="majorBidi"/>
          <w:sz w:val="30"/>
          <w:szCs w:val="30"/>
          <w:cs/>
        </w:rPr>
        <w:t>ทุน</w:t>
      </w:r>
    </w:p>
    <w:p w14:paraId="3F8EE3D1" w14:textId="6B098429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ได้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ประเมินการด้อยค่าตาม </w:t>
      </w:r>
      <w:r w:rsidRPr="00CF1517">
        <w:rPr>
          <w:rFonts w:asciiTheme="majorBidi" w:hAnsiTheme="majorBidi" w:cstheme="majorBidi"/>
          <w:sz w:val="30"/>
          <w:szCs w:val="30"/>
        </w:rPr>
        <w:t xml:space="preserve">TFRS </w:t>
      </w:r>
      <w:r w:rsidR="00360B44" w:rsidRPr="00360B44">
        <w:rPr>
          <w:rFonts w:asciiTheme="majorBidi" w:hAnsiTheme="majorBidi" w:cstheme="majorBidi"/>
          <w:sz w:val="30"/>
          <w:szCs w:val="30"/>
        </w:rPr>
        <w:t>9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ณ วันที่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360B44" w:rsidRPr="00360B44">
        <w:rPr>
          <w:rFonts w:asciiTheme="majorBidi" w:hAnsiTheme="majorBidi" w:cstheme="majorBidi"/>
          <w:sz w:val="30"/>
          <w:szCs w:val="30"/>
        </w:rPr>
        <w:t>1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sz w:val="30"/>
          <w:szCs w:val="30"/>
        </w:rPr>
        <w:t>3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ส่งผลให้มีค่าเผื่อ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ผลขาดทุนจากการ</w:t>
      </w:r>
      <w:r w:rsidRPr="00CF1517">
        <w:rPr>
          <w:rFonts w:asciiTheme="majorBidi" w:hAnsiTheme="majorBidi" w:cstheme="majorBidi"/>
          <w:sz w:val="30"/>
          <w:szCs w:val="30"/>
          <w:cs/>
        </w:rPr>
        <w:t>ด้อยค่าเพิ่ม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ขึ้น</w:t>
      </w:r>
      <w:r w:rsidRPr="00CF1517">
        <w:rPr>
          <w:rFonts w:asciiTheme="majorBidi" w:hAnsiTheme="majorBidi" w:cstheme="majorBidi"/>
          <w:sz w:val="30"/>
          <w:szCs w:val="30"/>
        </w:rPr>
        <w:t>/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ลดลง ดัง</w:t>
      </w:r>
      <w:r w:rsidRPr="00CF1517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67C6A935" w14:textId="77777777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190" w:type="dxa"/>
        <w:tblInd w:w="117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490"/>
        <w:gridCol w:w="1260"/>
        <w:gridCol w:w="180"/>
        <w:gridCol w:w="1260"/>
      </w:tblGrid>
      <w:tr w:rsidR="00F53849" w:rsidRPr="00CF1517" w14:paraId="150084C4" w14:textId="77777777" w:rsidTr="00DA1C83">
        <w:trPr>
          <w:cantSplit/>
          <w:tblHeader/>
        </w:trPr>
        <w:tc>
          <w:tcPr>
            <w:tcW w:w="5490" w:type="dxa"/>
            <w:shd w:val="clear" w:color="auto" w:fill="auto"/>
            <w:vAlign w:val="bottom"/>
          </w:tcPr>
          <w:p w14:paraId="4B563FC1" w14:textId="77777777" w:rsidR="00F53849" w:rsidRPr="00CF1517" w:rsidRDefault="00F53849" w:rsidP="00DA1C83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color w:val="0000FF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</w:tcPr>
          <w:p w14:paraId="46D89F5D" w14:textId="77777777" w:rsidR="00F53849" w:rsidRPr="00CF1517" w:rsidRDefault="00F53849" w:rsidP="00DA1C83">
            <w:pPr>
              <w:pStyle w:val="acctmergecolhdg"/>
              <w:spacing w:line="240" w:lineRule="auto"/>
              <w:ind w:left="-77" w:right="-81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  <w:p w14:paraId="7F667ADD" w14:textId="77777777" w:rsidR="00F53849" w:rsidRPr="00CF1517" w:rsidRDefault="00F53849" w:rsidP="00DA1C83">
            <w:pPr>
              <w:pStyle w:val="acctmergecolhdg"/>
              <w:spacing w:line="240" w:lineRule="auto"/>
              <w:ind w:left="-77" w:right="-8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19846673" w14:textId="77777777" w:rsidR="00F53849" w:rsidRPr="00CF1517" w:rsidRDefault="00F53849" w:rsidP="00DA1C83">
            <w:pPr>
              <w:pStyle w:val="acctmergecolhdg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5B0E7E" w14:textId="77777777" w:rsidR="00F53849" w:rsidRPr="00CF1517" w:rsidRDefault="00F53849" w:rsidP="00DA1C83">
            <w:pPr>
              <w:pStyle w:val="acctmergecolhdg"/>
              <w:spacing w:line="240" w:lineRule="auto"/>
              <w:ind w:left="-85" w:right="-82"/>
              <w:rPr>
                <w:rFonts w:ascii="Angsana New" w:hAnsi="Angsana New" w:cs="Angsana New"/>
                <w:b w:val="0"/>
                <w:b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</w:p>
          <w:p w14:paraId="4B479A8A" w14:textId="77777777" w:rsidR="00F53849" w:rsidRPr="00CF1517" w:rsidRDefault="00F53849" w:rsidP="00DA1C83">
            <w:pPr>
              <w:pStyle w:val="acctmergecolhdg"/>
              <w:spacing w:line="240" w:lineRule="auto"/>
              <w:ind w:left="-85" w:right="-8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</w:rPr>
              <w:t xml:space="preserve"> </w:t>
            </w:r>
          </w:p>
        </w:tc>
      </w:tr>
      <w:tr w:rsidR="00F53849" w:rsidRPr="00CF1517" w14:paraId="2DA242AA" w14:textId="77777777" w:rsidTr="00DA1C83">
        <w:trPr>
          <w:cantSplit/>
          <w:tblHeader/>
        </w:trPr>
        <w:tc>
          <w:tcPr>
            <w:tcW w:w="5490" w:type="dxa"/>
          </w:tcPr>
          <w:p w14:paraId="4FF20481" w14:textId="77777777" w:rsidR="00F53849" w:rsidRPr="00CF1517" w:rsidRDefault="00F53849" w:rsidP="00DA1C83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0" w:type="dxa"/>
            <w:gridSpan w:val="3"/>
          </w:tcPr>
          <w:p w14:paraId="12A3B6A3" w14:textId="77777777" w:rsidR="00F53849" w:rsidRPr="00CF1517" w:rsidRDefault="00F53849" w:rsidP="00DA1C83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53849" w:rsidRPr="00CF1517" w14:paraId="4D13EBE9" w14:textId="77777777" w:rsidTr="00DA1C83">
        <w:trPr>
          <w:cantSplit/>
          <w:trHeight w:val="191"/>
        </w:trPr>
        <w:tc>
          <w:tcPr>
            <w:tcW w:w="5490" w:type="dxa"/>
          </w:tcPr>
          <w:p w14:paraId="44E4371E" w14:textId="52170C5E" w:rsidR="00F53849" w:rsidRPr="00CF1517" w:rsidRDefault="00F53849" w:rsidP="00DA1C83">
            <w:pPr>
              <w:spacing w:line="240" w:lineRule="auto"/>
              <w:ind w:left="175" w:hanging="17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ค่าเผื่อผลขาดทุนจากการด้อยค่า ณ วันที่ </w:t>
            </w:r>
            <w:r w:rsidR="004B0B8A" w:rsidRPr="004B0B8A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260" w:type="dxa"/>
          </w:tcPr>
          <w:p w14:paraId="02235F0E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220257CE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EEF4AC3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3849" w:rsidRPr="00CF1517" w14:paraId="460CAE09" w14:textId="77777777" w:rsidTr="00DA1C83">
        <w:trPr>
          <w:cantSplit/>
          <w:trHeight w:val="191"/>
        </w:trPr>
        <w:tc>
          <w:tcPr>
            <w:tcW w:w="5490" w:type="dxa"/>
          </w:tcPr>
          <w:p w14:paraId="104E3804" w14:textId="77777777" w:rsidR="00F53849" w:rsidRPr="00CF1517" w:rsidRDefault="00F53849" w:rsidP="00DA1C83">
            <w:pPr>
              <w:spacing w:line="240" w:lineRule="auto"/>
              <w:ind w:left="173" w:right="14" w:hanging="1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ค่าเผื่อหนี้สงสัยจะสูญ</w:t>
            </w:r>
          </w:p>
        </w:tc>
        <w:tc>
          <w:tcPr>
            <w:tcW w:w="1260" w:type="dxa"/>
            <w:vAlign w:val="bottom"/>
          </w:tcPr>
          <w:p w14:paraId="23C7BA49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40424B46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A4EA494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3849" w:rsidRPr="00CF1517" w14:paraId="18328C61" w14:textId="77777777" w:rsidTr="00DA1C83">
        <w:trPr>
          <w:cantSplit/>
          <w:trHeight w:val="191"/>
        </w:trPr>
        <w:tc>
          <w:tcPr>
            <w:tcW w:w="5490" w:type="dxa"/>
          </w:tcPr>
          <w:p w14:paraId="6F7D7B2A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60" w:type="dxa"/>
            <w:vAlign w:val="bottom"/>
          </w:tcPr>
          <w:p w14:paraId="3BEAE9AD" w14:textId="55F2BD3E" w:rsidR="00F53849" w:rsidRPr="00CF1517" w:rsidRDefault="00086D0E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76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16</w:t>
            </w:r>
          </w:p>
        </w:tc>
        <w:tc>
          <w:tcPr>
            <w:tcW w:w="180" w:type="dxa"/>
            <w:vAlign w:val="bottom"/>
          </w:tcPr>
          <w:p w14:paraId="3E136F95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AAC89E3" w14:textId="63879B52" w:rsidR="00F53849" w:rsidRPr="00CF1517" w:rsidRDefault="00360B44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18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970</w:t>
            </w:r>
          </w:p>
        </w:tc>
      </w:tr>
      <w:tr w:rsidR="00F53849" w:rsidRPr="00CF1517" w14:paraId="36F272D8" w14:textId="77777777" w:rsidTr="00DA1C83">
        <w:trPr>
          <w:cantSplit/>
          <w:trHeight w:val="191"/>
        </w:trPr>
        <w:tc>
          <w:tcPr>
            <w:tcW w:w="5490" w:type="dxa"/>
          </w:tcPr>
          <w:p w14:paraId="66402094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ลูกหนี้หมุนเวียนอื่น</w:t>
            </w:r>
          </w:p>
        </w:tc>
        <w:tc>
          <w:tcPr>
            <w:tcW w:w="1260" w:type="dxa"/>
            <w:vAlign w:val="bottom"/>
          </w:tcPr>
          <w:p w14:paraId="452EC893" w14:textId="60754E8E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11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  <w:tc>
          <w:tcPr>
            <w:tcW w:w="180" w:type="dxa"/>
            <w:vAlign w:val="bottom"/>
          </w:tcPr>
          <w:p w14:paraId="2ED17E14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5DE9477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F53849" w:rsidRPr="00CF1517" w14:paraId="375AEBF3" w14:textId="77777777" w:rsidTr="00DA1C83">
        <w:trPr>
          <w:cantSplit/>
          <w:trHeight w:val="191"/>
        </w:trPr>
        <w:tc>
          <w:tcPr>
            <w:tcW w:w="5490" w:type="dxa"/>
          </w:tcPr>
          <w:p w14:paraId="0E2CAB9A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เงินทดรองจ่ายให้แก่เกษตรกร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2BFF255" w14:textId="10168267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717</w:t>
            </w:r>
          </w:p>
        </w:tc>
        <w:tc>
          <w:tcPr>
            <w:tcW w:w="180" w:type="dxa"/>
            <w:vAlign w:val="bottom"/>
          </w:tcPr>
          <w:p w14:paraId="78C09A57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FEDF84A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3849" w:rsidRPr="00CF1517" w14:paraId="44648847" w14:textId="77777777" w:rsidTr="00510948">
        <w:trPr>
          <w:cantSplit/>
          <w:trHeight w:val="191"/>
        </w:trPr>
        <w:tc>
          <w:tcPr>
            <w:tcW w:w="5490" w:type="dxa"/>
          </w:tcPr>
          <w:p w14:paraId="361AA48A" w14:textId="77777777" w:rsidR="00F53849" w:rsidRPr="00CF1517" w:rsidRDefault="00F53849" w:rsidP="00DA1C83">
            <w:pPr>
              <w:spacing w:line="240" w:lineRule="auto"/>
              <w:ind w:left="175" w:right="-79" w:hanging="17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727251D" w14:textId="5FA66886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22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80" w:type="dxa"/>
            <w:vAlign w:val="bottom"/>
          </w:tcPr>
          <w:p w14:paraId="73C7A159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4C85CF0A" w14:textId="17E18AD5" w:rsidR="00F53849" w:rsidRPr="00CF1517" w:rsidRDefault="00360B44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18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970</w:t>
            </w:r>
          </w:p>
        </w:tc>
      </w:tr>
      <w:tr w:rsidR="00F53849" w:rsidRPr="00CF1517" w14:paraId="627A3A56" w14:textId="77777777" w:rsidTr="00510948">
        <w:trPr>
          <w:cantSplit/>
          <w:trHeight w:val="191"/>
        </w:trPr>
        <w:tc>
          <w:tcPr>
            <w:tcW w:w="5490" w:type="dxa"/>
          </w:tcPr>
          <w:p w14:paraId="5FCCD6DF" w14:textId="6A054E02" w:rsidR="00F53849" w:rsidRPr="00CF1517" w:rsidRDefault="00F53849" w:rsidP="00DA1C83">
            <w:pPr>
              <w:spacing w:line="240" w:lineRule="auto"/>
              <w:ind w:left="175" w:right="-79" w:hanging="175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 xml:space="preserve">ผลขาดทุนจากการด้อยค่าที่รับรู้เพิ่มเติม ณ วันที่ </w:t>
            </w:r>
            <w:r w:rsidR="00360B44" w:rsidRPr="00360B44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สำหรับ</w:t>
            </w:r>
          </w:p>
        </w:tc>
        <w:tc>
          <w:tcPr>
            <w:tcW w:w="1260" w:type="dxa"/>
          </w:tcPr>
          <w:p w14:paraId="505C0300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74EBF69B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B608FD2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3849" w:rsidRPr="00CF1517" w14:paraId="773A8E1A" w14:textId="77777777" w:rsidTr="00DA1C83">
        <w:trPr>
          <w:cantSplit/>
        </w:trPr>
        <w:tc>
          <w:tcPr>
            <w:tcW w:w="5490" w:type="dxa"/>
          </w:tcPr>
          <w:p w14:paraId="061CE749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60" w:type="dxa"/>
          </w:tcPr>
          <w:p w14:paraId="1DE1A088" w14:textId="0D5B906D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180" w:type="dxa"/>
          </w:tcPr>
          <w:p w14:paraId="73D8400B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A1DE081" w14:textId="4BDDCBC9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06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)</w:t>
            </w:r>
          </w:p>
        </w:tc>
      </w:tr>
      <w:tr w:rsidR="00F53849" w:rsidRPr="00CF1517" w14:paraId="351CCACD" w14:textId="77777777" w:rsidTr="00DA1C83">
        <w:trPr>
          <w:cantSplit/>
        </w:trPr>
        <w:tc>
          <w:tcPr>
            <w:tcW w:w="5490" w:type="dxa"/>
          </w:tcPr>
          <w:p w14:paraId="1C6A6219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ลูกหนี้หมุนเวียนอื่น</w:t>
            </w:r>
          </w:p>
        </w:tc>
        <w:tc>
          <w:tcPr>
            <w:tcW w:w="1260" w:type="dxa"/>
          </w:tcPr>
          <w:p w14:paraId="38422D3A" w14:textId="67CE2FE9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</w:t>
            </w:r>
          </w:p>
        </w:tc>
        <w:tc>
          <w:tcPr>
            <w:tcW w:w="180" w:type="dxa"/>
          </w:tcPr>
          <w:p w14:paraId="5DCDE33C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E93547B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F53849" w:rsidRPr="00CF1517" w14:paraId="371BB236" w14:textId="77777777" w:rsidTr="00DA1C83">
        <w:trPr>
          <w:cantSplit/>
        </w:trPr>
        <w:tc>
          <w:tcPr>
            <w:tcW w:w="5490" w:type="dxa"/>
          </w:tcPr>
          <w:p w14:paraId="2C9CE554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เงินทดรองจ่ายให้แก่เกษตรกร</w:t>
            </w:r>
          </w:p>
        </w:tc>
        <w:tc>
          <w:tcPr>
            <w:tcW w:w="1260" w:type="dxa"/>
          </w:tcPr>
          <w:p w14:paraId="1A168C9A" w14:textId="251D97F2" w:rsidR="00F53849" w:rsidRPr="00CF1517" w:rsidRDefault="00086D0E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  <w:tc>
          <w:tcPr>
            <w:tcW w:w="180" w:type="dxa"/>
          </w:tcPr>
          <w:p w14:paraId="6E1CB58D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E6DD89C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F53849" w:rsidRPr="00CF1517" w14:paraId="2F8960A8" w14:textId="77777777" w:rsidTr="00DA1C83">
        <w:trPr>
          <w:cantSplit/>
        </w:trPr>
        <w:tc>
          <w:tcPr>
            <w:tcW w:w="5490" w:type="dxa"/>
          </w:tcPr>
          <w:p w14:paraId="3C909DC8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="Angsana New" w:hAnsi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- 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เงินให้กู้ยืมระยะสั้นแก่บริษัทย่อย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301C52B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5F5CF59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220632D" w14:textId="22CABFFF" w:rsidR="00F53849" w:rsidRPr="00CF1517" w:rsidRDefault="004B0B8A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22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</w:tr>
      <w:tr w:rsidR="00F53849" w:rsidRPr="00CF1517" w14:paraId="3BF66589" w14:textId="77777777" w:rsidTr="00DA1C83">
        <w:trPr>
          <w:cantSplit/>
        </w:trPr>
        <w:tc>
          <w:tcPr>
            <w:tcW w:w="5490" w:type="dxa"/>
          </w:tcPr>
          <w:p w14:paraId="444DE66C" w14:textId="77777777" w:rsidR="00F53849" w:rsidRPr="00CF1517" w:rsidRDefault="00F53849" w:rsidP="00DA1C8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7B8DA276" w14:textId="3212B233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55</w:t>
            </w:r>
          </w:p>
        </w:tc>
        <w:tc>
          <w:tcPr>
            <w:tcW w:w="180" w:type="dxa"/>
          </w:tcPr>
          <w:p w14:paraId="039E71EC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70851152" w14:textId="685B4FB0" w:rsidR="00F53849" w:rsidRPr="00CF1517" w:rsidRDefault="004B0B8A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917</w:t>
            </w:r>
          </w:p>
        </w:tc>
      </w:tr>
      <w:tr w:rsidR="00F53849" w:rsidRPr="00CF1517" w14:paraId="434A4379" w14:textId="77777777" w:rsidTr="00DA1C83">
        <w:trPr>
          <w:cantSplit/>
        </w:trPr>
        <w:tc>
          <w:tcPr>
            <w:tcW w:w="5490" w:type="dxa"/>
            <w:vAlign w:val="bottom"/>
          </w:tcPr>
          <w:p w14:paraId="76A1FE3A" w14:textId="19F4C5A4" w:rsidR="00F53849" w:rsidRPr="00CF1517" w:rsidRDefault="00F53849" w:rsidP="00DA1C83">
            <w:pPr>
              <w:spacing w:line="240" w:lineRule="auto"/>
              <w:ind w:left="190" w:hanging="19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ค่าเผื่อผลขาดทุนจากการด้อยค่า ณ วันที่ 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A2DF85" w14:textId="14DF9EF0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79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</w:tcPr>
          <w:p w14:paraId="6665D33F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66013C" w14:textId="10BF3903" w:rsidR="00F53849" w:rsidRPr="00CF1517" w:rsidRDefault="00360B44" w:rsidP="00DA1C8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58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887</w:t>
            </w:r>
          </w:p>
        </w:tc>
      </w:tr>
    </w:tbl>
    <w:p w14:paraId="130B495C" w14:textId="77777777" w:rsidR="00F53849" w:rsidRPr="00CF1517" w:rsidRDefault="00F53849" w:rsidP="00F53849">
      <w:pPr>
        <w:spacing w:line="240" w:lineRule="auto"/>
        <w:ind w:right="-58"/>
        <w:jc w:val="thaiDistribute"/>
        <w:rPr>
          <w:rFonts w:ascii="Angsana New" w:eastAsia="Calibri" w:hAnsi="Angsana New"/>
          <w:sz w:val="28"/>
          <w:szCs w:val="28"/>
          <w:shd w:val="clear" w:color="auto" w:fill="D9D9D9" w:themeFill="background1" w:themeFillShade="D9"/>
          <w:lang w:val="en-GB"/>
        </w:rPr>
      </w:pPr>
    </w:p>
    <w:p w14:paraId="3309FE14" w14:textId="139F2C0B" w:rsidR="00F53849" w:rsidRPr="00CF1517" w:rsidRDefault="00F53849" w:rsidP="00F53849">
      <w:pPr>
        <w:pStyle w:val="ListParagraph"/>
        <w:spacing w:line="240" w:lineRule="auto"/>
        <w:ind w:left="1267" w:right="-58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เลือกที่จะรับรู้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การเพิ่มขึ้นของผลขาดทุนจากการด้อยค่าโดย</w:t>
      </w:r>
      <w:r w:rsidRPr="00CF1517">
        <w:rPr>
          <w:rFonts w:asciiTheme="majorBidi" w:hAnsiTheme="majorBidi" w:cstheme="majorBidi"/>
          <w:sz w:val="30"/>
          <w:szCs w:val="30"/>
          <w:cs/>
        </w:rPr>
        <w:t>ปรับปรุงกับกำไรสะสม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Pr="00CF1517">
        <w:rPr>
          <w:rFonts w:asciiTheme="majorBidi" w:hAnsiTheme="majorBidi" w:cstheme="majorBidi"/>
          <w:sz w:val="30"/>
          <w:szCs w:val="30"/>
        </w:rPr>
        <w:t xml:space="preserve">      </w:t>
      </w:r>
      <w:r w:rsidR="00360B44" w:rsidRPr="00360B44">
        <w:rPr>
          <w:rFonts w:asciiTheme="majorBidi" w:hAnsiTheme="majorBidi" w:cstheme="majorBidi"/>
          <w:sz w:val="30"/>
          <w:szCs w:val="30"/>
        </w:rPr>
        <w:t>1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sz w:val="30"/>
          <w:szCs w:val="30"/>
        </w:rPr>
        <w:t>3</w:t>
      </w:r>
    </w:p>
    <w:p w14:paraId="21650CD3" w14:textId="77777777" w:rsidR="00F53849" w:rsidRPr="00CF1517" w:rsidRDefault="00F53849" w:rsidP="00F53849">
      <w:pPr>
        <w:pStyle w:val="ListParagraph"/>
        <w:spacing w:line="240" w:lineRule="auto"/>
        <w:ind w:left="1267" w:right="-58"/>
        <w:jc w:val="thaiDistribute"/>
        <w:rPr>
          <w:rFonts w:asciiTheme="majorBidi" w:hAnsiTheme="majorBidi" w:cstheme="majorBidi"/>
          <w:sz w:val="30"/>
          <w:szCs w:val="30"/>
        </w:rPr>
      </w:pPr>
    </w:p>
    <w:p w14:paraId="3CA9C009" w14:textId="77777777" w:rsidR="00F53849" w:rsidRPr="00CF1517" w:rsidRDefault="00F53849" w:rsidP="00F53849">
      <w:pPr>
        <w:pStyle w:val="ListParagraph"/>
        <w:spacing w:line="240" w:lineRule="auto"/>
        <w:ind w:left="1267" w:right="-58"/>
        <w:jc w:val="thaiDistribute"/>
        <w:rPr>
          <w:rFonts w:asciiTheme="majorBidi" w:hAnsiTheme="majorBidi" w:cstheme="majorBidi"/>
          <w:sz w:val="30"/>
          <w:szCs w:val="30"/>
        </w:rPr>
      </w:pPr>
    </w:p>
    <w:p w14:paraId="5738FAC0" w14:textId="77777777" w:rsidR="00F53849" w:rsidRPr="00CF1517" w:rsidRDefault="00F53849" w:rsidP="00F53849">
      <w:pPr>
        <w:pStyle w:val="ListParagraph"/>
        <w:spacing w:line="240" w:lineRule="auto"/>
        <w:ind w:left="1267" w:right="-58"/>
        <w:jc w:val="thaiDistribute"/>
        <w:rPr>
          <w:rFonts w:asciiTheme="majorBidi" w:hAnsiTheme="majorBidi" w:cstheme="majorBidi"/>
          <w:sz w:val="30"/>
          <w:szCs w:val="30"/>
        </w:rPr>
      </w:pPr>
    </w:p>
    <w:p w14:paraId="3FF87DA7" w14:textId="77777777" w:rsidR="00F53849" w:rsidRPr="00CF1517" w:rsidRDefault="00F53849" w:rsidP="00F53849">
      <w:pPr>
        <w:pStyle w:val="ListParagraph"/>
        <w:spacing w:line="240" w:lineRule="auto"/>
        <w:ind w:left="1267" w:right="-58"/>
        <w:jc w:val="thaiDistribute"/>
        <w:rPr>
          <w:rFonts w:asciiTheme="majorBidi" w:hAnsiTheme="majorBidi" w:cstheme="majorBidi"/>
          <w:sz w:val="30"/>
          <w:szCs w:val="30"/>
        </w:rPr>
        <w:sectPr w:rsidR="00F53849" w:rsidRPr="00CF1517" w:rsidSect="000B5009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3AF94AB5" w14:textId="1A4DE7C6" w:rsidR="00F53849" w:rsidRPr="00CF1517" w:rsidRDefault="00F53849" w:rsidP="00786A30">
      <w:pPr>
        <w:pStyle w:val="ListParagraph"/>
        <w:numPr>
          <w:ilvl w:val="0"/>
          <w:numId w:val="13"/>
        </w:num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t xml:space="preserve">TFRS </w:t>
      </w:r>
      <w:r w:rsidR="00360B44" w:rsidRPr="00360B44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t>16</w:t>
      </w:r>
      <w:r w:rsidRPr="00CF1517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  <w:cs/>
        </w:rPr>
        <w:t>สัญญาเช่า</w:t>
      </w:r>
    </w:p>
    <w:p w14:paraId="08B3CFD5" w14:textId="77777777" w:rsidR="00F53849" w:rsidRPr="00CF1517" w:rsidRDefault="00F53849" w:rsidP="00F53849">
      <w:pPr>
        <w:spacing w:line="240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p w14:paraId="7538DC31" w14:textId="512EA70D" w:rsidR="00F53849" w:rsidRPr="00CF1517" w:rsidRDefault="00F53849" w:rsidP="00F5384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pacing w:val="-4"/>
          <w:sz w:val="30"/>
          <w:szCs w:val="30"/>
          <w:cs/>
        </w:rPr>
        <w:t xml:space="preserve">ตั้งแต่วันที่ </w:t>
      </w:r>
      <w:r w:rsidR="00360B44" w:rsidRPr="00360B44">
        <w:rPr>
          <w:rFonts w:asciiTheme="majorBidi" w:hAnsiTheme="majorBidi" w:cstheme="majorBidi"/>
          <w:spacing w:val="-4"/>
          <w:sz w:val="30"/>
          <w:szCs w:val="30"/>
        </w:rPr>
        <w:t>1</w:t>
      </w:r>
      <w:r w:rsidRPr="00CF1517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pacing w:val="-4"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spacing w:val="-4"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spacing w:val="-4"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spacing w:val="-4"/>
          <w:sz w:val="30"/>
          <w:szCs w:val="30"/>
        </w:rPr>
        <w:t>3</w:t>
      </w:r>
      <w:r w:rsidRPr="00CF1517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pacing w:val="-4"/>
          <w:sz w:val="30"/>
          <w:szCs w:val="30"/>
          <w:cs/>
        </w:rPr>
        <w:t xml:space="preserve">กลุ่มบริษัทถือปฏิบัติตาม </w:t>
      </w:r>
      <w:r w:rsidRPr="00CF1517">
        <w:rPr>
          <w:rFonts w:asciiTheme="majorBidi" w:hAnsiTheme="majorBidi" w:cstheme="majorBidi"/>
          <w:spacing w:val="-4"/>
          <w:sz w:val="30"/>
          <w:szCs w:val="30"/>
        </w:rPr>
        <w:t xml:space="preserve">TFRS </w:t>
      </w:r>
      <w:r w:rsidR="00360B44" w:rsidRPr="00360B44">
        <w:rPr>
          <w:rFonts w:asciiTheme="majorBidi" w:hAnsiTheme="majorBidi" w:cstheme="majorBidi"/>
          <w:spacing w:val="-4"/>
          <w:sz w:val="30"/>
          <w:szCs w:val="30"/>
        </w:rPr>
        <w:t>16</w:t>
      </w:r>
      <w:r w:rsidRPr="00CF1517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pacing w:val="-4"/>
          <w:sz w:val="30"/>
          <w:szCs w:val="30"/>
          <w:cs/>
        </w:rPr>
        <w:t>เป็นครั้งแรกกับสัญญาที่เคยระบุว่าเป็นสัญญา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เช่าตามมาตรฐานการบัญชีฉบับที่ </w:t>
      </w:r>
      <w:r w:rsidR="00360B44" w:rsidRPr="00360B44">
        <w:rPr>
          <w:rFonts w:asciiTheme="majorBidi" w:hAnsiTheme="majorBidi" w:cstheme="majorBidi"/>
          <w:sz w:val="30"/>
          <w:szCs w:val="30"/>
        </w:rPr>
        <w:t>17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เรื่อง </w:t>
      </w:r>
      <w:r w:rsidRPr="00CF1517">
        <w:rPr>
          <w:rFonts w:asciiTheme="majorBidi" w:hAnsiTheme="majorBidi" w:cstheme="majorBidi"/>
          <w:i/>
          <w:iCs/>
          <w:sz w:val="30"/>
          <w:szCs w:val="30"/>
          <w:cs/>
        </w:rPr>
        <w:t>สัญญาเช่า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</w:rPr>
        <w:t xml:space="preserve">(TAS </w:t>
      </w:r>
      <w:r w:rsidR="00360B44" w:rsidRPr="00360B44">
        <w:rPr>
          <w:rFonts w:asciiTheme="majorBidi" w:hAnsiTheme="majorBidi" w:cstheme="majorBidi"/>
          <w:sz w:val="30"/>
          <w:szCs w:val="30"/>
        </w:rPr>
        <w:t>17</w:t>
      </w:r>
      <w:r w:rsidRPr="00CF1517">
        <w:rPr>
          <w:rFonts w:asciiTheme="majorBidi" w:hAnsiTheme="majorBidi" w:cstheme="majorBidi"/>
          <w:sz w:val="30"/>
          <w:szCs w:val="30"/>
        </w:rPr>
        <w:t xml:space="preserve">) </w:t>
      </w:r>
      <w:r w:rsidRPr="00CF1517">
        <w:rPr>
          <w:rFonts w:asciiTheme="majorBidi" w:hAnsiTheme="majorBidi" w:cstheme="majorBidi"/>
          <w:sz w:val="30"/>
          <w:szCs w:val="30"/>
          <w:cs/>
        </w:rPr>
        <w:t>และการตีความมาตรฐานการรายงานทางการเงิน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</w:rPr>
        <w:t xml:space="preserve">ฉบับที่ </w:t>
      </w:r>
      <w:r w:rsidR="004B0B8A" w:rsidRPr="004B0B8A">
        <w:rPr>
          <w:rFonts w:asciiTheme="majorBidi" w:hAnsiTheme="majorBidi" w:cstheme="majorBidi"/>
          <w:spacing w:val="4"/>
          <w:sz w:val="30"/>
          <w:szCs w:val="30"/>
        </w:rPr>
        <w:t>4</w:t>
      </w:r>
      <w:r w:rsidRPr="00CF1517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</w:rPr>
        <w:t xml:space="preserve">เรื่อง </w:t>
      </w:r>
      <w:r w:rsidRPr="00CF1517">
        <w:rPr>
          <w:rFonts w:asciiTheme="majorBidi" w:hAnsiTheme="majorBidi" w:cstheme="majorBidi"/>
          <w:i/>
          <w:iCs/>
          <w:spacing w:val="4"/>
          <w:sz w:val="30"/>
          <w:szCs w:val="30"/>
          <w:cs/>
        </w:rPr>
        <w:t>การประเมินว่าข้อตกลงประกอบด้วยสัญญาเช่าหรือไม่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spacing w:val="4"/>
          <w:sz w:val="30"/>
          <w:szCs w:val="30"/>
        </w:rPr>
        <w:t xml:space="preserve">(TFRIC </w:t>
      </w:r>
      <w:r w:rsidR="004B0B8A" w:rsidRPr="004B0B8A">
        <w:rPr>
          <w:rFonts w:asciiTheme="majorBidi" w:hAnsiTheme="majorBidi" w:cstheme="majorBidi"/>
          <w:spacing w:val="4"/>
          <w:sz w:val="30"/>
          <w:szCs w:val="30"/>
        </w:rPr>
        <w:t>4</w:t>
      </w:r>
      <w:r w:rsidRPr="00CF1517">
        <w:rPr>
          <w:rFonts w:asciiTheme="majorBidi" w:hAnsiTheme="majorBidi" w:cstheme="majorBidi"/>
          <w:spacing w:val="4"/>
          <w:sz w:val="30"/>
          <w:szCs w:val="30"/>
        </w:rPr>
        <w:t xml:space="preserve">) 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</w:rPr>
        <w:t>ด้วยวิธีปรับปรุงย้อนหลังโดย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รับรู้ผลกระทบสะสม </w:t>
      </w:r>
      <w:r w:rsidRPr="00CF1517">
        <w:rPr>
          <w:rFonts w:asciiTheme="majorBidi" w:hAnsiTheme="majorBidi" w:cstheme="majorBidi"/>
          <w:sz w:val="30"/>
          <w:szCs w:val="30"/>
        </w:rPr>
        <w:t>(Modified retrospective approach)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 </w:t>
      </w:r>
    </w:p>
    <w:p w14:paraId="21643E63" w14:textId="77777777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Theme="majorBidi" w:eastAsia="Calibri" w:hAnsiTheme="majorBidi" w:cstheme="majorBidi"/>
          <w:sz w:val="30"/>
          <w:szCs w:val="30"/>
        </w:rPr>
      </w:pPr>
    </w:p>
    <w:p w14:paraId="1DBA15BD" w14:textId="77777777" w:rsidR="00F53849" w:rsidRPr="00CF1517" w:rsidRDefault="00F53849" w:rsidP="00786A30">
      <w:pPr>
        <w:pStyle w:val="ListParagraph"/>
        <w:numPr>
          <w:ilvl w:val="0"/>
          <w:numId w:val="1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Theme="majorBidi" w:eastAsia="Calibri" w:hAnsiTheme="majorBidi" w:cstheme="majorBidi"/>
          <w:sz w:val="30"/>
          <w:szCs w:val="30"/>
        </w:rPr>
      </w:pP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>ในฐานะผู้เช่า</w:t>
      </w:r>
    </w:p>
    <w:p w14:paraId="06E0A8DD" w14:textId="77777777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Theme="majorBidi" w:eastAsia="Calibri" w:hAnsiTheme="majorBidi" w:cstheme="majorBidi"/>
          <w:sz w:val="30"/>
          <w:szCs w:val="30"/>
        </w:rPr>
      </w:pPr>
    </w:p>
    <w:p w14:paraId="73BAD869" w14:textId="680A5440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eastAsia="Calibri" w:hAnsiTheme="majorBidi" w:cstheme="majorBidi"/>
          <w:sz w:val="30"/>
          <w:szCs w:val="30"/>
        </w:rPr>
      </w:pPr>
      <w:r w:rsidRPr="00CF1517">
        <w:rPr>
          <w:rFonts w:asciiTheme="majorBidi" w:eastAsia="Calibri" w:hAnsiTheme="majorBidi" w:cstheme="majorBidi"/>
          <w:sz w:val="30"/>
          <w:szCs w:val="30"/>
          <w:cs/>
        </w:rPr>
        <w:t>เดิมกลุ่มบริษัทในฐานะผู้เช่าจะรับรู้รายจ่ายภายใต้สัญญาเช่าดำเนินงานและประโยชน์ที่ได้รับที่เกี่ยวข้องกับสัญญาเช่าในกำไรหรือขาดทุนโดยวิธีเส้นตรงตลอดอายุสัญญาเช่า ตาม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 TFRS</w:t>
      </w:r>
      <w:r w:rsidRPr="00CF1517">
        <w:rPr>
          <w:rFonts w:asciiTheme="majorBidi" w:eastAsia="Calibri" w:hAnsiTheme="majorBidi" w:cstheme="majorBidi"/>
          <w:sz w:val="30"/>
          <w:szCs w:val="30"/>
          <w:cs/>
        </w:rPr>
        <w:t xml:space="preserve"> </w:t>
      </w:r>
      <w:r w:rsidR="00360B44" w:rsidRPr="00360B44">
        <w:rPr>
          <w:rFonts w:asciiTheme="majorBidi" w:eastAsia="Calibri" w:hAnsiTheme="majorBidi" w:cstheme="majorBidi"/>
          <w:sz w:val="30"/>
          <w:szCs w:val="30"/>
        </w:rPr>
        <w:t>16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/>
          <w:sz w:val="30"/>
          <w:szCs w:val="30"/>
          <w:cs/>
        </w:rPr>
        <w:t xml:space="preserve">กลุ่มบริษัทได้ประเมินว่าสัญญาเป็นสัญญาเช่าหรือประกอบด้วยสัญญาเช่าหรือไม่ หากสัญญาประกอบด้วยส่วนที่เป็นการเช่าและส่วนที่ไม่เป็นการเช่า กลุ่มบริษัทจะปันส่วนสิ่งตอบแทนที่ต้องจ่ายตามราคาขายที่เป็นเอกเทศ 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(Transaction price) </w:t>
      </w:r>
      <w:r w:rsidRPr="00CF1517">
        <w:rPr>
          <w:rFonts w:asciiTheme="majorBidi" w:eastAsia="Calibri" w:hAnsiTheme="majorBidi" w:cstheme="majorBidi"/>
          <w:sz w:val="30"/>
          <w:szCs w:val="30"/>
          <w:cs/>
        </w:rPr>
        <w:t>ณ วันที่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 </w:t>
      </w:r>
      <w:r w:rsidR="00360B44" w:rsidRPr="00360B44">
        <w:rPr>
          <w:rFonts w:asciiTheme="majorBidi" w:eastAsia="Calibri" w:hAnsiTheme="majorBidi" w:cstheme="majorBidi"/>
          <w:sz w:val="30"/>
          <w:szCs w:val="30"/>
        </w:rPr>
        <w:t>1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eastAsia="Calibri" w:hAnsiTheme="majorBidi" w:cstheme="majorBidi"/>
          <w:sz w:val="30"/>
          <w:szCs w:val="30"/>
        </w:rPr>
        <w:t>2</w:t>
      </w:r>
      <w:r w:rsidR="00360B44" w:rsidRPr="00360B44">
        <w:rPr>
          <w:rFonts w:asciiTheme="majorBidi" w:eastAsia="Calibri" w:hAnsiTheme="majorBidi" w:cstheme="majorBidi"/>
          <w:sz w:val="30"/>
          <w:szCs w:val="30"/>
        </w:rPr>
        <w:t>56</w:t>
      </w:r>
      <w:r w:rsidR="004B0B8A" w:rsidRPr="004B0B8A">
        <w:rPr>
          <w:rFonts w:asciiTheme="majorBidi" w:eastAsia="Calibri" w:hAnsiTheme="majorBidi" w:cstheme="majorBidi"/>
          <w:sz w:val="30"/>
          <w:szCs w:val="30"/>
        </w:rPr>
        <w:t>3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CF1517">
        <w:rPr>
          <w:rFonts w:asciiTheme="majorBidi" w:eastAsia="Calibr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/>
          <w:sz w:val="30"/>
          <w:szCs w:val="30"/>
          <w:cs/>
        </w:rPr>
        <w:t xml:space="preserve">ส่งผลให้ลักษณะของค่าใช้จ่ายที่เกี่ยวข้องกับสัญญาเช่าดังกล่าวเปลี่ยนแปลงไปโดยกลุ่มบริษัทรับรู้ค่าเสื่อมราคาของสินทรัพย์สิทธิการใช้และดอกเบี้ยจ่ายของหนี้สินตามสัญญาเช่า </w:t>
      </w:r>
    </w:p>
    <w:p w14:paraId="620D21D6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2CD80BF3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 w:firstLine="360"/>
        <w:jc w:val="thaiDistribute"/>
        <w:rPr>
          <w:rFonts w:asciiTheme="majorBidi" w:hAnsiTheme="majorBidi" w:cstheme="majorBidi"/>
          <w:color w:val="000000"/>
          <w:spacing w:val="6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pacing w:val="6"/>
          <w:sz w:val="30"/>
          <w:szCs w:val="30"/>
          <w:cs/>
        </w:rPr>
        <w:t>ในการปฏิบัติในช่วงเปลี่ยนแปลง กลุ่มบริษัทได้เลือกใช้ข้อยกเว้นต่อไปนี้</w:t>
      </w:r>
    </w:p>
    <w:p w14:paraId="774F30C2" w14:textId="480DE3AF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hAnsiTheme="majorBidi" w:cstheme="majorBidi"/>
          <w:color w:val="000000"/>
          <w:spacing w:val="2"/>
          <w:sz w:val="30"/>
          <w:szCs w:val="30"/>
        </w:rPr>
      </w:pPr>
      <w:r w:rsidRPr="00CF1517">
        <w:rPr>
          <w:rFonts w:asciiTheme="majorBidi" w:hAnsiTheme="majorBidi" w:cstheme="majorBidi" w:hint="cs"/>
          <w:sz w:val="28"/>
          <w:szCs w:val="28"/>
          <w:cs/>
        </w:rPr>
        <w:t>-</w:t>
      </w:r>
      <w:r w:rsidRPr="00CF1517">
        <w:rPr>
          <w:rFonts w:asciiTheme="majorBidi" w:hAnsiTheme="majorBidi" w:cstheme="majorBidi"/>
          <w:sz w:val="28"/>
          <w:szCs w:val="28"/>
        </w:rPr>
        <w:t xml:space="preserve"> </w:t>
      </w:r>
      <w:r w:rsidRPr="00CF1517">
        <w:rPr>
          <w:rFonts w:asciiTheme="majorBidi" w:hAnsiTheme="majorBidi" w:cstheme="majorBidi"/>
          <w:color w:val="000000"/>
          <w:spacing w:val="-8"/>
          <w:sz w:val="30"/>
          <w:szCs w:val="30"/>
          <w:cs/>
        </w:rPr>
        <w:t xml:space="preserve">ไม่รับรู้สินทรัพย์สิทธิการใช้และหนี้สินตามสัญญาเช่าสำหรับสัญญาเช่าที่อายุสัญญาเช่าสิ้นสุดภายใน </w:t>
      </w:r>
      <w:r w:rsidR="00360B44" w:rsidRPr="00360B44">
        <w:rPr>
          <w:rFonts w:asciiTheme="majorBidi" w:hAnsiTheme="majorBidi" w:cstheme="majorBidi"/>
          <w:color w:val="000000"/>
          <w:spacing w:val="-8"/>
          <w:sz w:val="30"/>
          <w:szCs w:val="30"/>
        </w:rPr>
        <w:t>1</w:t>
      </w:r>
      <w:r w:rsidR="00086D0E" w:rsidRPr="00086D0E">
        <w:rPr>
          <w:rFonts w:asciiTheme="majorBidi" w:hAnsiTheme="majorBidi" w:cstheme="majorBidi"/>
          <w:color w:val="000000"/>
          <w:spacing w:val="-8"/>
          <w:sz w:val="30"/>
          <w:szCs w:val="30"/>
        </w:rPr>
        <w:t>2</w:t>
      </w:r>
      <w:r w:rsidRPr="00CF1517">
        <w:rPr>
          <w:rFonts w:asciiTheme="majorBidi" w:hAnsiTheme="majorBidi" w:cstheme="majorBidi"/>
          <w:color w:val="000000"/>
          <w:spacing w:val="-8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pacing w:val="-8"/>
          <w:sz w:val="30"/>
          <w:szCs w:val="30"/>
          <w:cs/>
        </w:rPr>
        <w:t>เดือน</w:t>
      </w:r>
      <w:r w:rsidRPr="00CF1517">
        <w:rPr>
          <w:rFonts w:asciiTheme="majorBidi" w:hAnsiTheme="majorBidi" w:cstheme="majorBidi"/>
          <w:color w:val="000000"/>
          <w:spacing w:val="2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 w:hint="cs"/>
          <w:spacing w:val="2"/>
          <w:sz w:val="28"/>
          <w:szCs w:val="28"/>
          <w:cs/>
        </w:rPr>
        <w:t xml:space="preserve">- </w:t>
      </w:r>
      <w:r w:rsidRPr="00CF1517">
        <w:rPr>
          <w:rFonts w:asciiTheme="majorBidi" w:hAnsiTheme="majorBidi" w:cstheme="majorBidi" w:hint="cs"/>
          <w:color w:val="000000"/>
          <w:spacing w:val="2"/>
          <w:sz w:val="30"/>
          <w:szCs w:val="30"/>
          <w:cs/>
        </w:rPr>
        <w:t>ไ</w:t>
      </w:r>
      <w:r w:rsidRPr="00CF1517">
        <w:rPr>
          <w:rFonts w:asciiTheme="majorBidi" w:hAnsiTheme="majorBidi" w:cstheme="majorBidi"/>
          <w:color w:val="000000"/>
          <w:spacing w:val="2"/>
          <w:sz w:val="30"/>
          <w:szCs w:val="30"/>
          <w:cs/>
        </w:rPr>
        <w:t>ม่รับรู้สินทรัพย์สิทธิการใช้และหนี้สินตามสัญญาเช่าสำหรับสัญญาเช่า</w:t>
      </w:r>
      <w:r w:rsidRPr="00CF1517">
        <w:rPr>
          <w:rFonts w:asciiTheme="majorBidi" w:hAnsiTheme="majorBidi" w:cstheme="majorBidi" w:hint="cs"/>
          <w:color w:val="000000"/>
          <w:spacing w:val="2"/>
          <w:sz w:val="30"/>
          <w:szCs w:val="30"/>
          <w:cs/>
        </w:rPr>
        <w:t>สินทรัพย์ที่มีมูลค่าต่ำ</w:t>
      </w:r>
    </w:p>
    <w:p w14:paraId="340E6742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54" w:firstLine="706"/>
        <w:jc w:val="thaiDistribute"/>
        <w:rPr>
          <w:rFonts w:asciiTheme="majorBidi" w:hAnsiTheme="majorBidi" w:cstheme="majorBidi"/>
          <w:color w:val="000000"/>
          <w:spacing w:val="2"/>
          <w:sz w:val="30"/>
          <w:szCs w:val="30"/>
        </w:rPr>
      </w:pPr>
      <w:r w:rsidRPr="00CF1517">
        <w:rPr>
          <w:rFonts w:asciiTheme="majorBidi" w:hAnsiTheme="majorBidi" w:cstheme="majorBidi" w:hint="cs"/>
          <w:spacing w:val="2"/>
          <w:sz w:val="28"/>
          <w:szCs w:val="28"/>
          <w:cs/>
        </w:rPr>
        <w:t xml:space="preserve">- </w:t>
      </w:r>
      <w:r w:rsidRPr="00CF1517">
        <w:rPr>
          <w:rFonts w:asciiTheme="majorBidi" w:hAnsiTheme="majorBidi" w:cstheme="majorBidi" w:hint="cs"/>
          <w:color w:val="000000"/>
          <w:spacing w:val="2"/>
          <w:sz w:val="30"/>
          <w:szCs w:val="30"/>
          <w:cs/>
        </w:rPr>
        <w:t>ใช้ข้อเท็จจริงที่ทราบภายหลังในการกำหนดอายุสัญญาเช่า</w:t>
      </w:r>
      <w:r w:rsidRPr="00CF1517">
        <w:rPr>
          <w:rFonts w:asciiTheme="majorBidi" w:hAnsiTheme="majorBidi" w:cstheme="majorBidi"/>
          <w:color w:val="000000"/>
          <w:spacing w:val="2"/>
          <w:sz w:val="30"/>
          <w:szCs w:val="30"/>
        </w:rPr>
        <w:t xml:space="preserve"> </w:t>
      </w:r>
      <w:r w:rsidRPr="00CF1517">
        <w:rPr>
          <w:rFonts w:asciiTheme="majorBidi" w:hAnsiTheme="majorBidi" w:cstheme="majorBidi" w:hint="cs"/>
          <w:color w:val="000000"/>
          <w:spacing w:val="2"/>
          <w:sz w:val="30"/>
          <w:szCs w:val="30"/>
          <w:cs/>
        </w:rPr>
        <w:t>และ</w:t>
      </w:r>
    </w:p>
    <w:p w14:paraId="279C0E4B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54" w:firstLine="706"/>
        <w:jc w:val="thaiDistribute"/>
        <w:rPr>
          <w:rFonts w:asciiTheme="majorBidi" w:hAnsiTheme="majorBidi" w:cstheme="majorBidi"/>
          <w:color w:val="000000"/>
          <w:spacing w:val="2"/>
          <w:sz w:val="30"/>
          <w:szCs w:val="30"/>
        </w:rPr>
      </w:pPr>
      <w:r w:rsidRPr="00CF1517">
        <w:rPr>
          <w:rFonts w:asciiTheme="majorBidi" w:hAnsiTheme="majorBidi" w:cstheme="majorBidi" w:hint="cs"/>
          <w:spacing w:val="2"/>
          <w:sz w:val="28"/>
          <w:szCs w:val="28"/>
          <w:cs/>
        </w:rPr>
        <w:t xml:space="preserve">- </w:t>
      </w:r>
      <w:r w:rsidRPr="00CF1517">
        <w:rPr>
          <w:rFonts w:asciiTheme="majorBidi" w:hAnsiTheme="majorBidi" w:cstheme="majorBidi" w:hint="cs"/>
          <w:color w:val="000000"/>
          <w:spacing w:val="2"/>
          <w:sz w:val="30"/>
          <w:szCs w:val="30"/>
          <w:cs/>
        </w:rPr>
        <w:t xml:space="preserve">ใช้อัตราคิดลดอัตราเดียวสำหรับกลุ่มสัญญาเช่าที่มีลักษณะคล้ายคลึงกันอย่างสมเหตุสมผล </w:t>
      </w:r>
    </w:p>
    <w:p w14:paraId="28DD1961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452378AD" w14:textId="77777777" w:rsidR="00F53849" w:rsidRPr="00CF1517" w:rsidRDefault="00F53849" w:rsidP="00786A30">
      <w:pPr>
        <w:pStyle w:val="ListParagraph"/>
        <w:numPr>
          <w:ilvl w:val="0"/>
          <w:numId w:val="1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Theme="majorBidi" w:eastAsia="Calibri" w:hAnsiTheme="majorBidi" w:cstheme="majorBidi"/>
          <w:sz w:val="30"/>
          <w:szCs w:val="30"/>
        </w:rPr>
      </w:pP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>ในฐานะผู้ให้เช่า</w:t>
      </w:r>
    </w:p>
    <w:p w14:paraId="7CD967E6" w14:textId="77777777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eastAsia="Calibri" w:hAnsiTheme="majorBidi" w:cstheme="majorBidi"/>
          <w:sz w:val="30"/>
          <w:szCs w:val="30"/>
        </w:rPr>
      </w:pPr>
    </w:p>
    <w:p w14:paraId="3B73E7B4" w14:textId="3CC6AB4A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eastAsia="Calibri" w:hAnsiTheme="majorBidi" w:cstheme="majorBidi"/>
          <w:sz w:val="30"/>
          <w:szCs w:val="30"/>
        </w:rPr>
      </w:pP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 xml:space="preserve">นโยบายการบัญชีที่บริษัทถือปฏิบัติในฐานะผู้ให้เช่าตาม 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TFRS </w:t>
      </w:r>
      <w:r w:rsidR="00360B44" w:rsidRPr="00360B44">
        <w:rPr>
          <w:rFonts w:asciiTheme="majorBidi" w:eastAsia="Calibri" w:hAnsiTheme="majorBidi" w:cstheme="majorBidi" w:hint="cs"/>
          <w:sz w:val="30"/>
          <w:szCs w:val="30"/>
        </w:rPr>
        <w:t>16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 xml:space="preserve">นั้นไม่ความแตกต่างจากที่ถือปฏิบัติตาม 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TAS </w:t>
      </w:r>
      <w:r w:rsidR="00360B44" w:rsidRPr="00360B44">
        <w:rPr>
          <w:rFonts w:asciiTheme="majorBidi" w:eastAsia="Calibri" w:hAnsiTheme="majorBidi" w:cstheme="majorBidi" w:hint="cs"/>
          <w:sz w:val="30"/>
          <w:szCs w:val="30"/>
        </w:rPr>
        <w:t>17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 xml:space="preserve">ยกเว้นการให้เช่าช่วงซึ่ง 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TFRS </w:t>
      </w:r>
      <w:r w:rsidR="00360B44" w:rsidRPr="00360B44">
        <w:rPr>
          <w:rFonts w:asciiTheme="majorBidi" w:eastAsia="Calibri" w:hAnsiTheme="majorBidi" w:cstheme="majorBidi" w:hint="cs"/>
          <w:sz w:val="30"/>
          <w:szCs w:val="30"/>
        </w:rPr>
        <w:t>16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>กำหนดให้พิจารณาการจัดประเภทสัญญาเช่าช่วงจากสินทรัพย์สิทธิการใช้อันเกิดจากสัญญาเช่าหลักแทนที่จะอ้างอิงถึงสินทรัพย์อ้างอิง และการปันส่วนสิ่งตอบแทนที่ได้รับจากสัญญาออกเป็นส่วนที่เป็นการเช่าและส่วนที่ไม่เป็นการเช่าตามมูลค่าของสัญญาเอกเทศ</w:t>
      </w:r>
    </w:p>
    <w:p w14:paraId="688CB5B0" w14:textId="77777777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eastAsia="Calibri" w:hAnsiTheme="majorBidi" w:cstheme="majorBidi"/>
          <w:sz w:val="30"/>
          <w:szCs w:val="30"/>
        </w:rPr>
        <w:sectPr w:rsidR="00F53849" w:rsidRPr="00CF1517" w:rsidSect="000B5009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7922FDD8" w14:textId="48D46333" w:rsidR="00F53849" w:rsidRPr="00CF1517" w:rsidRDefault="00F53849" w:rsidP="00F5384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jc w:val="thaiDistribute"/>
        <w:rPr>
          <w:rFonts w:asciiTheme="majorBidi" w:eastAsia="Calibri" w:hAnsiTheme="majorBidi" w:cstheme="majorBidi"/>
          <w:sz w:val="30"/>
          <w:szCs w:val="30"/>
        </w:rPr>
      </w:pP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>บริษัทได้ทบทวนการจัดประเภทสัญญาให้เช่าช่วงใหม่ส่งผลให้มีการรับรู้ลูกหนี้สัญญาเช่าเงินทุนเพิ่มขี้นและรับรู้กำไรในกำไรสะสม ณ วันที่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 </w:t>
      </w:r>
      <w:r w:rsidR="00360B44" w:rsidRPr="00360B44">
        <w:rPr>
          <w:rFonts w:asciiTheme="majorBidi" w:eastAsia="Calibri" w:hAnsiTheme="majorBidi" w:cstheme="majorBidi" w:hint="cs"/>
          <w:sz w:val="30"/>
          <w:szCs w:val="30"/>
        </w:rPr>
        <w:t>1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 </w:t>
      </w:r>
      <w:r w:rsidRPr="00CF1517">
        <w:rPr>
          <w:rFonts w:asciiTheme="majorBidi" w:eastAsia="Calibri" w:hAnsiTheme="majorBidi" w:cstheme="majorBidi" w:hint="cs"/>
          <w:sz w:val="30"/>
          <w:szCs w:val="30"/>
          <w:cs/>
        </w:rPr>
        <w:t>มกราคม</w:t>
      </w:r>
      <w:r w:rsidRPr="00CF1517">
        <w:rPr>
          <w:rFonts w:asciiTheme="majorBidi" w:eastAsia="Calibri" w:hAnsiTheme="majorBidi" w:cstheme="majorBidi" w:hint="cs"/>
          <w:sz w:val="30"/>
          <w:szCs w:val="30"/>
        </w:rPr>
        <w:t xml:space="preserve"> </w:t>
      </w:r>
      <w:r w:rsidR="00086D0E" w:rsidRPr="00086D0E">
        <w:rPr>
          <w:rFonts w:asciiTheme="majorBidi" w:eastAsia="Calibri" w:hAnsiTheme="majorBidi" w:cstheme="majorBidi" w:hint="cs"/>
          <w:sz w:val="30"/>
          <w:szCs w:val="30"/>
        </w:rPr>
        <w:t>2</w:t>
      </w:r>
      <w:r w:rsidR="00360B44" w:rsidRPr="00360B44">
        <w:rPr>
          <w:rFonts w:asciiTheme="majorBidi" w:eastAsia="Calibri" w:hAnsiTheme="majorBidi" w:cstheme="majorBidi" w:hint="cs"/>
          <w:sz w:val="30"/>
          <w:szCs w:val="30"/>
        </w:rPr>
        <w:t>56</w:t>
      </w:r>
      <w:r w:rsidR="004B0B8A" w:rsidRPr="004B0B8A">
        <w:rPr>
          <w:rFonts w:asciiTheme="majorBidi" w:eastAsia="Calibri" w:hAnsiTheme="majorBidi" w:cstheme="majorBidi" w:hint="cs"/>
          <w:sz w:val="30"/>
          <w:szCs w:val="30"/>
        </w:rPr>
        <w:t>3</w:t>
      </w:r>
    </w:p>
    <w:p w14:paraId="4E7150A9" w14:textId="77777777" w:rsidR="00F53849" w:rsidRPr="00CF1517" w:rsidRDefault="00F53849" w:rsidP="00F53849">
      <w:pPr>
        <w:rPr>
          <w:rFonts w:asciiTheme="majorBidi" w:eastAsia="Calibri" w:hAnsiTheme="majorBidi" w:cstheme="majorBidi"/>
          <w:sz w:val="30"/>
          <w:szCs w:val="30"/>
        </w:rPr>
      </w:pPr>
    </w:p>
    <w:tbl>
      <w:tblPr>
        <w:tblW w:w="9182" w:type="dxa"/>
        <w:tblInd w:w="81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6210"/>
        <w:gridCol w:w="1440"/>
        <w:gridCol w:w="182"/>
        <w:gridCol w:w="1350"/>
      </w:tblGrid>
      <w:tr w:rsidR="00F53849" w:rsidRPr="00CF1517" w14:paraId="2C397DA2" w14:textId="77777777" w:rsidTr="00DA1C83">
        <w:trPr>
          <w:cantSplit/>
          <w:trHeight w:val="20"/>
          <w:tblHeader/>
        </w:trPr>
        <w:tc>
          <w:tcPr>
            <w:tcW w:w="6210" w:type="dxa"/>
            <w:shd w:val="clear" w:color="auto" w:fill="auto"/>
            <w:vAlign w:val="bottom"/>
          </w:tcPr>
          <w:p w14:paraId="6C3053B6" w14:textId="481DDA7F" w:rsidR="00F53849" w:rsidRPr="00CF1517" w:rsidRDefault="00F53849" w:rsidP="00DA1C83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  <w:t>ผลกระทบจากการ</w:t>
            </w:r>
            <w:r w:rsidRPr="00CF1517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  <w:lang w:bidi="th-TH"/>
              </w:rPr>
              <w:t>ถือ</w:t>
            </w:r>
            <w:r w:rsidRPr="00CF1517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  <w:t>ปฏิบัติ</w:t>
            </w:r>
            <w:r w:rsidRPr="00CF1517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  <w:lang w:bidi="th-TH"/>
              </w:rPr>
              <w:t>ตาม</w:t>
            </w:r>
            <w:r w:rsidRPr="00CF1517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  <w:t xml:space="preserve">TFRS </w:t>
            </w:r>
            <w:r w:rsidR="00360B44" w:rsidRPr="00360B44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lang w:val="en-US"/>
              </w:rPr>
              <w:t>16</w:t>
            </w:r>
            <w:r w:rsidRPr="00CF1517">
              <w:rPr>
                <w:rFonts w:asciiTheme="majorBidi" w:hAnsiTheme="majorBidi" w:cstheme="majorBidi"/>
                <w:b/>
                <w:sz w:val="30"/>
                <w:szCs w:val="30"/>
              </w:rPr>
              <w:t xml:space="preserve"> </w:t>
            </w:r>
          </w:p>
        </w:tc>
        <w:tc>
          <w:tcPr>
            <w:tcW w:w="1440" w:type="dxa"/>
            <w:vAlign w:val="bottom"/>
          </w:tcPr>
          <w:p w14:paraId="150851AD" w14:textId="77777777" w:rsidR="00F53849" w:rsidRPr="00CF1517" w:rsidRDefault="00F53849" w:rsidP="00DA1C83">
            <w:pPr>
              <w:pStyle w:val="acctmergecolhdg"/>
              <w:spacing w:line="240" w:lineRule="auto"/>
              <w:ind w:left="-75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2" w:type="dxa"/>
            <w:vAlign w:val="bottom"/>
          </w:tcPr>
          <w:p w14:paraId="7B320454" w14:textId="77777777" w:rsidR="00F53849" w:rsidRPr="00CF1517" w:rsidRDefault="00F53849" w:rsidP="00DA1C83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8DD0A58" w14:textId="77777777" w:rsidR="00F53849" w:rsidRPr="00CF1517" w:rsidRDefault="00F53849" w:rsidP="00DA1C83">
            <w:pPr>
              <w:pStyle w:val="acctmergecolhdg"/>
              <w:spacing w:line="240" w:lineRule="auto"/>
              <w:ind w:left="-85" w:right="-79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</w:p>
          <w:p w14:paraId="62E2A74F" w14:textId="77777777" w:rsidR="00F53849" w:rsidRPr="00CF1517" w:rsidRDefault="00F53849" w:rsidP="00DA1C83">
            <w:pPr>
              <w:pStyle w:val="acctmergecolhdg"/>
              <w:spacing w:line="240" w:lineRule="auto"/>
              <w:ind w:left="-85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F53849" w:rsidRPr="00CF1517" w14:paraId="4A30618E" w14:textId="77777777" w:rsidTr="00DA1C83">
        <w:trPr>
          <w:cantSplit/>
          <w:trHeight w:val="20"/>
          <w:tblHeader/>
        </w:trPr>
        <w:tc>
          <w:tcPr>
            <w:tcW w:w="6210" w:type="dxa"/>
          </w:tcPr>
          <w:p w14:paraId="349573F6" w14:textId="77777777" w:rsidR="00F53849" w:rsidRPr="00CF1517" w:rsidRDefault="00F53849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972" w:type="dxa"/>
            <w:gridSpan w:val="3"/>
          </w:tcPr>
          <w:p w14:paraId="648E827A" w14:textId="77777777" w:rsidR="00F53849" w:rsidRPr="00CF1517" w:rsidRDefault="00F53849" w:rsidP="00DA1C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F53849" w:rsidRPr="00CF1517" w14:paraId="60609F00" w14:textId="77777777" w:rsidTr="00DA1C83">
        <w:trPr>
          <w:cantSplit/>
          <w:trHeight w:val="20"/>
        </w:trPr>
        <w:tc>
          <w:tcPr>
            <w:tcW w:w="6210" w:type="dxa"/>
          </w:tcPr>
          <w:p w14:paraId="3D1B5941" w14:textId="56E55421" w:rsidR="00F53849" w:rsidRPr="00CF1517" w:rsidRDefault="00F53849" w:rsidP="00DA1C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8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2972" w:type="dxa"/>
            <w:gridSpan w:val="3"/>
          </w:tcPr>
          <w:p w14:paraId="5D3BF631" w14:textId="77777777" w:rsidR="00F53849" w:rsidRPr="00CF1517" w:rsidRDefault="00F53849" w:rsidP="00DA1C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F53849" w:rsidRPr="00CF1517" w14:paraId="1C28A74F" w14:textId="77777777" w:rsidTr="00DA1C83">
        <w:trPr>
          <w:cantSplit/>
          <w:trHeight w:val="20"/>
        </w:trPr>
        <w:tc>
          <w:tcPr>
            <w:tcW w:w="6210" w:type="dxa"/>
            <w:vAlign w:val="bottom"/>
          </w:tcPr>
          <w:p w14:paraId="75C09DBC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ที่ดิน อาคารและอุปกรณ์ลดลง</w:t>
            </w:r>
          </w:p>
        </w:tc>
        <w:tc>
          <w:tcPr>
            <w:tcW w:w="1440" w:type="dxa"/>
            <w:vAlign w:val="bottom"/>
          </w:tcPr>
          <w:p w14:paraId="79703439" w14:textId="1A1D7610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left" w:pos="1278"/>
                <w:tab w:val="decimal" w:pos="1642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  <w:r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0906385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1E46C60D" w14:textId="0AE102C0" w:rsidR="00F53849" w:rsidRPr="00CF1517" w:rsidRDefault="00F53849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551</w:t>
            </w:r>
            <w:r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751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F53849" w:rsidRPr="00CF1517" w14:paraId="0749415E" w14:textId="77777777" w:rsidTr="00DA1C83">
        <w:trPr>
          <w:cantSplit/>
          <w:trHeight w:val="20"/>
        </w:trPr>
        <w:tc>
          <w:tcPr>
            <w:tcW w:w="6210" w:type="dxa"/>
            <w:vAlign w:val="bottom"/>
          </w:tcPr>
          <w:p w14:paraId="5EA73938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สินทรัพย์สิทธิการใช้เพิ่มขึ้น</w:t>
            </w:r>
          </w:p>
        </w:tc>
        <w:tc>
          <w:tcPr>
            <w:tcW w:w="1440" w:type="dxa"/>
            <w:vAlign w:val="bottom"/>
          </w:tcPr>
          <w:p w14:paraId="504B0A09" w14:textId="7883E3CF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F53849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F53849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057</w:t>
            </w:r>
          </w:p>
        </w:tc>
        <w:tc>
          <w:tcPr>
            <w:tcW w:w="182" w:type="dxa"/>
            <w:vAlign w:val="bottom"/>
          </w:tcPr>
          <w:p w14:paraId="69CCDC4D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32C586D" w14:textId="168FEEB5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588</w:t>
            </w:r>
            <w:r w:rsidR="00F53849"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516</w:t>
            </w:r>
          </w:p>
        </w:tc>
      </w:tr>
      <w:tr w:rsidR="00F53849" w:rsidRPr="00CF1517" w14:paraId="7402FCB0" w14:textId="77777777" w:rsidTr="00DA1C83">
        <w:trPr>
          <w:cantSplit/>
          <w:trHeight w:val="20"/>
        </w:trPr>
        <w:tc>
          <w:tcPr>
            <w:tcW w:w="6210" w:type="dxa"/>
            <w:vAlign w:val="bottom"/>
          </w:tcPr>
          <w:p w14:paraId="205D58B1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ลูกหนี้สัญญาเช่าเงินทุนเพิ่มขึ้น</w:t>
            </w:r>
          </w:p>
        </w:tc>
        <w:tc>
          <w:tcPr>
            <w:tcW w:w="1440" w:type="dxa"/>
            <w:vAlign w:val="bottom"/>
          </w:tcPr>
          <w:p w14:paraId="382031DA" w14:textId="7777777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2" w:type="dxa"/>
            <w:vAlign w:val="bottom"/>
          </w:tcPr>
          <w:p w14:paraId="462550D6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09AF703" w14:textId="5F273FB7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  <w:r w:rsidR="00F53849"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F53849" w:rsidRPr="00CF1517" w14:paraId="63D5E05F" w14:textId="77777777" w:rsidTr="00DA1C83">
        <w:trPr>
          <w:cantSplit/>
          <w:trHeight w:val="20"/>
        </w:trPr>
        <w:tc>
          <w:tcPr>
            <w:tcW w:w="6210" w:type="dxa"/>
          </w:tcPr>
          <w:p w14:paraId="31A4DA88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สินทรัพย์ภาษีเงินได้รอตัดบัญชีเพิ่มขึ้น</w:t>
            </w:r>
          </w:p>
        </w:tc>
        <w:tc>
          <w:tcPr>
            <w:tcW w:w="1440" w:type="dxa"/>
            <w:vAlign w:val="bottom"/>
          </w:tcPr>
          <w:p w14:paraId="1C607125" w14:textId="02B84B12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F53849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</w:t>
            </w:r>
          </w:p>
        </w:tc>
        <w:tc>
          <w:tcPr>
            <w:tcW w:w="182" w:type="dxa"/>
          </w:tcPr>
          <w:p w14:paraId="3AE154D6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18058A7" w14:textId="55F13383" w:rsidR="00F53849" w:rsidRPr="00CF1517" w:rsidRDefault="00086D0E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</w:t>
            </w:r>
          </w:p>
        </w:tc>
      </w:tr>
      <w:tr w:rsidR="00F53849" w:rsidRPr="00CF1517" w14:paraId="31A24E89" w14:textId="77777777" w:rsidTr="00DA1C83">
        <w:trPr>
          <w:cantSplit/>
          <w:trHeight w:val="20"/>
        </w:trPr>
        <w:tc>
          <w:tcPr>
            <w:tcW w:w="6210" w:type="dxa"/>
          </w:tcPr>
          <w:p w14:paraId="1F0D9752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หนี้สินตามสัญญาเช่า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40" w:type="dxa"/>
            <w:vAlign w:val="bottom"/>
          </w:tcPr>
          <w:p w14:paraId="6772F376" w14:textId="6BC29C67" w:rsidR="00F53849" w:rsidRPr="00CF1517" w:rsidRDefault="00F53849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44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2" w:type="dxa"/>
          </w:tcPr>
          <w:p w14:paraId="3FF2EB6E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53EB493" w14:textId="7BE5D9F1" w:rsidR="00F53849" w:rsidRPr="00CF1517" w:rsidRDefault="00F53849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)</w:t>
            </w:r>
          </w:p>
        </w:tc>
      </w:tr>
      <w:tr w:rsidR="00F53849" w:rsidRPr="00CF1517" w14:paraId="5B1BFFCD" w14:textId="77777777" w:rsidTr="00DA1C83">
        <w:trPr>
          <w:cantSplit/>
          <w:trHeight w:val="20"/>
        </w:trPr>
        <w:tc>
          <w:tcPr>
            <w:tcW w:w="6210" w:type="dxa"/>
          </w:tcPr>
          <w:p w14:paraId="3AAB9D29" w14:textId="77777777" w:rsidR="00F53849" w:rsidRPr="00CF1517" w:rsidRDefault="00F53849" w:rsidP="00DA1C83">
            <w:pPr>
              <w:tabs>
                <w:tab w:val="clear" w:pos="227"/>
                <w:tab w:val="clear" w:pos="454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กำไรสะสมลดลง</w:t>
            </w:r>
          </w:p>
        </w:tc>
        <w:tc>
          <w:tcPr>
            <w:tcW w:w="1440" w:type="dxa"/>
            <w:vAlign w:val="bottom"/>
          </w:tcPr>
          <w:p w14:paraId="64B8FAFE" w14:textId="18DB5A45" w:rsidR="00F53849" w:rsidRPr="00CF1517" w:rsidRDefault="00360B44" w:rsidP="00DA1C83">
            <w:pPr>
              <w:pStyle w:val="acctfourfigures"/>
              <w:tabs>
                <w:tab w:val="clear" w:pos="765"/>
                <w:tab w:val="decimal" w:pos="825"/>
                <w:tab w:val="decimal" w:pos="1642"/>
              </w:tabs>
              <w:spacing w:line="240" w:lineRule="auto"/>
              <w:ind w:right="9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F53849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795</w:t>
            </w:r>
          </w:p>
        </w:tc>
        <w:tc>
          <w:tcPr>
            <w:tcW w:w="182" w:type="dxa"/>
            <w:vAlign w:val="bottom"/>
          </w:tcPr>
          <w:p w14:paraId="2781DEF5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C531A12" w14:textId="7974347E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890</w:t>
            </w:r>
          </w:p>
        </w:tc>
      </w:tr>
    </w:tbl>
    <w:p w14:paraId="5C313E74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82" w:type="dxa"/>
        <w:tblInd w:w="81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6210"/>
        <w:gridCol w:w="1440"/>
        <w:gridCol w:w="183"/>
        <w:gridCol w:w="1343"/>
        <w:gridCol w:w="6"/>
      </w:tblGrid>
      <w:tr w:rsidR="00F53849" w:rsidRPr="00CF1517" w14:paraId="1EF2A3AF" w14:textId="77777777" w:rsidTr="00DA1C83">
        <w:trPr>
          <w:cantSplit/>
          <w:trHeight w:val="20"/>
          <w:tblHeader/>
        </w:trPr>
        <w:tc>
          <w:tcPr>
            <w:tcW w:w="6210" w:type="dxa"/>
            <w:shd w:val="clear" w:color="auto" w:fill="auto"/>
            <w:vAlign w:val="bottom"/>
          </w:tcPr>
          <w:p w14:paraId="6835BFF4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br w:type="page"/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การวัดมูลค่าหนี้สินตามสัญญาเช่า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1440" w:type="dxa"/>
            <w:vAlign w:val="bottom"/>
          </w:tcPr>
          <w:p w14:paraId="7111EF58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83" w:type="dxa"/>
            <w:vAlign w:val="bottom"/>
          </w:tcPr>
          <w:p w14:paraId="5817FEE6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49" w:type="dxa"/>
            <w:gridSpan w:val="2"/>
            <w:vAlign w:val="bottom"/>
          </w:tcPr>
          <w:p w14:paraId="2B9AA82E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6732B264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F53849" w:rsidRPr="00CF1517" w14:paraId="27C8D48E" w14:textId="77777777" w:rsidTr="00DA1C83">
        <w:trPr>
          <w:gridAfter w:val="1"/>
          <w:wAfter w:w="6" w:type="dxa"/>
          <w:cantSplit/>
          <w:trHeight w:val="20"/>
          <w:tblHeader/>
        </w:trPr>
        <w:tc>
          <w:tcPr>
            <w:tcW w:w="6210" w:type="dxa"/>
          </w:tcPr>
          <w:p w14:paraId="5D7E45FE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966" w:type="dxa"/>
            <w:gridSpan w:val="3"/>
          </w:tcPr>
          <w:p w14:paraId="504FFDCF" w14:textId="77777777" w:rsidR="00F53849" w:rsidRPr="00CF1517" w:rsidRDefault="00F53849" w:rsidP="00DA1C83">
            <w:pPr>
              <w:pStyle w:val="acctfourfigures"/>
              <w:spacing w:line="240" w:lineRule="auto"/>
              <w:ind w:left="175" w:hanging="162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lang w:val="en-US" w:bidi="th-TH"/>
              </w:rPr>
              <w:t>(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พันบาท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F53849" w:rsidRPr="00CF1517" w14:paraId="60A623C9" w14:textId="77777777" w:rsidTr="00DA1C83">
        <w:trPr>
          <w:cantSplit/>
          <w:trHeight w:val="20"/>
        </w:trPr>
        <w:tc>
          <w:tcPr>
            <w:tcW w:w="6210" w:type="dxa"/>
            <w:vAlign w:val="bottom"/>
          </w:tcPr>
          <w:p w14:paraId="5E8F03B5" w14:textId="22A30E6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ภาระผูกพันตามสัญญาเช่าดำเนินงานที่เปิดเผยไว้ ณ วันที่ 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 w:hint="cs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</w:p>
        </w:tc>
        <w:tc>
          <w:tcPr>
            <w:tcW w:w="1440" w:type="dxa"/>
            <w:vAlign w:val="bottom"/>
          </w:tcPr>
          <w:p w14:paraId="2F8E1278" w14:textId="569E5A87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518</w:t>
            </w:r>
          </w:p>
        </w:tc>
        <w:tc>
          <w:tcPr>
            <w:tcW w:w="183" w:type="dxa"/>
            <w:vAlign w:val="bottom"/>
          </w:tcPr>
          <w:p w14:paraId="786745A8" w14:textId="77777777" w:rsidR="00F53849" w:rsidRPr="00CF1517" w:rsidRDefault="00F53849" w:rsidP="00DA1C83">
            <w:pPr>
              <w:pStyle w:val="acctfourfigures"/>
              <w:spacing w:line="240" w:lineRule="auto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  <w:vAlign w:val="bottom"/>
          </w:tcPr>
          <w:p w14:paraId="2CE8237C" w14:textId="74444BFB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55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</w:p>
        </w:tc>
      </w:tr>
      <w:tr w:rsidR="00F53849" w:rsidRPr="00CF1517" w14:paraId="531A6AC7" w14:textId="77777777" w:rsidTr="00DA1C83">
        <w:trPr>
          <w:cantSplit/>
          <w:trHeight w:val="20"/>
        </w:trPr>
        <w:tc>
          <w:tcPr>
            <w:tcW w:w="6210" w:type="dxa"/>
          </w:tcPr>
          <w:p w14:paraId="60B7CAC2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ข้อยกเว้นในการรับรู้รายการสำหรับสัญญาเช่าระยะสั้น</w:t>
            </w:r>
          </w:p>
        </w:tc>
        <w:tc>
          <w:tcPr>
            <w:tcW w:w="1440" w:type="dxa"/>
          </w:tcPr>
          <w:p w14:paraId="05EA4E2B" w14:textId="27DACED6" w:rsidR="00F53849" w:rsidRPr="00CF1517" w:rsidRDefault="00F53849" w:rsidP="00DA1C83">
            <w:pPr>
              <w:pStyle w:val="acctfourfigures"/>
              <w:tabs>
                <w:tab w:val="clear" w:pos="765"/>
                <w:tab w:val="left" w:pos="454"/>
                <w:tab w:val="decimal" w:pos="822"/>
                <w:tab w:val="decimal" w:pos="1642"/>
              </w:tabs>
              <w:spacing w:line="240" w:lineRule="auto"/>
              <w:ind w:right="15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17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3" w:type="dxa"/>
          </w:tcPr>
          <w:p w14:paraId="08C58B5C" w14:textId="77777777" w:rsidR="00F53849" w:rsidRPr="00CF1517" w:rsidRDefault="00F53849" w:rsidP="00DA1C83">
            <w:pPr>
              <w:pStyle w:val="acctfourfigures"/>
              <w:tabs>
                <w:tab w:val="left" w:pos="454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</w:tcPr>
          <w:p w14:paraId="1D8003B1" w14:textId="2C3562EE" w:rsidR="00F53849" w:rsidRPr="00CF1517" w:rsidRDefault="00F53849" w:rsidP="00DA1C83">
            <w:pPr>
              <w:pStyle w:val="acctfourfigures"/>
              <w:tabs>
                <w:tab w:val="clear" w:pos="765"/>
                <w:tab w:val="left" w:pos="454"/>
                <w:tab w:val="decimal" w:pos="109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F53849" w:rsidRPr="00CF1517" w14:paraId="30E991C5" w14:textId="77777777" w:rsidTr="00DA1C83">
        <w:trPr>
          <w:cantSplit/>
          <w:trHeight w:val="20"/>
        </w:trPr>
        <w:tc>
          <w:tcPr>
            <w:tcW w:w="6210" w:type="dxa"/>
          </w:tcPr>
          <w:p w14:paraId="377F2717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ข้อยกเว้นในการรับรู้รายการสำหรับสัญญาเช่าซึ่งสินทรัพย์อ้างอิงมีมูลค่าต่ำ</w:t>
            </w:r>
          </w:p>
        </w:tc>
        <w:tc>
          <w:tcPr>
            <w:tcW w:w="1440" w:type="dxa"/>
          </w:tcPr>
          <w:p w14:paraId="240B6C2F" w14:textId="27AB4C3B" w:rsidR="00F53849" w:rsidRPr="00CF1517" w:rsidRDefault="00F53849" w:rsidP="00DA1C83">
            <w:pPr>
              <w:pStyle w:val="acctfourfigures"/>
              <w:tabs>
                <w:tab w:val="clear" w:pos="765"/>
                <w:tab w:val="left" w:pos="454"/>
                <w:tab w:val="decimal" w:pos="822"/>
                <w:tab w:val="decimal" w:pos="1642"/>
              </w:tabs>
              <w:spacing w:line="240" w:lineRule="auto"/>
              <w:ind w:right="15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07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3" w:type="dxa"/>
          </w:tcPr>
          <w:p w14:paraId="6541FDD8" w14:textId="77777777" w:rsidR="00F53849" w:rsidRPr="00CF1517" w:rsidRDefault="00F53849" w:rsidP="00DA1C83">
            <w:pPr>
              <w:pStyle w:val="acctfourfigures"/>
              <w:tabs>
                <w:tab w:val="left" w:pos="454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</w:tcPr>
          <w:p w14:paraId="2FB43F35" w14:textId="78DF5EDC" w:rsidR="00F53849" w:rsidRPr="00CF1517" w:rsidRDefault="00F53849" w:rsidP="00DA1C83">
            <w:pPr>
              <w:pStyle w:val="acctfourfigures"/>
              <w:tabs>
                <w:tab w:val="clear" w:pos="765"/>
                <w:tab w:val="left" w:pos="454"/>
                <w:tab w:val="decimal" w:pos="109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55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F53849" w:rsidRPr="00CF1517" w14:paraId="46DCF697" w14:textId="77777777" w:rsidTr="00DA1C83">
        <w:trPr>
          <w:cantSplit/>
          <w:trHeight w:val="20"/>
        </w:trPr>
        <w:tc>
          <w:tcPr>
            <w:tcW w:w="6210" w:type="dxa"/>
          </w:tcPr>
          <w:p w14:paraId="0B8A1147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ิทธิเลือกขยายอายุสัญญาเช่าและสิทธิเลือกยกเลิกสัญญาเช่าที่มีความแน่นอนอย่างสมเหตุสมผลว่าจะได้ใช้สิทธิ</w:t>
            </w:r>
          </w:p>
        </w:tc>
        <w:tc>
          <w:tcPr>
            <w:tcW w:w="1440" w:type="dxa"/>
            <w:vAlign w:val="bottom"/>
          </w:tcPr>
          <w:p w14:paraId="4AC59B0C" w14:textId="6D211B4E" w:rsidR="00F53849" w:rsidRPr="00CF1517" w:rsidRDefault="00360B44" w:rsidP="00DA1C83">
            <w:pPr>
              <w:pStyle w:val="acctfourfigures"/>
              <w:tabs>
                <w:tab w:val="clear" w:pos="765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83" w:type="dxa"/>
          </w:tcPr>
          <w:p w14:paraId="19D9F56D" w14:textId="77777777" w:rsidR="00F53849" w:rsidRPr="00CF1517" w:rsidRDefault="00F53849" w:rsidP="00DA1C83">
            <w:pPr>
              <w:pStyle w:val="acctfourfigures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  <w:vAlign w:val="bottom"/>
          </w:tcPr>
          <w:p w14:paraId="59A916CF" w14:textId="60915530" w:rsidR="00F53849" w:rsidRPr="00CF1517" w:rsidRDefault="004B0B8A" w:rsidP="00DA1C83">
            <w:pPr>
              <w:pStyle w:val="acctfourfigures"/>
              <w:tabs>
                <w:tab w:val="clear" w:pos="765"/>
                <w:tab w:val="left" w:pos="454"/>
                <w:tab w:val="left" w:pos="680"/>
                <w:tab w:val="left" w:pos="907"/>
                <w:tab w:val="decimal" w:pos="109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980</w:t>
            </w:r>
          </w:p>
        </w:tc>
      </w:tr>
      <w:tr w:rsidR="00F53849" w:rsidRPr="00CF1517" w14:paraId="612B0E5B" w14:textId="77777777" w:rsidTr="00DA1C83">
        <w:trPr>
          <w:cantSplit/>
          <w:trHeight w:val="20"/>
        </w:trPr>
        <w:tc>
          <w:tcPr>
            <w:tcW w:w="6210" w:type="dxa"/>
          </w:tcPr>
          <w:p w14:paraId="25ECCE35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08AF8872" w14:textId="76BB307C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  <w:tab w:val="left" w:pos="5387"/>
                <w:tab w:val="left" w:pos="5613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71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3" w:type="dxa"/>
            <w:vAlign w:val="bottom"/>
          </w:tcPr>
          <w:p w14:paraId="511231F0" w14:textId="77777777" w:rsidR="00F53849" w:rsidRPr="00CF1517" w:rsidRDefault="00F53849" w:rsidP="00DA1C83">
            <w:pPr>
              <w:pStyle w:val="acctfourfigures"/>
              <w:tabs>
                <w:tab w:val="left" w:pos="5387"/>
                <w:tab w:val="left" w:pos="5613"/>
              </w:tabs>
              <w:spacing w:line="240" w:lineRule="auto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  <w:tcBorders>
              <w:top w:val="single" w:sz="4" w:space="0" w:color="auto"/>
            </w:tcBorders>
            <w:vAlign w:val="bottom"/>
          </w:tcPr>
          <w:p w14:paraId="4212AAB1" w14:textId="5EC334B1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  <w:tab w:val="left" w:pos="5387"/>
                <w:tab w:val="left" w:pos="5613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56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</w:tr>
      <w:tr w:rsidR="00F53849" w:rsidRPr="00CF1517" w14:paraId="341474FC" w14:textId="77777777" w:rsidTr="00DA1C83">
        <w:trPr>
          <w:cantSplit/>
          <w:trHeight w:val="20"/>
        </w:trPr>
        <w:tc>
          <w:tcPr>
            <w:tcW w:w="6210" w:type="dxa"/>
          </w:tcPr>
          <w:p w14:paraId="4BD2B2E4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มูลค่าปัจจุบันของค่าเช่าที่คิดลดโดยใช้อัตราดอกเบี้ยเงินกู้ยืมส่วนเพิ่ม </w:t>
            </w:r>
          </w:p>
          <w:p w14:paraId="6D25BC00" w14:textId="22927BE1" w:rsidR="00F53849" w:rsidRPr="00CF1517" w:rsidRDefault="00F53849" w:rsidP="00DA1C83">
            <w:pPr>
              <w:tabs>
                <w:tab w:val="clear" w:pos="227"/>
                <w:tab w:val="clear" w:pos="454"/>
                <w:tab w:val="left" w:pos="193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ab/>
              <w:t xml:space="preserve">ณ วันที่ 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5BAA50C6" w14:textId="59F7262F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  <w:tab w:val="left" w:pos="5387"/>
                <w:tab w:val="left" w:pos="5613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83" w:type="dxa"/>
            <w:vAlign w:val="bottom"/>
          </w:tcPr>
          <w:p w14:paraId="2FE990AD" w14:textId="77777777" w:rsidR="00F53849" w:rsidRPr="00CF1517" w:rsidRDefault="00F53849" w:rsidP="00DA1C83">
            <w:pPr>
              <w:pStyle w:val="acctfourfigures"/>
              <w:tabs>
                <w:tab w:val="left" w:pos="5387"/>
                <w:tab w:val="left" w:pos="5613"/>
              </w:tabs>
              <w:spacing w:line="240" w:lineRule="auto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  <w:tcBorders>
              <w:top w:val="single" w:sz="4" w:space="0" w:color="auto"/>
            </w:tcBorders>
            <w:vAlign w:val="bottom"/>
          </w:tcPr>
          <w:p w14:paraId="2E600109" w14:textId="0B938516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  <w:tab w:val="left" w:pos="5387"/>
                <w:tab w:val="left" w:pos="5613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</w:tr>
      <w:tr w:rsidR="00F53849" w:rsidRPr="00CF1517" w14:paraId="5CA752CB" w14:textId="77777777" w:rsidTr="00DA1C83">
        <w:trPr>
          <w:cantSplit/>
          <w:trHeight w:val="20"/>
        </w:trPr>
        <w:tc>
          <w:tcPr>
            <w:tcW w:w="6210" w:type="dxa"/>
          </w:tcPr>
          <w:p w14:paraId="0FD8C2AA" w14:textId="0AAD3EB1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หนี้สินตามสัญญาเช่าการเงินที่รับรู้ ณ วันที่ 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 w:hint="cs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</w:p>
        </w:tc>
        <w:tc>
          <w:tcPr>
            <w:tcW w:w="1440" w:type="dxa"/>
          </w:tcPr>
          <w:p w14:paraId="09B0A271" w14:textId="56A61BB6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</w:t>
            </w:r>
          </w:p>
        </w:tc>
        <w:tc>
          <w:tcPr>
            <w:tcW w:w="183" w:type="dxa"/>
          </w:tcPr>
          <w:p w14:paraId="585482BF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</w:tcPr>
          <w:p w14:paraId="3D28ADFB" w14:textId="4F1AF0AA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501</w:t>
            </w:r>
            <w:r w:rsidR="00F53849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</w:p>
        </w:tc>
      </w:tr>
      <w:tr w:rsidR="00F53849" w:rsidRPr="00CF1517" w14:paraId="63E11E19" w14:textId="77777777" w:rsidTr="00DA1C83">
        <w:trPr>
          <w:cantSplit/>
          <w:trHeight w:val="20"/>
        </w:trPr>
        <w:tc>
          <w:tcPr>
            <w:tcW w:w="6210" w:type="dxa"/>
            <w:vAlign w:val="bottom"/>
          </w:tcPr>
          <w:p w14:paraId="1A202312" w14:textId="406AB421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หนี้สินตามสัญญาเช่าที่รับรู้ ณ วันที่ 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EE1D8A" w14:textId="39686119" w:rsidR="00F53849" w:rsidRPr="00CF1517" w:rsidRDefault="00360B44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78</w:t>
            </w:r>
          </w:p>
        </w:tc>
        <w:tc>
          <w:tcPr>
            <w:tcW w:w="183" w:type="dxa"/>
          </w:tcPr>
          <w:p w14:paraId="12F01339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1E2E40" w14:textId="6514160A" w:rsidR="00F53849" w:rsidRPr="00CF1517" w:rsidRDefault="00360B44" w:rsidP="00DA1C83">
            <w:pPr>
              <w:pStyle w:val="acctfourfigures"/>
              <w:tabs>
                <w:tab w:val="clear" w:pos="765"/>
                <w:tab w:val="decimal" w:pos="1095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43</w:t>
            </w:r>
          </w:p>
        </w:tc>
      </w:tr>
      <w:tr w:rsidR="00F53849" w:rsidRPr="00CF1517" w14:paraId="2634AC9A" w14:textId="77777777" w:rsidTr="00DA1C83">
        <w:trPr>
          <w:cantSplit/>
          <w:trHeight w:val="20"/>
        </w:trPr>
        <w:tc>
          <w:tcPr>
            <w:tcW w:w="6210" w:type="dxa"/>
            <w:vAlign w:val="bottom"/>
          </w:tcPr>
          <w:p w14:paraId="4E4C7E8C" w14:textId="77777777" w:rsidR="00F53849" w:rsidRPr="00CF1517" w:rsidRDefault="00F53849" w:rsidP="00DA1C83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อัตราดอกเบี้ยเงินกู้ยืมส่วนเพิ่มถัวเฉลี่ยถ่วงน้ำหนัก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79F960D" w14:textId="2CFE7E14" w:rsidR="00F53849" w:rsidRPr="00CF1517" w:rsidRDefault="004B0B8A" w:rsidP="00DA1C8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.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 xml:space="preserve"> - 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.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3" w:type="dxa"/>
          </w:tcPr>
          <w:p w14:paraId="704C5EB7" w14:textId="77777777" w:rsidR="00F53849" w:rsidRPr="00CF1517" w:rsidRDefault="00F53849" w:rsidP="00DA1C83">
            <w:pPr>
              <w:pStyle w:val="acctfourfigures"/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9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CDA8532" w14:textId="429E6D50" w:rsidR="00F53849" w:rsidRPr="00CF1517" w:rsidRDefault="00086D0E" w:rsidP="00DA1C8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.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59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 xml:space="preserve"> - 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</w:t>
            </w:r>
            <w:r w:rsidR="00F5384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.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</w:tr>
    </w:tbl>
    <w:p w14:paraId="4DCE56D4" w14:textId="77777777" w:rsidR="00F53849" w:rsidRPr="00CF1517" w:rsidRDefault="00F53849" w:rsidP="00F538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/>
        <w:jc w:val="thaiDistribute"/>
        <w:rPr>
          <w:rFonts w:ascii="Angsana New" w:hAnsi="Angsana New" w:cs="Angsana New"/>
          <w:sz w:val="30"/>
          <w:szCs w:val="30"/>
        </w:rPr>
        <w:sectPr w:rsidR="00F53849" w:rsidRPr="00CF1517" w:rsidSect="000B5009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156CA808" w14:textId="31E598DA" w:rsidR="00B27BE8" w:rsidRPr="00CF1517" w:rsidRDefault="00B27BE8" w:rsidP="004D377F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ind w:right="-45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CF1517">
        <w:rPr>
          <w:rFonts w:ascii="Angsana New" w:hAnsi="Angsana New" w:cs="Angsana New" w:hint="cs"/>
          <w:sz w:val="30"/>
          <w:szCs w:val="30"/>
          <w:u w:val="none"/>
          <w:cs/>
        </w:rPr>
        <w:t>นโยบายการบัญชีที่สำคัญ</w:t>
      </w:r>
    </w:p>
    <w:p w14:paraId="0476FCFF" w14:textId="77777777" w:rsidR="00B27BE8" w:rsidRPr="00CF1517" w:rsidRDefault="00B27BE8" w:rsidP="00D851AB">
      <w:pPr>
        <w:rPr>
          <w:rFonts w:ascii="Angsana New" w:hAnsi="Angsana New" w:cs="Angsana New"/>
          <w:sz w:val="30"/>
          <w:szCs w:val="30"/>
        </w:rPr>
      </w:pPr>
    </w:p>
    <w:p w14:paraId="63D47E0E" w14:textId="29AC3F16" w:rsidR="00B27BE8" w:rsidRPr="00537CD0" w:rsidRDefault="00B27BE8" w:rsidP="00537CD0">
      <w:pPr>
        <w:pStyle w:val="AccPolicyalternative"/>
        <w:rPr>
          <w:cs/>
        </w:rPr>
      </w:pPr>
      <w:r w:rsidRPr="00537CD0">
        <w:rPr>
          <w:cs/>
        </w:rPr>
        <w:t xml:space="preserve"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 </w:t>
      </w:r>
      <w:r w:rsidR="00510948" w:rsidRPr="00537CD0">
        <w:rPr>
          <w:cs/>
        </w:rPr>
        <w:t xml:space="preserve">ยกเว้นที่ได้กล่าวไว้ในหมายเหตุประกอบงบการเงินข้อ </w:t>
      </w:r>
      <w:r w:rsidR="00510948" w:rsidRPr="00537CD0">
        <w:rPr>
          <w:b w:val="0"/>
          <w:bCs/>
        </w:rPr>
        <w:t>3</w:t>
      </w:r>
    </w:p>
    <w:p w14:paraId="69F4BA7F" w14:textId="77777777" w:rsidR="00D851AB" w:rsidRPr="00CF1517" w:rsidRDefault="00D851AB" w:rsidP="00537CD0">
      <w:pPr>
        <w:pStyle w:val="AccPolicyalternative"/>
      </w:pPr>
    </w:p>
    <w:p w14:paraId="6CA38B0D" w14:textId="77777777" w:rsidR="00B27BE8" w:rsidRPr="00CF1517" w:rsidRDefault="00B27BE8" w:rsidP="00B9548F">
      <w:pPr>
        <w:pStyle w:val="Heading8"/>
        <w:numPr>
          <w:ilvl w:val="1"/>
          <w:numId w:val="7"/>
        </w:numPr>
        <w:ind w:right="63"/>
        <w:jc w:val="both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เกณฑ์ในการจัดทำงบการเงินรวม</w:t>
      </w:r>
    </w:p>
    <w:p w14:paraId="591A67A9" w14:textId="77777777" w:rsidR="00F34619" w:rsidRPr="00CF1517" w:rsidRDefault="00F34619" w:rsidP="00F34619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p w14:paraId="650794A3" w14:textId="77777777" w:rsidR="00B27BE8" w:rsidRPr="00CF1517" w:rsidRDefault="00B27BE8" w:rsidP="008B37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="Angsana New" w:hAnsi="Angsana New" w:cs="Angsana New"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sz w:val="30"/>
          <w:szCs w:val="30"/>
          <w:cs/>
          <w:lang w:val="th-TH"/>
        </w:rPr>
        <w:t>งบการเงิน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>รวมประกอบด้วยงบการ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เงินของบริษัท และบริษัทย่อย (รวมกันเรียกว่า </w:t>
      </w:r>
      <w:r w:rsidRPr="00CF1517">
        <w:rPr>
          <w:rFonts w:ascii="Angsana New" w:hAnsi="Angsana New" w:cs="Angsana New"/>
          <w:sz w:val="30"/>
          <w:szCs w:val="30"/>
        </w:rPr>
        <w:t>“</w:t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/>
          <w:sz w:val="30"/>
          <w:szCs w:val="30"/>
        </w:rPr>
        <w:t>”</w:t>
      </w:r>
      <w:r w:rsidRPr="00CF1517">
        <w:rPr>
          <w:rFonts w:ascii="Angsana New" w:hAnsi="Angsana New" w:cs="Angsana New"/>
          <w:sz w:val="30"/>
          <w:szCs w:val="30"/>
          <w:cs/>
        </w:rPr>
        <w:t>) และส่วนได้เสียของกลุ่มบริษัทใน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>การร่วมค้า</w:t>
      </w:r>
    </w:p>
    <w:p w14:paraId="6EDE0DAC" w14:textId="77777777" w:rsidR="00871FD1" w:rsidRPr="00CF1517" w:rsidRDefault="00871FD1" w:rsidP="008B37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="Angsana New" w:hAnsi="Angsana New" w:cs="Angsana New"/>
          <w:sz w:val="30"/>
          <w:szCs w:val="30"/>
        </w:rPr>
      </w:pPr>
    </w:p>
    <w:p w14:paraId="57BF853B" w14:textId="77777777" w:rsidR="00871FD1" w:rsidRPr="00CF1517" w:rsidRDefault="00871FD1" w:rsidP="00871FD1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การรวมธุรกิจ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</w:p>
    <w:p w14:paraId="69670B1D" w14:textId="77777777" w:rsidR="001A66E5" w:rsidRPr="00CF1517" w:rsidRDefault="001A66E5" w:rsidP="00871FD1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312239D8" w14:textId="2BAB4FEA" w:rsidR="00871FD1" w:rsidRPr="00CF1517" w:rsidRDefault="00871FD1" w:rsidP="001A66E5">
      <w:pPr>
        <w:pStyle w:val="BodyText2"/>
        <w:tabs>
          <w:tab w:val="left" w:pos="540"/>
        </w:tabs>
        <w:spacing w:line="240" w:lineRule="atLeast"/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  <w:r w:rsidRPr="00510948">
        <w:rPr>
          <w:rFonts w:ascii="Angsana New" w:hAnsi="Angsana New" w:cs="Angsana New"/>
          <w:spacing w:val="4"/>
          <w:sz w:val="30"/>
          <w:szCs w:val="30"/>
          <w:cs/>
        </w:rPr>
        <w:t>กลุ่มบริษัทบันทึกบัญชีสำหรับการรวมธุรกิจตามวิธีซื้อ เมื่อการควบคุม (ตามที่กล่าวไว้ในส่วนของบริษัทย่อย)</w:t>
      </w:r>
      <w:r w:rsidR="008E533B" w:rsidRPr="00510948">
        <w:rPr>
          <w:rFonts w:ascii="Angsana New" w:hAnsi="Angsana New" w:cs="Angsana New"/>
          <w:spacing w:val="4"/>
          <w:sz w:val="30"/>
          <w:szCs w:val="30"/>
          <w:cs/>
        </w:rPr>
        <w:t xml:space="preserve"> </w:t>
      </w:r>
      <w:r w:rsidRPr="00510948">
        <w:rPr>
          <w:rFonts w:ascii="Angsana New" w:hAnsi="Angsana New" w:cs="Angsana New"/>
          <w:spacing w:val="4"/>
          <w:sz w:val="30"/>
          <w:szCs w:val="30"/>
          <w:cs/>
        </w:rPr>
        <w:t>ถูก</w:t>
      </w:r>
      <w:r w:rsidRPr="00CF1517">
        <w:rPr>
          <w:rFonts w:ascii="Angsana New" w:hAnsi="Angsana New" w:cs="Angsana New"/>
          <w:sz w:val="30"/>
          <w:szCs w:val="30"/>
          <w:cs/>
        </w:rPr>
        <w:t>โอนไปยังกลุ่มบริษัท ยกเว้นในกรณีที่เป็นการรวมธุรกิจภายใต้การควบคุมเดียวกัน</w:t>
      </w:r>
    </w:p>
    <w:p w14:paraId="0911D2F0" w14:textId="77777777" w:rsidR="00871FD1" w:rsidRPr="00CF1517" w:rsidRDefault="00871FD1" w:rsidP="00871FD1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0BD5EEE6" w14:textId="566311DA" w:rsidR="00871FD1" w:rsidRPr="00CF1517" w:rsidRDefault="00871FD1" w:rsidP="00871FD1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วันที่ซื้อกิจการคือวันที่อำนาจในการควบคุมนั้นได้ถูกโอนไปยังผู้ซื้อ </w:t>
      </w:r>
    </w:p>
    <w:p w14:paraId="293A9964" w14:textId="77777777" w:rsidR="00871FD1" w:rsidRPr="00CF1517" w:rsidRDefault="00871FD1" w:rsidP="00871FD1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481B4EC5" w14:textId="77777777" w:rsidR="00871FD1" w:rsidRPr="00CF1517" w:rsidRDefault="00871FD1" w:rsidP="00871FD1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ค่าความนิยมถูกวัดมูลค่า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ของสินทรัพย์ที่ระบุได้ที่ได้มาและหนี้สินที่รับมาซึ่งวัดมูลค่า ณ วันที่ซื้อ กำไรจากการซื้อในราคาต่ำกว่ามูลค่ายุติธรรมรับรู้ในกำไรหรือขาดทุนทันที</w:t>
      </w:r>
    </w:p>
    <w:p w14:paraId="5AA9B34E" w14:textId="77777777" w:rsidR="00D851AB" w:rsidRPr="00CF1517" w:rsidRDefault="00D851AB" w:rsidP="00871FD1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3B50AC13" w14:textId="4FFCE610" w:rsidR="00871FD1" w:rsidRPr="00CF1517" w:rsidRDefault="00871FD1" w:rsidP="00871FD1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สิ่งตอบแทนที่โอนให้ต้องวัดด้วยมูลค่ายุติธรรมของสินทรัพย์ที่โอนไป หนี้สินที่กลุ่มบริษัทก่อขึ้นเพื่อจ่ายชำระให้แก่เจ้าของเดิม และส่วนได้เสียในส่วนของเจ้าของที่ออกโดยกลุ่มบริษัท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ทั้งนี้สิ่งตอบแทนที่โอนให้ยังรวมถึงมูลค่ายุติธรรมของหนี้สินที่อาจเกิดขึ้น </w:t>
      </w:r>
    </w:p>
    <w:p w14:paraId="37E1024E" w14:textId="4E223A95" w:rsidR="003F40E5" w:rsidRPr="00CF1517" w:rsidRDefault="003F40E5" w:rsidP="00871FD1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122E5494" w14:textId="31B0AF30" w:rsidR="003F40E5" w:rsidRPr="00CF1517" w:rsidRDefault="003F40E5" w:rsidP="00ED6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สิ่งตอบแทนที่คาดว่าจะต้องจ่ายวัด</w:t>
      </w:r>
      <w:r w:rsidRPr="00CF1517">
        <w:rPr>
          <w:rFonts w:ascii="Angsana New" w:hAnsi="Angsana New" w:cs="Angsana New" w:hint="cs"/>
          <w:sz w:val="30"/>
          <w:szCs w:val="30"/>
          <w:cs/>
        </w:rPr>
        <w:t>มูลค่า</w:t>
      </w:r>
      <w:r w:rsidRPr="00CF1517">
        <w:rPr>
          <w:rFonts w:ascii="Angsana New" w:hAnsi="Angsana New" w:cs="Angsana New"/>
          <w:sz w:val="30"/>
          <w:szCs w:val="30"/>
          <w:cs/>
        </w:rPr>
        <w:t>ด้วยมูลค่ายุติธรรม ณ วันซื้อ</w:t>
      </w:r>
      <w:r w:rsidRPr="00CF1517">
        <w:rPr>
          <w:rFonts w:ascii="Angsana New" w:hAnsi="Angsana New" w:cs="Angsana New" w:hint="cs"/>
          <w:sz w:val="30"/>
          <w:szCs w:val="30"/>
          <w:cs/>
        </w:rPr>
        <w:t>ธุรกิจ และวัดมูลค่าภายหลังด้วยมูลค่ายุติธรรม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          ณ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ทุกวันที่รายงาน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การเปลี่ยนแปลงในมูลค่ายุติธรรมรับรู้ในกำไรหรือขาดทุน</w:t>
      </w:r>
    </w:p>
    <w:p w14:paraId="20E62E98" w14:textId="77777777" w:rsidR="00871FD1" w:rsidRPr="00CF1517" w:rsidRDefault="00871FD1" w:rsidP="00871FD1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399640F4" w14:textId="77777777" w:rsidR="00871FD1" w:rsidRPr="00CF1517" w:rsidRDefault="00871FD1" w:rsidP="00871FD1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5446B245" w14:textId="77777777" w:rsidR="00871FD1" w:rsidRPr="00CF1517" w:rsidRDefault="00871FD1" w:rsidP="00871FD1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3731F4E8" w14:textId="638E24D9" w:rsidR="00871FD1" w:rsidRDefault="00871FD1" w:rsidP="00871FD1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ต้นทุนที่เกี่ยวข้องกับการซื้อของกลุ่มบริษัทที่เกิดขึ้นซึ่งเป็นผลมาจากการรวมธุรกิจ เช่น ค่าที่ปรึกษากฎหมาย ค่าธรรมเนียมวิชาชีพและค่าที่ปรึกษาอื่นๆ ถือเป็นค่าใช้จ่ายเมื่อเกิดขึ้น</w:t>
      </w:r>
    </w:p>
    <w:p w14:paraId="5350CFD8" w14:textId="77777777" w:rsidR="00510948" w:rsidRPr="00CF1517" w:rsidRDefault="00510948" w:rsidP="00871FD1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28D3B15" w14:textId="77777777" w:rsidR="0077227C" w:rsidRPr="00CF1517" w:rsidRDefault="00871FD1" w:rsidP="00871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                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4F203D17" w14:textId="77777777" w:rsidR="002568AE" w:rsidRPr="00CF1517" w:rsidRDefault="002568AE" w:rsidP="00871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="Angsana New" w:hAnsi="Angsana New" w:cs="Angsana New"/>
          <w:sz w:val="30"/>
          <w:szCs w:val="30"/>
        </w:rPr>
      </w:pPr>
    </w:p>
    <w:p w14:paraId="22D4787E" w14:textId="77777777" w:rsidR="006F4846" w:rsidRPr="00CF1517" w:rsidRDefault="006F4846" w:rsidP="006F4846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การรวมธุรกิจภายใต้การควบคุมเดียวกัน </w:t>
      </w:r>
    </w:p>
    <w:p w14:paraId="4C1F4B25" w14:textId="77777777" w:rsidR="006F4846" w:rsidRPr="00CF1517" w:rsidRDefault="006F4846" w:rsidP="006F48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24"/>
          <w:szCs w:val="24"/>
        </w:rPr>
      </w:pPr>
    </w:p>
    <w:p w14:paraId="6792AE52" w14:textId="77777777" w:rsidR="006F4846" w:rsidRPr="00CF1517" w:rsidRDefault="006F4846" w:rsidP="006F4846">
      <w:pPr>
        <w:autoSpaceDE w:val="0"/>
        <w:autoSpaceDN w:val="0"/>
        <w:adjustRightInd w:val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 w:hint="cs"/>
          <w:sz w:val="30"/>
          <w:szCs w:val="30"/>
          <w:cs/>
        </w:rPr>
        <w:t>การรวมธุรกิจภายใต้การควบคุมเดียวกัน</w:t>
      </w:r>
      <w:r w:rsidRPr="00CF1517">
        <w:rPr>
          <w:rFonts w:ascii="Angsana New" w:hAnsi="Angsana New" w:cs="Angsana New"/>
          <w:sz w:val="30"/>
          <w:szCs w:val="30"/>
          <w:cs/>
        </w:rPr>
        <w:t>บันทึก</w:t>
      </w:r>
      <w:r w:rsidRPr="00CF1517">
        <w:rPr>
          <w:rFonts w:ascii="Angsana New" w:hAnsi="Angsana New" w:cs="Angsana New" w:hint="cs"/>
          <w:sz w:val="30"/>
          <w:szCs w:val="30"/>
          <w:cs/>
        </w:rPr>
        <w:t>บัญชี</w:t>
      </w:r>
      <w:r w:rsidRPr="00CF1517">
        <w:rPr>
          <w:rFonts w:ascii="Angsana New" w:hAnsi="Angsana New" w:cs="Angsana New"/>
          <w:sz w:val="30"/>
          <w:szCs w:val="30"/>
          <w:cs/>
        </w:rPr>
        <w:t>โดย</w:t>
      </w:r>
      <w:r w:rsidRPr="00CF1517">
        <w:rPr>
          <w:rFonts w:ascii="Angsana New" w:hAnsi="Angsana New" w:cs="Angsana New" w:hint="cs"/>
          <w:sz w:val="30"/>
          <w:szCs w:val="30"/>
          <w:cs/>
        </w:rPr>
        <w:t>ใช้วิธี</w:t>
      </w:r>
      <w:r w:rsidRPr="00CF1517">
        <w:rPr>
          <w:rFonts w:ascii="Angsana New" w:hAnsi="Angsana New" w:cs="Angsana New"/>
          <w:sz w:val="30"/>
          <w:szCs w:val="30"/>
          <w:cs/>
        </w:rPr>
        <w:t>เสมือนว่าเป็นวิธีการรวมส่วน</w:t>
      </w:r>
      <w:r w:rsidRPr="00CF1517">
        <w:rPr>
          <w:rFonts w:ascii="Angsana New" w:hAnsi="Angsana New" w:cs="Angsana New" w:hint="cs"/>
          <w:sz w:val="30"/>
          <w:szCs w:val="30"/>
          <w:cs/>
        </w:rPr>
        <w:t>ได้เสีย โดยวิธีการดังกล่าวผู้ซื้อต้องรับรู้สิน</w:t>
      </w:r>
      <w:r w:rsidRPr="00CF1517">
        <w:rPr>
          <w:rFonts w:ascii="Angsana New" w:hAnsi="Angsana New" w:cs="Angsana New"/>
          <w:sz w:val="30"/>
          <w:szCs w:val="30"/>
          <w:cs/>
        </w:rPr>
        <w:t>ทรัพย์และ</w:t>
      </w:r>
      <w:r w:rsidRPr="00CF1517">
        <w:rPr>
          <w:rFonts w:ascii="Angsana New" w:hAnsi="Angsana New" w:cs="Angsana New" w:hint="cs"/>
          <w:sz w:val="30"/>
          <w:szCs w:val="30"/>
          <w:cs/>
        </w:rPr>
        <w:t>หนี้สิน</w:t>
      </w:r>
      <w:r w:rsidRPr="00CF1517">
        <w:rPr>
          <w:rFonts w:ascii="Angsana New" w:hAnsi="Angsana New" w:cs="Angsana New"/>
          <w:sz w:val="30"/>
          <w:szCs w:val="30"/>
          <w:cs/>
        </w:rPr>
        <w:t>ของ</w:t>
      </w:r>
      <w:r w:rsidRPr="00CF1517">
        <w:rPr>
          <w:rFonts w:ascii="Angsana New" w:hAnsi="Angsana New" w:cs="Angsana New" w:hint="cs"/>
          <w:sz w:val="30"/>
          <w:szCs w:val="30"/>
          <w:cs/>
        </w:rPr>
        <w:t>ธุรกิจที่ถูกซื้อด้วย</w:t>
      </w:r>
      <w:r w:rsidRPr="00CF1517">
        <w:rPr>
          <w:rFonts w:ascii="Angsana New" w:hAnsi="Angsana New" w:cs="Angsana New"/>
          <w:sz w:val="30"/>
          <w:szCs w:val="30"/>
          <w:cs/>
        </w:rPr>
        <w:t>มูลค่าตามบัญชี</w:t>
      </w:r>
      <w:r w:rsidRPr="00CF1517">
        <w:rPr>
          <w:rFonts w:ascii="Angsana New" w:hAnsi="Angsana New" w:cs="Angsana New" w:hint="cs"/>
          <w:sz w:val="30"/>
          <w:szCs w:val="30"/>
          <w:cs/>
        </w:rPr>
        <w:t>ขอ</w:t>
      </w:r>
      <w:r w:rsidRPr="00CF1517">
        <w:rPr>
          <w:rFonts w:ascii="Angsana New" w:hAnsi="Angsana New" w:cs="Angsana New"/>
          <w:sz w:val="30"/>
          <w:szCs w:val="30"/>
          <w:cs/>
        </w:rPr>
        <w:t>ง</w:t>
      </w:r>
      <w:r w:rsidRPr="00CF1517">
        <w:rPr>
          <w:rFonts w:ascii="Angsana New" w:hAnsi="Angsana New" w:cs="Angsana New" w:hint="cs"/>
          <w:sz w:val="30"/>
          <w:szCs w:val="30"/>
          <w:cs/>
        </w:rPr>
        <w:t>ธุรกิจดังกล่าวตาม</w:t>
      </w:r>
      <w:r w:rsidRPr="00CF1517">
        <w:rPr>
          <w:rFonts w:ascii="Angsana New" w:hAnsi="Angsana New" w:cs="Angsana New"/>
          <w:sz w:val="30"/>
          <w:szCs w:val="30"/>
          <w:cs/>
        </w:rPr>
        <w:t>งบการเงินรวมของบริษัทใหญ่</w:t>
      </w:r>
      <w:r w:rsidRPr="00CF1517">
        <w:rPr>
          <w:rFonts w:ascii="Angsana New" w:hAnsi="Angsana New" w:cs="Angsana New" w:hint="cs"/>
          <w:sz w:val="30"/>
          <w:szCs w:val="30"/>
          <w:cs/>
        </w:rPr>
        <w:t>ในลำ</w:t>
      </w:r>
      <w:r w:rsidRPr="00CF1517">
        <w:rPr>
          <w:rFonts w:ascii="Angsana New" w:hAnsi="Angsana New" w:cs="Angsana New"/>
          <w:sz w:val="30"/>
          <w:szCs w:val="30"/>
          <w:cs/>
        </w:rPr>
        <w:t>ดับสูงสุด</w:t>
      </w:r>
      <w:r w:rsidRPr="00CF1517">
        <w:rPr>
          <w:rFonts w:ascii="Angsana New" w:hAnsi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ณ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วันที่เกิดรายการ </w:t>
      </w:r>
      <w:r w:rsidRPr="00CF1517">
        <w:rPr>
          <w:rFonts w:ascii="Angsana New" w:hAnsi="Angsana New" w:cs="Angsana New"/>
          <w:sz w:val="30"/>
          <w:szCs w:val="30"/>
          <w:cs/>
        </w:rPr>
        <w:t>ส่วนต่างระหว่างมูลค่า</w:t>
      </w:r>
      <w:r w:rsidRPr="00CF1517">
        <w:rPr>
          <w:rFonts w:ascii="Angsana New" w:hAnsi="Angsana New" w:cs="Angsana New" w:hint="cs"/>
          <w:sz w:val="30"/>
          <w:szCs w:val="30"/>
          <w:cs/>
        </w:rPr>
        <w:t>สินทรัพย์สุทธิ</w:t>
      </w:r>
      <w:r w:rsidRPr="00CF1517">
        <w:rPr>
          <w:rFonts w:ascii="Angsana New" w:hAnsi="Angsana New" w:cs="Angsana New"/>
          <w:sz w:val="30"/>
          <w:szCs w:val="30"/>
          <w:cs/>
        </w:rPr>
        <w:t>ของ</w:t>
      </w:r>
      <w:r w:rsidRPr="00CF1517">
        <w:rPr>
          <w:rFonts w:ascii="Angsana New" w:hAnsi="Angsana New" w:cs="Angsana New" w:hint="cs"/>
          <w:sz w:val="30"/>
          <w:szCs w:val="30"/>
          <w:cs/>
        </w:rPr>
        <w:t>ธุรกิจที่ถูกนำม</w:t>
      </w:r>
      <w:r w:rsidRPr="00CF1517">
        <w:rPr>
          <w:rFonts w:ascii="Angsana New" w:hAnsi="Angsana New" w:cs="Angsana New"/>
          <w:sz w:val="30"/>
          <w:szCs w:val="30"/>
          <w:cs/>
        </w:rPr>
        <w:t>ารวมดังกล่าวกับค่าตอบแทน</w:t>
      </w:r>
      <w:r w:rsidRPr="00CF1517">
        <w:rPr>
          <w:rFonts w:ascii="Angsana New" w:hAnsi="Angsana New" w:cs="Angsana New" w:hint="cs"/>
          <w:sz w:val="30"/>
          <w:szCs w:val="30"/>
          <w:cs/>
        </w:rPr>
        <w:t>ที่จ่าย</w:t>
      </w:r>
      <w:r w:rsidRPr="00CF1517">
        <w:rPr>
          <w:rFonts w:ascii="Angsana New" w:hAnsi="Angsana New" w:cs="Angsana New"/>
          <w:sz w:val="30"/>
          <w:szCs w:val="30"/>
          <w:cs/>
        </w:rPr>
        <w:t>รับ</w:t>
      </w:r>
      <w:r w:rsidRPr="00CF1517">
        <w:rPr>
          <w:rFonts w:ascii="Angsana New" w:hAnsi="Angsana New" w:cs="Angsana New" w:hint="cs"/>
          <w:sz w:val="30"/>
          <w:szCs w:val="30"/>
          <w:cs/>
        </w:rPr>
        <w:t>รู้เป็น</w:t>
      </w:r>
      <w:r w:rsidRPr="00CF1517">
        <w:rPr>
          <w:rFonts w:ascii="Angsana New" w:hAnsi="Angsana New" w:cs="Angsana New"/>
          <w:sz w:val="30"/>
          <w:szCs w:val="30"/>
          <w:cs/>
        </w:rPr>
        <w:t>ส่วน</w:t>
      </w:r>
      <w:r w:rsidRPr="00CF1517">
        <w:rPr>
          <w:rFonts w:ascii="Angsana New" w:hAnsi="Angsana New" w:cs="Angsana New" w:hint="cs"/>
          <w:sz w:val="30"/>
          <w:szCs w:val="30"/>
          <w:cs/>
        </w:rPr>
        <w:t>เกินหรือ</w:t>
      </w:r>
      <w:r w:rsidRPr="00CF1517">
        <w:rPr>
          <w:rFonts w:ascii="Angsana New" w:hAnsi="Angsana New" w:cs="Angsana New"/>
          <w:sz w:val="30"/>
          <w:szCs w:val="30"/>
          <w:cs/>
        </w:rPr>
        <w:t>ส่วนขาดจากการรวมธุรกิจภาย</w:t>
      </w:r>
      <w:r w:rsidRPr="00CF1517">
        <w:rPr>
          <w:rFonts w:ascii="Angsana New" w:hAnsi="Angsana New" w:cs="Angsana New" w:hint="cs"/>
          <w:sz w:val="30"/>
          <w:szCs w:val="30"/>
          <w:cs/>
        </w:rPr>
        <w:t>ใต้การ</w:t>
      </w:r>
      <w:r w:rsidRPr="00CF1517">
        <w:rPr>
          <w:rFonts w:ascii="Angsana New" w:hAnsi="Angsana New" w:cs="Angsana New"/>
          <w:sz w:val="30"/>
          <w:szCs w:val="30"/>
          <w:cs/>
        </w:rPr>
        <w:t>ควบคุมเดียวกันในส่วนของ</w:t>
      </w:r>
      <w:r w:rsidRPr="00CF1517">
        <w:rPr>
          <w:rFonts w:ascii="Angsana New" w:hAnsi="Angsana New" w:cs="Angsana New" w:hint="cs"/>
          <w:sz w:val="30"/>
          <w:szCs w:val="30"/>
          <w:cs/>
        </w:rPr>
        <w:t>ผู้ถือหุ้น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รายการส่วนเกิน</w:t>
      </w:r>
      <w:r w:rsidRPr="00CF1517">
        <w:rPr>
          <w:rFonts w:ascii="Angsana New" w:hAnsi="Angsana New" w:cs="Angsana New" w:hint="cs"/>
          <w:sz w:val="30"/>
          <w:szCs w:val="30"/>
          <w:cs/>
        </w:rPr>
        <w:t>หรือ</w:t>
      </w:r>
      <w:r w:rsidRPr="00CF1517">
        <w:rPr>
          <w:rFonts w:ascii="Angsana New" w:hAnsi="Angsana New" w:cs="Angsana New"/>
          <w:sz w:val="30"/>
          <w:szCs w:val="30"/>
          <w:cs/>
        </w:rPr>
        <w:t>ส่วนขาดจะถูก</w:t>
      </w:r>
      <w:r w:rsidRPr="00CF1517">
        <w:rPr>
          <w:rFonts w:ascii="Angsana New" w:hAnsi="Angsana New" w:cs="Angsana New" w:hint="cs"/>
          <w:sz w:val="30"/>
          <w:szCs w:val="30"/>
          <w:cs/>
        </w:rPr>
        <w:t>โอนไปยังกำไรสะสมเมื่อ</w:t>
      </w:r>
      <w:r w:rsidRPr="00CF1517">
        <w:rPr>
          <w:rFonts w:ascii="Angsana New" w:hAnsi="Angsana New" w:cs="Angsana New"/>
          <w:sz w:val="30"/>
          <w:szCs w:val="30"/>
          <w:cs/>
        </w:rPr>
        <w:t>มีการขายเงินลงทุน</w:t>
      </w:r>
      <w:r w:rsidRPr="00CF1517">
        <w:rPr>
          <w:rFonts w:ascii="Angsana New" w:hAnsi="Angsana New" w:cs="Angsana New" w:hint="cs"/>
          <w:sz w:val="30"/>
          <w:szCs w:val="30"/>
          <w:cs/>
        </w:rPr>
        <w:t>ในธุรกิจที่ซื้อ</w:t>
      </w:r>
      <w:r w:rsidRPr="00CF1517">
        <w:rPr>
          <w:rFonts w:ascii="Angsana New" w:hAnsi="Angsana New" w:cs="Angsana New"/>
          <w:sz w:val="30"/>
          <w:szCs w:val="30"/>
          <w:cs/>
        </w:rPr>
        <w:t>ดังกล่าวไป</w:t>
      </w:r>
      <w:r w:rsidRPr="00CF15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01365E81" w14:textId="77777777" w:rsidR="006F4846" w:rsidRPr="00CF1517" w:rsidRDefault="006F4846" w:rsidP="006F48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24"/>
          <w:szCs w:val="24"/>
        </w:rPr>
      </w:pPr>
    </w:p>
    <w:p w14:paraId="1DD41EC2" w14:textId="77777777" w:rsidR="006F4846" w:rsidRPr="00CF1517" w:rsidRDefault="006F4846" w:rsidP="006F4846">
      <w:pPr>
        <w:pStyle w:val="BodyText2"/>
        <w:tabs>
          <w:tab w:val="left" w:pos="540"/>
        </w:tabs>
        <w:spacing w:line="240" w:lineRule="atLeast"/>
        <w:ind w:left="540" w:firstLine="0"/>
        <w:jc w:val="thaiDistribute"/>
        <w:rPr>
          <w:rFonts w:ascii="Angsana New" w:hAnsi="Angsana New" w:cs="Cordi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ผลการดำเนินงานของ</w:t>
      </w:r>
      <w:r w:rsidRPr="00CF1517">
        <w:rPr>
          <w:rFonts w:ascii="Angsana New" w:hAnsi="Angsana New" w:cs="Angsana New" w:hint="cs"/>
          <w:sz w:val="30"/>
          <w:szCs w:val="30"/>
          <w:cs/>
        </w:rPr>
        <w:t>ธุรกิจที่ถูกซื้อ</w:t>
      </w:r>
      <w:r w:rsidRPr="00CF1517">
        <w:rPr>
          <w:rFonts w:ascii="Angsana New" w:hAnsi="Angsana New" w:cs="Angsana New"/>
          <w:sz w:val="30"/>
          <w:szCs w:val="30"/>
          <w:cs/>
        </w:rPr>
        <w:t>จะรวม</w:t>
      </w:r>
      <w:r w:rsidRPr="00CF1517">
        <w:rPr>
          <w:rFonts w:ascii="Angsana New" w:hAnsi="Angsana New" w:cs="Angsana New" w:hint="cs"/>
          <w:sz w:val="30"/>
          <w:szCs w:val="30"/>
          <w:cs/>
        </w:rPr>
        <w:t>อยู่ใน</w:t>
      </w:r>
      <w:r w:rsidRPr="00CF1517">
        <w:rPr>
          <w:rFonts w:ascii="Angsana New" w:hAnsi="Angsana New" w:cs="Angsana New"/>
          <w:sz w:val="30"/>
          <w:szCs w:val="30"/>
          <w:cs/>
        </w:rPr>
        <w:t>งบการเงินรวม</w:t>
      </w:r>
      <w:r w:rsidRPr="00CF1517">
        <w:rPr>
          <w:rFonts w:ascii="Angsana New" w:hAnsi="Angsana New" w:cs="Angsana New" w:hint="cs"/>
          <w:sz w:val="30"/>
          <w:szCs w:val="30"/>
          <w:cs/>
        </w:rPr>
        <w:t>ของผู้ซื้อ</w:t>
      </w:r>
      <w:r w:rsidRPr="00CF1517">
        <w:rPr>
          <w:rFonts w:ascii="Angsana New" w:hAnsi="Angsana New" w:cs="Angsana New"/>
          <w:sz w:val="30"/>
          <w:szCs w:val="30"/>
          <w:cs/>
        </w:rPr>
        <w:t>นับตั้งแต่วัน</w:t>
      </w:r>
      <w:r w:rsidRPr="00CF1517">
        <w:rPr>
          <w:rFonts w:ascii="Angsana New" w:hAnsi="Angsana New" w:cs="Angsana New" w:hint="cs"/>
          <w:sz w:val="30"/>
          <w:szCs w:val="30"/>
          <w:cs/>
        </w:rPr>
        <w:t>ที่ต้น</w:t>
      </w:r>
      <w:r w:rsidRPr="00CF1517">
        <w:rPr>
          <w:rFonts w:ascii="Angsana New" w:hAnsi="Angsana New" w:cs="Angsana New"/>
          <w:sz w:val="30"/>
          <w:szCs w:val="30"/>
          <w:cs/>
        </w:rPr>
        <w:t>งวดของงบการเงินเปรียบเทียบ</w:t>
      </w:r>
      <w:r w:rsidRPr="00CF1517">
        <w:rPr>
          <w:rFonts w:ascii="Angsana New" w:hAnsi="Angsana New" w:cs="Angsana New" w:hint="cs"/>
          <w:sz w:val="30"/>
          <w:szCs w:val="30"/>
          <w:cs/>
        </w:rPr>
        <w:t>หรือ</w:t>
      </w:r>
      <w:r w:rsidRPr="00CF1517">
        <w:rPr>
          <w:rFonts w:ascii="Angsana New" w:hAnsi="Angsana New" w:cs="Angsana New"/>
          <w:sz w:val="30"/>
          <w:szCs w:val="30"/>
          <w:cs/>
        </w:rPr>
        <w:t>วัน</w:t>
      </w:r>
      <w:r w:rsidRPr="00CF1517">
        <w:rPr>
          <w:rFonts w:ascii="Angsana New" w:hAnsi="Angsana New" w:cs="Angsana New" w:hint="cs"/>
          <w:sz w:val="30"/>
          <w:szCs w:val="30"/>
          <w:cs/>
        </w:rPr>
        <w:t>ที่ธุรกิจ</w:t>
      </w:r>
      <w:r w:rsidRPr="00CF1517">
        <w:rPr>
          <w:rFonts w:ascii="Angsana New" w:hAnsi="Angsana New" w:cs="Angsana New"/>
          <w:sz w:val="30"/>
          <w:szCs w:val="30"/>
          <w:cs/>
        </w:rPr>
        <w:t>เหล่านั้น</w:t>
      </w:r>
      <w:r w:rsidRPr="00CF1517">
        <w:rPr>
          <w:rFonts w:ascii="Angsana New" w:hAnsi="Angsana New" w:cs="Angsana New" w:hint="cs"/>
          <w:sz w:val="30"/>
          <w:szCs w:val="30"/>
          <w:cs/>
        </w:rPr>
        <w:t>อยู่ภายใต้การ</w:t>
      </w:r>
      <w:r w:rsidRPr="00CF1517">
        <w:rPr>
          <w:rFonts w:ascii="Angsana New" w:hAnsi="Angsana New" w:cs="Angsana New"/>
          <w:sz w:val="30"/>
          <w:szCs w:val="30"/>
          <w:cs/>
        </w:rPr>
        <w:t>ควบคุมเดียวกัน</w:t>
      </w:r>
      <w:r w:rsidRPr="00CF1517">
        <w:rPr>
          <w:rFonts w:ascii="Angsana New" w:hAnsi="Angsana New" w:cs="Angsana New" w:hint="cs"/>
          <w:sz w:val="30"/>
          <w:szCs w:val="30"/>
          <w:cs/>
        </w:rPr>
        <w:t>แล้ว</w:t>
      </w:r>
      <w:r w:rsidRPr="00CF1517">
        <w:rPr>
          <w:rFonts w:ascii="Angsana New" w:hAnsi="Angsana New" w:cs="Angsana New"/>
          <w:sz w:val="30"/>
          <w:szCs w:val="30"/>
          <w:cs/>
        </w:rPr>
        <w:t>แต่</w:t>
      </w:r>
      <w:r w:rsidRPr="00CF1517">
        <w:rPr>
          <w:rFonts w:ascii="Angsana New" w:hAnsi="Angsana New" w:cs="Angsana New" w:hint="cs"/>
          <w:sz w:val="30"/>
          <w:szCs w:val="30"/>
          <w:cs/>
        </w:rPr>
        <w:t>ระยะเวลาใดจะสั้นกว่า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จนถึง</w:t>
      </w:r>
      <w:r w:rsidRPr="00CF1517">
        <w:rPr>
          <w:rFonts w:ascii="Angsana New" w:hAnsi="Angsana New" w:cs="Angsana New" w:hint="cs"/>
          <w:sz w:val="30"/>
          <w:szCs w:val="30"/>
          <w:cs/>
        </w:rPr>
        <w:t>วันที่การ</w:t>
      </w:r>
      <w:r w:rsidRPr="00CF1517">
        <w:rPr>
          <w:rFonts w:ascii="Angsana New" w:hAnsi="Angsana New" w:cs="Angsana New"/>
          <w:sz w:val="30"/>
          <w:szCs w:val="30"/>
          <w:cs/>
        </w:rPr>
        <w:t>ควบคุม</w:t>
      </w:r>
      <w:r w:rsidRPr="00CF1517">
        <w:rPr>
          <w:rFonts w:ascii="Angsana New" w:hAnsi="Angsana New" w:cs="Angsana New" w:hint="cs"/>
          <w:sz w:val="30"/>
          <w:szCs w:val="30"/>
          <w:cs/>
        </w:rPr>
        <w:t>สิ้น</w:t>
      </w:r>
      <w:r w:rsidRPr="00CF1517">
        <w:rPr>
          <w:rFonts w:ascii="Angsana New" w:hAnsi="Angsana New" w:cs="Angsana New"/>
          <w:sz w:val="30"/>
          <w:szCs w:val="30"/>
          <w:cs/>
        </w:rPr>
        <w:t>สุด</w:t>
      </w:r>
    </w:p>
    <w:p w14:paraId="6DACAC2D" w14:textId="77777777" w:rsidR="00D851AB" w:rsidRPr="00CF1517" w:rsidRDefault="00D851AB" w:rsidP="00B27BE8">
      <w:pPr>
        <w:pStyle w:val="BodyText2"/>
        <w:spacing w:line="240" w:lineRule="atLeast"/>
        <w:ind w:left="540" w:right="47" w:firstLine="0"/>
        <w:rPr>
          <w:rFonts w:ascii="Angsana New" w:hAnsi="Angsana New" w:cs="Angsana New"/>
          <w:i/>
          <w:iCs/>
          <w:sz w:val="30"/>
          <w:szCs w:val="30"/>
        </w:rPr>
      </w:pPr>
    </w:p>
    <w:p w14:paraId="14562C6E" w14:textId="77777777" w:rsidR="00B27BE8" w:rsidRPr="00CF1517" w:rsidRDefault="00B27BE8" w:rsidP="00B27BE8">
      <w:pPr>
        <w:pStyle w:val="BodyText2"/>
        <w:spacing w:line="240" w:lineRule="atLeast"/>
        <w:ind w:left="540" w:right="47" w:firstLine="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บริษัทย่อย</w:t>
      </w:r>
    </w:p>
    <w:p w14:paraId="48F32D62" w14:textId="77777777" w:rsidR="00B27BE8" w:rsidRPr="00CF1517" w:rsidRDefault="00B27BE8" w:rsidP="00B27BE8">
      <w:pPr>
        <w:pStyle w:val="BodyText2"/>
        <w:tabs>
          <w:tab w:val="left" w:pos="540"/>
        </w:tabs>
        <w:spacing w:line="240" w:lineRule="atLeast"/>
        <w:ind w:left="540" w:right="47" w:firstLine="0"/>
        <w:rPr>
          <w:rFonts w:ascii="Angsana New" w:hAnsi="Angsana New" w:cs="Angsana New"/>
          <w:sz w:val="30"/>
          <w:szCs w:val="30"/>
        </w:rPr>
      </w:pPr>
    </w:p>
    <w:p w14:paraId="3420F5FF" w14:textId="2CA534A3" w:rsidR="00C529B7" w:rsidRPr="00CF1517" w:rsidRDefault="00B27BE8" w:rsidP="00C529B7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บริษัทย่อยเป็นกิจการที่อยู่ภายใต้การควบคุมของกลุ่มบริษัท  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 งบการเงินของบริษัทย่อยได้รวมอยู่ในงบการเงินรวม </w:t>
      </w:r>
      <w:r w:rsidR="00956C49" w:rsidRPr="00CF1517">
        <w:rPr>
          <w:rFonts w:ascii="Angsana New" w:hAnsi="Angsana New" w:cs="Angsana New"/>
          <w:sz w:val="30"/>
          <w:szCs w:val="30"/>
          <w:cs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นับแต่วันที่มีการควบคุมจนถึงวันที่การควบคุมสิ้นสุดลง </w:t>
      </w:r>
    </w:p>
    <w:p w14:paraId="7F72551E" w14:textId="5E4271AD" w:rsidR="0008074C" w:rsidRDefault="0008074C" w:rsidP="00C529B7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360FDC61" w14:textId="1986499C" w:rsidR="00510948" w:rsidRDefault="00510948" w:rsidP="00C529B7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4FC2AD61" w14:textId="7A82358E" w:rsidR="00510948" w:rsidRDefault="00510948" w:rsidP="00C529B7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704D8830" w14:textId="77777777" w:rsidR="00510948" w:rsidRPr="00510948" w:rsidRDefault="00510948" w:rsidP="00C529B7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1FECBA10" w14:textId="77777777" w:rsidR="00B27BE8" w:rsidRPr="00CF1517" w:rsidRDefault="00B27BE8" w:rsidP="004A7E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ส่วนได้เสียที่ไม่มีอำนาจควบคุม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57AAB4E1" w14:textId="77777777" w:rsidR="00B27BE8" w:rsidRPr="00510948" w:rsidRDefault="00B27BE8" w:rsidP="00956C49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24"/>
          <w:szCs w:val="24"/>
        </w:rPr>
      </w:pPr>
    </w:p>
    <w:p w14:paraId="4AE9F700" w14:textId="77777777" w:rsidR="0077227C" w:rsidRPr="00CF1517" w:rsidRDefault="0077227C" w:rsidP="00956C49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</w:p>
    <w:p w14:paraId="0CB59DFC" w14:textId="77777777" w:rsidR="0077227C" w:rsidRPr="00510948" w:rsidRDefault="0077227C" w:rsidP="00956C49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 w:cs="Angsana New"/>
          <w:sz w:val="24"/>
          <w:szCs w:val="24"/>
        </w:rPr>
      </w:pPr>
    </w:p>
    <w:p w14:paraId="2E7A7E00" w14:textId="052F81F0" w:rsidR="00B27BE8" w:rsidRDefault="00B27BE8" w:rsidP="00956C49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จะบันทึกบัญชีโดยถือเป็นรายการในส่วนของเจ้าของ </w:t>
      </w:r>
    </w:p>
    <w:p w14:paraId="0A98789B" w14:textId="77777777" w:rsidR="00510948" w:rsidRPr="00510948" w:rsidRDefault="00510948" w:rsidP="00956C49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24"/>
          <w:szCs w:val="24"/>
        </w:rPr>
      </w:pPr>
    </w:p>
    <w:p w14:paraId="45945489" w14:textId="77777777" w:rsidR="00B27BE8" w:rsidRPr="00CF1517" w:rsidRDefault="00B27BE8" w:rsidP="00956C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 w:cs="Angsana New"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การสูญเสียการควบคุม</w:t>
      </w:r>
    </w:p>
    <w:p w14:paraId="667BF63E" w14:textId="77777777" w:rsidR="00B27BE8" w:rsidRPr="00510948" w:rsidRDefault="00B27BE8" w:rsidP="00956C49">
      <w:pPr>
        <w:pStyle w:val="BodyText2"/>
        <w:ind w:left="540" w:right="47" w:firstLine="0"/>
        <w:jc w:val="thaiDistribute"/>
        <w:rPr>
          <w:rFonts w:ascii="Angsana New" w:hAnsi="Angsana New" w:cs="Angsana New"/>
          <w:sz w:val="24"/>
          <w:szCs w:val="24"/>
        </w:rPr>
      </w:pPr>
    </w:p>
    <w:p w14:paraId="3CA286A2" w14:textId="77777777" w:rsidR="00B27BE8" w:rsidRPr="00CF1517" w:rsidRDefault="00B27BE8" w:rsidP="00956C49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เมื่อกลุ่มบริษัทสูญเสียการควบคุมในบริษัทย่อย กลุ่มบริษัทตัดรายการสินทรัพย์และหนี้สินของบริษัทย่อยนั้นออก รวมถึง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</w:t>
      </w:r>
      <w:r w:rsidR="004F38E1" w:rsidRPr="00CF1517">
        <w:rPr>
          <w:rFonts w:ascii="Angsana New" w:hAnsi="Angsana New" w:cs="Angsana New"/>
          <w:sz w:val="30"/>
          <w:szCs w:val="30"/>
        </w:rPr>
        <w:t xml:space="preserve">   </w:t>
      </w:r>
      <w:r w:rsidRPr="00CF1517">
        <w:rPr>
          <w:rFonts w:ascii="Angsana New" w:hAnsi="Angsana New" w:cs="Angsana New"/>
          <w:sz w:val="30"/>
          <w:szCs w:val="30"/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  <w:r w:rsidR="008E1683" w:rsidRPr="00CF1517">
        <w:rPr>
          <w:rFonts w:ascii="Angsana New" w:hAnsi="Angsana New" w:cs="Angsana New"/>
          <w:sz w:val="30"/>
          <w:szCs w:val="30"/>
        </w:rPr>
        <w:t xml:space="preserve"> </w:t>
      </w:r>
    </w:p>
    <w:p w14:paraId="4213D416" w14:textId="77777777" w:rsidR="0018606D" w:rsidRPr="00510948" w:rsidRDefault="0018606D" w:rsidP="00B27BE8">
      <w:pPr>
        <w:pStyle w:val="BodyText2"/>
        <w:tabs>
          <w:tab w:val="left" w:pos="540"/>
        </w:tabs>
        <w:spacing w:line="240" w:lineRule="atLeast"/>
        <w:ind w:left="540" w:right="47" w:firstLine="0"/>
        <w:rPr>
          <w:rFonts w:ascii="Angsana New" w:hAnsi="Angsana New" w:cs="Angsana New"/>
          <w:sz w:val="24"/>
          <w:szCs w:val="24"/>
        </w:rPr>
      </w:pPr>
    </w:p>
    <w:p w14:paraId="0DBC24AA" w14:textId="77777777" w:rsidR="00B27BE8" w:rsidRPr="00CF1517" w:rsidRDefault="00B27BE8" w:rsidP="00B27B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ส่วนได้เสียในเงินลงทุนที่บันทึกตามวิธีส่วนได้เสีย </w:t>
      </w:r>
    </w:p>
    <w:p w14:paraId="05D74AFA" w14:textId="77777777" w:rsidR="00B27BE8" w:rsidRPr="00510948" w:rsidRDefault="00B27BE8" w:rsidP="00B27BE8">
      <w:pPr>
        <w:pStyle w:val="BodyText2"/>
        <w:tabs>
          <w:tab w:val="left" w:pos="540"/>
        </w:tabs>
        <w:spacing w:line="240" w:lineRule="atLeast"/>
        <w:ind w:left="540" w:right="47" w:firstLine="0"/>
        <w:rPr>
          <w:rFonts w:ascii="Angsana New" w:hAnsi="Angsana New" w:cs="Angsana New"/>
          <w:sz w:val="24"/>
          <w:szCs w:val="24"/>
        </w:rPr>
      </w:pPr>
    </w:p>
    <w:p w14:paraId="2F641BA8" w14:textId="77777777" w:rsidR="00B27BE8" w:rsidRPr="00CF1517" w:rsidRDefault="00B27BE8" w:rsidP="00577F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ส่วนได้เสียของกลุ่มบริษัทในเงินลงทุนที่บันทึกตามวิธีส่วนได้เสีย ประกอบด้วยส่วนได้เสียในการร่วมค้า</w:t>
      </w:r>
    </w:p>
    <w:p w14:paraId="2E85D6C5" w14:textId="77777777" w:rsidR="00B27BE8" w:rsidRPr="00510948" w:rsidRDefault="00B27BE8" w:rsidP="00577F24">
      <w:pPr>
        <w:pStyle w:val="BodyText2"/>
        <w:spacing w:line="240" w:lineRule="atLeast"/>
        <w:ind w:left="547" w:right="47" w:firstLine="0"/>
        <w:rPr>
          <w:rFonts w:ascii="Angsana New" w:hAnsi="Angsana New" w:cs="Angsana New"/>
          <w:sz w:val="24"/>
          <w:szCs w:val="24"/>
        </w:rPr>
      </w:pPr>
    </w:p>
    <w:p w14:paraId="5F8D1C21" w14:textId="77777777" w:rsidR="00B27BE8" w:rsidRPr="00CF1517" w:rsidRDefault="00B27BE8" w:rsidP="00577F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437D12A7" w14:textId="77777777" w:rsidR="00B27BE8" w:rsidRPr="00510948" w:rsidRDefault="00B27BE8" w:rsidP="00577F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/>
        <w:jc w:val="both"/>
        <w:rPr>
          <w:rFonts w:ascii="Angsana New" w:hAnsi="Angsana New" w:cs="Angsana New"/>
          <w:sz w:val="24"/>
          <w:szCs w:val="24"/>
        </w:rPr>
      </w:pPr>
    </w:p>
    <w:p w14:paraId="30416364" w14:textId="77777777" w:rsidR="00D851AB" w:rsidRPr="00CF1517" w:rsidRDefault="00B27BE8" w:rsidP="00D851A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ส่วนได้เสียในการร่วมค้าบันทึกบัญชีตามวิธีส่วนได้เสีย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ส่วนแบ่งกำไรหรือขาดทุนและกำไรขาดทุนเบ็ดเสร็จอื่น</w:t>
      </w:r>
      <w:r w:rsidR="00577F24" w:rsidRPr="00CF1517">
        <w:rPr>
          <w:rFonts w:ascii="Angsana New" w:hAnsi="Angsana New" w:cs="Angsana New"/>
          <w:sz w:val="30"/>
          <w:szCs w:val="30"/>
          <w:cs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ของเงินลงทุนที่บันทึกตามวิธีส่วนได้เสียของกลุ่มบริษัท จะถูกบันทึกในงบการเงินรวมจนถึงวันที่กลุ่มบริษัทสูญเสียการควบคุมร่วม</w:t>
      </w:r>
    </w:p>
    <w:p w14:paraId="715C1FA1" w14:textId="77777777" w:rsidR="00DC5D0B" w:rsidRPr="00510948" w:rsidRDefault="00DC5D0B" w:rsidP="00D851A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/>
        <w:jc w:val="thaiDistribute"/>
        <w:rPr>
          <w:rFonts w:ascii="Angsana New" w:hAnsi="Angsana New" w:cs="Angsana New"/>
          <w:sz w:val="24"/>
          <w:szCs w:val="24"/>
        </w:rPr>
      </w:pPr>
    </w:p>
    <w:p w14:paraId="19AFDB55" w14:textId="77777777" w:rsidR="00B27BE8" w:rsidRPr="00CF1517" w:rsidRDefault="00B27BE8" w:rsidP="004A7E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firstLine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eastAsia="EucrosiaUPCBold" w:hAnsi="Angsana New" w:cs="Angsana New"/>
          <w:i/>
          <w:iCs/>
          <w:sz w:val="30"/>
          <w:szCs w:val="30"/>
          <w:cs/>
        </w:rPr>
        <w:t>การตัดรายการในงบการเงินรวม</w:t>
      </w:r>
      <w:r w:rsidRPr="00CF1517">
        <w:rPr>
          <w:rFonts w:ascii="Angsana New" w:hAnsi="Angsana New" w:cs="Angsana New"/>
          <w:b/>
          <w:bCs/>
          <w:sz w:val="30"/>
          <w:szCs w:val="30"/>
        </w:rPr>
        <w:t xml:space="preserve"> </w:t>
      </w:r>
    </w:p>
    <w:p w14:paraId="0A7E1CE1" w14:textId="77777777" w:rsidR="00B27BE8" w:rsidRPr="00510948" w:rsidRDefault="00B27BE8" w:rsidP="00B27BE8">
      <w:pPr>
        <w:pStyle w:val="BodyText2"/>
        <w:tabs>
          <w:tab w:val="left" w:pos="540"/>
        </w:tabs>
        <w:spacing w:line="240" w:lineRule="atLeast"/>
        <w:ind w:left="540" w:right="47" w:firstLine="0"/>
        <w:rPr>
          <w:rFonts w:ascii="Angsana New" w:hAnsi="Angsana New" w:cs="Angsana New"/>
          <w:sz w:val="24"/>
          <w:szCs w:val="24"/>
        </w:rPr>
      </w:pPr>
    </w:p>
    <w:p w14:paraId="1ED3885A" w14:textId="1657906D" w:rsidR="00025B37" w:rsidRPr="00510948" w:rsidRDefault="00B27BE8" w:rsidP="00510948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ยอดคงเหลือและรายการบัญชีระหว่างกิจการในกลุ่ม รวมถึงรายได</w:t>
      </w:r>
      <w:r w:rsidR="00817599" w:rsidRPr="00CF1517">
        <w:rPr>
          <w:rFonts w:ascii="Angsana New" w:hAnsi="Angsana New" w:cs="Angsana New"/>
          <w:sz w:val="30"/>
          <w:szCs w:val="30"/>
          <w:cs/>
        </w:rPr>
        <w:t>้หรือ</w:t>
      </w:r>
      <w:r w:rsidRPr="00CF1517">
        <w:rPr>
          <w:rFonts w:ascii="Angsana New" w:hAnsi="Angsana New" w:cs="Angsana New"/>
          <w:sz w:val="30"/>
          <w:szCs w:val="30"/>
          <w:cs/>
        </w:rPr>
        <w:t>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 กำไรที่ยังไม่เกิดขึ้นจริงซึ่งเป็นผลมาจากรายการกับกิจการที่ควบคุมร่วมกันถูกตัดรายการกับเงินลงทุนเท่าที่กลุ่มบริษัทมีส่วนได้เสียในกิจการที่ถูกลงทุนนั้น  ขาดทุนที่ยังไม่เกิดขึ้นจริงถูกตัดรายการในลักษณะเดียวกับกำไรที่ยังไม่เกิดขึ้นจริง แต่เท่าที่</w:t>
      </w:r>
      <w:r w:rsidRPr="00CF1517">
        <w:rPr>
          <w:rFonts w:ascii="Angsana New" w:eastAsia="EucrosiaUPCBold" w:hAnsi="Angsana New" w:cs="Angsana New"/>
          <w:sz w:val="30"/>
          <w:szCs w:val="30"/>
          <w:cs/>
        </w:rPr>
        <w:t>เมื่อไม่มีหลักฐานการด้อยค่าเกิดขึ้น</w:t>
      </w:r>
    </w:p>
    <w:p w14:paraId="696B50AF" w14:textId="4BD461B1" w:rsidR="00510948" w:rsidRPr="00510948" w:rsidRDefault="00510948" w:rsidP="00510948">
      <w:pPr>
        <w:pStyle w:val="Heading8"/>
        <w:numPr>
          <w:ilvl w:val="1"/>
          <w:numId w:val="7"/>
        </w:numPr>
        <w:jc w:val="thaiDistribute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  <w:r w:rsidRPr="00510948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เงินลงทุน</w:t>
      </w:r>
      <w:r w:rsidRPr="00510948">
        <w:rPr>
          <w:rFonts w:asciiTheme="majorBidi" w:hAnsiTheme="majorBidi" w:cs="Angsana New"/>
          <w:i/>
          <w:iCs/>
          <w:sz w:val="30"/>
          <w:szCs w:val="30"/>
          <w:cs/>
          <w:lang w:val="th-TH"/>
        </w:rPr>
        <w:t>ในบริษัท</w:t>
      </w:r>
      <w:r w:rsidRPr="00510948">
        <w:rPr>
          <w:rFonts w:asciiTheme="majorBidi" w:hAnsiTheme="majorBidi" w:cs="Angsana New" w:hint="cs"/>
          <w:i/>
          <w:iCs/>
          <w:sz w:val="30"/>
          <w:szCs w:val="30"/>
          <w:cs/>
          <w:lang w:val="th-TH"/>
        </w:rPr>
        <w:t>ย่อย</w:t>
      </w:r>
      <w:r w:rsidRPr="00510948">
        <w:rPr>
          <w:rFonts w:asciiTheme="majorBidi" w:hAnsiTheme="majorBidi" w:cs="Angsana New"/>
          <w:i/>
          <w:iCs/>
          <w:sz w:val="30"/>
          <w:szCs w:val="30"/>
          <w:cs/>
          <w:lang w:val="th-TH"/>
        </w:rPr>
        <w:t>และการร่วมค้า</w:t>
      </w:r>
    </w:p>
    <w:p w14:paraId="55032762" w14:textId="77777777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750AC453" w14:textId="2B6605BC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A2816">
        <w:rPr>
          <w:rFonts w:asciiTheme="majorBidi" w:hAnsiTheme="majorBidi" w:cstheme="majorBidi"/>
          <w:spacing w:val="4"/>
          <w:sz w:val="30"/>
          <w:szCs w:val="30"/>
          <w:cs/>
        </w:rPr>
        <w:t>เงินลงทุนในบริษัท</w:t>
      </w:r>
      <w:r w:rsidRPr="00BA2816">
        <w:rPr>
          <w:rFonts w:asciiTheme="majorBidi" w:hAnsiTheme="majorBidi" w:cstheme="majorBidi" w:hint="cs"/>
          <w:spacing w:val="4"/>
          <w:sz w:val="30"/>
          <w:szCs w:val="30"/>
          <w:cs/>
        </w:rPr>
        <w:t>ย่อย</w:t>
      </w:r>
      <w:r w:rsidRPr="00BA2816">
        <w:rPr>
          <w:rFonts w:asciiTheme="majorBidi" w:hAnsiTheme="majorBidi" w:cstheme="majorBidi"/>
          <w:spacing w:val="4"/>
          <w:sz w:val="30"/>
          <w:szCs w:val="30"/>
          <w:cs/>
        </w:rPr>
        <w:t>และการร่วมค้า ในงบการเงินเฉพาะกิจการของบริษัท</w:t>
      </w:r>
      <w:r w:rsidR="00BA2816" w:rsidRPr="00BA2816">
        <w:rPr>
          <w:rFonts w:asciiTheme="majorBidi" w:hAnsiTheme="majorBidi" w:cs="Angsana New" w:hint="cs"/>
          <w:spacing w:val="4"/>
          <w:sz w:val="30"/>
          <w:szCs w:val="30"/>
          <w:cs/>
        </w:rPr>
        <w:t>วัดมูลค่าด้วยราคาทุนหักค่า</w:t>
      </w:r>
      <w:r w:rsidR="00BA2816" w:rsidRPr="00BA2816">
        <w:rPr>
          <w:rFonts w:asciiTheme="majorBidi" w:hAnsiTheme="majorBidi" w:cs="Angsana New" w:hint="cs"/>
          <w:sz w:val="30"/>
          <w:szCs w:val="30"/>
          <w:cs/>
        </w:rPr>
        <w:t>เผื่อการด้อยค่า</w:t>
      </w:r>
    </w:p>
    <w:p w14:paraId="391A894E" w14:textId="77777777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5DE0630" w14:textId="5B4A103A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510948">
        <w:rPr>
          <w:rFonts w:asciiTheme="majorBidi" w:hAnsiTheme="majorBidi" w:cstheme="majorBidi"/>
          <w:sz w:val="30"/>
          <w:szCs w:val="30"/>
          <w:cs/>
        </w:rPr>
        <w:t>ส่วนได้เสียในบริษัท</w:t>
      </w:r>
      <w:r w:rsidRPr="00510948">
        <w:rPr>
          <w:rFonts w:asciiTheme="majorBidi" w:hAnsiTheme="majorBidi" w:cstheme="majorBidi" w:hint="cs"/>
          <w:sz w:val="30"/>
          <w:szCs w:val="30"/>
          <w:cs/>
        </w:rPr>
        <w:t>ย่อย</w:t>
      </w:r>
      <w:r w:rsidRPr="00510948">
        <w:rPr>
          <w:rFonts w:asciiTheme="majorBidi" w:hAnsiTheme="majorBidi" w:cstheme="majorBidi"/>
          <w:sz w:val="30"/>
          <w:szCs w:val="30"/>
          <w:cs/>
        </w:rPr>
        <w:t>และการร่วมค้าบันทึกบัญชีตามวิธีส่วนได้เสีย 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ส่วนแบ่งกำไรหรือขาดทุนและกำไรขาดทุนเบ็ดเสร็จอื่นของเงินลงทุนที่บันทึกตามวิธีส่วนได้เสียของบริษัท จะถูกบันทึกในงบการเงินเฉพาะกิจการจนถึงวันที่บริษัทสูญเสียความมีอิทธิพลอย่างมีนัยสำคัญ การควบคุม หรือการควบคุมร่วม</w:t>
      </w:r>
    </w:p>
    <w:p w14:paraId="11A046C4" w14:textId="77777777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4CC79330" w14:textId="77777777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Theme="majorBidi" w:hAnsiTheme="majorBidi" w:cstheme="majorBidi"/>
          <w:i/>
          <w:iCs/>
          <w:sz w:val="30"/>
          <w:szCs w:val="30"/>
        </w:rPr>
      </w:pPr>
      <w:r w:rsidRPr="00510948">
        <w:rPr>
          <w:rFonts w:asciiTheme="majorBidi" w:hAnsiTheme="majorBidi" w:cstheme="majorBidi"/>
          <w:i/>
          <w:iCs/>
          <w:sz w:val="30"/>
          <w:szCs w:val="30"/>
          <w:cs/>
        </w:rPr>
        <w:t>การจำหน่ายเงินลงทุนในงบการเงินเฉพาะกิจการ</w:t>
      </w:r>
    </w:p>
    <w:p w14:paraId="1F6664F1" w14:textId="77777777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363B367C" w14:textId="20B26812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10948">
        <w:rPr>
          <w:rFonts w:asciiTheme="majorBidi" w:hAnsiTheme="majorBidi" w:cstheme="majorBidi"/>
          <w:sz w:val="30"/>
          <w:szCs w:val="30"/>
          <w:cs/>
        </w:rPr>
        <w:t>เมื่อมีการจำหน่ายเงินลงทุน ผลต่างระหว่างจำนวนเงินสุทธิที่ได้รับและมูลค่าตามบัญชี จะถูกบันทึกในกำไรหรือขาดทุน</w:t>
      </w:r>
    </w:p>
    <w:p w14:paraId="18A61116" w14:textId="77777777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35EA2AE5" w14:textId="123417B1" w:rsidR="00510948" w:rsidRPr="00510948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  <w:shd w:val="clear" w:color="auto" w:fill="E0E0E0"/>
        </w:rPr>
      </w:pPr>
      <w:r w:rsidRPr="00BA2816">
        <w:rPr>
          <w:rFonts w:asciiTheme="majorBidi" w:hAnsiTheme="majorBidi" w:cstheme="majorBidi"/>
          <w:spacing w:val="4"/>
          <w:sz w:val="30"/>
          <w:szCs w:val="30"/>
          <w:cs/>
        </w:rPr>
        <w:t>ในกรณีที่บริษัทจำหน่ายบางส่วนของเงินลงทุนที่ถืออยู่ การคำนวณต้นทุนสำหรับเงินลงทุนที่จำหน่ายไปและเงิน</w:t>
      </w:r>
      <w:r w:rsidRPr="00510948">
        <w:rPr>
          <w:rFonts w:asciiTheme="majorBidi" w:hAnsiTheme="majorBidi" w:cstheme="majorBidi"/>
          <w:sz w:val="30"/>
          <w:szCs w:val="30"/>
          <w:cs/>
        </w:rPr>
        <w:t>ลงทุนที่ยังถืออยู่ใช้วิธี</w:t>
      </w:r>
      <w:r w:rsidR="00565E51" w:rsidRPr="008A5A08">
        <w:rPr>
          <w:rFonts w:ascii="Angsana New" w:hAnsi="Angsana New" w:cs="Angsana New"/>
          <w:sz w:val="30"/>
          <w:szCs w:val="30"/>
          <w:cs/>
        </w:rPr>
        <w:t>ถัวเฉลี่ยถ่วงน้ำหนัก</w:t>
      </w:r>
      <w:r w:rsidR="00565E51">
        <w:rPr>
          <w:rFonts w:asciiTheme="majorBidi" w:hAnsiTheme="majorBidi" w:cstheme="majorBidi" w:hint="cs"/>
          <w:sz w:val="30"/>
          <w:szCs w:val="30"/>
          <w:cs/>
        </w:rPr>
        <w:t>ป</w:t>
      </w:r>
      <w:r w:rsidRPr="00510948">
        <w:rPr>
          <w:rFonts w:asciiTheme="majorBidi" w:hAnsiTheme="majorBidi" w:cstheme="majorBidi"/>
          <w:sz w:val="30"/>
          <w:szCs w:val="30"/>
          <w:cs/>
        </w:rPr>
        <w:t>รับใช้กับมูลค่าตามบัญชีของเงินลงทุนที่เหลืออยู่ทั้งหมด</w:t>
      </w:r>
    </w:p>
    <w:p w14:paraId="55771CB8" w14:textId="77777777" w:rsidR="00510948" w:rsidRPr="00B54A8B" w:rsidRDefault="00510948" w:rsidP="00510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996C044" w14:textId="77777777" w:rsidR="00940AA3" w:rsidRPr="00CF1517" w:rsidRDefault="00B27BE8" w:rsidP="00B9548F">
      <w:pPr>
        <w:pStyle w:val="Heading8"/>
        <w:numPr>
          <w:ilvl w:val="1"/>
          <w:numId w:val="7"/>
        </w:numPr>
        <w:jc w:val="both"/>
        <w:rPr>
          <w:rFonts w:ascii="Angsana New" w:eastAsia="EucrosiaUPCBold" w:hAnsi="Angsana New" w:cs="Angsana New"/>
          <w:i/>
          <w:iCs/>
          <w:sz w:val="30"/>
          <w:szCs w:val="30"/>
        </w:rPr>
      </w:pPr>
      <w:r w:rsidRPr="00CF1517">
        <w:rPr>
          <w:rFonts w:ascii="Angsana New" w:eastAsia="EucrosiaUPCBold" w:hAnsi="Angsana New" w:cs="Angsana New"/>
          <w:i/>
          <w:iCs/>
          <w:sz w:val="30"/>
          <w:szCs w:val="30"/>
          <w:cs/>
        </w:rPr>
        <w:t>เงินตราต่างประเทศ</w:t>
      </w:r>
    </w:p>
    <w:p w14:paraId="375ADC60" w14:textId="77777777" w:rsidR="00B27BE8" w:rsidRPr="00CF1517" w:rsidRDefault="00B27BE8" w:rsidP="00940AA3">
      <w:pPr>
        <w:pStyle w:val="Heading8"/>
        <w:ind w:left="518"/>
        <w:jc w:val="both"/>
        <w:rPr>
          <w:rFonts w:ascii="Angsana New" w:eastAsia="EucrosiaUPCBold" w:hAnsi="Angsana New" w:cs="Angsana New"/>
          <w:i/>
          <w:iCs/>
          <w:sz w:val="30"/>
          <w:szCs w:val="30"/>
        </w:rPr>
      </w:pPr>
      <w:r w:rsidRPr="00CF1517">
        <w:rPr>
          <w:rFonts w:ascii="Angsana New" w:eastAsia="EucrosiaUPCBold" w:hAnsi="Angsana New" w:cs="Angsana New"/>
          <w:i/>
          <w:iCs/>
          <w:sz w:val="30"/>
          <w:szCs w:val="30"/>
          <w:cs/>
        </w:rPr>
        <w:t xml:space="preserve"> </w:t>
      </w:r>
    </w:p>
    <w:p w14:paraId="33C52964" w14:textId="77777777" w:rsidR="00B27BE8" w:rsidRPr="00CF1517" w:rsidRDefault="00B27BE8" w:rsidP="00940AA3">
      <w:pPr>
        <w:pStyle w:val="BodyText2"/>
        <w:tabs>
          <w:tab w:val="left" w:pos="540"/>
        </w:tabs>
        <w:spacing w:line="240" w:lineRule="atLeast"/>
        <w:ind w:left="540" w:right="43" w:firstLine="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รายการบัญชีที่เป็นเงินตราต่างประเทศ</w:t>
      </w:r>
    </w:p>
    <w:p w14:paraId="2DD1A4FD" w14:textId="77777777" w:rsidR="00B27BE8" w:rsidRPr="00CF1517" w:rsidRDefault="00B27BE8" w:rsidP="00940AA3">
      <w:pPr>
        <w:pStyle w:val="BodyText2"/>
        <w:tabs>
          <w:tab w:val="left" w:pos="540"/>
        </w:tabs>
        <w:spacing w:line="240" w:lineRule="atLeast"/>
        <w:ind w:left="540" w:firstLine="0"/>
        <w:rPr>
          <w:rFonts w:ascii="Angsana New" w:hAnsi="Angsana New" w:cs="Angsana New"/>
          <w:b/>
          <w:bCs/>
          <w:strike/>
          <w:sz w:val="30"/>
          <w:szCs w:val="30"/>
        </w:rPr>
      </w:pPr>
    </w:p>
    <w:p w14:paraId="5EB35892" w14:textId="77777777" w:rsidR="00B27BE8" w:rsidRPr="00CF1517" w:rsidRDefault="00B27BE8" w:rsidP="00940AA3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ยการบัญชีที่เป็นเงินตราต่างประเทศแปลงค่าเป็นสกุลเงินที่ใช้ในการดำเนินงานของแต่ละบริษัทในกลุ่มบริษัท โดยใช้อัตราแลกเปลี่ยน ณ วันที่เกิดรายการ</w:t>
      </w:r>
    </w:p>
    <w:p w14:paraId="2159D100" w14:textId="77777777" w:rsidR="00B27BE8" w:rsidRPr="00CF1517" w:rsidRDefault="00B27BE8" w:rsidP="00940AA3">
      <w:pPr>
        <w:pStyle w:val="BodyText2"/>
        <w:tabs>
          <w:tab w:val="left" w:pos="540"/>
        </w:tabs>
        <w:spacing w:line="240" w:lineRule="atLeast"/>
        <w:ind w:left="540" w:firstLine="0"/>
        <w:rPr>
          <w:rFonts w:ascii="Angsana New" w:hAnsi="Angsana New" w:cs="Angsana New"/>
          <w:b/>
          <w:bCs/>
          <w:strike/>
          <w:sz w:val="30"/>
          <w:szCs w:val="30"/>
        </w:rPr>
      </w:pPr>
    </w:p>
    <w:p w14:paraId="0DB3BF6D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สินทรัพย์และหนี้สินที่เป็นตัวเงินและเป็นเงินตราต่างประเทศ ณ วันที่รายงาน แปลงค่าเป็นสกุลเงินที่ใช้ในการดำเนินงานโดยใช้อัตราแลกเปลี่ยน ณ วันนั้น  </w:t>
      </w:r>
    </w:p>
    <w:p w14:paraId="43C36495" w14:textId="77777777" w:rsidR="00896CA1" w:rsidRPr="00CF1517" w:rsidRDefault="00896CA1" w:rsidP="00CA1452">
      <w:pPr>
        <w:pStyle w:val="BodyText2"/>
        <w:tabs>
          <w:tab w:val="left" w:pos="540"/>
        </w:tabs>
        <w:spacing w:line="240" w:lineRule="atLeast"/>
        <w:ind w:left="540" w:right="43" w:firstLine="0"/>
        <w:rPr>
          <w:rFonts w:ascii="Angsana New" w:hAnsi="Angsana New" w:cs="Angsana New"/>
          <w:sz w:val="30"/>
          <w:szCs w:val="30"/>
        </w:rPr>
      </w:pPr>
    </w:p>
    <w:p w14:paraId="39F67382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สินทรัพย์และหนี้สินที่ไม่เป็นตัวเงินซึ่งเกิดจากรายการบัญชีที่เป็นเงินตราต่างประเทศซึ่งบันทึกตามเกณฑ์ราคาทุนเดิม แปลงค่าเป็นสกุลเงินที่ใช้ในการดำเนินงานโดยใช้อัตราแลกเปลี่ยน ณ วันที่เกิดรายการ </w:t>
      </w:r>
    </w:p>
    <w:p w14:paraId="3EBA11BA" w14:textId="77777777" w:rsidR="00CA1452" w:rsidRPr="00CF1517" w:rsidRDefault="00CA1452" w:rsidP="00CA1452">
      <w:pPr>
        <w:rPr>
          <w:rFonts w:ascii="Angsana New" w:hAnsi="Angsana New" w:cs="Angsana New"/>
          <w:sz w:val="30"/>
          <w:szCs w:val="30"/>
        </w:rPr>
      </w:pPr>
    </w:p>
    <w:p w14:paraId="0346DBB3" w14:textId="4E026739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แสดงในมูลค่ายุติธรรม แปลงค่าเป็นสกุลเงินที่ใช้ในการดำเนินงานโดยใช้อัตราแลกเปลี่ยน ณ วันที่มีการ</w:t>
      </w:r>
      <w:r w:rsidR="00ED69CD" w:rsidRPr="00CF1517">
        <w:rPr>
          <w:rFonts w:ascii="Angsana New" w:hAnsi="Angsana New" w:cs="Angsana New" w:hint="cs"/>
          <w:sz w:val="30"/>
          <w:szCs w:val="30"/>
          <w:cs/>
        </w:rPr>
        <w:t>วัด</w:t>
      </w:r>
      <w:r w:rsidRPr="00CF1517">
        <w:rPr>
          <w:rFonts w:ascii="Angsana New" w:hAnsi="Angsana New" w:cs="Angsana New"/>
          <w:sz w:val="30"/>
          <w:szCs w:val="30"/>
          <w:cs/>
        </w:rPr>
        <w:t>มูลค่ายุติธรรม</w:t>
      </w:r>
    </w:p>
    <w:p w14:paraId="50670E4F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7" w:right="43" w:firstLine="0"/>
        <w:rPr>
          <w:rFonts w:ascii="Angsana New" w:hAnsi="Angsana New" w:cs="Angsana New"/>
          <w:sz w:val="30"/>
          <w:szCs w:val="30"/>
        </w:rPr>
      </w:pPr>
    </w:p>
    <w:p w14:paraId="1C9CD3F5" w14:textId="77777777" w:rsidR="008214A7" w:rsidRPr="00CF1517" w:rsidRDefault="008214A7" w:rsidP="00CA1452">
      <w:pPr>
        <w:pStyle w:val="BodyText2"/>
        <w:tabs>
          <w:tab w:val="left" w:pos="540"/>
        </w:tabs>
        <w:spacing w:line="240" w:lineRule="atLeast"/>
        <w:ind w:left="547" w:right="43" w:firstLine="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ผลต่างของอัตราแลกเปลี่ยนที่เกิดขึ้นจากการแปลงค่า ให้รับรู้เป็นกำไรหรือขาดทุนในงวดบัญชีนั้น</w:t>
      </w:r>
    </w:p>
    <w:p w14:paraId="477C0DA8" w14:textId="77777777" w:rsidR="008214A7" w:rsidRPr="00CF1517" w:rsidRDefault="008214A7" w:rsidP="00CA1452">
      <w:pPr>
        <w:pStyle w:val="BodyText2"/>
        <w:tabs>
          <w:tab w:val="left" w:pos="540"/>
        </w:tabs>
        <w:spacing w:line="240" w:lineRule="atLeast"/>
        <w:ind w:left="547" w:right="43" w:firstLine="0"/>
        <w:rPr>
          <w:rFonts w:ascii="Angsana New" w:hAnsi="Angsana New" w:cs="Angsana New"/>
          <w:sz w:val="30"/>
          <w:szCs w:val="30"/>
          <w:cs/>
        </w:rPr>
      </w:pPr>
    </w:p>
    <w:p w14:paraId="7D24D3F3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หน่วยงานในต่างประเทศ </w:t>
      </w:r>
    </w:p>
    <w:p w14:paraId="08E3FD07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rPr>
          <w:rFonts w:ascii="Angsana New" w:hAnsi="Angsana New" w:cs="Angsana New"/>
          <w:sz w:val="30"/>
          <w:szCs w:val="30"/>
        </w:rPr>
      </w:pPr>
    </w:p>
    <w:p w14:paraId="2D6EB0D0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สินทรัพย์และหนี้สินของหน่วยงานในต่างประเทศ แปลงค่าเป็นเงินบาทโดยใช้อัตราแลกเปลี่ยน ณ วันที่รายงาน</w:t>
      </w:r>
    </w:p>
    <w:p w14:paraId="0A81E90B" w14:textId="7777777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rPr>
          <w:rFonts w:ascii="Angsana New" w:hAnsi="Angsana New" w:cs="Angsana New"/>
          <w:sz w:val="30"/>
          <w:szCs w:val="30"/>
        </w:rPr>
      </w:pPr>
    </w:p>
    <w:p w14:paraId="34D5F76E" w14:textId="4D3ED457" w:rsidR="00CA1452" w:rsidRPr="00CF1517" w:rsidRDefault="00CA1452" w:rsidP="00CA145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รายได้และค่าใช้จ่ายของหน่วยงานในต่างประเทศ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แปลงค่าเป็นเงินบาทโดยใช้อัตราแลกเปลี่ยนที่ใกล้เคียงกับอัตรา ณ วันที่เกิดรายการ</w:t>
      </w:r>
    </w:p>
    <w:p w14:paraId="7E64F740" w14:textId="77777777" w:rsidR="00ED69CD" w:rsidRPr="00CF1517" w:rsidRDefault="00ED69CD" w:rsidP="00CA145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0A24CD29" w14:textId="77777777" w:rsidR="00CA1452" w:rsidRPr="00CF1517" w:rsidRDefault="00CA1452" w:rsidP="00CA1452">
      <w:pPr>
        <w:pStyle w:val="BodyText2"/>
        <w:spacing w:line="240" w:lineRule="atLeast"/>
        <w:ind w:left="540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ผลต่างจากอัตราแลกเปลี่ยนที่เกิดจากการแปลงค่า บันทึกในกำไรขาดทุนเบ็ดเสร็จอื่น และแสดงเป็นรายการผลต่าง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จากอัตราแลกเปลี่ยนในส่วนของผู้ถือหุ้น จนกว่ามีการจำหน่ายเงินลงทุนนั้นออกไป ยกเว้นผลต่างจากการแปลงค่า</w:t>
      </w:r>
      <w:r w:rsidR="00C90425" w:rsidRPr="00CF1517">
        <w:rPr>
          <w:rFonts w:ascii="Angsana New" w:hAnsi="Angsana New" w:cs="Angsana New"/>
          <w:sz w:val="30"/>
          <w:szCs w:val="30"/>
          <w:cs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ที่ถูกปันส่วนให้ส่วนได้เสียที่ไม่มีอำนาจควบคุม</w:t>
      </w:r>
    </w:p>
    <w:p w14:paraId="25EC2486" w14:textId="77777777" w:rsidR="00ED69CD" w:rsidRPr="00CF1517" w:rsidRDefault="00ED69CD" w:rsidP="006F484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50FCA9CC" w14:textId="75D5CB7B" w:rsidR="00CA1452" w:rsidRPr="00CF1517" w:rsidRDefault="00CA1452" w:rsidP="006F484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หรือการควบคุมร่วมกัน ผลสะสมของผลต่างจากอัตราแลกเปลี่ยน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การร่วมค้าเพียงบางส่วนโดยที่กลุ่มบริษัทยังคงมีการควบคุมร่วมที่มีสาระสำคัญอยู่ กลุ่มบริษัทต้องจัดประเภทยอดสะสมบางส่วนที่เกี่ยวข้องเป็นกำไรหรือขาดทุน</w:t>
      </w:r>
    </w:p>
    <w:p w14:paraId="080AD5D3" w14:textId="77777777" w:rsidR="00CA1452" w:rsidRPr="00CF1517" w:rsidRDefault="00CA1452" w:rsidP="00577F24">
      <w:pPr>
        <w:pStyle w:val="BodyText2"/>
        <w:spacing w:line="240" w:lineRule="atLeast"/>
        <w:ind w:left="547" w:right="47" w:firstLine="0"/>
        <w:rPr>
          <w:rFonts w:ascii="Angsana New" w:hAnsi="Angsana New" w:cs="Angsana New"/>
          <w:sz w:val="30"/>
          <w:szCs w:val="30"/>
        </w:rPr>
      </w:pPr>
    </w:p>
    <w:p w14:paraId="22B9A38C" w14:textId="77777777" w:rsidR="002D12F3" w:rsidRPr="00CF1517" w:rsidRDefault="00CA1452" w:rsidP="00896C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แผน</w:t>
      </w:r>
      <w:r w:rsidRPr="00CF1517">
        <w:rPr>
          <w:rFonts w:ascii="Angsana New" w:hAnsi="Angsana New" w:cs="Angsana New"/>
          <w:sz w:val="30"/>
          <w:szCs w:val="30"/>
          <w:cs/>
        </w:rPr>
        <w:t>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และแสดงเป็นรายการผลต่างจากอัตราแลกเปลี่ยนในส่วนของผู้ถือหุ้น จนกว่ามีการจำหน่ายเงินลงทุนนั้นออกไป</w:t>
      </w:r>
    </w:p>
    <w:p w14:paraId="46C3E58F" w14:textId="45FF032C" w:rsidR="004E0002" w:rsidRDefault="004E0002" w:rsidP="00896C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32995EF" w14:textId="4D69E1B1" w:rsidR="00D70CAC" w:rsidRDefault="00D70CAC" w:rsidP="00896C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72042468" w14:textId="77777777" w:rsidR="00D70CAC" w:rsidRPr="00CF1517" w:rsidRDefault="00D70CAC" w:rsidP="00896C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4D263683" w14:textId="4DDEFB5F" w:rsidR="00ED69CD" w:rsidRPr="00CF1517" w:rsidRDefault="00ED69CD" w:rsidP="00B9548F">
      <w:pPr>
        <w:pStyle w:val="Heading8"/>
        <w:numPr>
          <w:ilvl w:val="1"/>
          <w:numId w:val="7"/>
        </w:numPr>
        <w:spacing w:line="240" w:lineRule="auto"/>
        <w:jc w:val="both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CF1517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เครื่องมือทางการเงิน</w:t>
      </w:r>
    </w:p>
    <w:p w14:paraId="7E5E4652" w14:textId="01BCBDB1" w:rsidR="00ED69CD" w:rsidRPr="00CF1517" w:rsidRDefault="00ED69CD" w:rsidP="00ED69CD">
      <w:pPr>
        <w:rPr>
          <w:rFonts w:eastAsia="EucrosiaUPCBold" w:cstheme="minorBidi"/>
          <w:sz w:val="30"/>
          <w:szCs w:val="30"/>
        </w:rPr>
      </w:pPr>
    </w:p>
    <w:p w14:paraId="5490488A" w14:textId="7E7E92EA" w:rsidR="00865FA2" w:rsidRPr="00CF1517" w:rsidRDefault="00865FA2" w:rsidP="00865FA2">
      <w:pPr>
        <w:pStyle w:val="BodyText2"/>
        <w:ind w:left="0" w:right="47"/>
        <w:jc w:val="thaiDistribute"/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360B44" w:rsidRPr="00360B44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3</w:t>
      </w:r>
    </w:p>
    <w:p w14:paraId="3E3BAB1A" w14:textId="77777777" w:rsidR="00865FA2" w:rsidRPr="00CF1517" w:rsidRDefault="00865FA2" w:rsidP="00865FA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121FDD8A" w14:textId="042E0A00" w:rsidR="00865FA2" w:rsidRPr="00CF1517" w:rsidRDefault="00865FA2" w:rsidP="00865FA2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0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CF1517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="00D70CAC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CF1517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360B44" w:rsidRPr="00360B44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CF1517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CF1517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การรับรู้รายการและการวัดมูลค่าเมื่อเริ่มแรก </w:t>
      </w:r>
    </w:p>
    <w:p w14:paraId="6B82A97B" w14:textId="77777777" w:rsidR="00865FA2" w:rsidRPr="00CF1517" w:rsidRDefault="00865FA2" w:rsidP="00865FA2">
      <w:pPr>
        <w:pStyle w:val="BodyText2"/>
        <w:tabs>
          <w:tab w:val="left" w:pos="900"/>
        </w:tabs>
        <w:spacing w:line="240" w:lineRule="atLeast"/>
        <w:ind w:left="90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0EACD649" w14:textId="51F6B70B" w:rsidR="00865FA2" w:rsidRPr="00CF1517" w:rsidRDefault="00865FA2" w:rsidP="00DF2D6D">
      <w:pPr>
        <w:pStyle w:val="BodyText"/>
        <w:shd w:val="clear" w:color="auto" w:fill="FFFFFF"/>
        <w:tabs>
          <w:tab w:val="clear" w:pos="907"/>
          <w:tab w:val="left" w:pos="1080"/>
        </w:tabs>
        <w:spacing w:after="0" w:line="240" w:lineRule="auto"/>
        <w:ind w:left="990"/>
        <w:jc w:val="thaiDistribute"/>
        <w:rPr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ลูกหนี้การค้า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ตราสารหนี้ที่</w:t>
      </w: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เป็นผู้ออก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และเจ้าหนี้การค้ารับรู้รายการเมื่อเริ่มแรกเมื่อ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มีการ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ออกตราสารเหล่านั้น สินทรัพย์ทางการเงินและหนี้สินทางการเงินอื่นๆ ทั้งหมดรับรู้รายการเมื่อเริ่มแรกเมื่อ</w:t>
      </w: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</w:t>
      </w:r>
      <w:r w:rsidRPr="006440C2">
        <w:rPr>
          <w:rFonts w:asciiTheme="majorBidi" w:hAnsiTheme="majorBidi" w:cstheme="majorBidi" w:hint="cs"/>
          <w:color w:val="000000"/>
          <w:sz w:val="30"/>
          <w:szCs w:val="30"/>
          <w:cs/>
        </w:rPr>
        <w:t>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เป็น</w:t>
      </w: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คู่</w:t>
      </w:r>
      <w:r w:rsidRPr="006440C2">
        <w:rPr>
          <w:rFonts w:asciiTheme="majorBidi" w:hAnsiTheme="majorBidi" w:cstheme="majorBidi" w:hint="cs"/>
          <w:color w:val="000000"/>
          <w:sz w:val="30"/>
          <w:szCs w:val="30"/>
          <w:cs/>
        </w:rPr>
        <w:t>สัญญา</w:t>
      </w: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ตามข้อกำหนดของเครื่องมือทางการเงิน</w:t>
      </w:r>
      <w:r w:rsidRPr="006440C2">
        <w:rPr>
          <w:rFonts w:asciiTheme="majorBidi" w:hAnsiTheme="majorBidi" w:cstheme="majorBidi" w:hint="cs"/>
          <w:color w:val="000000"/>
          <w:sz w:val="30"/>
          <w:szCs w:val="30"/>
          <w:cs/>
        </w:rPr>
        <w:t>นั้น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</w:p>
    <w:p w14:paraId="17A57913" w14:textId="77777777" w:rsidR="00865FA2" w:rsidRPr="00CF1517" w:rsidRDefault="00865FA2" w:rsidP="00D70CAC">
      <w:pPr>
        <w:pStyle w:val="BodyText2"/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42229D7A" w14:textId="77777777" w:rsidR="00865FA2" w:rsidRPr="00CF1517" w:rsidRDefault="00865FA2" w:rsidP="00D70CAC">
      <w:pPr>
        <w:pStyle w:val="BodyText"/>
        <w:shd w:val="clear" w:color="auto" w:fill="FFFFFF"/>
        <w:tabs>
          <w:tab w:val="clear" w:pos="907"/>
        </w:tabs>
        <w:spacing w:after="0" w:line="240" w:lineRule="auto"/>
        <w:ind w:left="990"/>
        <w:jc w:val="thaiDistribute"/>
        <w:rPr>
          <w:sz w:val="30"/>
          <w:szCs w:val="30"/>
          <w:cs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สินทรัพย์ทางการเงิน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และหนี้สินทางการเงิน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นอกเหนือจาก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ลูกหนี้การค้าที่ไม่มีองค์ประกอบเกี่ยวกับการจัดหาเงินที่มีนัยสำคัญ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หรือวัด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มูลค่าด้วย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มูลค่ายุติธรรมผ่านกำไรหรือขาดทุน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>)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จะ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เมื่อเริ่มแรกด้วยมูลค่ายุติธรรมบวกต้นทุนการทำรายการซึ่งเกี่ยวข้องโดยตรงกับการได้มาหรือการออกตราสาร ลูกหนี้การค้าที่ไม่มีองค์ประกอบเกี่ยวกับการจัดหาเงินที่มีนัยสำคัญวัดมูลค่าเมื่อเริ่มแรกด้วยราคาของการทำรายการ สินทรัพย์ทางการเงิน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และหนี้สินทางการเงินที่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วัด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มูลค่าด้วย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มูลค่ายุติธรรมผ่านกำไรหรือขาดทุน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วัดมูลค่าเมื่อเริ่มแรกด้วยมูลค่ายุติธรรม</w:t>
      </w:r>
    </w:p>
    <w:p w14:paraId="6DB0FB22" w14:textId="77777777" w:rsidR="00865FA2" w:rsidRPr="00D70CAC" w:rsidRDefault="00865FA2" w:rsidP="00865FA2">
      <w:pPr>
        <w:pStyle w:val="BodyText2"/>
        <w:tabs>
          <w:tab w:val="left" w:pos="900"/>
        </w:tabs>
        <w:spacing w:line="240" w:lineRule="atLeast"/>
        <w:ind w:left="90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31F4DC09" w14:textId="5D3030D0" w:rsidR="00865FA2" w:rsidRPr="00CF1517" w:rsidRDefault="00865FA2" w:rsidP="00865FA2">
      <w:pPr>
        <w:pStyle w:val="BodyText2"/>
        <w:tabs>
          <w:tab w:val="left" w:pos="990"/>
        </w:tabs>
        <w:ind w:left="900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GB"/>
        </w:rPr>
      </w:pPr>
      <w:r w:rsidRPr="00CF1517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="00D70CAC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CF1517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086D0E" w:rsidRPr="00086D0E">
        <w:rPr>
          <w:rFonts w:asciiTheme="majorBidi" w:eastAsia="EucrosiaUPCBold" w:hAnsiTheme="majorBidi" w:cstheme="majorBidi"/>
          <w:i/>
          <w:iCs/>
          <w:sz w:val="30"/>
          <w:szCs w:val="30"/>
        </w:rPr>
        <w:t>2</w:t>
      </w:r>
      <w:r w:rsidRPr="00CF1517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CF1517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การจัดประเภทรายการและการวัดมูลค่าภายหลัง </w:t>
      </w:r>
    </w:p>
    <w:p w14:paraId="19AA0689" w14:textId="77777777" w:rsidR="00865FA2" w:rsidRPr="00CF1517" w:rsidRDefault="00865FA2" w:rsidP="00865FA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2AC97144" w14:textId="77777777" w:rsidR="00865FA2" w:rsidRPr="00CF1517" w:rsidRDefault="00865FA2" w:rsidP="00D70CAC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spacing w:after="0" w:line="240" w:lineRule="auto"/>
        <w:ind w:left="990" w:hanging="7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สินทรัพย์ทางการเงิน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 - 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การจัดประเภท</w:t>
      </w:r>
    </w:p>
    <w:p w14:paraId="0D0AF9B9" w14:textId="77777777" w:rsidR="00865FA2" w:rsidRPr="00CF1517" w:rsidRDefault="00865FA2" w:rsidP="00D70CAC">
      <w:pPr>
        <w:pStyle w:val="BodyText2"/>
        <w:tabs>
          <w:tab w:val="left" w:pos="126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91AF4A3" w14:textId="399F3293" w:rsidR="00865FA2" w:rsidRPr="00CF1517" w:rsidRDefault="00865FA2" w:rsidP="00D70CAC">
      <w:pPr>
        <w:tabs>
          <w:tab w:val="left" w:pos="144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มูลค่ายุติธรรมผ่านกำไรขาดทุนเบ็ดเสร็จอื่นหรือมูลค่ายุติธรรมผ่านกำไรหรือขาดทุน</w:t>
      </w:r>
      <w:r w:rsidRPr="00CF1517">
        <w:rPr>
          <w:rFonts w:asciiTheme="majorBidi" w:hAnsiTheme="majorBidi" w:cstheme="majorBidi"/>
          <w:b/>
          <w:bCs/>
          <w:color w:val="0000FF"/>
          <w:sz w:val="30"/>
          <w:szCs w:val="30"/>
          <w:cs/>
        </w:rPr>
        <w:t xml:space="preserve"> </w:t>
      </w:r>
    </w:p>
    <w:p w14:paraId="1A280787" w14:textId="77777777" w:rsidR="00865FA2" w:rsidRPr="00CF1517" w:rsidRDefault="00865FA2" w:rsidP="00D70CAC">
      <w:pPr>
        <w:pStyle w:val="BodyText2"/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0CB598B1" w14:textId="34FE7CC6" w:rsidR="00865FA2" w:rsidRPr="006440C2" w:rsidRDefault="00865FA2" w:rsidP="00D70CAC">
      <w:pPr>
        <w:tabs>
          <w:tab w:val="left" w:pos="144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สินทรัพย์ทางการเงินจะไม่ถูกจัดประเภทรายการใหม่ภายหลังการรับรู้รายการเมื่อเริ่มแรกเว้นแต่</w:t>
      </w:r>
      <w:r w:rsidRPr="006440C2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มีการเปลี่ยนแปลงโมเดลธุรกิจในการบริหารสินทรัพย์ทางการเงิน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โดยทันทีเป็นต้นไปนับจาก</w:t>
      </w:r>
      <w:r w:rsidRPr="00CF1517">
        <w:rPr>
          <w:rFonts w:asciiTheme="majorBidi" w:hAnsiTheme="majorBidi" w:cstheme="majorBidi"/>
          <w:sz w:val="30"/>
          <w:szCs w:val="30"/>
          <w:cs/>
        </w:rPr>
        <w:t>วั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นที่มีการเปลี่ยนแปลงการจัดประเภท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 </w:t>
      </w:r>
    </w:p>
    <w:p w14:paraId="2DAF7F31" w14:textId="5AB670E3" w:rsidR="00865FA2" w:rsidRDefault="00865FA2" w:rsidP="00D70CAC">
      <w:pPr>
        <w:pStyle w:val="BodyText2"/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24159533" w14:textId="77777777" w:rsidR="00C24041" w:rsidRPr="00CF1517" w:rsidRDefault="00C24041" w:rsidP="00D70CAC">
      <w:pPr>
        <w:pStyle w:val="BodyText2"/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6850EC0E" w14:textId="5F56354E" w:rsidR="00C24041" w:rsidRPr="00CF1517" w:rsidRDefault="00865FA2" w:rsidP="00D70C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สินทรัพย์ทางการเงินที่ไม่ได้ถูกกำหนดให้วัดมูลค่ายุติธรรมผ่านกำไรหรือขาดทุนจะถูกวัดมูลค่าด้วยราคาทุน</w:t>
      </w:r>
      <w:r w:rsidRPr="00CF1517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ตัดจำหน่ายหากเข้าเงื่อนไขทั้งสองข้อดังต่อไปนี้ </w:t>
      </w:r>
    </w:p>
    <w:p w14:paraId="1D49D78D" w14:textId="62B7722A" w:rsidR="00865FA2" w:rsidRPr="00CF1517" w:rsidRDefault="00D70CAC" w:rsidP="00D70CAC">
      <w:pPr>
        <w:pStyle w:val="ListParagraph"/>
        <w:numPr>
          <w:ilvl w:val="0"/>
          <w:numId w:val="1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ถือครองสินทรัพย์ทางการเงินนั้นตามโมเดลธุรกิจที่มีวัตถุประสงค์เพื่อรับกระแสเงินสดตามสัญญา และ</w:t>
      </w:r>
    </w:p>
    <w:p w14:paraId="1A30536F" w14:textId="77777777" w:rsidR="00761CA1" w:rsidRPr="00761CA1" w:rsidRDefault="00D70CAC" w:rsidP="00761CA1">
      <w:pPr>
        <w:pStyle w:val="ListParagraph"/>
        <w:numPr>
          <w:ilvl w:val="0"/>
          <w:numId w:val="1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761CA1">
        <w:rPr>
          <w:rFonts w:asciiTheme="majorBidi" w:hAnsiTheme="majorBidi" w:cstheme="majorBidi"/>
          <w:spacing w:val="2"/>
          <w:sz w:val="30"/>
          <w:szCs w:val="30"/>
          <w:cs/>
        </w:rPr>
        <w:t>ข้อกำหนดตามสัญญาของสินทรัพย์ทางการเงินซึ่งทำให้เกิดกระแสเงินสดซึ่งเป็นการจ่ายเพียงเงินต้นและ</w:t>
      </w:r>
    </w:p>
    <w:p w14:paraId="34DF00C8" w14:textId="39FDDACA" w:rsidR="00865FA2" w:rsidRPr="00CF1517" w:rsidRDefault="00761CA1" w:rsidP="00761CA1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ดอกเบี้ยจากยอดคงเหลือของเงินต้นในวันที่กำหนดไว้</w:t>
      </w:r>
    </w:p>
    <w:p w14:paraId="6A2DDA36" w14:textId="77777777" w:rsidR="00865FA2" w:rsidRPr="00CF1517" w:rsidRDefault="00865FA2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20"/>
          <w:szCs w:val="20"/>
        </w:rPr>
      </w:pPr>
    </w:p>
    <w:p w14:paraId="7C19367C" w14:textId="736B7832" w:rsidR="00865FA2" w:rsidRPr="00CF1517" w:rsidRDefault="00865FA2" w:rsidP="00D70CAC">
      <w:pPr>
        <w:tabs>
          <w:tab w:val="left" w:pos="72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ตราสารหนี้ที่ไม่ได้ถูกกำหนดให้วัดมูลค่ายุติธรรมผ่านกำไรหรือขาดทุนจะวัดมูลค่าด้วยมูลค่ายุติธรรมผ่า</w:t>
      </w:r>
      <w:r w:rsidR="00D70CAC">
        <w:rPr>
          <w:rFonts w:asciiTheme="majorBidi" w:hAnsiTheme="majorBidi" w:cstheme="majorBidi" w:hint="cs"/>
          <w:sz w:val="30"/>
          <w:szCs w:val="30"/>
          <w:cs/>
        </w:rPr>
        <w:t>น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กำไรขาดทุนเบ็ดเสร็จอื่นได้หากเข้าเงื่อนไขทั้งสองข้อดังต่อไปนี้ </w:t>
      </w:r>
    </w:p>
    <w:p w14:paraId="6E4C3053" w14:textId="21893206" w:rsidR="00865FA2" w:rsidRPr="00CF1517" w:rsidRDefault="00D70CAC" w:rsidP="00761CA1">
      <w:pPr>
        <w:pStyle w:val="ListParagraph"/>
        <w:numPr>
          <w:ilvl w:val="0"/>
          <w:numId w:val="1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  <w:tab w:val="left" w:pos="153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ถือครองสินทรัพย์ทางการเงินนั้นตามโมเดลธุรกิจที่มีวัตถุประสงค์เพื่อรับกระแสเงินสดตามสัญญาและเพื่</w:t>
      </w:r>
      <w:r w:rsidR="00761CA1">
        <w:rPr>
          <w:rFonts w:asciiTheme="majorBidi" w:hAnsiTheme="majorBidi" w:cstheme="majorBidi" w:hint="cs"/>
          <w:sz w:val="30"/>
          <w:szCs w:val="30"/>
          <w:cs/>
        </w:rPr>
        <w:t>อ</w:t>
      </w:r>
      <w:r w:rsidR="00761CA1">
        <w:rPr>
          <w:rFonts w:asciiTheme="majorBidi" w:hAnsiTheme="majorBidi" w:cstheme="majorBidi"/>
          <w:sz w:val="30"/>
          <w:szCs w:val="30"/>
          <w:cs/>
        </w:rPr>
        <w:br/>
      </w:r>
      <w:r w:rsidR="00761CA1"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ขายสินทรัพย์ทางการเงิน และ</w:t>
      </w:r>
    </w:p>
    <w:p w14:paraId="7BE6D4F6" w14:textId="200F33AD" w:rsidR="00865FA2" w:rsidRPr="00CF1517" w:rsidRDefault="00D70CAC" w:rsidP="00761CA1">
      <w:pPr>
        <w:pStyle w:val="ListParagraph"/>
        <w:numPr>
          <w:ilvl w:val="0"/>
          <w:numId w:val="1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44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ข้อกำหนดตามสัญญาของสินทรัพย์ทางการเงินซึ่งทำให้เกิดกระแสเงินสดซึ่งเป็นการจ่ายเพียงเงินต้นและ</w:t>
      </w:r>
      <w:r w:rsidR="00761CA1">
        <w:rPr>
          <w:rFonts w:asciiTheme="majorBidi" w:hAnsiTheme="majorBidi" w:cstheme="majorBidi"/>
          <w:sz w:val="30"/>
          <w:szCs w:val="30"/>
          <w:cs/>
        </w:rPr>
        <w:br/>
      </w:r>
      <w:r w:rsidR="00761CA1"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ดอกเบี้ยจากยอดคงเหลือของเงินต้นในวันที่กำหนดไว้</w:t>
      </w:r>
    </w:p>
    <w:p w14:paraId="7C9C7C57" w14:textId="77777777" w:rsidR="00865FA2" w:rsidRPr="00CF1517" w:rsidRDefault="00865FA2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6F08EFFF" w14:textId="76A7DDC8" w:rsidR="00865FA2" w:rsidRPr="00CF1517" w:rsidRDefault="00865FA2" w:rsidP="00D70CA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90"/>
        <w:jc w:val="thaiDistribute"/>
        <w:rPr>
          <w:rFonts w:asciiTheme="majorBidi" w:hAnsiTheme="majorBidi" w:cs="Angsana New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สินทรัพย์ทางการเงินทั้งหมดที่ไม่ได้จัดประเภทให้วัดมูลค่าด้วยราคาทุนตัดจำหน่ายหรือมูลค่ายุติธรรมผ่านกำไรขาดทุนเบ็ดเสร็จอื่นตามที่ได้อธิบายไว้ข้างต้นจะวัดมูลค่าด้วยมูลค่ายุติธรรมผ่านกำไรหรือขาดทุน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ซึ่งรวมถึงสินทรัพย์อนุพันธ์ทั้งหมด </w:t>
      </w:r>
      <w:r w:rsidRPr="00CF1517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</w:t>
      </w:r>
      <w:r w:rsidR="00DF2D6D">
        <w:rPr>
          <w:rFonts w:asciiTheme="majorBidi" w:hAnsiTheme="majorBidi" w:cstheme="majorBidi"/>
          <w:sz w:val="30"/>
          <w:szCs w:val="30"/>
        </w:rPr>
        <w:t xml:space="preserve"> </w:t>
      </w:r>
      <w:r w:rsidRPr="006440C2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สามารถเลือกให้สินทรัพย์ทางการ</w:t>
      </w:r>
      <w:r w:rsidRPr="007F5B57">
        <w:rPr>
          <w:rFonts w:asciiTheme="majorBidi" w:hAnsiTheme="majorBidi" w:cstheme="majorBidi"/>
          <w:spacing w:val="4"/>
          <w:sz w:val="30"/>
          <w:szCs w:val="30"/>
          <w:cs/>
        </w:rPr>
        <w:t>เงินที่เข้าข้อกำหนดในการวัดมูลค่าด้วยราคาทุนตัดจำหน่ายหรือมูลค่ายุติธรรมผ่านกำไรขาดทุนเบ็ดเสร็จอื่น</w:t>
      </w:r>
      <w:r w:rsidRPr="007F5B57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7F5B57">
        <w:rPr>
          <w:rFonts w:asciiTheme="majorBidi" w:hAnsiTheme="majorBidi" w:cstheme="majorBidi" w:hint="cs"/>
          <w:spacing w:val="-4"/>
          <w:sz w:val="30"/>
          <w:szCs w:val="30"/>
          <w:cs/>
        </w:rPr>
        <w:t>ถูก</w:t>
      </w:r>
      <w:r w:rsidRPr="007F5B57">
        <w:rPr>
          <w:rFonts w:asciiTheme="majorBidi" w:hAnsiTheme="majorBidi" w:cstheme="majorBidi"/>
          <w:spacing w:val="-4"/>
          <w:sz w:val="30"/>
          <w:szCs w:val="30"/>
          <w:cs/>
        </w:rPr>
        <w:t>วัด</w:t>
      </w:r>
      <w:r w:rsidRPr="007F5B57">
        <w:rPr>
          <w:rFonts w:asciiTheme="majorBidi" w:hAnsiTheme="majorBidi" w:cstheme="majorBidi" w:hint="cs"/>
          <w:spacing w:val="-4"/>
          <w:sz w:val="30"/>
          <w:szCs w:val="30"/>
          <w:cs/>
        </w:rPr>
        <w:t>มูลค่าด้วย</w:t>
      </w:r>
      <w:r w:rsidRPr="007F5B57">
        <w:rPr>
          <w:rFonts w:asciiTheme="majorBidi" w:hAnsiTheme="majorBidi" w:cstheme="majorBidi"/>
          <w:spacing w:val="-4"/>
          <w:sz w:val="30"/>
          <w:szCs w:val="30"/>
          <w:cs/>
        </w:rPr>
        <w:t>มูลค่ายุติธรรมผ่านกำไรหรือขาดทุนหากการกำหนดดังกล่าวช่วยขจัดหรือลดความไม่</w:t>
      </w:r>
      <w:r w:rsidRPr="00CF1517">
        <w:rPr>
          <w:rFonts w:asciiTheme="majorBidi" w:hAnsiTheme="majorBidi" w:cstheme="majorBidi"/>
          <w:sz w:val="30"/>
          <w:szCs w:val="30"/>
          <w:cs/>
        </w:rPr>
        <w:t>สอดคล้องอย่างมีนัยสำคัญซึ่งอาจเกิดขึ้นซึ่งเมื่อเลือกแล้วไม่สามารถยกเลิกได้</w:t>
      </w:r>
    </w:p>
    <w:p w14:paraId="44EBEB0B" w14:textId="037CC5DB" w:rsidR="00865FA2" w:rsidRDefault="00865FA2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64BF2432" w14:textId="13DC7080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0AD4AC47" w14:textId="1BE1E81A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4491EBC9" w14:textId="2D0F5CA8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41625C51" w14:textId="757C6D9C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4185DFE0" w14:textId="47EA64EC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062E95B1" w14:textId="0947E375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25EDA51F" w14:textId="77777777" w:rsidR="00674213" w:rsidRDefault="00674213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363A8188" w14:textId="5B1E07FF" w:rsidR="00C24041" w:rsidRDefault="00C24041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2A25BACC" w14:textId="047BF2F0" w:rsidR="00D16E9D" w:rsidRDefault="00D16E9D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222397F6" w14:textId="4A8989BD" w:rsidR="00D16E9D" w:rsidRDefault="00D16E9D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1975FB8B" w14:textId="5E3FBBD7" w:rsidR="00D16E9D" w:rsidRDefault="00D16E9D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4E1617B9" w14:textId="77777777" w:rsidR="00D16E9D" w:rsidRPr="00C24041" w:rsidRDefault="00D16E9D" w:rsidP="00D70CAC">
      <w:pPr>
        <w:pStyle w:val="BodyText2"/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29A4E3EF" w14:textId="77777777" w:rsidR="00865FA2" w:rsidRPr="00CF1517" w:rsidRDefault="00865FA2" w:rsidP="00D70CAC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530"/>
        </w:tabs>
        <w:spacing w:after="0" w:line="240" w:lineRule="auto"/>
        <w:ind w:left="1080" w:hanging="9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สินทรัพย์ทางการเงิน 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- 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การประเมินโมเดลธุรกิจ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 </w:t>
      </w:r>
    </w:p>
    <w:p w14:paraId="35C9009F" w14:textId="77777777" w:rsidR="00865FA2" w:rsidRPr="00CF1517" w:rsidRDefault="00865FA2" w:rsidP="00D70CAC">
      <w:pPr>
        <w:pStyle w:val="BodyText2"/>
        <w:tabs>
          <w:tab w:val="left" w:pos="1260"/>
        </w:tabs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7B29A176" w14:textId="29D1B556" w:rsidR="00865FA2" w:rsidRPr="00CF1517" w:rsidRDefault="00865FA2" w:rsidP="00761CA1">
      <w:pPr>
        <w:pStyle w:val="BodyText"/>
        <w:tabs>
          <w:tab w:val="left" w:pos="144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6440C2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ได้ประเมินโมเดลธุรกิจของสินทรัพย์ทางการเงินที่ถือไว้ในระดับพอร์ตโฟลิโอ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เนื่องจากเป็นวิธีที่ดีที่สุดที่จะสะท้อนวิธีการจัดการธุรกิจและเป็นข้อมูลที่นำเสนอให้แก่ผู้บริหาร ข้อมูลที่ใช้ในการพิจารณา</w:t>
      </w:r>
      <w:r w:rsidR="00AA7138">
        <w:rPr>
          <w:rFonts w:asciiTheme="majorBidi" w:hAnsiTheme="majorBidi" w:cstheme="majorBidi" w:hint="cs"/>
          <w:sz w:val="30"/>
          <w:szCs w:val="30"/>
          <w:cs/>
        </w:rPr>
        <w:t>รวมถึง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</w:p>
    <w:p w14:paraId="07241392" w14:textId="77777777" w:rsidR="00865FA2" w:rsidRPr="00CF1517" w:rsidRDefault="00865FA2" w:rsidP="00D70CAC">
      <w:pPr>
        <w:pStyle w:val="BodyText2"/>
        <w:tabs>
          <w:tab w:val="left" w:pos="1440"/>
        </w:tabs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0E0F8A81" w14:textId="1CF167A0" w:rsidR="00865FA2" w:rsidRPr="00CF1517" w:rsidRDefault="00761CA1" w:rsidP="00D70CAC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นโยบายและวัตถุประสงค์ของพอร์ตโฟลิโอและการดำเนินงานตามนโยบายดังกล่าวในทางปฏิบัติ</w:t>
      </w:r>
      <w:r>
        <w:rPr>
          <w:rFonts w:asciiTheme="majorBidi" w:hAnsiTheme="majorBidi" w:cstheme="majorBidi"/>
          <w:sz w:val="30"/>
          <w:szCs w:val="30"/>
          <w:cs/>
        </w:rPr>
        <w:br/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 xml:space="preserve"> โดยเฉพาะอย่างยิ่งกลยุทธ์ของผู้บริหารเกี่ยวกับการรับดอกเบี้ยรับตามสัญญา การดำรงระดับอัตราดอกเบี้ย</w:t>
      </w:r>
      <w:r>
        <w:rPr>
          <w:rFonts w:asciiTheme="majorBidi" w:hAnsiTheme="majorBidi" w:cstheme="majorBidi"/>
          <w:sz w:val="30"/>
          <w:szCs w:val="30"/>
          <w:cs/>
        </w:rPr>
        <w:br/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865FA2" w:rsidRPr="00C24041">
        <w:rPr>
          <w:rFonts w:asciiTheme="majorBidi" w:hAnsiTheme="majorBidi" w:cstheme="majorBidi"/>
          <w:spacing w:val="-6"/>
          <w:sz w:val="30"/>
          <w:szCs w:val="30"/>
          <w:cs/>
        </w:rPr>
        <w:t>การจับคู่ระหว่างระยะเวลาของสินทรัพย์ทางการเงินกับระยะเวลาของหนี้สินที่เกี่ยวข้อง หรือกระแสเงินสดออก</w:t>
      </w:r>
      <w:r w:rsidR="00C24041">
        <w:rPr>
          <w:rFonts w:asciiTheme="majorBidi" w:hAnsiTheme="majorBidi" w:cstheme="majorBidi"/>
          <w:sz w:val="30"/>
          <w:szCs w:val="30"/>
        </w:rPr>
        <w:br/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ที่คาดการณ์หรือรับรู้กระแสเงินสดผ่านการขายสินทรัพย์ทางการเงิน</w:t>
      </w:r>
    </w:p>
    <w:p w14:paraId="05412EC4" w14:textId="17715B55" w:rsidR="00865FA2" w:rsidRPr="00CF1517" w:rsidRDefault="00761CA1" w:rsidP="00761CA1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44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วิธีการประเมินผลการดำเนินงานของพอร์ตโฟลิโอและการรายงานให้ผู้บริหารของ</w:t>
      </w:r>
      <w:r w:rsidR="00865FA2" w:rsidRPr="006440C2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</w:p>
    <w:p w14:paraId="30ABB5A6" w14:textId="4C635093" w:rsidR="00865FA2" w:rsidRPr="00CF1517" w:rsidRDefault="00761CA1" w:rsidP="00D70CAC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ความเสี่ยงที่มีผลกระทบต่อผลการดำเนินงานของโมเดลธุรกิจ (และสินทรัพย์ทางการเงินที่ถือตามโมเดล</w:t>
      </w:r>
      <w:r w:rsidR="00DF2D6D">
        <w:rPr>
          <w:rFonts w:asciiTheme="majorBidi" w:hAnsiTheme="majorBidi" w:cstheme="majorBidi"/>
          <w:sz w:val="30"/>
          <w:szCs w:val="30"/>
          <w:cs/>
        </w:rPr>
        <w:br/>
      </w:r>
      <w:r w:rsidR="00DF2D6D"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ธุรกิจ) และกลยุทธ์ในการบริหารจัดการความเสี่ยง</w:t>
      </w:r>
      <w:r w:rsidR="00AA7138">
        <w:rPr>
          <w:rFonts w:asciiTheme="majorBidi" w:hAnsiTheme="majorBidi" w:cstheme="majorBidi" w:hint="cs"/>
          <w:sz w:val="30"/>
          <w:szCs w:val="30"/>
          <w:cs/>
        </w:rPr>
        <w:t xml:space="preserve"> และ</w:t>
      </w:r>
    </w:p>
    <w:p w14:paraId="15D28344" w14:textId="54236218" w:rsidR="00865FA2" w:rsidRPr="00CF1517" w:rsidRDefault="00DF2D6D" w:rsidP="00D70CAC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  </w:t>
      </w:r>
      <w:r w:rsidR="00865FA2" w:rsidRPr="00CF1517">
        <w:rPr>
          <w:rFonts w:asciiTheme="majorBidi" w:hAnsiTheme="majorBidi" w:cstheme="majorBidi"/>
          <w:sz w:val="30"/>
          <w:szCs w:val="30"/>
          <w:cs/>
        </w:rPr>
        <w:t>ความถี่ ปริมาณและเวลาที่ขายในงวดก่อน เหตุผลที่ขายและการคาดการณ์การขายในอนาคต</w:t>
      </w:r>
    </w:p>
    <w:p w14:paraId="4802837F" w14:textId="77777777" w:rsidR="00865FA2" w:rsidRPr="00CF1517" w:rsidRDefault="00865FA2" w:rsidP="00D70CA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080" w:hanging="9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237B7708" w14:textId="2C321AF1" w:rsidR="00865FA2" w:rsidRPr="006440C2" w:rsidRDefault="00865FA2" w:rsidP="00DF2D6D">
      <w:pPr>
        <w:pStyle w:val="BodyText"/>
        <w:tabs>
          <w:tab w:val="left" w:pos="144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6440C2">
        <w:rPr>
          <w:rFonts w:asciiTheme="majorBidi" w:hAnsiTheme="majorBidi" w:cstheme="majorBidi"/>
          <w:sz w:val="30"/>
          <w:szCs w:val="30"/>
          <w:cs/>
        </w:rPr>
        <w:t>การโอนสินทรัพย์ทางการเงินไปยังบุคคลที่สามที่ไม่เข้าเงื่อนไขการตัดรายการออกจากบัญชีจะไม่ถือเป็นการขายซึ่งสอดคล้องกับการรับรู้รายการสินทรัพย์อย่างต่อเนื่องของ</w:t>
      </w:r>
      <w:r w:rsidRPr="006440C2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</w:p>
    <w:p w14:paraId="529223DB" w14:textId="77777777" w:rsidR="00865FA2" w:rsidRPr="00CF1517" w:rsidRDefault="00865FA2" w:rsidP="00D70CAC">
      <w:pPr>
        <w:pStyle w:val="BodyText2"/>
        <w:tabs>
          <w:tab w:val="left" w:pos="1440"/>
        </w:tabs>
        <w:spacing w:line="240" w:lineRule="atLeast"/>
        <w:ind w:left="1080" w:right="43" w:hanging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4B765A01" w14:textId="5246CA7B" w:rsidR="00865FA2" w:rsidRPr="00CF1517" w:rsidRDefault="00865FA2" w:rsidP="00DF2D6D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สินทรัพย์ทางการเงินที่ถือไว้เพื่อค้า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หรือใช้ในการบริหาร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และประเมินผลงานด้วยมูลค่ายุติธรรม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จะ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ถูกวัดมูลค่าด้วยมูลค่ายุติธรรมผ่านกำไรหรือขาดทุน</w:t>
      </w:r>
    </w:p>
    <w:p w14:paraId="2D4F0391" w14:textId="77777777" w:rsidR="006B7831" w:rsidRPr="00DF2D6D" w:rsidRDefault="006B7831" w:rsidP="00DF2D6D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620"/>
        </w:tabs>
        <w:spacing w:after="0"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1667C337" w14:textId="00D2AD4D" w:rsidR="00865FA2" w:rsidRPr="00CF1517" w:rsidRDefault="00865FA2" w:rsidP="00DF2D6D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620"/>
        </w:tabs>
        <w:spacing w:after="0" w:line="240" w:lineRule="auto"/>
        <w:ind w:left="99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สินทรัพย์ทางการเงิน 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- 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ประเมินว่ากระแสเงินสดตามสัญญาเป็นการจ่ายเพียงเงินต้นและดอกเบี้ยจากยอดคงเหลือของเงินต้นหรือไม่</w:t>
      </w: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 </w:t>
      </w:r>
    </w:p>
    <w:p w14:paraId="3DFCE339" w14:textId="77777777" w:rsidR="006B7831" w:rsidRPr="00DF2D6D" w:rsidRDefault="006B7831" w:rsidP="00865FA2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3D0BC0E2" w14:textId="4B48AC0A" w:rsidR="00865FA2" w:rsidRPr="00CF1517" w:rsidRDefault="00865FA2" w:rsidP="00DF2D6D">
      <w:pPr>
        <w:tabs>
          <w:tab w:val="clear" w:pos="907"/>
        </w:tabs>
        <w:spacing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สำหรับวัตถุประสงค์ของการประเมินนี้</w:t>
      </w:r>
    </w:p>
    <w:p w14:paraId="06F374A6" w14:textId="77777777" w:rsidR="00865FA2" w:rsidRPr="00CF1517" w:rsidRDefault="00865FA2" w:rsidP="00DF2D6D">
      <w:pPr>
        <w:tabs>
          <w:tab w:val="clear" w:pos="907"/>
        </w:tabs>
        <w:spacing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“เงินต้น” หมายถึง มูลค่ายุติธรรมของสินทรัพย์ทางการเงิน ณ วันที่รับรู้รายการเมื่อเริ่มแรก</w:t>
      </w:r>
    </w:p>
    <w:p w14:paraId="44CEAFEA" w14:textId="10F9F841" w:rsidR="00865FA2" w:rsidRPr="00CF1517" w:rsidRDefault="00865FA2" w:rsidP="00DF2D6D">
      <w:pPr>
        <w:pStyle w:val="BodyText"/>
        <w:tabs>
          <w:tab w:val="clear" w:pos="907"/>
        </w:tabs>
        <w:spacing w:line="240" w:lineRule="auto"/>
        <w:ind w:left="990"/>
        <w:jc w:val="thaiDistribute"/>
        <w:rPr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“ดอกเบี้ย” หมายถึง สิ่งตอบแทนจากมูลค่าเงินตามเวลาและความเสี่ยงด้านเครดิตที่เกี่ยวข้องกับจำนวนเงินต้นที่ค้างชำระในช่วงระยะเวลาใดระยะเวลาหนึ่งและความเสี่ยงในการกู้ยืมโดยทั่วไป และต้นทุน (เช่น ความเสี่ยงด้านสภาพคล่องและค่าใช้จ่ายในการบริหาร) รวมถึงอัตรากำไรขั้นต้น</w:t>
      </w:r>
    </w:p>
    <w:p w14:paraId="483F72E8" w14:textId="77777777" w:rsidR="00865FA2" w:rsidRPr="00CF1517" w:rsidRDefault="00865FA2" w:rsidP="00DF2D6D">
      <w:pPr>
        <w:pStyle w:val="BodyText2"/>
        <w:tabs>
          <w:tab w:val="left" w:pos="900"/>
        </w:tabs>
        <w:spacing w:line="240" w:lineRule="atLeast"/>
        <w:ind w:left="900" w:right="43" w:firstLine="0"/>
        <w:jc w:val="thaiDistribute"/>
        <w:rPr>
          <w:rFonts w:asciiTheme="majorBidi" w:hAnsiTheme="majorBidi" w:cstheme="majorBidi"/>
          <w:sz w:val="20"/>
          <w:szCs w:val="20"/>
        </w:rPr>
      </w:pPr>
    </w:p>
    <w:p w14:paraId="692DF986" w14:textId="7FD48432" w:rsidR="00C24041" w:rsidRPr="006440C2" w:rsidRDefault="00865FA2" w:rsidP="00DF2D6D">
      <w:pPr>
        <w:tabs>
          <w:tab w:val="clear" w:pos="907"/>
          <w:tab w:val="left" w:pos="990"/>
          <w:tab w:val="left" w:pos="1170"/>
        </w:tabs>
        <w:spacing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ในการประเมินว่ากระแสเงินสดตามสัญญาเป็นการจ่ายเพียงเงินต้นและดอกเบี้ยหรือไม่ </w:t>
      </w:r>
      <w:r w:rsidRPr="006440C2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พิจารณาข้อกำหนดตามสัญญาของเครื่องมือทางการเงิน ซึ่งรวมถึงการประเมินว่าสินทรัพย์ทางการเงินประกอบด้วยข้อกำหนดตามสัญญาที่สามารถเปลี่ยนแปลงระยะเวลาและจำนวนเงินของกระแสเงินสดตามสัญญาซึ่งอาจทำให้ไม่เข้าเงื่อนไข ในการประเมิน</w:t>
      </w:r>
      <w:r w:rsidR="00DA1C83"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440C2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พิจารณาถึง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</w:p>
    <w:p w14:paraId="2D562D38" w14:textId="77777777" w:rsidR="00865FA2" w:rsidRPr="006440C2" w:rsidRDefault="00865FA2" w:rsidP="00DF2D6D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170"/>
          <w:tab w:val="left" w:pos="1440"/>
        </w:tabs>
        <w:autoSpaceDE w:val="0"/>
        <w:autoSpaceDN w:val="0"/>
        <w:adjustRightInd w:val="0"/>
        <w:spacing w:line="240" w:lineRule="auto"/>
        <w:ind w:left="990" w:firstLine="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เหตุการณ์ที่อาจเกิดขึ้นซึ่งเป็นเหตุให้มีการเปลี่ยนแปลงจำนวนเงินและเวลาของกระแสเงินสด</w:t>
      </w:r>
    </w:p>
    <w:p w14:paraId="5E117B3C" w14:textId="77777777" w:rsidR="00865FA2" w:rsidRPr="006440C2" w:rsidRDefault="00865FA2" w:rsidP="00DF2D6D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170"/>
          <w:tab w:val="left" w:pos="1440"/>
        </w:tabs>
        <w:autoSpaceDE w:val="0"/>
        <w:autoSpaceDN w:val="0"/>
        <w:adjustRightInd w:val="0"/>
        <w:spacing w:line="240" w:lineRule="auto"/>
        <w:ind w:left="990" w:firstLine="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เงื่อนไขที่อาจเปลี่ยนแปลงอัตราดอกเบี้ยตามสัญญา ซึ่งรวมถึงอัตราดอกเบี้ยผันแปร และ</w:t>
      </w:r>
    </w:p>
    <w:p w14:paraId="5FB187FC" w14:textId="34A8426B" w:rsidR="00865FA2" w:rsidRPr="00CF1517" w:rsidRDefault="00865FA2" w:rsidP="00DF2D6D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170"/>
          <w:tab w:val="left" w:pos="1440"/>
        </w:tabs>
        <w:autoSpaceDE w:val="0"/>
        <w:autoSpaceDN w:val="0"/>
        <w:adjustRightInd w:val="0"/>
        <w:spacing w:line="240" w:lineRule="auto"/>
        <w:ind w:left="990" w:firstLine="0"/>
        <w:jc w:val="thaiDistribute"/>
        <w:rPr>
          <w:rFonts w:asciiTheme="majorBidi" w:hAnsiTheme="majorBidi" w:cstheme="majorBidi"/>
          <w:sz w:val="30"/>
          <w:szCs w:val="30"/>
        </w:rPr>
      </w:pP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เงื่อนไขเมื่อสิทธิเรียกร้องของ</w:t>
      </w:r>
      <w:r w:rsidRPr="006440C2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440C2">
        <w:rPr>
          <w:rFonts w:asciiTheme="majorBidi" w:hAnsiTheme="majorBidi" w:cstheme="majorBidi"/>
          <w:color w:val="000000"/>
          <w:sz w:val="30"/>
          <w:szCs w:val="30"/>
          <w:cs/>
        </w:rPr>
        <w:t>ถูกจำกัด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เฉพาะกระแสเงินสดจากสินทรัพย์ตามที่กำหนด (เช่น </w:t>
      </w:r>
      <w:r w:rsidR="009065A3">
        <w:rPr>
          <w:rFonts w:asciiTheme="majorBidi" w:hAnsiTheme="majorBidi" w:cstheme="majorBidi"/>
          <w:sz w:val="30"/>
          <w:szCs w:val="30"/>
        </w:rPr>
        <w:br/>
        <w:t xml:space="preserve">   </w:t>
      </w:r>
      <w:r w:rsidRPr="00CF1517">
        <w:rPr>
          <w:rFonts w:asciiTheme="majorBidi" w:hAnsiTheme="majorBidi" w:cstheme="majorBidi"/>
          <w:sz w:val="30"/>
          <w:szCs w:val="30"/>
          <w:cs/>
        </w:rPr>
        <w:t>สินทรัพย์ทางการเงินที่ผู้ให้กู้ไม่มีสิทธิไล่เบี้ย)</w:t>
      </w:r>
    </w:p>
    <w:p w14:paraId="7C6D0D51" w14:textId="77777777" w:rsidR="00DF2D6D" w:rsidRPr="00CF1517" w:rsidRDefault="00DF2D6D" w:rsidP="00DF2D6D">
      <w:pPr>
        <w:pStyle w:val="BodyText2"/>
        <w:tabs>
          <w:tab w:val="left" w:pos="540"/>
          <w:tab w:val="left" w:pos="900"/>
        </w:tabs>
        <w:spacing w:line="240" w:lineRule="atLeast"/>
        <w:ind w:left="54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6C2E0BE2" w14:textId="62893AA5" w:rsidR="00865FA2" w:rsidRPr="00CF1517" w:rsidRDefault="00865FA2" w:rsidP="00DF2D6D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  <w:tab w:val="left" w:pos="990"/>
          <w:tab w:val="left" w:pos="1260"/>
        </w:tabs>
        <w:spacing w:after="0" w:line="240" w:lineRule="auto"/>
        <w:ind w:left="1267" w:hanging="36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สินทรัพย์ทางการเงิน 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-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การวัดมูลค่าภายหลังและกำไรและขาดทุน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3D8AD86F" w14:textId="77777777" w:rsidR="00865FA2" w:rsidRPr="00CF1517" w:rsidRDefault="00865FA2" w:rsidP="00865FA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Theme="majorBidi" w:hAnsiTheme="majorBidi" w:cstheme="majorBidi"/>
          <w:sz w:val="20"/>
          <w:szCs w:val="20"/>
        </w:rPr>
      </w:pPr>
    </w:p>
    <w:tbl>
      <w:tblPr>
        <w:tblW w:w="8550" w:type="dxa"/>
        <w:tblInd w:w="810" w:type="dxa"/>
        <w:tblLook w:val="04A0" w:firstRow="1" w:lastRow="0" w:firstColumn="1" w:lastColumn="0" w:noHBand="0" w:noVBand="1"/>
      </w:tblPr>
      <w:tblGrid>
        <w:gridCol w:w="1980"/>
        <w:gridCol w:w="236"/>
        <w:gridCol w:w="6334"/>
      </w:tblGrid>
      <w:tr w:rsidR="00865FA2" w:rsidRPr="00CF1517" w14:paraId="35BED009" w14:textId="77777777" w:rsidTr="00DA1C83">
        <w:tc>
          <w:tcPr>
            <w:tcW w:w="1980" w:type="dxa"/>
          </w:tcPr>
          <w:p w14:paraId="129DF391" w14:textId="77777777" w:rsidR="00865FA2" w:rsidRPr="009065A3" w:rsidRDefault="00865FA2" w:rsidP="00DA1C8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sz w:val="30"/>
                <w:szCs w:val="30"/>
              </w:rPr>
            </w:pPr>
            <w:r w:rsidRPr="009065A3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สินทรัพย์ทางการเงินที่วัดมูลค่า</w:t>
            </w:r>
            <w:r w:rsidRPr="009065A3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ด้วยมูลค่า</w:t>
            </w:r>
            <w:r w:rsidRPr="009065A3">
              <w:rPr>
                <w:rFonts w:asciiTheme="majorBidi" w:hAnsiTheme="majorBidi" w:cstheme="majorBidi"/>
                <w:sz w:val="30"/>
                <w:szCs w:val="30"/>
                <w:cs/>
              </w:rPr>
              <w:t>ยุติธรรมผ่านกำไรหรือขาดทุน</w:t>
            </w:r>
          </w:p>
        </w:tc>
        <w:tc>
          <w:tcPr>
            <w:tcW w:w="236" w:type="dxa"/>
          </w:tcPr>
          <w:p w14:paraId="5095C1F7" w14:textId="77777777" w:rsidR="00865FA2" w:rsidRPr="009065A3" w:rsidRDefault="00865FA2" w:rsidP="00DA1C83">
            <w:pPr>
              <w:pStyle w:val="BodyText"/>
              <w:spacing w:after="0" w:line="240" w:lineRule="auto"/>
              <w:ind w:left="160" w:hanging="160"/>
              <w:jc w:val="thaiDistribute"/>
              <w:rPr>
                <w:sz w:val="30"/>
                <w:szCs w:val="30"/>
              </w:rPr>
            </w:pPr>
          </w:p>
        </w:tc>
        <w:tc>
          <w:tcPr>
            <w:tcW w:w="6334" w:type="dxa"/>
          </w:tcPr>
          <w:p w14:paraId="363F4ECD" w14:textId="3AFAD89F" w:rsidR="00865FA2" w:rsidRPr="009065A3" w:rsidRDefault="00865FA2" w:rsidP="00B16E05">
            <w:pPr>
              <w:pStyle w:val="BodyText"/>
              <w:spacing w:after="0" w:line="240" w:lineRule="auto"/>
              <w:ind w:left="160" w:hanging="160"/>
              <w:jc w:val="thaiDistribute"/>
              <w:rPr>
                <w:sz w:val="30"/>
                <w:szCs w:val="30"/>
              </w:rPr>
            </w:pPr>
            <w:r w:rsidRPr="009065A3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สินทรัพย์เหล่านี้วัดมูลค่าในภายหลังด้วยมูลค่ายุติธรรม กำไรและขาดทุนสุทธิรวมถึงรายได้ดอกเบี้ยและเงินปันผลรับบันทึกในกำไรหรือขาดทุน</w:t>
            </w:r>
          </w:p>
        </w:tc>
      </w:tr>
      <w:tr w:rsidR="00066236" w:rsidRPr="00CF1517" w14:paraId="220390F5" w14:textId="77777777" w:rsidTr="00066236">
        <w:trPr>
          <w:trHeight w:val="290"/>
        </w:trPr>
        <w:tc>
          <w:tcPr>
            <w:tcW w:w="1980" w:type="dxa"/>
          </w:tcPr>
          <w:p w14:paraId="7D9E4A86" w14:textId="77777777" w:rsidR="00066236" w:rsidRPr="009065A3" w:rsidRDefault="00066236" w:rsidP="00DA1C8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C9DF0F7" w14:textId="77777777" w:rsidR="00066236" w:rsidRPr="009065A3" w:rsidRDefault="00066236" w:rsidP="00DA1C83">
            <w:pPr>
              <w:pStyle w:val="BodyText"/>
              <w:spacing w:after="0" w:line="240" w:lineRule="auto"/>
              <w:ind w:left="160" w:hanging="160"/>
              <w:jc w:val="thaiDistribute"/>
              <w:rPr>
                <w:sz w:val="30"/>
                <w:szCs w:val="30"/>
              </w:rPr>
            </w:pPr>
          </w:p>
        </w:tc>
        <w:tc>
          <w:tcPr>
            <w:tcW w:w="6334" w:type="dxa"/>
          </w:tcPr>
          <w:p w14:paraId="1231F7FE" w14:textId="77777777" w:rsidR="00066236" w:rsidRPr="009065A3" w:rsidRDefault="00066236" w:rsidP="00B16E05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865FA2" w:rsidRPr="00CF1517" w14:paraId="54ED8345" w14:textId="77777777" w:rsidTr="00DA1C83">
        <w:tc>
          <w:tcPr>
            <w:tcW w:w="1980" w:type="dxa"/>
          </w:tcPr>
          <w:p w14:paraId="743FC0A2" w14:textId="77777777" w:rsidR="00865FA2" w:rsidRPr="009065A3" w:rsidRDefault="00865FA2" w:rsidP="00DA1C8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</w:rPr>
            </w:pPr>
            <w:r w:rsidRPr="009065A3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สินทรัพย์ทางการเงินที่วัด</w:t>
            </w:r>
            <w:r w:rsidRPr="009065A3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มูลค่า</w:t>
            </w:r>
            <w:r w:rsidRPr="009065A3">
              <w:rPr>
                <w:rFonts w:asciiTheme="majorBidi" w:hAnsiTheme="majorBidi" w:cstheme="majorBidi"/>
                <w:sz w:val="30"/>
                <w:szCs w:val="30"/>
                <w:cs/>
              </w:rPr>
              <w:t>ด้วยราคาทุนตัดจำหน่าย</w:t>
            </w:r>
          </w:p>
        </w:tc>
        <w:tc>
          <w:tcPr>
            <w:tcW w:w="236" w:type="dxa"/>
          </w:tcPr>
          <w:p w14:paraId="4CCDFF1C" w14:textId="77777777" w:rsidR="00865FA2" w:rsidRPr="009065A3" w:rsidRDefault="00865FA2" w:rsidP="00DA1C83">
            <w:pPr>
              <w:pStyle w:val="BodyText"/>
              <w:spacing w:after="0" w:line="240" w:lineRule="auto"/>
              <w:ind w:left="160" w:hanging="160"/>
              <w:jc w:val="thaiDistribute"/>
              <w:rPr>
                <w:sz w:val="30"/>
                <w:szCs w:val="30"/>
              </w:rPr>
            </w:pPr>
          </w:p>
        </w:tc>
        <w:tc>
          <w:tcPr>
            <w:tcW w:w="6334" w:type="dxa"/>
          </w:tcPr>
          <w:p w14:paraId="1F1A7454" w14:textId="54F4D69F" w:rsidR="00865FA2" w:rsidRPr="00066236" w:rsidRDefault="00865FA2" w:rsidP="00066236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9065A3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สินทรัพย์เหล่านี้วัดมูลค่าในภายหลังด้วยราคาทุนตัดจำหน่ายโดยวิธีอัตราดอกเบี้ยที่แท้จริง ราคาทุนตัดจำหน่ายลดลงด้วยผลขาดทุนจากการด้อยค่า รายได้ดอกเบี้ย กำไรและขาดทุนจากอัตราแลกเปลี่ยนและผลขาดทุนจากการด้อยค่ารับรู้ในกำไรหรือขาดทุน กำไรหรือขาดทุนที่เกิดจากการตัดรายการออกจากบัญชีรับรู้ในกำไรหรือขาดทุน</w:t>
            </w:r>
            <w:r w:rsidRPr="009065A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</w:tr>
    </w:tbl>
    <w:p w14:paraId="60C6F9DA" w14:textId="77777777" w:rsidR="00865FA2" w:rsidRPr="00B16E05" w:rsidRDefault="00865FA2" w:rsidP="00865F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Calibri" w:hAnsi="Angsana New" w:cs="Angsana New"/>
          <w:sz w:val="30"/>
          <w:szCs w:val="30"/>
          <w:cs/>
        </w:rPr>
      </w:pPr>
    </w:p>
    <w:p w14:paraId="4C6C10BD" w14:textId="77777777" w:rsidR="00865FA2" w:rsidRPr="002C3E63" w:rsidRDefault="00865FA2" w:rsidP="005F0AE4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9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2C3E63">
        <w:rPr>
          <w:rFonts w:ascii="Angsana New" w:hAnsi="Angsana New" w:cs="Angsana New"/>
          <w:i/>
          <w:iCs/>
          <w:sz w:val="30"/>
          <w:szCs w:val="30"/>
          <w:cs/>
        </w:rPr>
        <w:t xml:space="preserve">หนี้สินทางการเงิน </w:t>
      </w:r>
      <w:r w:rsidRPr="002C3E63">
        <w:rPr>
          <w:rFonts w:ascii="Angsana New" w:hAnsi="Angsana New" w:cs="Angsana New"/>
          <w:i/>
          <w:iCs/>
          <w:sz w:val="30"/>
          <w:szCs w:val="30"/>
        </w:rPr>
        <w:t xml:space="preserve">- </w:t>
      </w:r>
      <w:r w:rsidRPr="002C3E63">
        <w:rPr>
          <w:rFonts w:ascii="Angsana New" w:hAnsi="Angsana New" w:cs="Angsana New"/>
          <w:i/>
          <w:iCs/>
          <w:sz w:val="30"/>
          <w:szCs w:val="30"/>
          <w:cs/>
        </w:rPr>
        <w:t>การจัดประเภทรายการ การวัดมูลค่าในภายหลังและกำไรและขาดทุน</w:t>
      </w:r>
      <w:r w:rsidRPr="002C3E6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</w:p>
    <w:p w14:paraId="68CAF5C1" w14:textId="77777777" w:rsidR="00865FA2" w:rsidRPr="002C3E63" w:rsidRDefault="00865FA2" w:rsidP="005F0AE4">
      <w:pPr>
        <w:pStyle w:val="BodyText2"/>
        <w:tabs>
          <w:tab w:val="left" w:pos="126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4D42D7D0" w14:textId="341DCE19" w:rsidR="00865FA2" w:rsidRPr="002C3E63" w:rsidRDefault="00865FA2" w:rsidP="005F0AE4">
      <w:pPr>
        <w:tabs>
          <w:tab w:val="left" w:pos="135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2C3E63">
        <w:rPr>
          <w:rFonts w:asciiTheme="majorBidi" w:hAnsiTheme="majorBidi" w:cstheme="majorBidi"/>
          <w:sz w:val="30"/>
          <w:szCs w:val="30"/>
          <w:cs/>
        </w:rPr>
        <w:t>หนี้สินทางการเงินจัดประเภทรายการตามการวัดมูลค่าด้วยราคาทุนตัดจำหน่ายหรือมูลค่ายุติธรรมผ่านกำไรหรือขาดทุน หนี้สินทางการเงินจะถูกจัดประเภทให้วัดมูลค่ายุติธรรมผ่านกำไรหรือขาดทุนหากให้ถือไว้เพื่อค้า ถือเป็นอนุพันธ์หรือกำหนดให้วัดมูลค่าเมื่อเริ่มแรกด้วยวิธีดังกล่าว หนี้สินทางการเงินที่วัดมูลค่าด้วยมูลค่ายุติธรรมผ่านกำไรหรือขาดทุนจะวัดมูลค่าด้วยมูลค่ายุติธรรมและรับรู้กำไรและขาดทุนสุทธิ รวมถึงดอกเบี้ยจ่ายในกำไรหรือขาดทุน หนี้สินทางการเงินอื่นที่วัดมูลค่าภายหลังด้วยราคาทุนตัดจำหน่ายด้วยวิธีดอกเบี้ยที่แท้จริง ดอกเบี้ยจ่ายและกำไรและขาดทุนจากอัตราแลกเปลี่ยนรับรู้ในกำไรหรือขาดทุน กำไรหรือขาดทุนที่เกิดจากการตัดรายการออกจากบัญชีให้รับรู้ในกำไรหรือ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ขาดทุน</w:t>
      </w:r>
    </w:p>
    <w:p w14:paraId="185E1338" w14:textId="668E0559" w:rsidR="00865FA2" w:rsidRDefault="00865FA2" w:rsidP="00865FA2">
      <w:pPr>
        <w:pStyle w:val="BodyText2"/>
        <w:tabs>
          <w:tab w:val="left" w:pos="1260"/>
        </w:tabs>
        <w:spacing w:line="240" w:lineRule="atLeast"/>
        <w:ind w:left="126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700584" w14:textId="71907F27" w:rsidR="00E21403" w:rsidRDefault="00E21403" w:rsidP="00865FA2">
      <w:pPr>
        <w:pStyle w:val="BodyText2"/>
        <w:tabs>
          <w:tab w:val="left" w:pos="1260"/>
        </w:tabs>
        <w:spacing w:line="240" w:lineRule="atLeast"/>
        <w:ind w:left="126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4F6AF214" w14:textId="77777777" w:rsidR="00E21403" w:rsidRPr="00CF1517" w:rsidRDefault="00E21403" w:rsidP="00865FA2">
      <w:pPr>
        <w:pStyle w:val="BodyText2"/>
        <w:tabs>
          <w:tab w:val="left" w:pos="1260"/>
        </w:tabs>
        <w:spacing w:line="240" w:lineRule="atLeast"/>
        <w:ind w:left="1260" w:right="43" w:firstLine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6C13F7D9" w14:textId="73DA5770" w:rsidR="00865FA2" w:rsidRPr="002C3E63" w:rsidRDefault="00865FA2" w:rsidP="00865FA2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="005F0AE4" w:rsidRPr="002C3E63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4B0B8A"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>3</w:t>
      </w:r>
      <w:r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2C3E63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การตัดรายการออกจากบัญชี</w:t>
      </w:r>
    </w:p>
    <w:p w14:paraId="55183BFD" w14:textId="77777777" w:rsidR="00865FA2" w:rsidRPr="005F0AE4" w:rsidRDefault="00865FA2" w:rsidP="00865FA2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1DC23201" w14:textId="77777777" w:rsidR="00865FA2" w:rsidRPr="002C3E63" w:rsidRDefault="00865FA2" w:rsidP="005F0AE4">
      <w:pPr>
        <w:pStyle w:val="BodyText"/>
        <w:tabs>
          <w:tab w:val="clear" w:pos="907"/>
          <w:tab w:val="left" w:pos="990"/>
        </w:tabs>
        <w:spacing w:after="0" w:line="240" w:lineRule="auto"/>
        <w:ind w:left="99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2C3E63">
        <w:rPr>
          <w:rFonts w:ascii="Angsana New" w:hAnsi="Angsana New" w:cs="Angsana New"/>
          <w:i/>
          <w:iCs/>
          <w:sz w:val="30"/>
          <w:szCs w:val="30"/>
          <w:cs/>
        </w:rPr>
        <w:t>สินทรัพย์ทางการเงิน</w:t>
      </w:r>
    </w:p>
    <w:p w14:paraId="3E0502B7" w14:textId="77777777" w:rsidR="00865FA2" w:rsidRPr="002C3E63" w:rsidRDefault="00865FA2" w:rsidP="005F0AE4">
      <w:pPr>
        <w:pStyle w:val="BodyText2"/>
        <w:tabs>
          <w:tab w:val="left" w:pos="990"/>
          <w:tab w:val="left" w:pos="126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614602B7" w14:textId="0374AF6D" w:rsidR="00865FA2" w:rsidRPr="002C3E63" w:rsidRDefault="00865FA2" w:rsidP="005F0AE4">
      <w:pPr>
        <w:tabs>
          <w:tab w:val="clear" w:pos="907"/>
          <w:tab w:val="left" w:pos="990"/>
          <w:tab w:val="left" w:pos="1080"/>
          <w:tab w:val="left" w:pos="1440"/>
          <w:tab w:val="left" w:pos="1530"/>
        </w:tabs>
        <w:suppressAutoHyphens/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2C3E63">
        <w:rPr>
          <w:rFonts w:asciiTheme="majorBidi" w:hAnsiTheme="majorBidi" w:cstheme="majorBidi"/>
          <w:sz w:val="30"/>
          <w:szCs w:val="30"/>
          <w:cs/>
        </w:rPr>
        <w:t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</w:t>
      </w:r>
    </w:p>
    <w:p w14:paraId="55E31752" w14:textId="77777777" w:rsidR="00865FA2" w:rsidRPr="002C3E63" w:rsidRDefault="00865FA2" w:rsidP="005F0AE4">
      <w:pPr>
        <w:pStyle w:val="BodyText2"/>
        <w:tabs>
          <w:tab w:val="left" w:pos="990"/>
          <w:tab w:val="left" w:pos="144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040293C3" w14:textId="00FAEF11" w:rsidR="00865FA2" w:rsidRPr="002C3E63" w:rsidRDefault="00865FA2" w:rsidP="005F0AE4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sz w:val="30"/>
          <w:szCs w:val="30"/>
        </w:rPr>
      </w:pPr>
      <w:r w:rsidRPr="002C3E63">
        <w:rPr>
          <w:rFonts w:asciiTheme="majorBidi" w:hAnsiTheme="majorBidi" w:cstheme="majorBidi"/>
          <w:sz w:val="30"/>
          <w:szCs w:val="30"/>
          <w:cs/>
        </w:rPr>
        <w:t>กลุ่มบริษัทเข้าทำธุรกรรมซึ่งมีการโอนสินทรัพย์ที่รับรู้ในงบแสดงฐานะการเงินแต่ยังคงความเสี่ยงและผลตอบแทนของความเป็นเจ้าของทั้งหมดหรือเกือบทั้งหมดในสินทรัพย์ที่โอนหรือบางส่วนของสินทรัพย์ ในกรณีนี้ สินทรัพย์ที่โอน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จะไม่ถูก</w:t>
      </w:r>
      <w:r w:rsidRPr="002C3E63">
        <w:rPr>
          <w:rFonts w:asciiTheme="majorBidi" w:hAnsiTheme="majorBidi" w:cstheme="majorBidi"/>
          <w:sz w:val="30"/>
          <w:szCs w:val="30"/>
          <w:cs/>
        </w:rPr>
        <w:t>ตัดรายการออกจากบัญชี</w:t>
      </w:r>
      <w:r w:rsidRPr="002C3E63">
        <w:rPr>
          <w:rFonts w:asciiTheme="majorBidi" w:hAnsiTheme="majorBidi" w:cstheme="majorBidi"/>
          <w:sz w:val="30"/>
          <w:szCs w:val="30"/>
        </w:rPr>
        <w:t xml:space="preserve"> </w:t>
      </w:r>
    </w:p>
    <w:p w14:paraId="38FC58F3" w14:textId="77777777" w:rsidR="00DA1C83" w:rsidRPr="002C3E63" w:rsidRDefault="00DA1C83" w:rsidP="005F0AE4">
      <w:pPr>
        <w:pStyle w:val="BodyText2"/>
        <w:tabs>
          <w:tab w:val="left" w:pos="990"/>
          <w:tab w:val="left" w:pos="126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6BF67B73" w14:textId="77777777" w:rsidR="00865FA2" w:rsidRPr="002C3E63" w:rsidRDefault="00865FA2" w:rsidP="005F0AE4">
      <w:pPr>
        <w:pStyle w:val="BodyText"/>
        <w:tabs>
          <w:tab w:val="clear" w:pos="907"/>
          <w:tab w:val="left" w:pos="990"/>
        </w:tabs>
        <w:spacing w:after="0" w:line="240" w:lineRule="auto"/>
        <w:ind w:left="99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2C3E63">
        <w:rPr>
          <w:rFonts w:ascii="Angsana New" w:hAnsi="Angsana New" w:cs="Angsana New"/>
          <w:i/>
          <w:iCs/>
          <w:sz w:val="30"/>
          <w:szCs w:val="30"/>
          <w:cs/>
        </w:rPr>
        <w:t>หนี้สินทางการเงิน</w:t>
      </w:r>
    </w:p>
    <w:p w14:paraId="69EAD5FF" w14:textId="77777777" w:rsidR="00865FA2" w:rsidRPr="002C3E63" w:rsidRDefault="00865FA2" w:rsidP="005F0AE4">
      <w:pPr>
        <w:pStyle w:val="BodyText2"/>
        <w:tabs>
          <w:tab w:val="left" w:pos="990"/>
          <w:tab w:val="left" w:pos="126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71209524" w14:textId="247E8ADF" w:rsidR="00865FA2" w:rsidRPr="002C3E63" w:rsidRDefault="00865FA2" w:rsidP="005F0AE4">
      <w:pPr>
        <w:pStyle w:val="BodyText"/>
        <w:tabs>
          <w:tab w:val="clear" w:pos="907"/>
          <w:tab w:val="left" w:pos="990"/>
          <w:tab w:val="left" w:pos="153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2C3E63">
        <w:rPr>
          <w:rFonts w:asciiTheme="majorBidi" w:hAnsiTheme="majorBidi" w:cstheme="majorBidi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</w:t>
      </w:r>
      <w:r w:rsidRPr="002C3E63">
        <w:rPr>
          <w:rFonts w:asciiTheme="majorBidi" w:hAnsiTheme="majorBidi" w:cstheme="majorBidi"/>
          <w:spacing w:val="2"/>
          <w:sz w:val="30"/>
          <w:szCs w:val="30"/>
          <w:cs/>
        </w:rPr>
        <w:t>หมดอายุ กลุ่มบริษัทตัดรายการหนี้สินทางการเงิน</w:t>
      </w:r>
      <w:r w:rsidRPr="002C3E63">
        <w:rPr>
          <w:rFonts w:asciiTheme="majorBidi" w:hAnsiTheme="majorBidi" w:cstheme="majorBidi" w:hint="cs"/>
          <w:spacing w:val="2"/>
          <w:sz w:val="30"/>
          <w:szCs w:val="30"/>
          <w:cs/>
        </w:rPr>
        <w:t>ออกจากบัญชี</w:t>
      </w:r>
      <w:r w:rsidRPr="002C3E63">
        <w:rPr>
          <w:rFonts w:asciiTheme="majorBidi" w:hAnsiTheme="majorBidi" w:cstheme="majorBidi"/>
          <w:spacing w:val="2"/>
          <w:sz w:val="30"/>
          <w:szCs w:val="30"/>
          <w:cs/>
        </w:rPr>
        <w:t>หากมีการเปลี่ยนแปลง</w:t>
      </w:r>
      <w:r w:rsidRPr="002C3E63">
        <w:rPr>
          <w:rFonts w:asciiTheme="majorBidi" w:hAnsiTheme="majorBidi" w:cstheme="majorBidi" w:hint="cs"/>
          <w:spacing w:val="2"/>
          <w:sz w:val="30"/>
          <w:szCs w:val="30"/>
          <w:cs/>
        </w:rPr>
        <w:t>เงื่อนไข</w:t>
      </w:r>
      <w:r w:rsidRPr="002C3E63">
        <w:rPr>
          <w:rFonts w:asciiTheme="majorBidi" w:hAnsiTheme="majorBidi" w:cstheme="majorBidi"/>
          <w:spacing w:val="2"/>
          <w:sz w:val="30"/>
          <w:szCs w:val="30"/>
          <w:cs/>
        </w:rPr>
        <w:t>และกระแสเงิน</w:t>
      </w:r>
      <w:r w:rsidRPr="002C3E63">
        <w:rPr>
          <w:rFonts w:asciiTheme="majorBidi" w:hAnsiTheme="majorBidi" w:cstheme="majorBidi"/>
          <w:sz w:val="30"/>
          <w:szCs w:val="30"/>
          <w:cs/>
        </w:rPr>
        <w:t>สด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จากการเปลี่ยนแปลง</w:t>
      </w:r>
      <w:r w:rsidRPr="002C3E63">
        <w:rPr>
          <w:rFonts w:asciiTheme="majorBidi" w:hAnsiTheme="majorBidi" w:cstheme="majorBidi"/>
          <w:sz w:val="30"/>
          <w:szCs w:val="30"/>
          <w:cs/>
        </w:rPr>
        <w:t>หนี้สิน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มีความ</w:t>
      </w:r>
      <w:r w:rsidRPr="002C3E63">
        <w:rPr>
          <w:rFonts w:asciiTheme="majorBidi" w:hAnsiTheme="majorBidi" w:cstheme="majorBidi"/>
          <w:sz w:val="30"/>
          <w:szCs w:val="30"/>
          <w:cs/>
        </w:rPr>
        <w:t>แตกต่างอย่างมีนัยสำคัญ โดย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รับรู้</w:t>
      </w:r>
      <w:r w:rsidRPr="002C3E63">
        <w:rPr>
          <w:rFonts w:asciiTheme="majorBidi" w:hAnsiTheme="majorBidi" w:cstheme="majorBidi"/>
          <w:sz w:val="30"/>
          <w:szCs w:val="30"/>
          <w:cs/>
        </w:rPr>
        <w:t>หนี้สินทางการเงินใหม่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ด้วย</w:t>
      </w:r>
      <w:r w:rsidRPr="002C3E63">
        <w:rPr>
          <w:rFonts w:asciiTheme="majorBidi" w:hAnsiTheme="majorBidi" w:cstheme="majorBidi"/>
          <w:sz w:val="30"/>
          <w:szCs w:val="30"/>
          <w:cs/>
        </w:rPr>
        <w:t>มูลค่า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ยุติ</w:t>
      </w:r>
      <w:r w:rsidRPr="002C3E63">
        <w:rPr>
          <w:rFonts w:asciiTheme="majorBidi" w:hAnsiTheme="majorBidi" w:cstheme="majorBidi"/>
          <w:sz w:val="30"/>
          <w:szCs w:val="30"/>
          <w:cs/>
        </w:rPr>
        <w:t>ธรรม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ที่สะท้อน</w:t>
      </w:r>
      <w:r w:rsidRPr="002C3E63">
        <w:rPr>
          <w:rFonts w:asciiTheme="majorBidi" w:hAnsiTheme="majorBidi" w:cstheme="majorBidi"/>
          <w:sz w:val="30"/>
          <w:szCs w:val="30"/>
          <w:cs/>
        </w:rPr>
        <w:t>เงื่อนไขที่เปลี่ยนแปลงแล้ว</w:t>
      </w:r>
    </w:p>
    <w:p w14:paraId="0A066970" w14:textId="77777777" w:rsidR="00865FA2" w:rsidRPr="002C3E63" w:rsidRDefault="00865FA2" w:rsidP="005F0AE4">
      <w:pPr>
        <w:pStyle w:val="BodyText2"/>
        <w:tabs>
          <w:tab w:val="left" w:pos="990"/>
          <w:tab w:val="left" w:pos="1530"/>
        </w:tabs>
        <w:spacing w:line="240" w:lineRule="atLeast"/>
        <w:ind w:left="99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33079BC5" w14:textId="5D07EFB8" w:rsidR="00865FA2" w:rsidRPr="002C3E63" w:rsidRDefault="00865FA2" w:rsidP="005F0AE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53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2C3E63">
        <w:rPr>
          <w:rFonts w:asciiTheme="majorBidi" w:hAnsiTheme="majorBidi" w:cstheme="majorBidi"/>
          <w:sz w:val="30"/>
          <w:szCs w:val="30"/>
          <w:cs/>
        </w:rPr>
        <w:t>การตัดรายการหนี้สินทางการเงินออกจากบัญชี ผลต่างระหว่างมูลค่าตามบัญชีที่ตัดรายการและ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สิ่ง</w:t>
      </w:r>
      <w:r w:rsidRPr="002C3E63">
        <w:rPr>
          <w:rFonts w:asciiTheme="majorBidi" w:hAnsiTheme="majorBidi" w:cstheme="majorBidi"/>
          <w:sz w:val="30"/>
          <w:szCs w:val="30"/>
          <w:cs/>
        </w:rPr>
        <w:t>ตอบแทนที่ต้องจ่าย (รวมถึงสินทรัพย์ที่ไม่ใช่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เงินสดที่ได้</w:t>
      </w:r>
      <w:r w:rsidRPr="002C3E63">
        <w:rPr>
          <w:rFonts w:asciiTheme="majorBidi" w:hAnsiTheme="majorBidi" w:cstheme="majorBidi"/>
          <w:sz w:val="30"/>
          <w:szCs w:val="30"/>
          <w:cs/>
        </w:rPr>
        <w:t>โอนไปหรือหนี้สินที่</w:t>
      </w:r>
      <w:r w:rsidRPr="002C3E63">
        <w:rPr>
          <w:rFonts w:asciiTheme="majorBidi" w:hAnsiTheme="majorBidi" w:cstheme="majorBidi" w:hint="cs"/>
          <w:sz w:val="30"/>
          <w:szCs w:val="30"/>
          <w:cs/>
        </w:rPr>
        <w:t>รับมา</w:t>
      </w:r>
      <w:r w:rsidRPr="002C3E63">
        <w:rPr>
          <w:rFonts w:asciiTheme="majorBidi" w:hAnsiTheme="majorBidi" w:cstheme="majorBidi"/>
          <w:sz w:val="30"/>
          <w:szCs w:val="30"/>
          <w:cs/>
        </w:rPr>
        <w:t>) รับรู้ในกำไรหรือขาดทุน</w:t>
      </w:r>
    </w:p>
    <w:p w14:paraId="45EFA33E" w14:textId="77777777" w:rsidR="00865FA2" w:rsidRPr="002C3E63" w:rsidRDefault="00865FA2" w:rsidP="00865F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</w:rPr>
      </w:pPr>
    </w:p>
    <w:p w14:paraId="155650BA" w14:textId="0EA8F9DE" w:rsidR="00865FA2" w:rsidRPr="002C3E63" w:rsidRDefault="00865FA2" w:rsidP="00865FA2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2C3E63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5F0AE4" w:rsidRPr="002C3E63">
        <w:rPr>
          <w:rFonts w:asciiTheme="majorBidi" w:hAnsiTheme="majorBidi" w:cstheme="majorBidi" w:hint="cs"/>
          <w:i/>
          <w:iCs/>
          <w:sz w:val="30"/>
          <w:szCs w:val="30"/>
          <w:cs/>
        </w:rPr>
        <w:t>ง</w:t>
      </w:r>
      <w:r w:rsidRPr="002C3E63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B0B8A" w:rsidRPr="002C3E63">
        <w:rPr>
          <w:rFonts w:asciiTheme="majorBidi" w:hAnsiTheme="majorBidi" w:cstheme="majorBidi"/>
          <w:i/>
          <w:iCs/>
          <w:sz w:val="30"/>
          <w:szCs w:val="30"/>
        </w:rPr>
        <w:t>4</w:t>
      </w:r>
      <w:r w:rsidRPr="002C3E63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2C3E63">
        <w:rPr>
          <w:rFonts w:asciiTheme="majorBidi" w:hAnsiTheme="majorBidi" w:cstheme="majorBidi"/>
          <w:i/>
          <w:iCs/>
          <w:sz w:val="30"/>
          <w:szCs w:val="30"/>
          <w:cs/>
        </w:rPr>
        <w:t>การหักกลบ</w:t>
      </w:r>
    </w:p>
    <w:p w14:paraId="2B63A2D3" w14:textId="77777777" w:rsidR="00865FA2" w:rsidRPr="002C3E63" w:rsidRDefault="00865FA2" w:rsidP="00865FA2">
      <w:pPr>
        <w:pStyle w:val="BodyText2"/>
        <w:tabs>
          <w:tab w:val="left" w:pos="900"/>
        </w:tabs>
        <w:spacing w:line="240" w:lineRule="atLeast"/>
        <w:ind w:left="90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286A356C" w14:textId="5D34C24D" w:rsidR="00865FA2" w:rsidRPr="002C3E63" w:rsidRDefault="00865FA2" w:rsidP="005F0AE4">
      <w:pPr>
        <w:tabs>
          <w:tab w:val="clear" w:pos="907"/>
          <w:tab w:val="left" w:pos="1080"/>
        </w:tabs>
        <w:spacing w:line="240" w:lineRule="auto"/>
        <w:ind w:left="990" w:right="29"/>
        <w:jc w:val="thaiDistribute"/>
        <w:rPr>
          <w:rFonts w:asciiTheme="majorBidi" w:hAnsiTheme="majorBidi" w:cstheme="majorBidi"/>
          <w:sz w:val="30"/>
          <w:szCs w:val="30"/>
        </w:rPr>
      </w:pPr>
      <w:r w:rsidRPr="002C3E63">
        <w:rPr>
          <w:rFonts w:asciiTheme="majorBidi" w:hAnsiTheme="majorBidi" w:cstheme="majorBidi"/>
          <w:sz w:val="30"/>
          <w:szCs w:val="30"/>
          <w:cs/>
        </w:rPr>
        <w:t>สินทรัพย์ทางการเงินและหนี้สินทางการเงินจะหักกลบกันเพื่อรายงานในงบแสดงฐานะการเงินด้วยจำนวนสุทธิ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หรือตั้งใจที่จะรับสินทรัพย์และชำระหนี้สินพร้อมกัน</w:t>
      </w:r>
    </w:p>
    <w:p w14:paraId="7158F11A" w14:textId="77777777" w:rsidR="005F0AE4" w:rsidRPr="002C3E63" w:rsidRDefault="005F0AE4" w:rsidP="00865FA2">
      <w:pPr>
        <w:pStyle w:val="BodyText2"/>
        <w:tabs>
          <w:tab w:val="left" w:pos="900"/>
        </w:tabs>
        <w:spacing w:line="240" w:lineRule="atLeast"/>
        <w:ind w:left="90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6F7FDA39" w14:textId="69962139" w:rsidR="00865FA2" w:rsidRPr="002C3E63" w:rsidRDefault="00865FA2" w:rsidP="00865FA2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="005F0AE4" w:rsidRPr="002C3E63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360B44"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>5</w:t>
      </w:r>
      <w:r w:rsidRPr="002C3E63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2C3E63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อนุพันธ์</w:t>
      </w:r>
    </w:p>
    <w:p w14:paraId="16E3B964" w14:textId="77777777" w:rsidR="00865FA2" w:rsidRPr="002C3E63" w:rsidRDefault="00865FA2" w:rsidP="00865FA2">
      <w:pPr>
        <w:pStyle w:val="BodyText2"/>
        <w:tabs>
          <w:tab w:val="left" w:pos="900"/>
        </w:tabs>
        <w:spacing w:line="240" w:lineRule="atLeast"/>
        <w:ind w:left="900" w:right="43" w:firstLine="0"/>
        <w:jc w:val="thaiDistribute"/>
        <w:rPr>
          <w:rFonts w:asciiTheme="majorBidi" w:hAnsiTheme="majorBidi" w:cstheme="majorBidi"/>
          <w:sz w:val="24"/>
          <w:szCs w:val="24"/>
        </w:rPr>
      </w:pPr>
    </w:p>
    <w:p w14:paraId="6130574F" w14:textId="7FED7734" w:rsidR="00574A47" w:rsidRPr="002C3E63" w:rsidRDefault="00865FA2" w:rsidP="005F0AE4">
      <w:pPr>
        <w:tabs>
          <w:tab w:val="clear" w:pos="907"/>
          <w:tab w:val="left" w:pos="990"/>
        </w:tabs>
        <w:spacing w:line="240" w:lineRule="auto"/>
        <w:ind w:left="990" w:right="29"/>
        <w:jc w:val="thaiDistribute"/>
        <w:rPr>
          <w:rFonts w:asciiTheme="majorBidi" w:hAnsiTheme="majorBidi" w:cstheme="majorBidi"/>
          <w:sz w:val="30"/>
          <w:szCs w:val="30"/>
        </w:rPr>
      </w:pPr>
      <w:r w:rsidRPr="002C3E63">
        <w:rPr>
          <w:rFonts w:asciiTheme="majorBidi" w:hAnsiTheme="majorBidi" w:cs="Angsana New"/>
          <w:sz w:val="30"/>
          <w:szCs w:val="30"/>
          <w:cs/>
        </w:rPr>
        <w:t>อนุพันธ์รับรู้ด้วยมูลค่ายุติธรรม และวัดมูลค่ายุติธรรม</w:t>
      </w:r>
      <w:r w:rsidRPr="002C3E63">
        <w:rPr>
          <w:rFonts w:asciiTheme="majorBidi" w:hAnsiTheme="majorBidi" w:cs="Angsana New" w:hint="cs"/>
          <w:sz w:val="30"/>
          <w:szCs w:val="30"/>
          <w:cs/>
        </w:rPr>
        <w:t>ทุ</w:t>
      </w:r>
      <w:r w:rsidRPr="002C3E63">
        <w:rPr>
          <w:rFonts w:asciiTheme="majorBidi" w:hAnsiTheme="majorBidi" w:cs="Angsana New"/>
          <w:sz w:val="30"/>
          <w:szCs w:val="30"/>
          <w:cs/>
        </w:rPr>
        <w:t xml:space="preserve">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 </w:t>
      </w:r>
    </w:p>
    <w:p w14:paraId="687DB948" w14:textId="3D889161" w:rsidR="00ED69CD" w:rsidRPr="00CF1517" w:rsidRDefault="00ED69CD" w:rsidP="00ED69CD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360B44" w:rsidRPr="00360B44">
        <w:rPr>
          <w:rFonts w:ascii="Angsana New" w:hAnsi="Angsana New" w:cs="Angsana New" w:hint="cs"/>
          <w:b/>
          <w:bCs/>
          <w:i/>
          <w:iCs/>
          <w:sz w:val="30"/>
          <w:szCs w:val="30"/>
        </w:rPr>
        <w:t>1</w:t>
      </w:r>
      <w:r w:rsidRPr="00CF1517">
        <w:rPr>
          <w:rFonts w:ascii="Angsana New" w:hAnsi="Angsana New" w:cs="Angsana New" w:hint="cs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="Angsana New" w:hAnsi="Angsana New" w:cs="Angsana New" w:hint="cs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 w:hint="cs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="Angsana New" w:hAnsi="Angsana New" w:cs="Angsana New" w:hint="cs"/>
          <w:b/>
          <w:bCs/>
          <w:i/>
          <w:iCs/>
          <w:sz w:val="30"/>
          <w:szCs w:val="30"/>
        </w:rPr>
        <w:t>3</w:t>
      </w:r>
    </w:p>
    <w:p w14:paraId="3A39FCE3" w14:textId="77777777" w:rsidR="00ED69CD" w:rsidRPr="00F22951" w:rsidRDefault="00ED69CD" w:rsidP="00ED6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</w:p>
    <w:p w14:paraId="20AB12FB" w14:textId="77777777" w:rsidR="00ED69CD" w:rsidRPr="00CF1517" w:rsidRDefault="00ED69CD" w:rsidP="00ED69CD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อนุพันธ์</w:t>
      </w:r>
    </w:p>
    <w:p w14:paraId="19F15912" w14:textId="77777777" w:rsidR="002D12F3" w:rsidRPr="00F22951" w:rsidRDefault="002D12F3" w:rsidP="001E5A67">
      <w:pPr>
        <w:jc w:val="thaiDistribute"/>
        <w:rPr>
          <w:rFonts w:ascii="Angsana New" w:hAnsi="Angsana New" w:cs="Angsana New"/>
          <w:sz w:val="30"/>
          <w:szCs w:val="30"/>
        </w:rPr>
      </w:pPr>
    </w:p>
    <w:p w14:paraId="2F487C6C" w14:textId="77777777" w:rsidR="00F22951" w:rsidRPr="008A5A08" w:rsidRDefault="00F22951" w:rsidP="00F22951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8A5A08">
        <w:rPr>
          <w:rFonts w:ascii="Angsana New" w:hAnsi="Angsana New" w:cs="Angsana New"/>
          <w:sz w:val="30"/>
          <w:szCs w:val="30"/>
          <w:cs/>
        </w:rPr>
        <w:t>อนุพันธ์ได้ถูกนำมาใช้เพื่อจัดการความเสี่ยงที่เกิดจากการเปลี่ยนแปลงในอัตราแลกเปลี่ยนเงินตราต่างประเทศที่เกิดจากกิจกรรมดำเนินงาน  กิจกรร</w:t>
      </w:r>
      <w:r>
        <w:rPr>
          <w:rFonts w:ascii="Angsana New" w:hAnsi="Angsana New" w:cs="Angsana New"/>
          <w:sz w:val="30"/>
          <w:szCs w:val="30"/>
          <w:cs/>
        </w:rPr>
        <w:t>มจัดหาเงิน  และกิจกรรมลงทุน</w:t>
      </w:r>
      <w:r w:rsidRPr="008A5A08">
        <w:rPr>
          <w:rFonts w:ascii="Angsana New" w:hAnsi="Angsana New" w:cs="Angsana New"/>
          <w:sz w:val="30"/>
          <w:szCs w:val="30"/>
          <w:cs/>
        </w:rPr>
        <w:t xml:space="preserve"> อนุพันธ์ไม่ได้มีไว้เพื่อค้า กลุ่มบริษัททำสัญญาซื้อขายเงินตราต่างประเทศล่วงหน้าเพื่อป้องกันความเสี่ยงจากรายการที่เป็นเงินตราต่างประเทศที่จะมีในอนาคต</w:t>
      </w:r>
    </w:p>
    <w:p w14:paraId="0AD9FA8D" w14:textId="77777777" w:rsidR="00F22951" w:rsidRPr="008A5A08" w:rsidRDefault="00F22951" w:rsidP="00F229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676DB95A" w14:textId="77777777" w:rsidR="00F22951" w:rsidRPr="008A5A08" w:rsidRDefault="00F22951" w:rsidP="00F229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A74338">
        <w:rPr>
          <w:rFonts w:ascii="Angsana New" w:hAnsi="Angsana New" w:cs="Angsana New"/>
          <w:sz w:val="30"/>
          <w:szCs w:val="30"/>
          <w:cs/>
        </w:rPr>
        <w:t>กำไรหรือขาดทุนจากสัญญาซื้อขายเงินตราต่างประเทศล่วงหน้ารับรู้ในกำไรหรือขาดทุนในงวดบัญชีเดียวกันกับงวดที่เกิดผลแตกต่างจากอัตราแลกเปลี่ยนของสินทรัพย์ทางการเงินหรือหนี้สินทางการเงินที่ทำการป้องกัน</w:t>
      </w:r>
      <w:r w:rsidRPr="00A74338">
        <w:rPr>
          <w:rFonts w:ascii="Angsana New" w:hAnsi="Angsana New" w:cs="Angsana New"/>
          <w:sz w:val="30"/>
          <w:szCs w:val="30"/>
          <w:cs/>
        </w:rPr>
        <w:br/>
        <w:t>ความเสี่ยงไว้</w:t>
      </w:r>
    </w:p>
    <w:p w14:paraId="3CDC3A0F" w14:textId="77777777" w:rsidR="00876B75" w:rsidRPr="00F22951" w:rsidRDefault="00876B75" w:rsidP="002D12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DF68E3A" w14:textId="77777777" w:rsidR="00E5040D" w:rsidRPr="00CF1517" w:rsidRDefault="00E5040D" w:rsidP="00B9548F">
      <w:pPr>
        <w:pStyle w:val="Heading8"/>
        <w:numPr>
          <w:ilvl w:val="1"/>
          <w:numId w:val="7"/>
        </w:numPr>
        <w:jc w:val="both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เงินสดและรายการเทียบเท่าเงินสด</w:t>
      </w:r>
    </w:p>
    <w:p w14:paraId="26BB40E8" w14:textId="77777777" w:rsidR="00E5040D" w:rsidRPr="00F22951" w:rsidRDefault="00E5040D" w:rsidP="00E504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78B5C53E" w14:textId="5F95ADF4" w:rsidR="00E5040D" w:rsidRPr="00CF1517" w:rsidRDefault="00E5040D" w:rsidP="00E504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</w:rPr>
        <w:tab/>
      </w:r>
      <w:r w:rsidRPr="00CF1517">
        <w:rPr>
          <w:rFonts w:ascii="Angsana New" w:hAnsi="Angsana New" w:cs="Angsana New"/>
          <w:sz w:val="30"/>
          <w:szCs w:val="30"/>
          <w:cs/>
        </w:rPr>
        <w:t>เงินสดและรายการเทียบเท่าเงินสดในงบกระแสเงินสดประกอบด้วย ยอดเงินสด ยอดเงินฝาก</w:t>
      </w:r>
      <w:r w:rsidR="00AE1818" w:rsidRPr="00CF1517">
        <w:rPr>
          <w:rFonts w:ascii="Angsana New" w:hAnsi="Angsana New" w:cs="Angsana New"/>
          <w:sz w:val="30"/>
          <w:szCs w:val="30"/>
          <w:cs/>
        </w:rPr>
        <w:t>สถาบันการเงิน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ประเภทเผื่อเรียก 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และ</w:t>
      </w:r>
      <w:r w:rsidR="007160D5" w:rsidRPr="00CF1517">
        <w:rPr>
          <w:rFonts w:ascii="Angsana New" w:hAnsi="Angsana New" w:cs="Angsana New" w:hint="cs"/>
          <w:sz w:val="30"/>
          <w:szCs w:val="30"/>
          <w:cs/>
        </w:rPr>
        <w:t>เงินลงทุน</w:t>
      </w:r>
      <w:r w:rsidR="0029193F" w:rsidRPr="00CF1517">
        <w:rPr>
          <w:rFonts w:ascii="Angsana New" w:hAnsi="Angsana New" w:cs="Angsana New" w:hint="cs"/>
          <w:sz w:val="30"/>
          <w:szCs w:val="30"/>
          <w:cs/>
        </w:rPr>
        <w:t xml:space="preserve">ระยะสั้นที่มีสภาพคล่องสูง </w:t>
      </w:r>
    </w:p>
    <w:p w14:paraId="705CC7DE" w14:textId="77777777" w:rsidR="002D12F3" w:rsidRPr="00F22951" w:rsidRDefault="002D12F3" w:rsidP="002D12F3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326C82AA" w14:textId="60F6F3E2" w:rsidR="00510C48" w:rsidRPr="00CF1517" w:rsidRDefault="00510C48" w:rsidP="002D12F3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เงินฝากที่มีข้อจำกัดในการเบิกใช้ได้แสดงแยกเป็นรายการต่างหากไว้ในบัญชี “เงินฝากสถาบันการเงินที่มีข้อจำกัดในการเบิกใช้” ในงบแสดงฐานะการเงิน</w:t>
      </w:r>
    </w:p>
    <w:p w14:paraId="7CF704B6" w14:textId="77777777" w:rsidR="00D35D93" w:rsidRPr="00F22951" w:rsidRDefault="00D35D93" w:rsidP="002D12F3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07DD86B5" w14:textId="2CF8A435" w:rsidR="002F02FB" w:rsidRPr="00CF1517" w:rsidRDefault="002F02FB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ลูกหนี้การค้า</w:t>
      </w:r>
      <w:r w:rsidR="008A487A"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 xml:space="preserve"> </w:t>
      </w:r>
      <w:r w:rsidR="00F22951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และ</w:t>
      </w: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ลูกหนี้อื่น</w:t>
      </w:r>
    </w:p>
    <w:p w14:paraId="58858427" w14:textId="77777777" w:rsidR="002F02FB" w:rsidRPr="00F22951" w:rsidRDefault="002F02FB" w:rsidP="002F02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152BA111" w14:textId="522BBEC6" w:rsidR="008A487A" w:rsidRPr="00CF1517" w:rsidRDefault="008A487A" w:rsidP="00D000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ลูกหนี้รับรู้เมื่อกลุ่มบริษัทมีสิทธิที่ปราศจากเงื่อนไขในการได้รับสิ่งตอบแทนตามสัญญา</w:t>
      </w:r>
      <w:r w:rsidR="006115F1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หากกลุ่มบริษัทรับรู้รายได้ก่อนที่จะมีสิทธิที่ปราศจากเงื่อนไขในการได้รับสิ่งตอบแทน จำนวนสิ่งตอบแทนนั้นจะรับรู้เป็นสินทรัพย์ที่เกิดจากสัญญา</w:t>
      </w:r>
    </w:p>
    <w:p w14:paraId="45CEB4EF" w14:textId="77777777" w:rsidR="008A487A" w:rsidRPr="00F22951" w:rsidRDefault="008A487A" w:rsidP="008A48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260011AA" w14:textId="083CF279" w:rsidR="008A487A" w:rsidRPr="00CF1517" w:rsidRDefault="008A487A" w:rsidP="008A487A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F22951">
        <w:rPr>
          <w:rFonts w:ascii="Angsana New" w:hAnsi="Angsana New" w:cs="Angsana New"/>
          <w:spacing w:val="-2"/>
          <w:sz w:val="30"/>
          <w:szCs w:val="30"/>
          <w:cs/>
        </w:rPr>
        <w:t>ลูกหนี้</w:t>
      </w:r>
      <w:r w:rsidR="00876B75" w:rsidRPr="00F22951">
        <w:rPr>
          <w:rFonts w:asciiTheme="majorBidi" w:hAnsiTheme="majorBidi" w:cstheme="majorBidi"/>
          <w:spacing w:val="-2"/>
          <w:sz w:val="30"/>
          <w:szCs w:val="30"/>
          <w:cs/>
        </w:rPr>
        <w:t xml:space="preserve">วัดมูลค่าด้วยราคาของรายการหักค่าเผื่อผลขาดทุนด้านเครดิตที่คาดว่าจะเกิดขึ้น </w:t>
      </w:r>
      <w:r w:rsidR="00876B75" w:rsidRPr="00F22951">
        <w:rPr>
          <w:rFonts w:asciiTheme="majorBidi" w:hAnsiTheme="majorBidi" w:cstheme="majorBidi"/>
          <w:i/>
          <w:iCs/>
          <w:spacing w:val="-2"/>
          <w:sz w:val="30"/>
          <w:szCs w:val="30"/>
        </w:rPr>
        <w:t>(</w:t>
      </w:r>
      <w:r w:rsidR="00086D0E" w:rsidRPr="00F22951">
        <w:rPr>
          <w:rFonts w:asciiTheme="majorBidi" w:hAnsiTheme="majorBidi" w:cstheme="majorBidi"/>
          <w:i/>
          <w:iCs/>
          <w:spacing w:val="-2"/>
          <w:sz w:val="30"/>
          <w:szCs w:val="30"/>
        </w:rPr>
        <w:t>2</w:t>
      </w:r>
      <w:r w:rsidR="00360B44" w:rsidRPr="00F22951">
        <w:rPr>
          <w:rFonts w:asciiTheme="majorBidi" w:hAnsiTheme="majorBidi" w:cstheme="majorBidi"/>
          <w:i/>
          <w:iCs/>
          <w:spacing w:val="-2"/>
          <w:sz w:val="30"/>
          <w:szCs w:val="30"/>
        </w:rPr>
        <w:t>56</w:t>
      </w:r>
      <w:r w:rsidR="00086D0E" w:rsidRPr="00F22951">
        <w:rPr>
          <w:rFonts w:asciiTheme="majorBidi" w:hAnsiTheme="majorBidi" w:cstheme="majorBidi"/>
          <w:i/>
          <w:iCs/>
          <w:spacing w:val="-2"/>
          <w:sz w:val="30"/>
          <w:szCs w:val="30"/>
        </w:rPr>
        <w:t>2</w:t>
      </w:r>
      <w:r w:rsidR="00876B75" w:rsidRPr="00F22951">
        <w:rPr>
          <w:rFonts w:asciiTheme="majorBidi" w:hAnsiTheme="majorBidi" w:cstheme="majorBidi"/>
          <w:i/>
          <w:iCs/>
          <w:spacing w:val="-2"/>
          <w:sz w:val="30"/>
          <w:szCs w:val="30"/>
        </w:rPr>
        <w:t xml:space="preserve">: </w:t>
      </w:r>
      <w:r w:rsidR="00876B75" w:rsidRPr="00F22951">
        <w:rPr>
          <w:rFonts w:ascii="Angsana New" w:hAnsi="Angsana New" w:cs="Angsana New"/>
          <w:i/>
          <w:iCs/>
          <w:spacing w:val="-2"/>
          <w:sz w:val="30"/>
          <w:szCs w:val="30"/>
          <w:cs/>
        </w:rPr>
        <w:t>ค่าเผื่อหนี้สงสัยจะ</w:t>
      </w:r>
      <w:r w:rsidR="00876B75" w:rsidRPr="00CF1517">
        <w:rPr>
          <w:rFonts w:ascii="Angsana New" w:hAnsi="Angsana New" w:cs="Angsana New"/>
          <w:i/>
          <w:iCs/>
          <w:sz w:val="30"/>
          <w:szCs w:val="30"/>
          <w:cs/>
        </w:rPr>
        <w:t>สูญ)</w:t>
      </w:r>
      <w:r w:rsidR="00876B75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ซึ่งประเมินโดยการวิเคราะห์ประวัติการชำระหนี้ และการคาดการณ์เกี่ยวกับการชำระหนี้ในอนาคตของลูกค้า หนี้สูญจะถูกตัดจำหน่ายเมื่อเกิดขึ้น</w:t>
      </w:r>
    </w:p>
    <w:p w14:paraId="6BB25C41" w14:textId="4782EAC6" w:rsidR="008A487A" w:rsidRDefault="008A487A" w:rsidP="008214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22"/>
        <w:jc w:val="thaiDistribute"/>
        <w:rPr>
          <w:rFonts w:ascii="Angsana New" w:hAnsi="Angsana New" w:cs="Angsana New"/>
          <w:sz w:val="24"/>
          <w:szCs w:val="24"/>
        </w:rPr>
      </w:pPr>
    </w:p>
    <w:p w14:paraId="04758657" w14:textId="77777777" w:rsidR="00D60A1E" w:rsidRPr="005925D5" w:rsidRDefault="00D60A1E" w:rsidP="008214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22"/>
        <w:jc w:val="thaiDistribute"/>
        <w:rPr>
          <w:rFonts w:ascii="Angsana New" w:hAnsi="Angsana New" w:cs="Angsana New"/>
          <w:sz w:val="24"/>
          <w:szCs w:val="24"/>
        </w:rPr>
      </w:pPr>
    </w:p>
    <w:p w14:paraId="348A1DFA" w14:textId="77777777" w:rsidR="00610DA5" w:rsidRPr="00CF1517" w:rsidRDefault="00610DA5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สินค้าคงเหลือ</w:t>
      </w:r>
    </w:p>
    <w:p w14:paraId="31ACDD1B" w14:textId="77777777" w:rsidR="00610DA5" w:rsidRPr="00F22951" w:rsidRDefault="00610DA5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FAB341E" w14:textId="77777777" w:rsidR="00610DA5" w:rsidRPr="00CF1517" w:rsidRDefault="00610DA5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</w:rPr>
        <w:tab/>
      </w:r>
      <w:r w:rsidRPr="00CF1517">
        <w:rPr>
          <w:rFonts w:ascii="Angsana New" w:hAnsi="Angsana New" w:cs="Angsana New"/>
          <w:sz w:val="30"/>
          <w:szCs w:val="30"/>
          <w:cs/>
        </w:rPr>
        <w:t>สินค้าคงเหลือ</w:t>
      </w:r>
      <w:r w:rsidR="004E0002" w:rsidRPr="00CF1517">
        <w:rPr>
          <w:rFonts w:ascii="Angsana New" w:hAnsi="Angsana New" w:cs="Angsana New"/>
          <w:sz w:val="30"/>
          <w:szCs w:val="30"/>
          <w:cs/>
        </w:rPr>
        <w:t>วัดมูลค่าด้วย</w:t>
      </w:r>
      <w:r w:rsidRPr="00CF1517">
        <w:rPr>
          <w:rFonts w:ascii="Angsana New" w:hAnsi="Angsana New" w:cs="Angsana New"/>
          <w:sz w:val="30"/>
          <w:szCs w:val="30"/>
          <w:cs/>
        </w:rPr>
        <w:t>ราคาทุนหรือมูลค่าสุทธิที่จะได้รับแล้วแต่ราคาใดจะต่ำกว่า</w:t>
      </w:r>
    </w:p>
    <w:p w14:paraId="75FB3E88" w14:textId="77777777" w:rsidR="00610DA5" w:rsidRPr="00F22951" w:rsidRDefault="00610DA5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29AED3A" w14:textId="4FC5451D" w:rsidR="00610DA5" w:rsidRPr="00CF1517" w:rsidRDefault="00610DA5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</w:rPr>
        <w:tab/>
      </w:r>
      <w:r w:rsidRPr="00CF1517">
        <w:rPr>
          <w:rFonts w:ascii="Angsana New" w:hAnsi="Angsana New" w:cs="Angsana New"/>
          <w:sz w:val="30"/>
          <w:szCs w:val="30"/>
          <w:cs/>
        </w:rPr>
        <w:t>ต้นทุนสินค้าประกอบด้วยราคาทุนที่ซื้อ</w:t>
      </w:r>
      <w:r w:rsidR="009255FC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ต้นทุนแปลงสภาพหรือต้นทุนอื่นเพื่อให้สินค้าอยู่ในสถานที่</w:t>
      </w:r>
      <w:r w:rsidR="00436AB3" w:rsidRPr="00CF1517">
        <w:rPr>
          <w:rFonts w:ascii="Angsana New" w:hAnsi="Angsana New" w:cs="Angsana New"/>
          <w:sz w:val="30"/>
          <w:szCs w:val="30"/>
          <w:cs/>
        </w:rPr>
        <w:t>ตั้ง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และสภาพปัจจุบัน 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หักด้วยส่วนลดจากการจ่ายเงินตามเงื่อนไข</w:t>
      </w:r>
      <w:r w:rsidR="00E328BE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ส่วนลดจากการรับประกันสินค้า หรือส่วนลดการนำบัตร</w:t>
      </w:r>
      <w:r w:rsidR="00C90425" w:rsidRPr="00CF1517">
        <w:rPr>
          <w:rFonts w:ascii="Angsana New" w:hAnsi="Angsana New" w:cs="Angsana New"/>
          <w:spacing w:val="-6"/>
          <w:sz w:val="30"/>
          <w:szCs w:val="30"/>
          <w:cs/>
        </w:rPr>
        <w:t>ส่วนลดไปขึ้น</w:t>
      </w:r>
      <w:r w:rsidR="00577F24" w:rsidRPr="00CF1517">
        <w:rPr>
          <w:rFonts w:ascii="Angsana New" w:hAnsi="Angsana New" w:cs="Angsana New"/>
          <w:spacing w:val="-6"/>
          <w:sz w:val="30"/>
          <w:szCs w:val="30"/>
          <w:cs/>
        </w:rPr>
        <w:t>เป็น</w:t>
      </w:r>
      <w:r w:rsidR="00C90425" w:rsidRPr="00CF1517">
        <w:rPr>
          <w:rFonts w:ascii="Angsana New" w:hAnsi="Angsana New" w:cs="Angsana New"/>
          <w:spacing w:val="-6"/>
          <w:sz w:val="30"/>
          <w:szCs w:val="30"/>
          <w:cs/>
        </w:rPr>
        <w:t>เงินสด</w:t>
      </w:r>
      <w:r w:rsidRPr="00CF1517">
        <w:rPr>
          <w:rFonts w:ascii="Angsana New" w:hAnsi="Angsana New" w:cs="Angsana New"/>
          <w:spacing w:val="-6"/>
          <w:sz w:val="30"/>
          <w:szCs w:val="30"/>
          <w:cs/>
        </w:rPr>
        <w:t xml:space="preserve"> ในกรณีของสินค้าสำเร็จรูปและสินค้าระหว่างผลิตที่ผลิตเอง ต้นทุนสินค้า</w:t>
      </w:r>
      <w:r w:rsidR="00446E69" w:rsidRPr="00CF1517">
        <w:rPr>
          <w:rFonts w:ascii="Angsana New" w:hAnsi="Angsana New" w:cs="Angsana New"/>
          <w:spacing w:val="-6"/>
          <w:sz w:val="30"/>
          <w:szCs w:val="30"/>
          <w:cs/>
        </w:rPr>
        <w:t>ได้</w:t>
      </w:r>
      <w:r w:rsidRPr="00CF1517">
        <w:rPr>
          <w:rFonts w:ascii="Angsana New" w:hAnsi="Angsana New" w:cs="Angsana New"/>
          <w:spacing w:val="-6"/>
          <w:sz w:val="30"/>
          <w:szCs w:val="30"/>
          <w:cs/>
        </w:rPr>
        <w:t>รวมการปันส่วน</w:t>
      </w:r>
      <w:r w:rsidRPr="00CF1517">
        <w:rPr>
          <w:rFonts w:ascii="Angsana New" w:hAnsi="Angsana New" w:cs="Angsana New"/>
          <w:sz w:val="30"/>
          <w:szCs w:val="30"/>
          <w:cs/>
        </w:rPr>
        <w:t>ของค่าโสหุ้ยการผลิตอย่างเหมาะสม</w:t>
      </w:r>
      <w:r w:rsidR="00446E69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โดยคำนึงถึงระดับกำลังการผลิตตามปกติ</w:t>
      </w:r>
    </w:p>
    <w:p w14:paraId="6ABED0FE" w14:textId="77777777" w:rsidR="00C9796A" w:rsidRPr="00CF1517" w:rsidRDefault="00C9796A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="Angsana New" w:hAnsi="Angsana New" w:cs="Angsana New"/>
          <w:sz w:val="30"/>
          <w:szCs w:val="30"/>
        </w:rPr>
      </w:pPr>
    </w:p>
    <w:p w14:paraId="267D57E7" w14:textId="77777777" w:rsidR="002B1045" w:rsidRPr="00CF1517" w:rsidRDefault="00896CA1" w:rsidP="00896C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ab/>
      </w:r>
      <w:r w:rsidR="002B1045" w:rsidRPr="00CF1517">
        <w:rPr>
          <w:rFonts w:ascii="Angsana New" w:hAnsi="Angsana New" w:cs="Angsana New"/>
          <w:sz w:val="30"/>
          <w:szCs w:val="30"/>
          <w:cs/>
        </w:rPr>
        <w:t>ต้นทุน</w:t>
      </w:r>
      <w:r w:rsidR="004E0002" w:rsidRPr="00CF1517">
        <w:rPr>
          <w:rFonts w:ascii="Angsana New" w:hAnsi="Angsana New" w:cs="Angsana New"/>
          <w:sz w:val="30"/>
          <w:szCs w:val="30"/>
          <w:cs/>
        </w:rPr>
        <w:t>คำนวณ</w:t>
      </w:r>
      <w:r w:rsidR="002B1045" w:rsidRPr="00CF1517">
        <w:rPr>
          <w:rFonts w:ascii="Angsana New" w:hAnsi="Angsana New" w:cs="Angsana New"/>
          <w:sz w:val="30"/>
          <w:szCs w:val="30"/>
          <w:cs/>
        </w:rPr>
        <w:t>โดยวิธีดังต่อไปนี้</w:t>
      </w:r>
    </w:p>
    <w:p w14:paraId="31A1F4A3" w14:textId="77777777" w:rsidR="002B1045" w:rsidRPr="00F22951" w:rsidRDefault="002B1045" w:rsidP="002B1045">
      <w:pPr>
        <w:pStyle w:val="a4"/>
        <w:tabs>
          <w:tab w:val="clear" w:pos="360"/>
          <w:tab w:val="clear" w:pos="720"/>
          <w:tab w:val="clear" w:pos="1080"/>
        </w:tabs>
        <w:ind w:left="540"/>
        <w:jc w:val="thaiDistribute"/>
        <w:rPr>
          <w:rFonts w:ascii="Angsana New" w:hAnsi="Angsana New" w:cs="Angsana New"/>
          <w:sz w:val="30"/>
          <w:szCs w:val="30"/>
          <w:lang w:val="en-US"/>
        </w:rPr>
      </w:pPr>
    </w:p>
    <w:tbl>
      <w:tblPr>
        <w:tblW w:w="0" w:type="auto"/>
        <w:tblInd w:w="450" w:type="dxa"/>
        <w:tblLook w:val="01E0" w:firstRow="1" w:lastRow="1" w:firstColumn="1" w:lastColumn="1" w:noHBand="0" w:noVBand="0"/>
      </w:tblPr>
      <w:tblGrid>
        <w:gridCol w:w="3510"/>
        <w:gridCol w:w="5465"/>
      </w:tblGrid>
      <w:tr w:rsidR="002B1045" w:rsidRPr="00CF1517" w14:paraId="4D0F37E0" w14:textId="77777777" w:rsidTr="0029193F">
        <w:tc>
          <w:tcPr>
            <w:tcW w:w="3510" w:type="dxa"/>
          </w:tcPr>
          <w:p w14:paraId="2D32E224" w14:textId="77777777" w:rsidR="002B1045" w:rsidRPr="00CF1517" w:rsidRDefault="002B1045" w:rsidP="009C1B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612"/>
                <w:tab w:val="left" w:pos="88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  <w:cs/>
                <w:lang w:val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th-TH"/>
              </w:rPr>
              <w:t>สินค้าสำเร็จรูปที่ซื้อมาเพื่อขาย</w:t>
            </w:r>
          </w:p>
        </w:tc>
        <w:tc>
          <w:tcPr>
            <w:tcW w:w="5465" w:type="dxa"/>
          </w:tcPr>
          <w:p w14:paraId="141A3927" w14:textId="77777777" w:rsidR="002B1045" w:rsidRPr="00CF1517" w:rsidRDefault="00446E69" w:rsidP="009C1B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-</w:t>
            </w:r>
            <w:r w:rsidR="002B104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</w:rPr>
              <w:t xml:space="preserve">    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ราคาทุนวิธีเข้าก่อนออกก่อน</w:t>
            </w:r>
          </w:p>
        </w:tc>
      </w:tr>
      <w:tr w:rsidR="002B1045" w:rsidRPr="00CF1517" w14:paraId="04680A3C" w14:textId="77777777" w:rsidTr="0029193F">
        <w:tc>
          <w:tcPr>
            <w:tcW w:w="3510" w:type="dxa"/>
          </w:tcPr>
          <w:p w14:paraId="5BDF7ABE" w14:textId="77777777" w:rsidR="002B1045" w:rsidRPr="00CF1517" w:rsidRDefault="002B1045" w:rsidP="009C1B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612"/>
                <w:tab w:val="left" w:pos="88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th-TH"/>
              </w:rPr>
              <w:t>สินค้าสำเร็จรูปและสินค้าระหว่างผลิต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</w:p>
        </w:tc>
        <w:tc>
          <w:tcPr>
            <w:tcW w:w="5465" w:type="dxa"/>
          </w:tcPr>
          <w:p w14:paraId="2774BA38" w14:textId="77777777" w:rsidR="00436AB3" w:rsidRPr="00CF1517" w:rsidRDefault="00446E69" w:rsidP="00436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2"/>
              </w:tabs>
              <w:spacing w:line="240" w:lineRule="auto"/>
              <w:ind w:left="342" w:hanging="342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-</w:t>
            </w:r>
            <w:r w:rsidR="002B104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 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ราคาต้นทุนมาตรฐาน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ซึ</w:t>
            </w:r>
            <w:r w:rsidR="00436AB3" w:rsidRPr="00CF1517">
              <w:rPr>
                <w:rFonts w:ascii="Angsana New" w:hAnsi="Angsana New" w:cs="Angsana New"/>
                <w:sz w:val="30"/>
                <w:szCs w:val="30"/>
                <w:cs/>
              </w:rPr>
              <w:t>่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งใกล้เคียงกับต้นทุนจริงตาม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  <w:cs/>
              </w:rPr>
              <w:t>วิธี</w:t>
            </w:r>
          </w:p>
          <w:p w14:paraId="4418BF19" w14:textId="77777777" w:rsidR="002B1045" w:rsidRPr="00CF1517" w:rsidRDefault="002B1045" w:rsidP="00436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2"/>
              </w:tabs>
              <w:spacing w:line="240" w:lineRule="auto"/>
              <w:ind w:left="972" w:hanging="342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เข้าก่อนออกก่อน</w:t>
            </w:r>
          </w:p>
        </w:tc>
      </w:tr>
      <w:tr w:rsidR="002B1045" w:rsidRPr="00CF1517" w14:paraId="52795DF0" w14:textId="77777777" w:rsidTr="0029193F">
        <w:tc>
          <w:tcPr>
            <w:tcW w:w="3510" w:type="dxa"/>
          </w:tcPr>
          <w:p w14:paraId="265D65B5" w14:textId="77777777" w:rsidR="002B1045" w:rsidRPr="00CF1517" w:rsidRDefault="002B1045" w:rsidP="009C1B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612"/>
                <w:tab w:val="left" w:pos="88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th-TH"/>
              </w:rPr>
              <w:t>วัตถุดิบและวัสดุสิ้นเปลืองโรงงาน</w:t>
            </w:r>
          </w:p>
        </w:tc>
        <w:tc>
          <w:tcPr>
            <w:tcW w:w="5465" w:type="dxa"/>
          </w:tcPr>
          <w:p w14:paraId="68139649" w14:textId="77777777" w:rsidR="002B1045" w:rsidRPr="00CF1517" w:rsidRDefault="00446E69" w:rsidP="009C1B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-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</w:rPr>
              <w:t xml:space="preserve">     </w:t>
            </w:r>
            <w:r w:rsidR="002B1045"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ราคาทุนวิธีถัวเฉลี่ยถ่วงน้ำหนัก</w:t>
            </w:r>
          </w:p>
        </w:tc>
      </w:tr>
    </w:tbl>
    <w:p w14:paraId="15159DDA" w14:textId="77777777" w:rsidR="00610DA5" w:rsidRPr="00CF1517" w:rsidRDefault="00610DA5" w:rsidP="002B10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="Angsana New" w:hAnsi="Angsana New" w:cs="Angsana New"/>
          <w:sz w:val="30"/>
          <w:szCs w:val="30"/>
        </w:rPr>
      </w:pPr>
    </w:p>
    <w:p w14:paraId="7955699E" w14:textId="77777777" w:rsidR="00610DA5" w:rsidRPr="00CF1517" w:rsidRDefault="00610DA5" w:rsidP="009255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hanging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</w:rPr>
        <w:tab/>
      </w:r>
      <w:r w:rsidRPr="00CF1517">
        <w:rPr>
          <w:rFonts w:ascii="Angsana New" w:hAnsi="Angsana New" w:cs="Angsana New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โดยประมาณในการขาย</w:t>
      </w:r>
    </w:p>
    <w:p w14:paraId="465AC73B" w14:textId="77777777" w:rsidR="009D06AB" w:rsidRPr="00CF1517" w:rsidRDefault="009D06AB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239A05B7" w14:textId="77777777" w:rsidR="00610DA5" w:rsidRPr="00CF1517" w:rsidRDefault="00610DA5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สินทรัพย์ชีวภาพ</w:t>
      </w:r>
    </w:p>
    <w:p w14:paraId="66DA0ACE" w14:textId="77777777" w:rsidR="00610DA5" w:rsidRPr="00CF1517" w:rsidRDefault="00610DA5" w:rsidP="00610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55DD6C0F" w14:textId="3A3596DF" w:rsidR="002D12F3" w:rsidRPr="00CF1517" w:rsidRDefault="00610DA5" w:rsidP="00C90425">
      <w:pPr>
        <w:pStyle w:val="BodyText2"/>
        <w:tabs>
          <w:tab w:val="left" w:pos="540"/>
        </w:tabs>
        <w:spacing w:line="240" w:lineRule="atLeast"/>
        <w:ind w:left="547" w:right="-25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สินทรัพย์ชีวภาพวัดมูลค่าด้วยมูลค่ายุติธรรมหักต้นทุนในการขาย (ต้นทุนส่วนเพิ่มที่เกี่ยวข้องโดยตรงกับการจำหน่าย</w:t>
      </w:r>
      <w:r w:rsidR="00D37B17" w:rsidRPr="00CF1517">
        <w:rPr>
          <w:rFonts w:ascii="Angsana New" w:hAnsi="Angsana New" w:cs="Angsana New"/>
          <w:sz w:val="30"/>
          <w:szCs w:val="30"/>
          <w:cs/>
        </w:rPr>
        <w:t>สินทรัพย์ชีวภาพ</w:t>
      </w:r>
      <w:r w:rsidR="00D37B17" w:rsidRPr="00CF1517">
        <w:rPr>
          <w:rFonts w:ascii="Angsana New" w:hAnsi="Angsana New" w:cs="Angsana New"/>
          <w:sz w:val="30"/>
          <w:szCs w:val="30"/>
        </w:rPr>
        <w:t xml:space="preserve">) </w:t>
      </w:r>
      <w:r w:rsidR="00D37B17" w:rsidRPr="00CF1517">
        <w:rPr>
          <w:rFonts w:ascii="Angsana New" w:hAnsi="Angsana New" w:cs="Angsana New"/>
          <w:sz w:val="30"/>
          <w:szCs w:val="30"/>
          <w:cs/>
        </w:rPr>
        <w:t>เว้นแต่กรณีที่ไม่สามารวัดมูลค่ายุติธรรมได้อย่างน่าเชื่อถือ ให้วัดมูลค่าด้วยราคาทุนสุทธิจากค่าเสื่อมราคาสะสมและผลขาดทุนจากการด้อยค่าสะสม ผลกำไรหรือขาดทุนที่เกิดจากการเปลี่ยนแปลงในมูลค่ายุติธรรมหักต้นทุนในการขายบันทึกในกำไรหรือขาดทุน</w:t>
      </w:r>
    </w:p>
    <w:p w14:paraId="34E9B1B1" w14:textId="77777777" w:rsidR="00333D8B" w:rsidRPr="00CF1517" w:rsidRDefault="00333D8B" w:rsidP="00C90425">
      <w:pPr>
        <w:pStyle w:val="BodyText2"/>
        <w:tabs>
          <w:tab w:val="left" w:pos="540"/>
        </w:tabs>
        <w:spacing w:line="240" w:lineRule="atLeast"/>
        <w:ind w:left="547" w:right="-25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2A875284" w14:textId="77777777" w:rsidR="00735E64" w:rsidRPr="00CF1517" w:rsidRDefault="00735E64" w:rsidP="00610DA5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ราคาทุน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ของสินทรัพย์ชีวภาพ</w:t>
      </w:r>
      <w:r w:rsidRPr="00CF1517">
        <w:rPr>
          <w:rFonts w:ascii="Angsana New" w:hAnsi="Angsana New" w:cs="Angsana New"/>
          <w:sz w:val="30"/>
          <w:szCs w:val="30"/>
          <w:cs/>
        </w:rPr>
        <w:t>ประกอบด้วยราคา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ทางตรงที่เกี่ยวข้องกับการได้มาของสินทรัพย์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และต้นทุนอื่นเพื่อให้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สินทรัพย์</w:t>
      </w:r>
      <w:r w:rsidRPr="00CF1517">
        <w:rPr>
          <w:rFonts w:ascii="Angsana New" w:hAnsi="Angsana New" w:cs="Angsana New"/>
          <w:sz w:val="30"/>
          <w:szCs w:val="30"/>
          <w:cs/>
        </w:rPr>
        <w:t>อยู่ในสถานที่และสภาพปัจจุบัน</w:t>
      </w:r>
    </w:p>
    <w:p w14:paraId="24756E57" w14:textId="59C04697" w:rsidR="00735E64" w:rsidRDefault="00735E64" w:rsidP="00610DA5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4060F7AE" w14:textId="630AAC78" w:rsidR="00F22951" w:rsidRDefault="00F22951" w:rsidP="00610DA5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2B8764C4" w14:textId="77777777" w:rsidR="00F22951" w:rsidRPr="00CF1517" w:rsidRDefault="00F22951" w:rsidP="00610DA5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</w:p>
    <w:p w14:paraId="4816D805" w14:textId="77777777" w:rsidR="00735E64" w:rsidRPr="00CF1517" w:rsidRDefault="00735E64" w:rsidP="00FB4D56">
      <w:pPr>
        <w:pStyle w:val="BodyText2"/>
        <w:tabs>
          <w:tab w:val="left" w:pos="540"/>
          <w:tab w:val="left" w:pos="747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ค่าเสื่อม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ราคาของสินทรัพย์ชีวภาพที่ให้ผลิตผล เช่น พ่อแม่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พันธุ์คำนวณโดยใช้วิธีเส้นตรงจากราคาทุนหักด้วยมูลค่าคงเหลือโดยประมาณ </w:t>
      </w:r>
      <w:r w:rsidR="00C90425" w:rsidRPr="00CF1517">
        <w:rPr>
          <w:rFonts w:ascii="Angsana New" w:hAnsi="Angsana New" w:cs="Angsana New"/>
          <w:sz w:val="30"/>
          <w:szCs w:val="30"/>
          <w:cs/>
        </w:rPr>
        <w:t>ตามเกณฑ์</w:t>
      </w:r>
      <w:r w:rsidRPr="00CF1517">
        <w:rPr>
          <w:rFonts w:ascii="Angsana New" w:hAnsi="Angsana New" w:cs="Angsana New"/>
          <w:sz w:val="30"/>
          <w:szCs w:val="30"/>
          <w:cs/>
        </w:rPr>
        <w:t>อายุ</w:t>
      </w:r>
      <w:r w:rsidR="00E710E2" w:rsidRPr="00CF1517">
        <w:rPr>
          <w:rFonts w:ascii="Angsana New" w:hAnsi="Angsana New" w:cs="Angsana New"/>
          <w:sz w:val="30"/>
          <w:szCs w:val="30"/>
          <w:cs/>
        </w:rPr>
        <w:t>การให้ประโยชน์ของพ่อแม่พันธุ์</w:t>
      </w:r>
      <w:r w:rsidRPr="00CF1517">
        <w:rPr>
          <w:rFonts w:ascii="Angsana New" w:hAnsi="Angsana New" w:cs="Angsana New"/>
          <w:sz w:val="30"/>
          <w:szCs w:val="30"/>
          <w:cs/>
        </w:rPr>
        <w:t>ดังนี้</w:t>
      </w:r>
    </w:p>
    <w:p w14:paraId="2F6A1E8B" w14:textId="77777777" w:rsidR="00E710E2" w:rsidRPr="00DE61DD" w:rsidRDefault="00E710E2" w:rsidP="00E710E2">
      <w:pPr>
        <w:pStyle w:val="BodyText2"/>
        <w:tabs>
          <w:tab w:val="left" w:pos="540"/>
          <w:tab w:val="left" w:pos="747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28"/>
          <w:szCs w:val="28"/>
        </w:rPr>
      </w:pPr>
    </w:p>
    <w:tbl>
      <w:tblPr>
        <w:tblW w:w="9288" w:type="dxa"/>
        <w:tblInd w:w="450" w:type="dxa"/>
        <w:tblLook w:val="0000" w:firstRow="0" w:lastRow="0" w:firstColumn="0" w:lastColumn="0" w:noHBand="0" w:noVBand="0"/>
      </w:tblPr>
      <w:tblGrid>
        <w:gridCol w:w="7308"/>
        <w:gridCol w:w="1260"/>
        <w:gridCol w:w="720"/>
      </w:tblGrid>
      <w:tr w:rsidR="00E710E2" w:rsidRPr="00CF1517" w14:paraId="40180452" w14:textId="77777777" w:rsidTr="00E710E2">
        <w:tc>
          <w:tcPr>
            <w:tcW w:w="7308" w:type="dxa"/>
            <w:vAlign w:val="bottom"/>
          </w:tcPr>
          <w:p w14:paraId="15229576" w14:textId="77777777" w:rsidR="00E710E2" w:rsidRPr="00CF1517" w:rsidRDefault="00E710E2" w:rsidP="00F229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4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พ่อแม่พันธุ์ไก่</w:t>
            </w:r>
          </w:p>
        </w:tc>
        <w:tc>
          <w:tcPr>
            <w:tcW w:w="1260" w:type="dxa"/>
          </w:tcPr>
          <w:p w14:paraId="6ACC96F9" w14:textId="11D052CD" w:rsidR="00E710E2" w:rsidRPr="00CF1517" w:rsidRDefault="00E710E2" w:rsidP="00E71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8B3361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720" w:type="dxa"/>
          </w:tcPr>
          <w:p w14:paraId="45C8B6C2" w14:textId="31AB4059" w:rsidR="00E710E2" w:rsidRPr="00CF1517" w:rsidRDefault="008B3361" w:rsidP="00E32A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เดือน</w:t>
            </w:r>
          </w:p>
        </w:tc>
      </w:tr>
      <w:tr w:rsidR="00E710E2" w:rsidRPr="00CF1517" w14:paraId="187AE42E" w14:textId="77777777" w:rsidTr="00E710E2">
        <w:tc>
          <w:tcPr>
            <w:tcW w:w="7308" w:type="dxa"/>
            <w:vAlign w:val="bottom"/>
          </w:tcPr>
          <w:p w14:paraId="746AA171" w14:textId="77777777" w:rsidR="00E710E2" w:rsidRPr="00CF1517" w:rsidRDefault="00E710E2" w:rsidP="00F229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4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พ่อแม่พันธุ์สุกร</w:t>
            </w:r>
          </w:p>
        </w:tc>
        <w:tc>
          <w:tcPr>
            <w:tcW w:w="1260" w:type="dxa"/>
          </w:tcPr>
          <w:p w14:paraId="39C05C38" w14:textId="108C334E" w:rsidR="00E710E2" w:rsidRPr="00CF1517" w:rsidRDefault="00E710E2" w:rsidP="00E32A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720" w:type="dxa"/>
          </w:tcPr>
          <w:p w14:paraId="239EA70A" w14:textId="77777777" w:rsidR="00E710E2" w:rsidRPr="00CF1517" w:rsidRDefault="00E710E2" w:rsidP="00E32A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</w:tbl>
    <w:p w14:paraId="3D907F5E" w14:textId="77777777" w:rsidR="00E710E2" w:rsidRPr="00DE61DD" w:rsidRDefault="00E710E2" w:rsidP="00E710E2">
      <w:pPr>
        <w:pStyle w:val="BodyText2"/>
        <w:tabs>
          <w:tab w:val="left" w:pos="540"/>
          <w:tab w:val="left" w:pos="747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28"/>
          <w:szCs w:val="28"/>
        </w:rPr>
      </w:pPr>
    </w:p>
    <w:p w14:paraId="6B731E00" w14:textId="77777777" w:rsidR="00D37B17" w:rsidRPr="00CF1517" w:rsidRDefault="00D37B17" w:rsidP="00610DA5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สินทรัพย์ชีวภาพไม่หมุนวียนส่วนใหญ่ประกอบด้วย สุกรพันธุ์ ซึ่งได้แยกแสดงรายการไว้ภายใต้หมวด “สินทรัพย์ไม่หมุนเวียน” ส่วนสินทรัพย์ชีวภาพอื่นๆ แสดงไว้ภายใต้หมวด “สินทรัพย์หมุนวียน” ในงบแสดงฐานะการเงิน</w:t>
      </w:r>
    </w:p>
    <w:p w14:paraId="7837DF68" w14:textId="77777777" w:rsidR="00ED2E3B" w:rsidRPr="00DE61DD" w:rsidRDefault="00ED2E3B" w:rsidP="009A26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8"/>
          <w:szCs w:val="28"/>
          <w:cs/>
        </w:rPr>
      </w:pPr>
    </w:p>
    <w:p w14:paraId="1282A340" w14:textId="77777777" w:rsidR="00234ED9" w:rsidRPr="00CF1517" w:rsidRDefault="00234ED9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อสังหาริมทรัพย์เพื่อการลงทุน</w:t>
      </w:r>
    </w:p>
    <w:p w14:paraId="38BD9B80" w14:textId="77777777" w:rsidR="00234ED9" w:rsidRPr="00DE61DD" w:rsidRDefault="00234ED9" w:rsidP="00234ED9">
      <w:pPr>
        <w:rPr>
          <w:rFonts w:ascii="Angsana New" w:hAnsi="Angsana New" w:cs="Angsana New"/>
          <w:sz w:val="28"/>
          <w:szCs w:val="28"/>
          <w:cs/>
          <w:lang w:val="th-TH"/>
        </w:rPr>
      </w:pPr>
    </w:p>
    <w:p w14:paraId="5D0361C1" w14:textId="59A1AF16" w:rsidR="00234ED9" w:rsidRPr="00CF1517" w:rsidRDefault="00234ED9" w:rsidP="00234E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อสังหาริมทรัพย์เพื่อการลงทุนได้แก่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อสังหาริมทรัพย์ที่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การผลิตหรือจัดหาสินค้าหรือให้บริการหรือใช้ในการบริหารงาน  </w:t>
      </w:r>
    </w:p>
    <w:p w14:paraId="65CA044D" w14:textId="77777777" w:rsidR="002675AC" w:rsidRPr="00DE61DD" w:rsidRDefault="002675AC" w:rsidP="00234E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 w:cs="Angsana New"/>
          <w:sz w:val="28"/>
          <w:szCs w:val="28"/>
        </w:rPr>
      </w:pPr>
    </w:p>
    <w:p w14:paraId="1213D9FD" w14:textId="0A9F049D" w:rsidR="002675AC" w:rsidRPr="00CF1517" w:rsidRDefault="002675AC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อสังหาริมทรัพย์เพื่อการลงทุน</w:t>
      </w:r>
      <w:r w:rsidR="002C5873" w:rsidRPr="00CF1517">
        <w:rPr>
          <w:rFonts w:ascii="Angsana New" w:hAnsi="Angsana New" w:cs="Angsana New"/>
          <w:sz w:val="30"/>
          <w:szCs w:val="30"/>
          <w:cs/>
        </w:rPr>
        <w:t>วัดมูลค่าด้วย</w:t>
      </w:r>
      <w:r w:rsidRPr="00CF1517">
        <w:rPr>
          <w:rFonts w:ascii="Angsana New" w:hAnsi="Angsana New" w:cs="Angsana New"/>
          <w:sz w:val="30"/>
          <w:szCs w:val="30"/>
          <w:cs/>
        </w:rPr>
        <w:t>ราคาทุนหักค่าเสื่อมราคาสะสมและขาดทุนจากการด้อยค่า</w:t>
      </w:r>
      <w:r w:rsidR="00DE61DD">
        <w:rPr>
          <w:rFonts w:ascii="Angsana New" w:hAnsi="Angsana New" w:cs="Angsana New" w:hint="cs"/>
          <w:sz w:val="30"/>
          <w:szCs w:val="30"/>
          <w:cs/>
        </w:rPr>
        <w:t>สะสม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 </w:t>
      </w:r>
    </w:p>
    <w:p w14:paraId="1E9E747C" w14:textId="77777777" w:rsidR="002675AC" w:rsidRPr="00DE61DD" w:rsidRDefault="002675AC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28"/>
          <w:szCs w:val="28"/>
        </w:rPr>
      </w:pPr>
    </w:p>
    <w:p w14:paraId="3FE78E04" w14:textId="77777777" w:rsidR="002675AC" w:rsidRPr="00CF1517" w:rsidRDefault="002675AC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</w:p>
    <w:p w14:paraId="3140088B" w14:textId="07BE85B3" w:rsidR="009D06AB" w:rsidRPr="00DE61DD" w:rsidRDefault="009D06AB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8"/>
          <w:szCs w:val="28"/>
        </w:rPr>
      </w:pPr>
    </w:p>
    <w:p w14:paraId="331BDE8C" w14:textId="45733AB3" w:rsidR="00EC7350" w:rsidRPr="00CF1517" w:rsidRDefault="00EC7350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กำไร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หรือ</w:t>
      </w:r>
      <w:r w:rsidRPr="00CF1517">
        <w:rPr>
          <w:rFonts w:asciiTheme="majorBidi" w:hAnsiTheme="majorBidi" w:cstheme="majorBidi"/>
          <w:sz w:val="30"/>
          <w:szCs w:val="30"/>
          <w:cs/>
        </w:rPr>
        <w:t>ขาดทุนจากการจำหน่ายอสังหาริมทรัพย์เพื่อการลงทุน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คือผลต่าง</w:t>
      </w:r>
      <w:r w:rsidRPr="00CF1517">
        <w:rPr>
          <w:rFonts w:asciiTheme="majorBidi" w:hAnsiTheme="majorBidi" w:cstheme="majorBidi"/>
          <w:sz w:val="30"/>
          <w:szCs w:val="30"/>
          <w:cs/>
        </w:rPr>
        <w:t>ระหว่าง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สิ่งตอบแทนสุทธิที่</w:t>
      </w:r>
      <w:r w:rsidRPr="00CF1517">
        <w:rPr>
          <w:rFonts w:asciiTheme="majorBidi" w:hAnsiTheme="majorBidi" w:cstheme="majorBidi"/>
          <w:sz w:val="30"/>
          <w:szCs w:val="30"/>
          <w:cs/>
        </w:rPr>
        <w:t>ได้รับจากการ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จำหน่าย</w:t>
      </w:r>
      <w:r w:rsidRPr="00CF1517">
        <w:rPr>
          <w:rFonts w:asciiTheme="majorBidi" w:hAnsiTheme="majorBidi" w:cstheme="majorBidi"/>
          <w:sz w:val="30"/>
          <w:szCs w:val="30"/>
          <w:cs/>
        </w:rPr>
        <w:t>กับมูลค่าตามบัญชีของอสังหาริมทรัพย์เพื่อการลงทุน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โดยรับรู้ในกำไรหรือขาดทุน</w:t>
      </w:r>
    </w:p>
    <w:p w14:paraId="709FC4B5" w14:textId="77777777" w:rsidR="00EC7350" w:rsidRPr="00DE61DD" w:rsidRDefault="00EC7350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8"/>
          <w:szCs w:val="28"/>
        </w:rPr>
      </w:pPr>
    </w:p>
    <w:p w14:paraId="00949537" w14:textId="549CB0C3" w:rsidR="002675AC" w:rsidRPr="00CF1517" w:rsidRDefault="002675AC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ค่าเสื่อมราคาจะบันทึกในกำไรหรือขาดทุน ซึ่งคำนวณโดยวิธีเส้นตรงตามอายุการให้ประโยชน์โด</w:t>
      </w:r>
      <w:r w:rsidR="008A7763" w:rsidRPr="00CF1517">
        <w:rPr>
          <w:rFonts w:ascii="Angsana New" w:hAnsi="Angsana New" w:cs="Angsana New"/>
          <w:sz w:val="30"/>
          <w:szCs w:val="30"/>
          <w:cs/>
        </w:rPr>
        <w:t xml:space="preserve">ยประมาณของสินทรัพย์แต่ละรายการ </w:t>
      </w:r>
      <w:r w:rsidRPr="00CF1517">
        <w:rPr>
          <w:rFonts w:ascii="Angsana New" w:hAnsi="Angsana New" w:cs="Angsana New"/>
          <w:sz w:val="30"/>
          <w:szCs w:val="30"/>
          <w:cs/>
        </w:rPr>
        <w:t>ประมาณการอายุการให้ประโยชน์ของ</w:t>
      </w:r>
      <w:r w:rsidR="00896CA1" w:rsidRPr="00CF1517">
        <w:rPr>
          <w:rFonts w:ascii="Angsana New" w:hAnsi="Angsana New" w:cs="Angsana New"/>
          <w:sz w:val="30"/>
          <w:szCs w:val="30"/>
          <w:cs/>
        </w:rPr>
        <w:t xml:space="preserve">อาคาร คือ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z w:val="30"/>
          <w:szCs w:val="30"/>
        </w:rPr>
        <w:t>0</w:t>
      </w:r>
      <w:r w:rsidR="00896CA1" w:rsidRPr="00CF1517">
        <w:rPr>
          <w:rFonts w:ascii="Angsana New" w:hAnsi="Angsana New" w:cs="Angsana New"/>
          <w:sz w:val="30"/>
          <w:szCs w:val="30"/>
          <w:cs/>
        </w:rPr>
        <w:t xml:space="preserve"> ปี</w:t>
      </w:r>
    </w:p>
    <w:p w14:paraId="39F03614" w14:textId="77777777" w:rsidR="00C058C0" w:rsidRPr="00DE61DD" w:rsidRDefault="00C058C0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28"/>
          <w:szCs w:val="28"/>
        </w:rPr>
      </w:pPr>
    </w:p>
    <w:p w14:paraId="7F828028" w14:textId="77777777" w:rsidR="00C058C0" w:rsidRPr="00CF1517" w:rsidRDefault="00C058C0" w:rsidP="00C058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688600E2" w14:textId="77777777" w:rsidR="00C058C0" w:rsidRPr="00DE61DD" w:rsidRDefault="00C058C0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i/>
          <w:iCs/>
          <w:sz w:val="28"/>
          <w:szCs w:val="28"/>
        </w:rPr>
      </w:pPr>
    </w:p>
    <w:p w14:paraId="5F85E009" w14:textId="4190BBEB" w:rsidR="00110A19" w:rsidRPr="00CF1517" w:rsidRDefault="008F23F2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การจัดประเภทไปยังที่ดิน อาคารและอุปกรณ์</w:t>
      </w:r>
    </w:p>
    <w:p w14:paraId="2DF0B3B4" w14:textId="77777777" w:rsidR="00C800FB" w:rsidRPr="00DE61DD" w:rsidRDefault="00C800FB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8"/>
          <w:szCs w:val="28"/>
        </w:rPr>
      </w:pPr>
    </w:p>
    <w:p w14:paraId="062AD297" w14:textId="77777777" w:rsidR="00110A19" w:rsidRPr="00CF1517" w:rsidRDefault="008F23F2" w:rsidP="002675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เมื่อมีการเปลี่ยนแปลงการใช้งานของอสังหาริมทรัพย์โดยจัดประเภทไปเป็นที่ดิน อาคารและอุปกรณ์ใช้มูลค่าตามบัญชี ณ วันที่มีการเปลี่ยนแปลงการใช้งาน</w:t>
      </w:r>
    </w:p>
    <w:p w14:paraId="598E4359" w14:textId="77777777" w:rsidR="00CE5CE1" w:rsidRPr="00CF1517" w:rsidRDefault="00CE5CE1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ที่ดิน อาคารและอุปกรณ์</w:t>
      </w:r>
    </w:p>
    <w:p w14:paraId="41BAA212" w14:textId="77777777" w:rsidR="002675AC" w:rsidRPr="00DE61DD" w:rsidRDefault="002675AC" w:rsidP="00234E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 w:cs="Angsana New"/>
          <w:sz w:val="30"/>
          <w:szCs w:val="30"/>
        </w:rPr>
      </w:pPr>
    </w:p>
    <w:p w14:paraId="2FE8663B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การรับรู้และการวัดมูลค่า</w:t>
      </w:r>
    </w:p>
    <w:p w14:paraId="01A6A92C" w14:textId="77777777" w:rsidR="00110A19" w:rsidRPr="00DE61DD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 w:cs="Angsana New"/>
          <w:sz w:val="30"/>
          <w:szCs w:val="30"/>
          <w:cs/>
        </w:rPr>
      </w:pPr>
    </w:p>
    <w:p w14:paraId="71B4B840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สินทรัพย์ที่เป็นกรรมสิทธิ์ของกลุ่มบริษัท</w:t>
      </w:r>
    </w:p>
    <w:p w14:paraId="3D0D6317" w14:textId="77777777" w:rsidR="00110A19" w:rsidRPr="00DE61DD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59F47B1" w14:textId="77777777" w:rsidR="00110A19" w:rsidRPr="00CF1517" w:rsidRDefault="008F23F2" w:rsidP="00110A19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ที่ดิน </w:t>
      </w:r>
      <w:r w:rsidR="002C5873" w:rsidRPr="00CF1517">
        <w:rPr>
          <w:rFonts w:ascii="Angsana New" w:hAnsi="Angsana New" w:cs="Angsana New"/>
          <w:sz w:val="30"/>
          <w:szCs w:val="30"/>
          <w:cs/>
        </w:rPr>
        <w:t>วัดมูลค่า</w:t>
      </w:r>
      <w:r w:rsidRPr="00CF1517">
        <w:rPr>
          <w:rFonts w:ascii="Angsana New" w:hAnsi="Angsana New" w:cs="Angsana New"/>
          <w:sz w:val="30"/>
          <w:szCs w:val="30"/>
          <w:cs/>
        </w:rPr>
        <w:t>ด้วยราคาที่ตีใหม่ ราคาที่ตีใหม่หมายถึง มูลค่ายุติธรรม ณ วันที่มีการตีราคาใหม่หักขาดทุนจากการ</w:t>
      </w:r>
      <w:r w:rsidRPr="00CF1517">
        <w:rPr>
          <w:rFonts w:ascii="Angsana New" w:hAnsi="Angsana New" w:cs="Angsana New"/>
          <w:sz w:val="30"/>
          <w:szCs w:val="30"/>
          <w:cs/>
        </w:rPr>
        <w:br/>
        <w:t>ด้อยค่าสะสม</w:t>
      </w:r>
      <w:r w:rsidR="00E328BE" w:rsidRPr="00CF1517">
        <w:rPr>
          <w:rFonts w:ascii="Angsana New" w:hAnsi="Angsana New" w:cs="Angsana New"/>
          <w:sz w:val="30"/>
          <w:szCs w:val="30"/>
        </w:rPr>
        <w:t xml:space="preserve"> </w:t>
      </w:r>
      <w:r w:rsidR="00110A19" w:rsidRPr="00CF1517">
        <w:rPr>
          <w:rFonts w:ascii="Angsana New" w:hAnsi="Angsana New" w:cs="Angsana New"/>
          <w:sz w:val="30"/>
          <w:szCs w:val="30"/>
          <w:cs/>
        </w:rPr>
        <w:t>อาคารและอุปกรณ์แสดงด้วยราคาทุนหักค่าเสื่อมราคาสะสมและขาดทุนจากการด้อยค่า</w:t>
      </w:r>
      <w:r w:rsidRPr="00CF1517">
        <w:rPr>
          <w:rFonts w:ascii="Angsana New" w:hAnsi="Angsana New" w:cs="Angsana New"/>
          <w:sz w:val="30"/>
          <w:szCs w:val="30"/>
          <w:cs/>
        </w:rPr>
        <w:t>สะสม</w:t>
      </w:r>
      <w:r w:rsidR="00110A19" w:rsidRPr="00CF1517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0A8E1F14" w14:textId="77777777" w:rsidR="00C97DF0" w:rsidRPr="00DE61DD" w:rsidRDefault="00C97DF0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094B0A93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</w:t>
      </w:r>
      <w:r w:rsidR="008B7445" w:rsidRPr="00CF1517">
        <w:rPr>
          <w:rFonts w:ascii="Angsana New" w:hAnsi="Angsana New" w:cs="Angsana New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/>
          <w:sz w:val="30"/>
          <w:szCs w:val="30"/>
          <w:cs/>
        </w:rPr>
        <w:t>ก่อสร้างเอง รวมถึงต้นทุนของวัสดุ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</w:t>
      </w:r>
      <w:r w:rsidR="008B7445" w:rsidRPr="00CF1517">
        <w:rPr>
          <w:rFonts w:ascii="Angsana New" w:hAnsi="Angsana New" w:cs="Angsana New"/>
          <w:sz w:val="30"/>
          <w:szCs w:val="30"/>
          <w:cs/>
        </w:rPr>
        <w:t>รงงานทางตรง และต้นทุนทางตรงอื่น</w:t>
      </w:r>
      <w:r w:rsidRPr="00CF1517">
        <w:rPr>
          <w:rFonts w:ascii="Angsana New" w:hAnsi="Angsana New" w:cs="Angsana New"/>
          <w:sz w:val="30"/>
          <w:szCs w:val="30"/>
          <w:cs/>
        </w:rPr>
        <w:t>ๆ ที่เกี่ยวข้องกับการจัดหาสินทรัพย์เพื่อให้สินทรัพย์นั้นอยู่ในสภาพที</w:t>
      </w:r>
      <w:r w:rsidR="008B7445" w:rsidRPr="00CF1517">
        <w:rPr>
          <w:rFonts w:ascii="Angsana New" w:hAnsi="Angsana New" w:cs="Angsana New"/>
          <w:sz w:val="30"/>
          <w:szCs w:val="30"/>
          <w:cs/>
        </w:rPr>
        <w:t>่พร้อมจะใช้งานได้ตามความประสงค์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ต้นทุนในการรื้อถอน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การขนย้าย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การบูรณะสถานที่ตั้</w:t>
      </w:r>
      <w:r w:rsidR="008B7445" w:rsidRPr="00CF1517">
        <w:rPr>
          <w:rFonts w:ascii="Angsana New" w:hAnsi="Angsana New" w:cs="Angsana New"/>
          <w:sz w:val="30"/>
          <w:szCs w:val="30"/>
          <w:cs/>
        </w:rPr>
        <w:t>งของสินทรัพย์</w:t>
      </w:r>
      <w:r w:rsidR="006F4846" w:rsidRPr="00CF1517">
        <w:rPr>
          <w:rFonts w:ascii="Angsana New" w:hAnsi="Angsana New" w:cs="Angsana New" w:hint="cs"/>
          <w:sz w:val="30"/>
          <w:szCs w:val="30"/>
          <w:cs/>
        </w:rPr>
        <w:t>และต้นทุนการกู้ยืม</w:t>
      </w:r>
      <w:r w:rsidR="002527E8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 ลิขสิทธิ์ซอฟต์แวร์ดังกล่าวเป็นส่วนหนึ่งของอุปกรณ์</w:t>
      </w:r>
    </w:p>
    <w:p w14:paraId="1EE167BF" w14:textId="77777777" w:rsidR="00A64803" w:rsidRPr="00DE61DD" w:rsidRDefault="00A64803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4855C2A8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lang w:eastAsia="en-GB"/>
        </w:rPr>
      </w:pPr>
      <w:r w:rsidRPr="00CF1517">
        <w:rPr>
          <w:rFonts w:ascii="Angsana New" w:hAnsi="Angsana New" w:cs="Angsana New"/>
          <w:sz w:val="30"/>
          <w:szCs w:val="30"/>
          <w:cs/>
          <w:lang w:eastAsia="en-GB"/>
        </w:rPr>
        <w:t>ส่วนประกอบของรายการที่ดิน</w:t>
      </w:r>
      <w:r w:rsidRPr="00CF1517">
        <w:rPr>
          <w:rFonts w:ascii="Angsana New" w:hAnsi="Angsana New" w:cs="Angsana New"/>
          <w:sz w:val="30"/>
          <w:szCs w:val="30"/>
          <w:lang w:eastAsia="en-GB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eastAsia="en-GB"/>
        </w:rPr>
        <w:t>อาคาร</w:t>
      </w:r>
      <w:r w:rsidRPr="00CF1517">
        <w:rPr>
          <w:rFonts w:ascii="Angsana New" w:hAnsi="Angsana New" w:cs="Angsana New"/>
          <w:sz w:val="30"/>
          <w:szCs w:val="30"/>
          <w:lang w:eastAsia="en-GB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eastAsia="en-GB"/>
        </w:rPr>
        <w:t>และอุปกรณ์แต่ละรายการที่มีอายุการให้ประโยชน์ไม่เท่ากันต้องบันทึกแต่ละส่วนประกอบที่มีนัยสำคัญแยกต่างหากจากกัน</w:t>
      </w:r>
      <w:r w:rsidRPr="00CF1517">
        <w:rPr>
          <w:rFonts w:ascii="Angsana New" w:hAnsi="Angsana New" w:cs="Angsana New"/>
          <w:sz w:val="30"/>
          <w:szCs w:val="30"/>
          <w:lang w:eastAsia="en-GB"/>
        </w:rPr>
        <w:t xml:space="preserve"> </w:t>
      </w:r>
    </w:p>
    <w:p w14:paraId="1D1990AF" w14:textId="77777777" w:rsidR="00110A19" w:rsidRPr="00DE61DD" w:rsidRDefault="00110A19" w:rsidP="00110A19">
      <w:pPr>
        <w:pStyle w:val="Default"/>
        <w:ind w:left="540"/>
        <w:rPr>
          <w:rFonts w:ascii="Angsana New" w:hAnsi="Angsana New" w:cs="Angsana New"/>
          <w:color w:val="auto"/>
          <w:sz w:val="30"/>
          <w:szCs w:val="30"/>
          <w:shd w:val="clear" w:color="auto" w:fill="E0E0E0"/>
        </w:rPr>
      </w:pPr>
    </w:p>
    <w:p w14:paraId="78D04165" w14:textId="77777777" w:rsidR="00110A19" w:rsidRPr="00CF1517" w:rsidRDefault="00110A19" w:rsidP="00110A19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  <w:cs/>
        </w:rPr>
      </w:pPr>
      <w:r w:rsidRPr="00CF1517">
        <w:rPr>
          <w:rFonts w:ascii="Angsana New" w:hAnsi="Angsana New" w:cs="Angsana New"/>
          <w:color w:val="auto"/>
          <w:sz w:val="30"/>
          <w:szCs w:val="30"/>
          <w:cs/>
        </w:rPr>
        <w:t>กำไรหรือ</w:t>
      </w:r>
      <w:r w:rsidR="008B7445" w:rsidRPr="00CF1517">
        <w:rPr>
          <w:rFonts w:ascii="Angsana New" w:hAnsi="Angsana New" w:cs="Angsana New"/>
          <w:color w:val="auto"/>
          <w:sz w:val="30"/>
          <w:szCs w:val="30"/>
          <w:cs/>
        </w:rPr>
        <w:t>ขาดทุนจากการจำหน่ายที่ดิน อาคาร</w:t>
      </w:r>
      <w:r w:rsidRPr="00CF1517">
        <w:rPr>
          <w:rFonts w:ascii="Angsana New" w:hAnsi="Angsana New" w:cs="Angsana New"/>
          <w:color w:val="auto"/>
          <w:sz w:val="30"/>
          <w:szCs w:val="30"/>
          <w:cs/>
        </w:rPr>
        <w:t>และอุปกรณ์ คือผลต่างระหว่างสิ่งตอบแทนสุทธิที่ได้รับจากการจำหน่ายก</w:t>
      </w:r>
      <w:r w:rsidR="008B7445" w:rsidRPr="00CF1517">
        <w:rPr>
          <w:rFonts w:ascii="Angsana New" w:hAnsi="Angsana New" w:cs="Angsana New"/>
          <w:color w:val="auto"/>
          <w:sz w:val="30"/>
          <w:szCs w:val="30"/>
          <w:cs/>
        </w:rPr>
        <w:t>ับมูลค่าตามบัญชีของที่ดิน อาคาร</w:t>
      </w:r>
      <w:r w:rsidRPr="00CF1517">
        <w:rPr>
          <w:rFonts w:ascii="Angsana New" w:hAnsi="Angsana New" w:cs="Angsana New"/>
          <w:color w:val="auto"/>
          <w:sz w:val="30"/>
          <w:szCs w:val="30"/>
          <w:cs/>
        </w:rPr>
        <w:t>และอุปกรณ์ โดยรับรู้ในกำไรหรือขาดทุน เมื่อมีการขายสินทรัพย์ที่ตีราคาใหม่ จำนวนเงินที่บันทึกอยู่ในส่วนเกินทุนจากการตีราคาของสินทรัพย์จะถูกโอนไปยังกำไรสะสม</w:t>
      </w:r>
    </w:p>
    <w:p w14:paraId="67EF40DA" w14:textId="77777777" w:rsidR="00D35D93" w:rsidRPr="00DE61DD" w:rsidRDefault="00D35D93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2038177A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สินทรัพย์ที่ตีราคาใหม่</w:t>
      </w:r>
    </w:p>
    <w:p w14:paraId="22E96004" w14:textId="77777777" w:rsidR="00110A19" w:rsidRPr="00DE61DD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6E1531DF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การตีราคาใหม่ดำเนินการโดยผู้เชี่ยวชาญในการประเมินราคาที่มีความเป็นอิสระอย่างสม่ำเสมอ เพื่อให้มั่นใจว่าราคาตามบัญชีของสินทรัพย์ที่ได้รับการประเมินไม่แตกต่างอย่างเป็นสาระสำคัญจากมูลค่ายุติธรรม ณ วันที่รายงาน</w:t>
      </w:r>
    </w:p>
    <w:p w14:paraId="3E272F99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412"/>
        <w:jc w:val="both"/>
        <w:rPr>
          <w:rFonts w:ascii="Angsana New" w:hAnsi="Angsana New" w:cs="Angsana New"/>
          <w:i/>
          <w:iCs/>
          <w:sz w:val="26"/>
          <w:szCs w:val="26"/>
        </w:rPr>
      </w:pPr>
    </w:p>
    <w:p w14:paraId="0A4192A7" w14:textId="77777777" w:rsidR="00EC7350" w:rsidRPr="00CF1517" w:rsidRDefault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pacing w:val="-2"/>
          <w:sz w:val="30"/>
          <w:szCs w:val="30"/>
          <w:cs/>
        </w:rPr>
      </w:pPr>
      <w:r w:rsidRPr="00CF1517">
        <w:rPr>
          <w:rFonts w:ascii="Angsana New" w:hAnsi="Angsana New" w:cs="Angsana New"/>
          <w:spacing w:val="-2"/>
          <w:sz w:val="30"/>
          <w:szCs w:val="30"/>
          <w:cs/>
        </w:rPr>
        <w:br w:type="page"/>
      </w:r>
    </w:p>
    <w:p w14:paraId="0059D687" w14:textId="3C4A523C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มูลค่าของสินทรัพย์ส่วนที่ตีเพิ่มขึ้นจะบันทึกไปยังกำไรขาดทุน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เบ็ดเสร็จอื่นและแสดงเป็น </w:t>
      </w:r>
      <w:r w:rsidRPr="00CF1517">
        <w:rPr>
          <w:rFonts w:ascii="Angsana New" w:hAnsi="Angsana New" w:cs="Angsana New"/>
          <w:sz w:val="30"/>
          <w:szCs w:val="30"/>
        </w:rPr>
        <w:t>“</w:t>
      </w:r>
      <w:r w:rsidR="007855A3" w:rsidRPr="00CF1517">
        <w:rPr>
          <w:rFonts w:ascii="Angsana New" w:hAnsi="Angsana New" w:cs="Angsana New"/>
          <w:sz w:val="30"/>
          <w:szCs w:val="30"/>
          <w:cs/>
        </w:rPr>
        <w:t>ส่วนเกินทุนจากการ</w:t>
      </w:r>
      <w:r w:rsidRPr="00CF1517">
        <w:rPr>
          <w:rFonts w:ascii="Angsana New" w:hAnsi="Angsana New" w:cs="Angsana New"/>
          <w:sz w:val="30"/>
          <w:szCs w:val="30"/>
          <w:cs/>
        </w:rPr>
        <w:t>ตีราคาสินทรัพย์</w:t>
      </w:r>
      <w:r w:rsidRPr="00CF1517">
        <w:rPr>
          <w:rFonts w:ascii="Angsana New" w:hAnsi="Angsana New" w:cs="Angsana New"/>
          <w:sz w:val="30"/>
          <w:szCs w:val="30"/>
        </w:rPr>
        <w:t>”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ในองค์ประกอบอื่นของส่วนของผู้ถือหุ้นยกเว้นกรณีที่เคยประเมินมูลค่าของสินทรัพย์ลดลงและรับรู้ขาดทุนในกำไรหรือขาดทุนของสินทรัพย์ชิ้นเดียวกันนั้นแล้ว ในกรณีที่มูลค่าของสินทรัพย์ลดลงจากการตีราคาใหม่จะบันทึกในกำไรหรือขาดทุนสำหรับมูลค่าที่ลดลงเฉพาะจำนวนที่ลดลงมากกว่าส่วนเกินทุนจากการตีราคาสินทรัพย์ที่เคยบันทึกไว้ครั้งก่อนในกำไรขาดทุนเบ็ดเสร็จอื่นของสินทรัพย์ชิ้นเดียวกันนั้น ในกรณีที่มีการจำหน่ายสินทรัพย์ที่ตีราคาใหม่ ส่วนเกินทุนจากการตีราคาของสินทรัพย์ที่จำหน่ายจะโอนโดยตรงไปยังกำไรสะสมและ</w:t>
      </w:r>
      <w:r w:rsidR="008F23F2" w:rsidRPr="00CF1517">
        <w:rPr>
          <w:rFonts w:ascii="Angsana New" w:hAnsi="Angsana New" w:cs="Angsana New"/>
          <w:sz w:val="30"/>
          <w:szCs w:val="30"/>
          <w:cs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ไม่รวมในการคำนวณกำไรหรือขาดทุนจากการจำหน่ายสินทรัพย์</w:t>
      </w:r>
    </w:p>
    <w:p w14:paraId="1187B9A2" w14:textId="77777777" w:rsidR="00110A19" w:rsidRPr="00DE61DD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1EE9455C" w14:textId="77777777" w:rsidR="008F23F2" w:rsidRPr="00CF1517" w:rsidRDefault="008F23F2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การจัดประเภทไปยังอสังหาริมทรัพย์เพื่อการลงทุน</w:t>
      </w:r>
    </w:p>
    <w:p w14:paraId="7616A388" w14:textId="77777777" w:rsidR="008F23F2" w:rsidRPr="00DE61DD" w:rsidRDefault="008F23F2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</w:p>
    <w:p w14:paraId="5D8C84E7" w14:textId="77777777" w:rsidR="00C97DF0" w:rsidRPr="00CF1517" w:rsidRDefault="008F23F2" w:rsidP="00954E6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เมื่อมีการเปลี่ยนแปลงการใช้งานจากอสังหาริมทรัพย์ที่มีไว้ใช้งานไปยังอสังหาริมทรัพย์เพื่อการลงทุน การจัดประเภทไปเป็นอสังหาริมทรัพย์เพื่อการลงทุนใช้มูลค่าตามบัญชี ณ วันที่มีการเปลี่ยนแปลงการใช้งาน</w:t>
      </w:r>
    </w:p>
    <w:p w14:paraId="72D36C5B" w14:textId="77777777" w:rsidR="00C97DF0" w:rsidRPr="00DE61DD" w:rsidRDefault="00C97DF0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</w:p>
    <w:p w14:paraId="33F0C21D" w14:textId="6097C9FA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3653B178" w14:textId="77777777" w:rsidR="00110A19" w:rsidRPr="00DE61DD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3CC27C1" w14:textId="77777777" w:rsidR="00C97DF0" w:rsidRPr="00CF1517" w:rsidRDefault="00110A19" w:rsidP="000C72DF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</w:rPr>
      </w:pPr>
      <w:r w:rsidRPr="00CF1517">
        <w:rPr>
          <w:rFonts w:ascii="Angsana New" w:hAnsi="Angsana New" w:cs="Angsana New"/>
          <w:color w:val="auto"/>
          <w:spacing w:val="-2"/>
          <w:sz w:val="30"/>
          <w:szCs w:val="30"/>
          <w:cs/>
        </w:rPr>
        <w:t>ต้นทุนในการเปลี่ยนแทนส่วนประกอบจะรับรู้เป็นส่วนหนึ่งของมูลค่าตามบัญชีของรายการที่ดิน</w:t>
      </w:r>
      <w:r w:rsidRPr="00CF1517">
        <w:rPr>
          <w:rFonts w:ascii="Angsana New" w:hAnsi="Angsana New" w:cs="Angsana New"/>
          <w:color w:val="auto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color w:val="auto"/>
          <w:spacing w:val="-2"/>
          <w:sz w:val="30"/>
          <w:szCs w:val="30"/>
          <w:cs/>
        </w:rPr>
        <w:t>อาคารและอุปกรณ์</w:t>
      </w:r>
      <w:r w:rsidRPr="00CF1517">
        <w:rPr>
          <w:rFonts w:ascii="Angsana New" w:hAnsi="Angsana New" w:cs="Angsana New"/>
          <w:color w:val="auto"/>
          <w:sz w:val="30"/>
          <w:szCs w:val="30"/>
          <w:cs/>
        </w:rPr>
        <w:t xml:space="preserve"> ถ้ามีความเป็นไปได้ค่อนข้างแน่ที่กลุ่มบริษัทจะได้รับประโยชน์เชิงเศรษฐกิจในอนาคตจากรายการนั้น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 ต้นทุนที่เกิดขึ้นในการซ่อมบำรุงที่ดิน</w:t>
      </w:r>
      <w:r w:rsidRPr="00CF1517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color w:val="auto"/>
          <w:sz w:val="30"/>
          <w:szCs w:val="30"/>
          <w:cs/>
        </w:rPr>
        <w:t>อาคารและอุปกรณ์ที่เกิดขึ้นเป็นประจำจะรับรู้ในกำไรหรือขาดทุนเมื่อเกิดขึ้น</w:t>
      </w:r>
    </w:p>
    <w:p w14:paraId="0A1DE4D1" w14:textId="77777777" w:rsidR="007855A3" w:rsidRPr="00CF1517" w:rsidRDefault="007855A3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 w:cs="Angsana New"/>
          <w:i/>
          <w:iCs/>
          <w:sz w:val="30"/>
          <w:szCs w:val="30"/>
        </w:rPr>
      </w:pPr>
    </w:p>
    <w:p w14:paraId="37DFE744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ค่าเสื่อมราคา</w:t>
      </w:r>
    </w:p>
    <w:p w14:paraId="23B7DE2B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5FD2CF84" w14:textId="77777777" w:rsidR="00110A19" w:rsidRPr="00CF1517" w:rsidRDefault="00110A19" w:rsidP="00110A19">
      <w:pPr>
        <w:pStyle w:val="Default"/>
        <w:ind w:left="540"/>
        <w:jc w:val="thaiDistribute"/>
        <w:rPr>
          <w:rFonts w:ascii="Angsana New" w:hAnsi="Angsana New" w:cs="Angsana New"/>
          <w:color w:val="auto"/>
        </w:rPr>
      </w:pPr>
      <w:r w:rsidRPr="00CF1517">
        <w:rPr>
          <w:rFonts w:ascii="Angsana New" w:hAnsi="Angsana New" w:cs="Angsana New"/>
          <w:color w:val="auto"/>
          <w:sz w:val="30"/>
          <w:szCs w:val="30"/>
          <w:cs/>
        </w:rPr>
        <w:t>ค่าเสื่อมราคาคำนวณจา</w:t>
      </w:r>
      <w:r w:rsidR="00CF4E8F" w:rsidRPr="00CF1517">
        <w:rPr>
          <w:rFonts w:ascii="Angsana New" w:hAnsi="Angsana New" w:cs="Angsana New"/>
          <w:color w:val="auto"/>
          <w:sz w:val="30"/>
          <w:szCs w:val="30"/>
          <w:cs/>
        </w:rPr>
        <w:t>กมูลค่าเสื่อมสภาพของรายการอาคาร</w:t>
      </w:r>
      <w:r w:rsidRPr="00CF1517">
        <w:rPr>
          <w:rFonts w:ascii="Angsana New" w:hAnsi="Angsana New" w:cs="Angsana New"/>
          <w:color w:val="auto"/>
          <w:sz w:val="30"/>
          <w:szCs w:val="30"/>
          <w:cs/>
        </w:rPr>
        <w:t xml:space="preserve">และอุปกรณ์ ซึ่งประกอบด้วยราคาทุนของสินทรัพย์หรือต้นทุนในการเปลี่ยนแทนอื่นหักด้วยมูลค่าคงเหลือของสินทรัพย์ </w:t>
      </w:r>
    </w:p>
    <w:p w14:paraId="565432B9" w14:textId="0EDF29D9" w:rsidR="00D35D93" w:rsidRDefault="00D35D93" w:rsidP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</w:p>
    <w:p w14:paraId="225518B4" w14:textId="35A16953" w:rsidR="00DE61DD" w:rsidRDefault="00DE61DD" w:rsidP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</w:p>
    <w:p w14:paraId="0C5272A1" w14:textId="520441A2" w:rsidR="00DE61DD" w:rsidRDefault="00DE61DD" w:rsidP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</w:p>
    <w:p w14:paraId="0856D812" w14:textId="06ABD374" w:rsidR="00DE61DD" w:rsidRDefault="00DE61DD" w:rsidP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</w:p>
    <w:p w14:paraId="08DBC35D" w14:textId="71E27F6E" w:rsidR="00DE61DD" w:rsidRDefault="00DE61DD" w:rsidP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</w:p>
    <w:p w14:paraId="193F8517" w14:textId="77777777" w:rsidR="00DE61DD" w:rsidRPr="00CF1517" w:rsidRDefault="00DE61DD" w:rsidP="00EC73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</w:p>
    <w:p w14:paraId="2128E00E" w14:textId="1180A24D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ค่าเสื่อมราคาบันทึกเป็นค่าใช้จ่ายในกำไรหรือ</w:t>
      </w:r>
      <w:r w:rsidR="00CF4E8F" w:rsidRPr="00CF1517">
        <w:rPr>
          <w:rFonts w:ascii="Angsana New" w:hAnsi="Angsana New" w:cs="Angsana New"/>
          <w:sz w:val="30"/>
          <w:szCs w:val="30"/>
          <w:cs/>
        </w:rPr>
        <w:t>ขาดทุน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คำนวณโดยวิธีเส้นตรงตามเกณฑ์อายุการให้ประโยชน์โดยประมาณของส่วนประกอบของสินทรัพย์แต่ละรายการ ประมาณการอายุการให้ประโยชน์ของสินทรัพย์แสดงได้ดังนี้ </w:t>
      </w:r>
    </w:p>
    <w:p w14:paraId="27CA6C5F" w14:textId="77777777" w:rsidR="00EC7350" w:rsidRPr="00CF1517" w:rsidRDefault="00EC7350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tbl>
      <w:tblPr>
        <w:tblW w:w="9288" w:type="dxa"/>
        <w:tblInd w:w="360" w:type="dxa"/>
        <w:tblLook w:val="0000" w:firstRow="0" w:lastRow="0" w:firstColumn="0" w:lastColumn="0" w:noHBand="0" w:noVBand="0"/>
      </w:tblPr>
      <w:tblGrid>
        <w:gridCol w:w="7308"/>
        <w:gridCol w:w="1260"/>
        <w:gridCol w:w="720"/>
      </w:tblGrid>
      <w:tr w:rsidR="00CF4E8F" w:rsidRPr="00CF1517" w14:paraId="1D0747DE" w14:textId="77777777" w:rsidTr="0029193F">
        <w:tc>
          <w:tcPr>
            <w:tcW w:w="7308" w:type="dxa"/>
            <w:vAlign w:val="bottom"/>
          </w:tcPr>
          <w:p w14:paraId="79D4CFE0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bookmarkStart w:id="2" w:name="_Hlk32338312"/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อาคารและส</w:t>
            </w:r>
            <w:r w:rsidR="00202245" w:rsidRPr="00CF1517">
              <w:rPr>
                <w:rFonts w:ascii="Angsana New" w:hAnsi="Angsana New" w:cs="Angsana New"/>
                <w:sz w:val="30"/>
                <w:szCs w:val="30"/>
                <w:cs/>
              </w:rPr>
              <w:t>่วนปรับปรุง</w:t>
            </w:r>
            <w:r w:rsidR="00BD54BF" w:rsidRPr="00CF1517">
              <w:rPr>
                <w:rFonts w:ascii="Angsana New" w:hAnsi="Angsana New" w:cs="Angsana New"/>
                <w:sz w:val="30"/>
                <w:szCs w:val="30"/>
                <w:cs/>
              </w:rPr>
              <w:t>อาคาร</w:t>
            </w:r>
          </w:p>
        </w:tc>
        <w:tc>
          <w:tcPr>
            <w:tcW w:w="1260" w:type="dxa"/>
          </w:tcPr>
          <w:p w14:paraId="7437C2A0" w14:textId="24AA238A" w:rsidR="00CF4E8F" w:rsidRPr="00CF1517" w:rsidRDefault="00CF4E8F" w:rsidP="000C72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B86754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720" w:type="dxa"/>
          </w:tcPr>
          <w:p w14:paraId="1A3276E1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tr w:rsidR="00CF4E8F" w:rsidRPr="00CF1517" w14:paraId="34CD111C" w14:textId="77777777" w:rsidTr="0029193F">
        <w:tc>
          <w:tcPr>
            <w:tcW w:w="7308" w:type="dxa"/>
            <w:vAlign w:val="bottom"/>
          </w:tcPr>
          <w:p w14:paraId="3B5CD6FB" w14:textId="77777777" w:rsidR="00CF4E8F" w:rsidRPr="00CF1517" w:rsidRDefault="00B86754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1260" w:type="dxa"/>
          </w:tcPr>
          <w:p w14:paraId="73B03206" w14:textId="206928BC" w:rsidR="00CF4E8F" w:rsidRPr="00CF1517" w:rsidRDefault="00CF4E8F" w:rsidP="00B867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B86754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720" w:type="dxa"/>
          </w:tcPr>
          <w:p w14:paraId="497BFE06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tr w:rsidR="00CF4E8F" w:rsidRPr="00CF1517" w14:paraId="493EBE64" w14:textId="77777777" w:rsidTr="0029193F">
        <w:tc>
          <w:tcPr>
            <w:tcW w:w="7308" w:type="dxa"/>
            <w:vAlign w:val="bottom"/>
          </w:tcPr>
          <w:p w14:paraId="3A162C59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</w:tcPr>
          <w:p w14:paraId="7FB02F9D" w14:textId="78EAD4F1" w:rsidR="00CF4E8F" w:rsidRPr="00CF1517" w:rsidRDefault="00CF4E8F" w:rsidP="00B867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B86754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720" w:type="dxa"/>
          </w:tcPr>
          <w:p w14:paraId="251F9FB6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tr w:rsidR="00CF4E8F" w:rsidRPr="00CF1517" w14:paraId="68819FA5" w14:textId="77777777" w:rsidTr="0029193F">
        <w:tc>
          <w:tcPr>
            <w:tcW w:w="7308" w:type="dxa"/>
            <w:vAlign w:val="bottom"/>
          </w:tcPr>
          <w:p w14:paraId="071AE1CA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2D54C598" w14:textId="57D8F6FA" w:rsidR="00CF4E8F" w:rsidRPr="00CF1517" w:rsidRDefault="00CF4E8F" w:rsidP="00B867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B86754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720" w:type="dxa"/>
          </w:tcPr>
          <w:p w14:paraId="282D2F70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tr w:rsidR="00CF4E8F" w:rsidRPr="00CF1517" w14:paraId="2F2D2B2B" w14:textId="77777777" w:rsidTr="0029193F">
        <w:tc>
          <w:tcPr>
            <w:tcW w:w="7308" w:type="dxa"/>
            <w:shd w:val="clear" w:color="auto" w:fill="auto"/>
            <w:vAlign w:val="bottom"/>
          </w:tcPr>
          <w:p w14:paraId="4FD6737A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7118F6CB" w14:textId="52000A30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B86754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15</w:t>
            </w:r>
          </w:p>
        </w:tc>
        <w:tc>
          <w:tcPr>
            <w:tcW w:w="720" w:type="dxa"/>
            <w:shd w:val="clear" w:color="auto" w:fill="auto"/>
          </w:tcPr>
          <w:p w14:paraId="65C0C407" w14:textId="77777777" w:rsidR="00CF4E8F" w:rsidRPr="00CF1517" w:rsidRDefault="00CF4E8F" w:rsidP="00CF4E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bookmarkEnd w:id="2"/>
    </w:tbl>
    <w:p w14:paraId="72DDD64D" w14:textId="77777777" w:rsidR="00C97DF0" w:rsidRPr="00CF1517" w:rsidRDefault="00C97DF0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3734554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38377D02" w14:textId="77777777" w:rsidR="00110A19" w:rsidRPr="00CF1517" w:rsidRDefault="00110A19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ab/>
      </w:r>
    </w:p>
    <w:p w14:paraId="43C3993B" w14:textId="77777777" w:rsidR="00C97DF0" w:rsidRPr="00CF1517" w:rsidRDefault="00110A19" w:rsidP="00954E6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วิธีการคิดค่าเสื่อมราคา </w:t>
      </w:r>
      <w:r w:rsidR="0029223D" w:rsidRPr="00CF1517">
        <w:rPr>
          <w:rFonts w:ascii="Angsana New" w:hAnsi="Angsana New" w:cs="Angsana New"/>
          <w:sz w:val="30"/>
          <w:szCs w:val="30"/>
          <w:cs/>
        </w:rPr>
        <w:t>อายุการให้ประโยชน์ของสินทรัพย์และมูลค่าคงเหลือ</w:t>
      </w:r>
      <w:r w:rsidRPr="00CF1517">
        <w:rPr>
          <w:rFonts w:ascii="Angsana New" w:hAnsi="Angsana New" w:cs="Angsana New"/>
          <w:sz w:val="30"/>
          <w:szCs w:val="30"/>
          <w:cs/>
        </w:rPr>
        <w:t>ถูกทบทวนอย่างน้อยที่สุดทุกสิ้นรอบปีบัญชีและปรับปรุงตามความเหมาะสม</w:t>
      </w:r>
    </w:p>
    <w:p w14:paraId="41DA4EAA" w14:textId="77777777" w:rsidR="00C97DF0" w:rsidRPr="00CF1517" w:rsidRDefault="00C97DF0" w:rsidP="00110A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 w:cs="Angsana New"/>
          <w:i/>
          <w:iCs/>
          <w:sz w:val="30"/>
          <w:szCs w:val="30"/>
          <w:shd w:val="clear" w:color="auto" w:fill="E0E0E0"/>
        </w:rPr>
      </w:pPr>
    </w:p>
    <w:p w14:paraId="6F08AE9D" w14:textId="772ACA28" w:rsidR="00D73498" w:rsidRPr="00CF1517" w:rsidRDefault="00D73498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สินทรัพย์ไม่มีตัวตน</w:t>
      </w:r>
    </w:p>
    <w:p w14:paraId="3B1FBB97" w14:textId="77777777" w:rsidR="00D73498" w:rsidRPr="00CF1517" w:rsidRDefault="00D73498" w:rsidP="00D73498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p w14:paraId="4B6C61C0" w14:textId="77777777" w:rsidR="00C97DF0" w:rsidRPr="00CF1517" w:rsidRDefault="00C97DF0" w:rsidP="00C97D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both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ค่าความนิยม</w:t>
      </w:r>
    </w:p>
    <w:p w14:paraId="17EEF10C" w14:textId="77777777" w:rsidR="00C97DF0" w:rsidRPr="00CF1517" w:rsidRDefault="00C97DF0" w:rsidP="00C97D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4A21B39" w14:textId="4CE64A6F" w:rsidR="00C97DF0" w:rsidRPr="00CF1517" w:rsidRDefault="00C97DF0" w:rsidP="00C97DF0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ค่าความนิยมที่เกิดจากการซื้อ</w:t>
      </w:r>
      <w:r w:rsidR="007855A3" w:rsidRPr="00CF1517">
        <w:rPr>
          <w:rFonts w:ascii="Angsana New" w:hAnsi="Angsana New" w:cs="Angsana New" w:hint="cs"/>
          <w:sz w:val="30"/>
          <w:szCs w:val="30"/>
          <w:cs/>
        </w:rPr>
        <w:t>ธุรกิจ</w:t>
      </w:r>
      <w:r w:rsidRPr="00CF1517">
        <w:rPr>
          <w:rFonts w:ascii="Angsana New" w:hAnsi="Angsana New" w:cs="Angsana New"/>
          <w:sz w:val="30"/>
          <w:szCs w:val="30"/>
          <w:cs/>
        </w:rPr>
        <w:t>รับรู้ในสินทรัพย์ไม่มีตัวตน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การรับรู้มูลค่าเริ่มแรกของค่าความนิยม ได้อธิบายในหมายเหตุประกอบงบการเงินข้อ </w:t>
      </w:r>
      <w:r w:rsidR="002904B2">
        <w:rPr>
          <w:rFonts w:ascii="Angsana New" w:hAnsi="Angsana New" w:cs="Angsana New"/>
          <w:sz w:val="30"/>
          <w:szCs w:val="30"/>
        </w:rPr>
        <w:t>4</w:t>
      </w:r>
      <w:r w:rsidRPr="00CF1517">
        <w:rPr>
          <w:rFonts w:ascii="Angsana New" w:hAnsi="Angsana New" w:cs="Angsana New"/>
          <w:sz w:val="30"/>
          <w:szCs w:val="30"/>
        </w:rPr>
        <w:t xml:space="preserve"> (</w:t>
      </w:r>
      <w:r w:rsidRPr="00CF1517">
        <w:rPr>
          <w:rFonts w:ascii="Angsana New" w:hAnsi="Angsana New" w:cs="Angsana New"/>
          <w:sz w:val="30"/>
          <w:szCs w:val="30"/>
          <w:cs/>
        </w:rPr>
        <w:t>ก) ภายหลังจากการรับรู้เริ่มแรก ค่าความนิยมจะถูกวัดมูลค่าด้วยวิธีราคาทุนหักผล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ขาดทุนจากการด้อย</w:t>
      </w:r>
      <w:r w:rsidRPr="00CF1517">
        <w:rPr>
          <w:rFonts w:ascii="Angsana New" w:hAnsi="Angsana New" w:cs="Angsana New"/>
          <w:spacing w:val="-3"/>
          <w:sz w:val="30"/>
          <w:szCs w:val="30"/>
          <w:cs/>
        </w:rPr>
        <w:t>ค่าสะสม</w:t>
      </w:r>
      <w:r w:rsidRPr="00CF1517">
        <w:rPr>
          <w:rFonts w:ascii="Angsana New" w:hAnsi="Angsana New" w:cs="Angsana New"/>
          <w:spacing w:val="-3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3"/>
          <w:sz w:val="30"/>
          <w:szCs w:val="30"/>
          <w:cs/>
        </w:rPr>
        <w:t>สำหรับ</w:t>
      </w:r>
      <w:r w:rsidR="00802DAC" w:rsidRPr="00CF1517">
        <w:rPr>
          <w:rFonts w:ascii="Angsana New" w:hAnsi="Angsana New" w:cs="Angsana New"/>
          <w:spacing w:val="-3"/>
          <w:sz w:val="30"/>
          <w:szCs w:val="30"/>
          <w:cs/>
        </w:rPr>
        <w:t xml:space="preserve">เงินลงทุนที่บันทึกตามวิธีส่วนได้เสีย </w:t>
      </w:r>
      <w:r w:rsidRPr="00CF1517">
        <w:rPr>
          <w:rFonts w:ascii="Angsana New" w:hAnsi="Angsana New" w:cs="Angsana New"/>
          <w:spacing w:val="-3"/>
          <w:sz w:val="30"/>
          <w:szCs w:val="30"/>
          <w:cs/>
        </w:rPr>
        <w:t>มูลค่า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ตามบัญชีของค่าความนิยมรวมอยู่</w:t>
      </w:r>
      <w:r w:rsidRPr="002904B2">
        <w:rPr>
          <w:rFonts w:ascii="Angsana New" w:hAnsi="Angsana New" w:cs="Angsana New"/>
          <w:spacing w:val="4"/>
          <w:sz w:val="30"/>
          <w:szCs w:val="30"/>
          <w:cs/>
        </w:rPr>
        <w:t>ในมูลค่าตามบัญชีของเงินลงทุน</w:t>
      </w:r>
      <w:r w:rsidRPr="002904B2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="00581E8F" w:rsidRPr="002904B2">
        <w:rPr>
          <w:rFonts w:ascii="Angsana New" w:hAnsi="Angsana New" w:cs="Angsana New"/>
          <w:spacing w:val="4"/>
          <w:sz w:val="30"/>
          <w:szCs w:val="30"/>
          <w:cs/>
        </w:rPr>
        <w:t>และ</w:t>
      </w:r>
      <w:r w:rsidRPr="002904B2">
        <w:rPr>
          <w:rFonts w:ascii="Angsana New" w:hAnsi="Angsana New" w:cs="Angsana New"/>
          <w:spacing w:val="4"/>
          <w:sz w:val="30"/>
          <w:szCs w:val="30"/>
          <w:cs/>
        </w:rPr>
        <w:t>ผลขาดทุนจากการด้อยค่าในเงินลงทุนต้องไม่ถูกปันส่วนให้สินทรัพย์ใดๆ</w:t>
      </w:r>
      <w:r w:rsidRPr="002904B2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Pr="002904B2">
        <w:rPr>
          <w:rFonts w:ascii="Angsana New" w:hAnsi="Angsana New" w:cs="Angsana New"/>
          <w:spacing w:val="4"/>
          <w:sz w:val="30"/>
          <w:szCs w:val="30"/>
          <w:cs/>
        </w:rPr>
        <w:t>ที่</w:t>
      </w:r>
      <w:r w:rsidRPr="00CF1517">
        <w:rPr>
          <w:rFonts w:ascii="Angsana New" w:hAnsi="Angsana New" w:cs="Angsana New"/>
          <w:sz w:val="30"/>
          <w:szCs w:val="30"/>
          <w:cs/>
        </w:rPr>
        <w:t>เป็นส่วนหนึ่งของมูลค่าตามบัญชีของเงินลงทุนรวมถึงค่าความนิยม</w:t>
      </w:r>
    </w:p>
    <w:p w14:paraId="19FB2696" w14:textId="77777777" w:rsidR="00C84169" w:rsidRPr="00CF1517" w:rsidRDefault="00C84169" w:rsidP="007855A3">
      <w:pPr>
        <w:jc w:val="thaiDistribute"/>
        <w:rPr>
          <w:rFonts w:ascii="Angsana New" w:hAnsi="Angsana New" w:cs="Angsana New"/>
          <w:sz w:val="30"/>
          <w:szCs w:val="30"/>
        </w:rPr>
      </w:pPr>
    </w:p>
    <w:p w14:paraId="530409E7" w14:textId="653C216E" w:rsidR="00D73498" w:rsidRPr="00CF1517" w:rsidRDefault="009D0EC8" w:rsidP="009D0EC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jc w:val="both"/>
        <w:rPr>
          <w:rFonts w:ascii="Angsana New" w:hAnsi="Angsana New" w:cs="Angsana New"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ab/>
      </w:r>
      <w:r w:rsidR="00DC5D0B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สินทรัพย์ไม่มีตัวตนอื่นๆ</w:t>
      </w:r>
    </w:p>
    <w:p w14:paraId="5CFCD2B6" w14:textId="77777777" w:rsidR="00D73498" w:rsidRPr="00CF1517" w:rsidRDefault="00D73498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6A2C6A41" w14:textId="454103D9" w:rsidR="00D73498" w:rsidRPr="00CF1517" w:rsidRDefault="00DC5D0B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pacing w:val="-4"/>
          <w:sz w:val="30"/>
          <w:szCs w:val="30"/>
        </w:rPr>
      </w:pP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สินทรัพย์ไม่มีตัวตนอื่นๆ ที่กลุ่มบริษัทซื้อมาและมีอายุการใช้งานจำกัด</w:t>
      </w:r>
      <w:r w:rsidR="005C2DCE" w:rsidRPr="00CF1517">
        <w:rPr>
          <w:rFonts w:ascii="Angsana New" w:hAnsi="Angsana New" w:cs="Angsana New"/>
          <w:spacing w:val="-4"/>
          <w:sz w:val="30"/>
          <w:szCs w:val="30"/>
          <w:cs/>
        </w:rPr>
        <w:t>วัดมูลค่าด้วย</w:t>
      </w:r>
      <w:r w:rsidR="006F4ED6" w:rsidRPr="00CF1517">
        <w:rPr>
          <w:rFonts w:ascii="Angsana New" w:hAnsi="Angsana New" w:cs="Angsana New"/>
          <w:spacing w:val="-4"/>
          <w:sz w:val="30"/>
          <w:szCs w:val="30"/>
          <w:cs/>
        </w:rPr>
        <w:t>ราคาทุนหักค่าตัดจำหน่ายสะสมและผลขาดทุนจากการด้อยค่าสะสม</w:t>
      </w:r>
    </w:p>
    <w:p w14:paraId="45743F19" w14:textId="34E18D03" w:rsidR="00B1575A" w:rsidRDefault="00B1575A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pacing w:val="-4"/>
          <w:sz w:val="30"/>
          <w:szCs w:val="30"/>
        </w:rPr>
      </w:pPr>
    </w:p>
    <w:p w14:paraId="4BEB74C5" w14:textId="77777777" w:rsidR="00DE61DD" w:rsidRPr="00CF1517" w:rsidRDefault="00DE61DD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pacing w:val="-4"/>
          <w:sz w:val="30"/>
          <w:szCs w:val="30"/>
        </w:rPr>
      </w:pPr>
    </w:p>
    <w:p w14:paraId="29E8C437" w14:textId="39C26030" w:rsidR="00DC5D0B" w:rsidRDefault="00DC5D0B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pacing w:val="-4"/>
          <w:sz w:val="30"/>
          <w:szCs w:val="30"/>
        </w:rPr>
      </w:pP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สินทรัพย์ไม่มีตัวตนอื่นๆ ที่กลุ่มบริษัทได้มาและมีอายุการให้ประโยชน์ไม่ทราบแน่นอน ได้แก่ เครื่องหมายการค้า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br/>
      </w:r>
      <w:r w:rsidRPr="00CF1517">
        <w:rPr>
          <w:rFonts w:ascii="Angsana New" w:hAnsi="Angsana New" w:cs="Angsana New" w:hint="cs"/>
          <w:sz w:val="30"/>
          <w:szCs w:val="30"/>
          <w:cs/>
        </w:rPr>
        <w:t>วัดมูลค่าด้วยราคาทุนหักผลขาดทุนจากการด้อยค่าสะสมและไม่ได้คำนวณค่าตัดจำหน่าย แต่จะมีการทดสอบการด้อยค่า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ทุกปี</w:t>
      </w:r>
      <w:r w:rsidR="00B1575A"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หรือบ่อยขึ้นเมื่อมีข้อบ่งชี้เรื่องการด้อยค่า การประเมินการจัดประเภทของสินทรัพย์ของสินทรัพย์ไม่มีตัวตนเป็นประเภทที่อายุการให้ประโยชน์ไม่ทราบแน่นอนได้มีการทบทวนทุกปี</w:t>
      </w:r>
    </w:p>
    <w:p w14:paraId="3E3457E5" w14:textId="77777777" w:rsidR="002904B2" w:rsidRPr="00CF1517" w:rsidRDefault="002904B2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pacing w:val="-4"/>
          <w:sz w:val="30"/>
          <w:szCs w:val="30"/>
        </w:rPr>
      </w:pPr>
    </w:p>
    <w:p w14:paraId="0CD246CE" w14:textId="2FC60031" w:rsidR="00D73498" w:rsidRPr="00CF1517" w:rsidRDefault="00D73498" w:rsidP="00D734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รายจ่ายภายหลังการรับรู้รายการ</w:t>
      </w:r>
    </w:p>
    <w:p w14:paraId="79F2F631" w14:textId="77777777" w:rsidR="00D73498" w:rsidRPr="00DE61DD" w:rsidRDefault="00D73498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8DBC031" w14:textId="77777777" w:rsidR="00D73498" w:rsidRPr="00CF1517" w:rsidRDefault="00D73498" w:rsidP="00D734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 w:cs="Angsana New"/>
          <w:sz w:val="30"/>
          <w:szCs w:val="30"/>
        </w:rPr>
      </w:pPr>
      <w:r w:rsidRPr="00CF1517">
        <w:rPr>
          <w:rFonts w:ascii="Angsana New" w:eastAsia="Calibri" w:hAnsi="Angsana New" w:cs="Angsana New"/>
          <w:sz w:val="30"/>
          <w:szCs w:val="30"/>
          <w:cs/>
        </w:rPr>
        <w:t>รายจ่ายภายหลังการรับรู้รายการจะรับรู้เป็นสินทรัพย์เมื่อก่อให้เ</w:t>
      </w:r>
      <w:r w:rsidR="00581E8F" w:rsidRPr="00CF1517">
        <w:rPr>
          <w:rFonts w:ascii="Angsana New" w:eastAsia="Calibri" w:hAnsi="Angsana New" w:cs="Angsana New"/>
          <w:sz w:val="30"/>
          <w:szCs w:val="30"/>
          <w:cs/>
        </w:rPr>
        <w:t xml:space="preserve">กิดประโยชน์เชิงเศรษฐกิจในอนาคต </w:t>
      </w:r>
      <w:r w:rsidRPr="00CF1517">
        <w:rPr>
          <w:rFonts w:ascii="Angsana New" w:eastAsia="Calibri" w:hAnsi="Angsana New" w:cs="Angsana New"/>
          <w:sz w:val="30"/>
          <w:szCs w:val="30"/>
          <w:cs/>
        </w:rPr>
        <w:t>โดยรวมเป็นสินทรัพย์ที่สามารถระบุได้</w:t>
      </w:r>
      <w:r w:rsidR="008F23F2" w:rsidRPr="00CF1517">
        <w:rPr>
          <w:rFonts w:ascii="Angsana New" w:eastAsia="Calibri" w:hAnsi="Angsana New" w:cs="Angsana New"/>
          <w:sz w:val="30"/>
          <w:szCs w:val="30"/>
          <w:cs/>
        </w:rPr>
        <w:t>ที่เกี่ยวข้องนั้น</w:t>
      </w:r>
      <w:r w:rsidR="006F4ED6" w:rsidRPr="00CF1517">
        <w:rPr>
          <w:rFonts w:ascii="Angsana New" w:eastAsia="Calibri" w:hAnsi="Angsana New" w:cs="Angsana New"/>
          <w:sz w:val="30"/>
          <w:szCs w:val="30"/>
          <w:cs/>
        </w:rPr>
        <w:t xml:space="preserve"> ค่าใช้จ่ายอื่น</w:t>
      </w:r>
      <w:r w:rsidRPr="00CF1517">
        <w:rPr>
          <w:rFonts w:ascii="Angsana New" w:eastAsia="Calibri" w:hAnsi="Angsana New" w:cs="Angsana New"/>
          <w:sz w:val="30"/>
          <w:szCs w:val="30"/>
          <w:cs/>
        </w:rPr>
        <w:t>รับรู้ในกำไรหรือขาดทุนเมื่อเกิดขึ้น</w:t>
      </w:r>
    </w:p>
    <w:p w14:paraId="21690486" w14:textId="77777777" w:rsidR="00D73498" w:rsidRPr="00DE61DD" w:rsidRDefault="00D73498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54DF51BC" w14:textId="77777777" w:rsidR="00D73498" w:rsidRPr="00CF1517" w:rsidRDefault="006F4ED6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  <w:shd w:val="clear" w:color="auto" w:fill="E0E0E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ค่าตัดจำหน่าย</w:t>
      </w:r>
    </w:p>
    <w:p w14:paraId="164F76F6" w14:textId="77777777" w:rsidR="00D73498" w:rsidRPr="00DE61DD" w:rsidRDefault="00D73498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19370CC" w14:textId="77777777" w:rsidR="00D73498" w:rsidRPr="00CF1517" w:rsidRDefault="00D73498" w:rsidP="00D734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ค่าตัดจำหน่ายคำนวณจาก</w:t>
      </w:r>
      <w:r w:rsidRPr="00CF1517">
        <w:rPr>
          <w:rFonts w:ascii="Angsana New" w:eastAsia="Calibri" w:hAnsi="Angsana New" w:cs="Angsana New"/>
          <w:sz w:val="30"/>
          <w:szCs w:val="30"/>
          <w:cs/>
        </w:rPr>
        <w:t>ราคาทุนของสินทรัพย์หรือจำนวนอื่นที่ใช้แทนราคาทุนหักด้วยมูลค่าคงเหลือ</w:t>
      </w:r>
    </w:p>
    <w:p w14:paraId="105AE2C8" w14:textId="77777777" w:rsidR="00D73498" w:rsidRPr="00DE61DD" w:rsidRDefault="00D73498" w:rsidP="00D7349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9BACDA1" w14:textId="3128B9D6" w:rsidR="00307131" w:rsidRPr="00CF1517" w:rsidRDefault="00D73498" w:rsidP="00C00C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ตัดจำหน่ายรับรู้ในกำไรหรือขาดทุนโดยวิธีเส้นตรงซึ่งโดยส่วนใหญ่จะสะท้อนรูปแบบที่คาดว่าจะได้รับประโยชน์เชิงเศรษฐกิจในอนาคตจากสินทรัพย์นั้นตามระยะเวลาที่คาดว่าจะได้รับประโยชน์จากสินทรัพย์ไม่มีตัวตน</w:t>
      </w:r>
      <w:r w:rsidR="00307131" w:rsidRPr="00CF1517">
        <w:rPr>
          <w:rFonts w:ascii="Angsana New" w:hAnsi="Angsana New" w:cs="Angsana New"/>
          <w:sz w:val="30"/>
          <w:szCs w:val="30"/>
          <w:cs/>
        </w:rPr>
        <w:t>ซึ่งไม่รวมค่าความนิยม</w:t>
      </w:r>
      <w:r w:rsidR="00574605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โดยเริ่มตัดจำหน่ายสินทรัพย์ไม่มีตัวตนเมื่อสินทรัพย์นั้นพร้อมที่จะให้ประโยชน์ระยะเวลาที่คาดว่าจะได้รับประโยชน์</w:t>
      </w:r>
      <w:r w:rsidR="00B1575A" w:rsidRPr="00CF1517">
        <w:rPr>
          <w:rFonts w:ascii="Angsana New" w:hAnsi="Angsana New" w:cs="Angsana New" w:hint="cs"/>
          <w:sz w:val="30"/>
          <w:szCs w:val="30"/>
          <w:cs/>
        </w:rPr>
        <w:t>แสดงไว้ดังนี้</w:t>
      </w:r>
    </w:p>
    <w:p w14:paraId="14F0F02D" w14:textId="77777777" w:rsidR="00B1575A" w:rsidRPr="00DE61DD" w:rsidRDefault="00B1575A" w:rsidP="00C00C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</w:p>
    <w:tbl>
      <w:tblPr>
        <w:tblW w:w="9360" w:type="dxa"/>
        <w:tblInd w:w="360" w:type="dxa"/>
        <w:tblLook w:val="0000" w:firstRow="0" w:lastRow="0" w:firstColumn="0" w:lastColumn="0" w:noHBand="0" w:noVBand="0"/>
      </w:tblPr>
      <w:tblGrid>
        <w:gridCol w:w="6120"/>
        <w:gridCol w:w="2880"/>
        <w:gridCol w:w="360"/>
      </w:tblGrid>
      <w:tr w:rsidR="00B1575A" w:rsidRPr="00CF1517" w14:paraId="3946B1C1" w14:textId="77777777" w:rsidTr="0029193F">
        <w:tc>
          <w:tcPr>
            <w:tcW w:w="6120" w:type="dxa"/>
            <w:vAlign w:val="bottom"/>
          </w:tcPr>
          <w:p w14:paraId="0FDB1548" w14:textId="18799CC9" w:rsidR="00B1575A" w:rsidRPr="00CF1517" w:rsidRDefault="00B1575A" w:rsidP="00FD71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2880" w:type="dxa"/>
          </w:tcPr>
          <w:p w14:paraId="62CC1ABC" w14:textId="39783363" w:rsidR="00B1575A" w:rsidRPr="00CF1517" w:rsidRDefault="00B1575A" w:rsidP="00B157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2571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360" w:type="dxa"/>
          </w:tcPr>
          <w:p w14:paraId="4B2A853F" w14:textId="77777777" w:rsidR="00B1575A" w:rsidRPr="00CF1517" w:rsidRDefault="00B1575A" w:rsidP="00FD71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tr w:rsidR="0046780E" w:rsidRPr="00CF1517" w14:paraId="1F31118D" w14:textId="77777777" w:rsidTr="0029193F">
        <w:tc>
          <w:tcPr>
            <w:tcW w:w="6120" w:type="dxa"/>
            <w:vAlign w:val="bottom"/>
          </w:tcPr>
          <w:p w14:paraId="2FB15171" w14:textId="1FED8A4D" w:rsidR="0046780E" w:rsidRPr="00CF1517" w:rsidRDefault="0046780E" w:rsidP="004678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ความสัมพันธ์กับลูกค้า</w:t>
            </w:r>
          </w:p>
        </w:tc>
        <w:tc>
          <w:tcPr>
            <w:tcW w:w="2880" w:type="dxa"/>
          </w:tcPr>
          <w:p w14:paraId="408E1E23" w14:textId="72F5821F" w:rsidR="0046780E" w:rsidRPr="00CF1517" w:rsidRDefault="0046780E" w:rsidP="004678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2571"/>
              </w:tabs>
              <w:ind w:left="-129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ab/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360" w:type="dxa"/>
          </w:tcPr>
          <w:p w14:paraId="27270680" w14:textId="771A99DF" w:rsidR="0046780E" w:rsidRPr="00CF1517" w:rsidRDefault="0046780E" w:rsidP="004678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ปี</w:t>
            </w:r>
          </w:p>
        </w:tc>
      </w:tr>
      <w:tr w:rsidR="0046780E" w:rsidRPr="00CF1517" w14:paraId="2C989E09" w14:textId="77777777" w:rsidTr="0029193F">
        <w:tc>
          <w:tcPr>
            <w:tcW w:w="6120" w:type="dxa"/>
            <w:vAlign w:val="bottom"/>
          </w:tcPr>
          <w:p w14:paraId="681E1A38" w14:textId="42AE9864" w:rsidR="0046780E" w:rsidRPr="00CF1517" w:rsidRDefault="0046780E" w:rsidP="004678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เครื่องหมายการค้า</w:t>
            </w:r>
          </w:p>
        </w:tc>
        <w:tc>
          <w:tcPr>
            <w:tcW w:w="3240" w:type="dxa"/>
            <w:gridSpan w:val="2"/>
          </w:tcPr>
          <w:p w14:paraId="7A29B1D8" w14:textId="42F86A11" w:rsidR="0046780E" w:rsidRPr="00CF1517" w:rsidRDefault="0046780E" w:rsidP="004678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อายุการให้ประโยชน์ไม่ทราบแน่นอน</w:t>
            </w:r>
          </w:p>
        </w:tc>
      </w:tr>
    </w:tbl>
    <w:p w14:paraId="5E6F5697" w14:textId="77777777" w:rsidR="00307131" w:rsidRPr="00DE61DD" w:rsidRDefault="00307131" w:rsidP="00D734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7059D0C8" w14:textId="79A570D0" w:rsidR="00307131" w:rsidRPr="00CF1517" w:rsidRDefault="00D73498" w:rsidP="000A0AB8">
      <w:pPr>
        <w:ind w:left="540"/>
        <w:jc w:val="thaiDistribute"/>
        <w:rPr>
          <w:rFonts w:ascii="Angsana New" w:hAnsi="Angsana New" w:cs="Angsana New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วิธีการตัดจำหน่าย  ระยะเวลาที่คาดว่าจะได้รับประโยชน์</w:t>
      </w:r>
      <w:r w:rsidR="006F4ED6" w:rsidRPr="00CF1517">
        <w:rPr>
          <w:rFonts w:ascii="Angsana New" w:hAnsi="Angsana New" w:cs="Angsana New"/>
          <w:sz w:val="30"/>
          <w:szCs w:val="30"/>
          <w:cs/>
        </w:rPr>
        <w:t xml:space="preserve"> และ</w:t>
      </w:r>
      <w:r w:rsidRPr="00CF1517">
        <w:rPr>
          <w:rFonts w:ascii="Angsana New" w:hAnsi="Angsana New" w:cs="Angsana New"/>
          <w:sz w:val="30"/>
          <w:szCs w:val="30"/>
          <w:cs/>
        </w:rPr>
        <w:t>มูลค่าคงเหลือ จะได้รับการทบทวนทุกสิ้นรอบปีบัญชีและปรับปรุงตามความเหมาะสม</w:t>
      </w:r>
      <w:r w:rsidRPr="00CF1517" w:rsidDel="00E44C55">
        <w:rPr>
          <w:rFonts w:ascii="Angsana New" w:hAnsi="Angsana New" w:cs="Angsana New"/>
        </w:rPr>
        <w:t xml:space="preserve"> </w:t>
      </w:r>
    </w:p>
    <w:p w14:paraId="5AE5DBD7" w14:textId="22EB8AC0" w:rsidR="00D35D93" w:rsidRDefault="00D35D93" w:rsidP="000A0AB8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4136B1C8" w14:textId="6A4F0AD0" w:rsidR="00DE61DD" w:rsidRDefault="00DE61DD" w:rsidP="000A0AB8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55EC080" w14:textId="4F0BE0C4" w:rsidR="00DE61DD" w:rsidRDefault="00DE61DD" w:rsidP="000A0AB8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5BA9932" w14:textId="3293CC69" w:rsidR="00DE61DD" w:rsidRDefault="00DE61DD" w:rsidP="000A0AB8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B15A94A" w14:textId="390C7139" w:rsidR="00DE61DD" w:rsidRDefault="00DE61DD" w:rsidP="000A0AB8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2D605C91" w14:textId="77777777" w:rsidR="00DE61DD" w:rsidRPr="00DE61DD" w:rsidRDefault="00DE61DD" w:rsidP="000A0AB8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70C1CA3" w14:textId="0AE215DC" w:rsidR="007E38B7" w:rsidRPr="00CF1517" w:rsidRDefault="007E38B7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สัญญาเช่า</w:t>
      </w:r>
    </w:p>
    <w:p w14:paraId="1F130511" w14:textId="77777777" w:rsidR="007E38B7" w:rsidRPr="00CF1517" w:rsidRDefault="007E38B7" w:rsidP="007E38B7">
      <w:pPr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51CEFDF0" w14:textId="11F9A752" w:rsidR="007E38B7" w:rsidRPr="00CF1517" w:rsidRDefault="007E38B7" w:rsidP="007E38B7">
      <w:pPr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</w:p>
    <w:p w14:paraId="0CF0BCBA" w14:textId="77777777" w:rsidR="007E38B7" w:rsidRPr="00CF1517" w:rsidRDefault="007E38B7" w:rsidP="007E38B7">
      <w:pPr>
        <w:tabs>
          <w:tab w:val="clear" w:pos="680"/>
        </w:tabs>
        <w:ind w:left="540"/>
        <w:jc w:val="thaiDistribute"/>
        <w:rPr>
          <w:rFonts w:ascii="Angsana New" w:hAnsi="Angsana New" w:cs="Angsana New"/>
          <w:sz w:val="30"/>
          <w:szCs w:val="30"/>
          <w:shd w:val="clear" w:color="auto" w:fill="CCCCCC"/>
        </w:rPr>
      </w:pPr>
    </w:p>
    <w:p w14:paraId="0A84EB90" w14:textId="6129E58B" w:rsidR="007E38B7" w:rsidRPr="00AC6DF1" w:rsidRDefault="007E38B7" w:rsidP="007E38B7">
      <w:pPr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497F4C">
        <w:rPr>
          <w:rFonts w:ascii="Angsana New" w:hAnsi="Angsana New" w:cs="Angsana New"/>
          <w:spacing w:val="8"/>
          <w:sz w:val="30"/>
          <w:szCs w:val="30"/>
          <w:cs/>
        </w:rPr>
        <w:t>ณ วันเริ่มต้นของสัญญา กลุ่มบริษัทจะประเมินว่าสัญญาเป็นสัญญาเช่าหรือประกอบด้วยสัญญาเช่าหรือไม่</w:t>
      </w:r>
      <w:r w:rsidRPr="00497F4C">
        <w:rPr>
          <w:rFonts w:ascii="Angsana New" w:hAnsi="Angsana New" w:cs="Angsana New" w:hint="cs"/>
          <w:spacing w:val="8"/>
          <w:sz w:val="30"/>
          <w:szCs w:val="30"/>
          <w:cs/>
        </w:rPr>
        <w:t xml:space="preserve"> </w:t>
      </w:r>
      <w:r w:rsidRPr="00497F4C">
        <w:rPr>
          <w:rFonts w:ascii="Angsana New" w:hAnsi="Angsana New" w:cs="Angsana New"/>
          <w:spacing w:val="8"/>
          <w:sz w:val="30"/>
          <w:szCs w:val="30"/>
          <w:cs/>
        </w:rPr>
        <w:t>กลุ่ม</w:t>
      </w:r>
      <w:r w:rsidRPr="00AC6DF1">
        <w:rPr>
          <w:rFonts w:ascii="Angsana New" w:hAnsi="Angsana New" w:cs="Angsana New"/>
          <w:sz w:val="30"/>
          <w:szCs w:val="30"/>
          <w:cs/>
        </w:rPr>
        <w:t>บริษัท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นำคำนิยามของสัญญาเช่าตาม </w:t>
      </w:r>
      <w:r w:rsidRPr="00CF1517">
        <w:rPr>
          <w:rFonts w:ascii="Angsana New" w:hAnsi="Angsana New" w:cs="Angsana New"/>
          <w:sz w:val="30"/>
          <w:szCs w:val="30"/>
        </w:rPr>
        <w:t xml:space="preserve">TFRS </w:t>
      </w:r>
      <w:r w:rsidR="00360B44" w:rsidRPr="00360B44">
        <w:rPr>
          <w:rFonts w:ascii="Angsana New" w:hAnsi="Angsana New" w:cs="Angsana New"/>
          <w:sz w:val="30"/>
          <w:szCs w:val="30"/>
        </w:rPr>
        <w:t>16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มาใช้ในการประเมินว่าสัญญานั้นให้สิทธิในการควบคุมการใช้สินทรัพย์ที่ระบุหรือไม่</w:t>
      </w:r>
    </w:p>
    <w:p w14:paraId="12FB8D11" w14:textId="14FBE000" w:rsidR="002904B2" w:rsidRDefault="007E38B7" w:rsidP="00BB2059">
      <w:pPr>
        <w:tabs>
          <w:tab w:val="clear" w:pos="680"/>
        </w:tabs>
        <w:ind w:left="540"/>
        <w:jc w:val="thaiDistribute"/>
        <w:rPr>
          <w:rFonts w:ascii="Angsana New" w:hAnsi="Angsana New" w:cs="Angsana New"/>
          <w:sz w:val="30"/>
          <w:szCs w:val="30"/>
          <w:shd w:val="clear" w:color="auto" w:fill="CCCCCC"/>
        </w:rPr>
      </w:pPr>
      <w:r w:rsidRPr="00CF1517" w:rsidDel="005868E9">
        <w:rPr>
          <w:rFonts w:ascii="Angsana New" w:hAnsi="Angsana New" w:cs="Angsana New"/>
          <w:sz w:val="30"/>
          <w:szCs w:val="30"/>
          <w:shd w:val="clear" w:color="auto" w:fill="CCCCCC"/>
        </w:rPr>
        <w:t xml:space="preserve"> </w:t>
      </w:r>
    </w:p>
    <w:p w14:paraId="46B69D09" w14:textId="34D004EF" w:rsidR="007E38B7" w:rsidRPr="00CF1517" w:rsidRDefault="007E38B7" w:rsidP="007E38B7">
      <w:pPr>
        <w:spacing w:line="240" w:lineRule="auto"/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ในฐานะผู้เช่า</w:t>
      </w:r>
    </w:p>
    <w:p w14:paraId="66B348B2" w14:textId="77777777" w:rsidR="007E38B7" w:rsidRPr="00CF1517" w:rsidRDefault="007E38B7" w:rsidP="007E38B7">
      <w:pPr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F08E87E" w14:textId="1DCD2F94" w:rsidR="007E38B7" w:rsidRDefault="007E38B7" w:rsidP="00BB2059">
      <w:pPr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497F4C">
        <w:rPr>
          <w:rFonts w:ascii="Angsana New" w:hAnsi="Angsana New" w:cs="Angsana New"/>
          <w:spacing w:val="8"/>
          <w:sz w:val="30"/>
          <w:szCs w:val="30"/>
          <w:cs/>
        </w:rPr>
        <w:t>ณ วันที่สัญญาเช่าเริ่มมีผลหรือวันที่มีการเปลี่ยนแปลงสัญญาเช่า สัญญาที่มีส่วนประกอบที่เป็นสัญญาเช่า กลุ่ม</w:t>
      </w:r>
      <w:r w:rsidRPr="00AC6DF1">
        <w:rPr>
          <w:rFonts w:ascii="Angsana New" w:hAnsi="Angsana New" w:cs="Angsana New"/>
          <w:sz w:val="30"/>
          <w:szCs w:val="30"/>
          <w:cs/>
        </w:rPr>
        <w:t>บริษัท</w:t>
      </w:r>
      <w:r w:rsidRPr="00CF1517">
        <w:rPr>
          <w:rFonts w:ascii="Angsana New" w:hAnsi="Angsana New" w:cs="Angsana New"/>
          <w:sz w:val="30"/>
          <w:szCs w:val="30"/>
          <w:cs/>
        </w:rPr>
        <w:t>จะปันส่วนสิ่งตอบแทนที่ต้องจ่ายตามสัญญาให้กับแต่ละส่วนประกอบของสัญญาเช่าตามเกณฑ์ราคาขายที่เป็นเอกเทศ สำหรับสัญญาเช่าอสังหาริมทรัพย์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AC6DF1">
        <w:rPr>
          <w:rFonts w:ascii="Angsana New" w:hAnsi="Angsana New" w:cs="Angsana New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เพียงอย่างเดียว </w:t>
      </w:r>
    </w:p>
    <w:p w14:paraId="63A6F07E" w14:textId="77777777" w:rsidR="00497F4C" w:rsidRPr="00AC6DF1" w:rsidRDefault="00497F4C" w:rsidP="00BB2059">
      <w:pPr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63CBEA36" w14:textId="5231E978" w:rsidR="007E38B7" w:rsidRPr="00AC6DF1" w:rsidRDefault="007E38B7" w:rsidP="007E38B7">
      <w:pPr>
        <w:pStyle w:val="BodyText"/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AC6DF1">
        <w:rPr>
          <w:rFonts w:ascii="Angsana New" w:hAnsi="Angsana New" w:cs="Angsana New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20E4FB8D" w14:textId="77777777" w:rsidR="007E38B7" w:rsidRPr="00AC6DF1" w:rsidRDefault="007E38B7" w:rsidP="007E38B7">
      <w:pPr>
        <w:pStyle w:val="BodyText"/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B931336" w14:textId="4FBBBA94" w:rsidR="007E38B7" w:rsidRPr="00AC6DF1" w:rsidRDefault="007E38B7" w:rsidP="007E38B7">
      <w:pPr>
        <w:pStyle w:val="BodyText"/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AC6DF1">
        <w:rPr>
          <w:rFonts w:ascii="Angsana New" w:hAnsi="Angsana New" w:cs="Angsana New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สินทรัพย์สิทธิการใช้วัดมูลค่าด้วยราคาทุนหักค่าเสื่อมราคาสะสมและผลขาดทุนจากการด้อยค่า</w:t>
      </w:r>
      <w:r w:rsidR="00497F4C">
        <w:rPr>
          <w:rFonts w:ascii="Angsana New" w:hAnsi="Angsana New" w:cs="Angsana New" w:hint="cs"/>
          <w:sz w:val="30"/>
          <w:szCs w:val="30"/>
          <w:cs/>
        </w:rPr>
        <w:t>สะสม</w:t>
      </w:r>
      <w:r w:rsidRPr="00AC6DF1">
        <w:rPr>
          <w:rFonts w:ascii="Angsana New" w:hAnsi="Angsana New" w:cs="Angsana New"/>
          <w:sz w:val="30"/>
          <w:szCs w:val="30"/>
          <w:cs/>
        </w:rPr>
        <w:t xml:space="preserve">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จำนวนเงินที่จ่ายชำระตามสัญญาเช่า ณ วันที่สัญญาเช่าเริ่มมีผลหรือก่อนวันที่สัญญาเริ่มมีผลรวมกับต้นทุนทางตรงเริ่มแรกและประมาณการต้นทุนในการบูรณะ</w:t>
      </w:r>
      <w:r w:rsidRPr="00AC6DF1">
        <w:rPr>
          <w:rFonts w:ascii="Angsana New" w:hAnsi="Angsana New" w:cs="Angsana New" w:hint="cs"/>
          <w:sz w:val="30"/>
          <w:szCs w:val="30"/>
          <w:cs/>
        </w:rPr>
        <w:t>และ</w:t>
      </w:r>
      <w:r w:rsidRPr="00AC6DF1">
        <w:rPr>
          <w:rFonts w:ascii="Angsana New" w:hAnsi="Angsana New" w:cs="Angsana New"/>
          <w:sz w:val="30"/>
          <w:szCs w:val="30"/>
          <w:cs/>
        </w:rPr>
        <w:t>สุทธิจากสิ่งจูงใจในสัญญาเช่าที่ได้รับ</w:t>
      </w:r>
      <w:r w:rsidRPr="00AC6DF1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AC6DF1">
        <w:rPr>
          <w:rFonts w:ascii="Angsana New" w:hAnsi="Angsana New" w:cs="Angsana New"/>
          <w:sz w:val="30"/>
          <w:szCs w:val="30"/>
          <w:cs/>
        </w:rPr>
        <w:t>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ของอายุสัญญาเช่า</w:t>
      </w:r>
      <w:r w:rsidRPr="00AC6DF1">
        <w:rPr>
          <w:rFonts w:ascii="Angsana New" w:hAnsi="Angsana New" w:cs="Angsana New"/>
          <w:sz w:val="30"/>
          <w:szCs w:val="30"/>
        </w:rPr>
        <w:t xml:space="preserve"> </w:t>
      </w:r>
      <w:r w:rsidRPr="00AC6DF1">
        <w:rPr>
          <w:rFonts w:ascii="Angsana New" w:hAnsi="Angsana New" w:cs="Angsana New"/>
          <w:sz w:val="30"/>
          <w:szCs w:val="30"/>
          <w:cs/>
        </w:rPr>
        <w:t>เว้นแต่สัญญาเช่าดังกล่าวมีการโอนกรรมสิทธิ</w:t>
      </w:r>
      <w:r w:rsidRPr="00AC6DF1">
        <w:rPr>
          <w:rFonts w:ascii="Angsana New" w:hAnsi="Angsana New" w:cs="Angsana New" w:hint="cs"/>
          <w:sz w:val="30"/>
          <w:szCs w:val="30"/>
          <w:cs/>
        </w:rPr>
        <w:t>์</w:t>
      </w:r>
      <w:r w:rsidRPr="00AC6DF1">
        <w:rPr>
          <w:rFonts w:ascii="Angsana New" w:hAnsi="Angsana New" w:cs="Angsana New"/>
          <w:sz w:val="30"/>
          <w:szCs w:val="30"/>
          <w:cs/>
        </w:rPr>
        <w:t>ในสินทรัพย์ที่เช่าให้กับกลุ่มบริษัทเมื่อ</w:t>
      </w:r>
      <w:r w:rsidRPr="00497F4C">
        <w:rPr>
          <w:rFonts w:ascii="Angsana New" w:hAnsi="Angsana New" w:cs="Angsana New"/>
          <w:spacing w:val="4"/>
          <w:sz w:val="30"/>
          <w:szCs w:val="30"/>
          <w:cs/>
        </w:rPr>
        <w:t>สิ้นสุดสัญญาเช่า หรือต้นทุนของสินทรัพย์สิทธิการใช้สะท้อนว่ากลุ่มบริษัทจะมีการใช้สิทธิในการซื้อสินทรัพย์ ใน</w:t>
      </w:r>
      <w:r w:rsidRPr="00AC6DF1">
        <w:rPr>
          <w:rFonts w:ascii="Angsana New" w:hAnsi="Angsana New" w:cs="Angsana New"/>
          <w:sz w:val="30"/>
          <w:szCs w:val="30"/>
          <w:cs/>
        </w:rPr>
        <w:t>กรณีนี้สินทรัพย์สิทธิการใช้จะบันทึกค่าเสื่อมราคาตลอดอายุการใช้ประโยชน์ของสินทรัพย์ที่เช่า</w:t>
      </w:r>
      <w:r w:rsidRPr="00AC6DF1">
        <w:rPr>
          <w:rFonts w:ascii="Angsana New" w:hAnsi="Angsana New" w:cs="Angsana New" w:hint="cs"/>
          <w:sz w:val="30"/>
          <w:szCs w:val="30"/>
          <w:cs/>
        </w:rPr>
        <w:t xml:space="preserve"> ซึ่ง</w:t>
      </w:r>
      <w:r w:rsidRPr="00AC6DF1">
        <w:rPr>
          <w:rFonts w:ascii="Angsana New" w:hAnsi="Angsana New" w:cs="Angsana New"/>
          <w:sz w:val="30"/>
          <w:szCs w:val="30"/>
          <w:cs/>
        </w:rPr>
        <w:t xml:space="preserve">กำหนดตามเกณฑ์เดียวกันกับสินทรัพย์และอุปกรณ์ที่เกี่ยวข้อง </w:t>
      </w:r>
    </w:p>
    <w:p w14:paraId="2D94E257" w14:textId="0F1E597D" w:rsidR="00497F4C" w:rsidRDefault="00497F4C" w:rsidP="007E38B7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1A5BD4AC" w14:textId="4FFA902B" w:rsidR="00497F4C" w:rsidRDefault="00497F4C" w:rsidP="007E38B7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5A79989D" w14:textId="05E09475" w:rsidR="00497F4C" w:rsidRDefault="00497F4C" w:rsidP="007E38B7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13AC02AE" w14:textId="77777777" w:rsidR="00497F4C" w:rsidRPr="00AC6DF1" w:rsidRDefault="00497F4C" w:rsidP="007E38B7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627A3AC8" w14:textId="7FB00F00" w:rsidR="007E38B7" w:rsidRPr="00AC6DF1" w:rsidRDefault="007E38B7" w:rsidP="007E38B7">
      <w:pPr>
        <w:pStyle w:val="ListParagraph"/>
        <w:tabs>
          <w:tab w:val="clear" w:pos="680"/>
          <w:tab w:val="clear" w:pos="907"/>
          <w:tab w:val="clear" w:pos="1871"/>
          <w:tab w:val="left" w:pos="189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AC6DF1">
        <w:rPr>
          <w:rFonts w:ascii="Angsana New" w:hAnsi="Angsana New"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</w:t>
      </w:r>
      <w:r w:rsidRPr="00AC6DF1">
        <w:rPr>
          <w:rFonts w:ascii="Angsana New" w:hAnsi="Angsana New" w:hint="cs"/>
          <w:sz w:val="30"/>
          <w:szCs w:val="30"/>
          <w:cs/>
        </w:rPr>
        <w:t>ค่า</w:t>
      </w:r>
      <w:r w:rsidRPr="00AC6DF1">
        <w:rPr>
          <w:rFonts w:ascii="Angsana New" w:hAnsi="Angsana New"/>
          <w:sz w:val="30"/>
          <w:szCs w:val="30"/>
          <w:cs/>
        </w:rPr>
        <w:t>เช่าที่ยังไม่ได้จ่ายชำระ ณ วันที่สัญญาเช่าเริ่มมีผล คิดลดด้วยอัตราดอกเบี้ยตามนัยของสัญญาเช่า เว้นแต่อัตรานั้นไม่สามารถกำหนดได้</w:t>
      </w:r>
      <w:r w:rsidRPr="00AC6DF1">
        <w:rPr>
          <w:rFonts w:ascii="Angsana New" w:hAnsi="Angsana New"/>
          <w:sz w:val="30"/>
          <w:szCs w:val="30"/>
        </w:rPr>
        <w:t xml:space="preserve"> </w:t>
      </w:r>
      <w:r w:rsidRPr="00AC6DF1">
        <w:rPr>
          <w:rFonts w:ascii="Angsana New" w:hAnsi="Angsana New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</w:t>
      </w:r>
      <w:r w:rsidR="002904B2">
        <w:rPr>
          <w:rFonts w:ascii="Angsana New" w:hAnsi="Angsana New"/>
          <w:sz w:val="30"/>
          <w:szCs w:val="30"/>
        </w:rPr>
        <w:t xml:space="preserve"> </w:t>
      </w:r>
      <w:r w:rsidRPr="00AC6DF1">
        <w:rPr>
          <w:rFonts w:ascii="Angsana New" w:hAnsi="Angsana New" w:hint="cs"/>
          <w:sz w:val="30"/>
          <w:szCs w:val="30"/>
          <w:cs/>
        </w:rPr>
        <w:t>ค่าเช่ารวมถึงค่าเช่า</w:t>
      </w:r>
      <w:r w:rsidRPr="00AC6DF1">
        <w:rPr>
          <w:rFonts w:ascii="Angsana New" w:hAnsi="Angsana New"/>
          <w:sz w:val="30"/>
          <w:szCs w:val="30"/>
          <w:cs/>
        </w:rPr>
        <w:t>คงที่หักสิ่งจูงใจตามสัญญาเช่าค้างรับ จำนวนเงิน</w:t>
      </w:r>
      <w:r w:rsidRPr="00AC6DF1">
        <w:rPr>
          <w:rFonts w:ascii="Angsana New" w:hAnsi="Angsana New" w:hint="cs"/>
          <w:sz w:val="30"/>
          <w:szCs w:val="30"/>
          <w:cs/>
        </w:rPr>
        <w:t>ที่ต้องจ่าย</w:t>
      </w:r>
      <w:r w:rsidRPr="00AC6DF1">
        <w:rPr>
          <w:rFonts w:ascii="Angsana New" w:hAnsi="Angsana New"/>
          <w:sz w:val="30"/>
          <w:szCs w:val="30"/>
          <w:cs/>
        </w:rPr>
        <w:t>ตามสิทธิเลือกซื้อ</w:t>
      </w:r>
      <w:r w:rsidRPr="00AC6DF1">
        <w:rPr>
          <w:rFonts w:ascii="Angsana New" w:hAnsi="Angsana New"/>
          <w:sz w:val="30"/>
          <w:szCs w:val="30"/>
        </w:rPr>
        <w:t xml:space="preserve"> </w:t>
      </w:r>
      <w:r w:rsidRPr="00AC6DF1">
        <w:rPr>
          <w:rFonts w:ascii="Angsana New" w:hAnsi="Angsana New"/>
          <w:sz w:val="30"/>
          <w:szCs w:val="30"/>
          <w:cs/>
        </w:rPr>
        <w:t>สิทธิเลือกในการขยายอายุสัญญาเช่าหรือสิทธิเลือกในการยกเลิกสัญญาเช่า หากกลุ่มบริษัทมีความแน่นอนอย่างสมเหตุสมผลที่จะใช้สิทธิ ค่าเช่าผันแปรที่ไม่ขึ้นอยู่กับดัชนีหรืออัตรา</w:t>
      </w:r>
      <w:r w:rsidRPr="00AC6DF1">
        <w:rPr>
          <w:rFonts w:ascii="Angsana New" w:hAnsi="Angsana New" w:hint="cs"/>
          <w:sz w:val="30"/>
          <w:szCs w:val="30"/>
          <w:cs/>
        </w:rPr>
        <w:t>จะ</w:t>
      </w:r>
      <w:r w:rsidRPr="00AC6DF1">
        <w:rPr>
          <w:rFonts w:ascii="Angsana New" w:hAnsi="Angsana New"/>
          <w:sz w:val="30"/>
          <w:szCs w:val="30"/>
          <w:cs/>
        </w:rPr>
        <w:t xml:space="preserve">รับรู้เป็นค่าใช้จ่ายในรอบระยะเวลาบัญชีที่เกิดรายการ </w:t>
      </w:r>
    </w:p>
    <w:p w14:paraId="062E0013" w14:textId="77777777" w:rsidR="007E38B7" w:rsidRPr="00AC6DF1" w:rsidRDefault="007E38B7" w:rsidP="007E38B7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2DC57E38" w14:textId="2875F757" w:rsidR="007E38B7" w:rsidRPr="00AC6DF1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AC6DF1">
        <w:rPr>
          <w:rFonts w:ascii="Angsana New" w:hAnsi="Angsana New"/>
          <w:sz w:val="30"/>
          <w:szCs w:val="30"/>
          <w:cs/>
        </w:rPr>
        <w:t>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07ED30E5" w14:textId="77777777" w:rsidR="002904B2" w:rsidRPr="00CF1517" w:rsidRDefault="002904B2" w:rsidP="007E38B7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55F634B3" w14:textId="509E9348" w:rsidR="007E38B7" w:rsidRPr="00CF1517" w:rsidRDefault="007E38B7" w:rsidP="007E38B7">
      <w:pPr>
        <w:pStyle w:val="BodyText"/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หนี้สินตามสัญญาเช่าวัดมูลค่าด้วยวิธีราคาทุนตัดจำหน่ายตามอัตราดอกเบี้ยที่แท้จริง และ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หนี้สินตามสัญญาเช่า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 xml:space="preserve">จะถูก          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วัดมูลค่าใหม่เมื่อมีการเปลี่ยนแปลงอายุสัญญาเช่า การเปลี่ยนแปลง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 xml:space="preserve"> ค่า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เช่า การเปลี่ยนแปลงประมาณการจำนวนเงินที่คาดว่าต้องจ่ายภายใต้การรับประกันมูลค่าคงเหลือ หรือการเปลี่ยนแปลงการประเมิน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การใช้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สิทธิเลือกซื้อ สิทธิเลือกในการขยายอายุสัญญาเช่าหรือสิทธิเลือกในการยกเลิกสัญญาเช่า เมื่อมีการวัดมูลค่าหนี้สินตามสัญญาเช่าใหม่ จะปรับปรุง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กับ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ได้ถูกลดมูลค่า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ลงจนเป็นศูนย์แล้ว </w:t>
      </w:r>
    </w:p>
    <w:p w14:paraId="18FBEF47" w14:textId="77777777" w:rsidR="00BB2059" w:rsidRPr="00CF1517" w:rsidRDefault="00BB2059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023FB088" w14:textId="77777777" w:rsidR="007E38B7" w:rsidRPr="00CF1517" w:rsidRDefault="007E38B7" w:rsidP="007E38B7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i/>
          <w:iCs/>
          <w:sz w:val="30"/>
          <w:szCs w:val="30"/>
        </w:rPr>
      </w:pPr>
      <w:r w:rsidRPr="00CF1517">
        <w:rPr>
          <w:rFonts w:asciiTheme="majorBidi" w:hAnsiTheme="majorBidi" w:cstheme="majorBidi"/>
          <w:b/>
          <w:i/>
          <w:iCs/>
          <w:sz w:val="30"/>
          <w:szCs w:val="30"/>
          <w:cs/>
        </w:rPr>
        <w:t>ในฐานะผู้ให้เช่า</w:t>
      </w:r>
    </w:p>
    <w:p w14:paraId="6063F5E5" w14:textId="77777777" w:rsidR="007E38B7" w:rsidRPr="00CF1517" w:rsidRDefault="007E38B7" w:rsidP="007E38B7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75DD3DA3" w14:textId="6B7EF9B7" w:rsidR="007E38B7" w:rsidRPr="00CF1517" w:rsidRDefault="007E38B7" w:rsidP="007E38B7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497F4C">
        <w:rPr>
          <w:rFonts w:asciiTheme="majorBidi" w:hAnsiTheme="majorBidi" w:cstheme="majorBidi"/>
          <w:b/>
          <w:spacing w:val="-8"/>
          <w:sz w:val="30"/>
          <w:szCs w:val="30"/>
          <w:cs/>
        </w:rPr>
        <w:t>ณ วันที่เริ่มต้นของสัญญาเช่าหรือวันที่มีการเปลี่ยนแปลงสัญญาเช่า สัญญาที่มีส่วนประกอบที่เป็นสัญญาเช่ารายการ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หนึ่งหรือมากกว่าหรือมีส่วนประกอบที่ไม่เป็นการเช่า 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จะปันส่วนสิ่งตอบแทนที่จะได้รับตามสัญญาให้กับแต่ละส่วนประกอบตามเกณฑ์ราคาขายที่เป็นเอกเทศ</w:t>
      </w:r>
    </w:p>
    <w:p w14:paraId="43929931" w14:textId="77777777" w:rsidR="007E38B7" w:rsidRPr="00CF1517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6A0BB3C1" w14:textId="38FBB495" w:rsidR="007E38B7" w:rsidRPr="00CF1517" w:rsidRDefault="007E38B7" w:rsidP="007E38B7">
      <w:pPr>
        <w:pStyle w:val="ListParagraph"/>
        <w:tabs>
          <w:tab w:val="clear" w:pos="680"/>
          <w:tab w:val="clear" w:pos="907"/>
          <w:tab w:val="clear" w:pos="1871"/>
          <w:tab w:val="left" w:pos="1890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CF1517">
        <w:rPr>
          <w:rFonts w:asciiTheme="majorBidi" w:hAnsiTheme="majorBidi" w:cstheme="majorBidi"/>
          <w:b/>
          <w:sz w:val="30"/>
          <w:szCs w:val="30"/>
          <w:cs/>
        </w:rPr>
        <w:t>เมื่อ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เป็นผู้ให้เช่า 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จะพิจารณา ณ วันเริ่มต้นของสัญญาเช่าว่า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ได้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โอนความเสี่ยงและผลตอบแทน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ทั้งหมดหรือเกือบ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ทั้งหมดที่ผู้เป็นเจ้าของพึงได้รับจากสินทรัพย์อ้างอิงไปให้แก่ผู้เช่าหรือไม่ หากมี สัญญาเช่าดังกล่าวจะจัดประเภทเป็นสัญญาเช่าเงินทุน หากไม่มี สัญญาเช่าดังกล่าวจะจัดประเภทเป็นสัญญาเช่าดำเนินงาน</w:t>
      </w:r>
    </w:p>
    <w:p w14:paraId="5DFBF3D7" w14:textId="77777777" w:rsidR="007E38B7" w:rsidRPr="00CF1517" w:rsidRDefault="007E38B7" w:rsidP="007E38B7">
      <w:pPr>
        <w:pStyle w:val="ListParagraph"/>
        <w:tabs>
          <w:tab w:val="clear" w:pos="680"/>
          <w:tab w:val="clear" w:pos="907"/>
          <w:tab w:val="clear" w:pos="1871"/>
          <w:tab w:val="left" w:pos="1890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45A549B5" w14:textId="48EF8D33" w:rsidR="007E38B7" w:rsidRPr="00AC6DF1" w:rsidRDefault="007E38B7" w:rsidP="007E38B7">
      <w:pPr>
        <w:pStyle w:val="ListParagraph"/>
        <w:tabs>
          <w:tab w:val="clear" w:pos="680"/>
          <w:tab w:val="clear" w:pos="907"/>
          <w:tab w:val="clear" w:pos="1871"/>
          <w:tab w:val="left" w:pos="1890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AC6DF1">
        <w:rPr>
          <w:rFonts w:asciiTheme="majorBidi" w:hAnsiTheme="majorBidi" w:cstheme="majorBidi"/>
          <w:b/>
          <w:sz w:val="30"/>
          <w:szCs w:val="30"/>
          <w:cs/>
        </w:rPr>
        <w:t>เมื่อกลุ่มบริษัทเป็นผู้ให้เช่าช่วง</w:t>
      </w:r>
      <w:r w:rsidRPr="00AC6DF1">
        <w:rPr>
          <w:rFonts w:asciiTheme="majorBidi" w:hAnsiTheme="majorBidi" w:cstheme="majorBidi"/>
          <w:b/>
          <w:sz w:val="30"/>
          <w:szCs w:val="30"/>
        </w:rPr>
        <w:t xml:space="preserve"> </w:t>
      </w:r>
      <w:r w:rsidR="00FB17A3"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จะรับรู้รายการสัญญาเช่าหลักและสัญญาเช่าช่วงแยกต่างหากจากกัน และพิจารณาการจัดประเภทสัญญาเช่าช่วงโดยอ้างอิงสินทรัพย์สิทธิการใช้ที่เกิดจากสัญญาเช่าหลัก หากสัญญาเช่าหลักเป็นสัญญาเช่าระยะสั้นที่</w:t>
      </w:r>
      <w:r w:rsidR="00FB17A3"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 xml:space="preserve">ใช้ข้อยกเว้นในการรับรู้รายการ </w:t>
      </w:r>
      <w:r w:rsidR="00FB17A3"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จะจัดประเภทสัญญาเช่าช่วงเป็นสัญญาเช่าดำเนินงาน</w:t>
      </w:r>
    </w:p>
    <w:p w14:paraId="71097599" w14:textId="1201F463" w:rsidR="007E38B7" w:rsidRPr="00AC6DF1" w:rsidRDefault="00FB17A3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รับรู้ค่าเช่าที่ได้รับจากสัญญาเช่าดำเนินงานเป็นรายได้ค่าเช่า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ด้วย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วิธีเส้นตรงตลอดอายุสัญญาเช่า 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และ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แสดงเป็นส่วนหนึ่งของ</w:t>
      </w:r>
      <w:r w:rsidR="007E38B7" w:rsidRPr="00AC6DF1">
        <w:rPr>
          <w:rFonts w:asciiTheme="majorBidi" w:hAnsiTheme="majorBidi" w:cstheme="majorBidi"/>
          <w:b/>
          <w:sz w:val="30"/>
          <w:szCs w:val="30"/>
          <w:cs/>
        </w:rPr>
        <w:t>รายได้อื่น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 xml:space="preserve"> ต้นทุนทางตรงเริ่มแรกที่เกิดขึ้น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เพื่อ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การได้มาซึ่งสัญญาเช่าดำเนินงาน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จะ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รวม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เป็น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="007E38B7" w:rsidRPr="00CF1517">
        <w:rPr>
          <w:rFonts w:asciiTheme="majorBidi" w:hAnsiTheme="majorBidi" w:cstheme="majorBidi"/>
          <w:b/>
          <w:sz w:val="30"/>
          <w:szCs w:val="30"/>
        </w:rPr>
        <w:t xml:space="preserve"> 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ค่าเช่าที่อาจเกิดขึ้นรับรู้เป็นรายได้ในรอบระยะเวลาบัญชีที่ได้รับ </w:t>
      </w:r>
    </w:p>
    <w:p w14:paraId="47B0415E" w14:textId="77777777" w:rsidR="00FB17A3" w:rsidRPr="00AC6DF1" w:rsidRDefault="00FB17A3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12F16E6A" w14:textId="7778E96C" w:rsidR="007E38B7" w:rsidRPr="00CF1517" w:rsidRDefault="00FB17A3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รับรู้ลูกหนี้สัญญาเช่าเงินทุน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ด้วย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จำนวนเงินลงทุนสุทธิ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ของ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สัญญาเช่า ซึ่งประกอบด้วยมูลค่าปัจจุบันของ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ค่า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เช่าและมูลค่าคงเหลือที่ไม่ได้รับประกัน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คิดลดด้วยอัตราดอกเบี้ยตามนัยของสัญญาเช่า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 xml:space="preserve"> รายได้</w:t>
      </w:r>
      <w:r w:rsidR="007E38B7" w:rsidRPr="00CF1517">
        <w:rPr>
          <w:rFonts w:asciiTheme="majorBidi" w:hAnsiTheme="majorBidi" w:cstheme="majorBidi" w:hint="cs"/>
          <w:b/>
          <w:sz w:val="30"/>
          <w:szCs w:val="30"/>
          <w:cs/>
        </w:rPr>
        <w:t>ดอกเบี้ย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ที่ได้จากเงินลงทุนสุทธิคงเหลือตามสัญญาเช่า</w:t>
      </w:r>
    </w:p>
    <w:p w14:paraId="5325877D" w14:textId="77777777" w:rsidR="007E38B7" w:rsidRPr="00CF1517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61CB9BFA" w14:textId="7201F1B2" w:rsidR="007E38B7" w:rsidRPr="00CF1517" w:rsidRDefault="00FB17A3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497F4C">
        <w:rPr>
          <w:rFonts w:asciiTheme="majorBidi" w:hAnsiTheme="majorBidi" w:cstheme="majorBidi"/>
          <w:spacing w:val="4"/>
          <w:sz w:val="30"/>
          <w:szCs w:val="30"/>
          <w:cs/>
        </w:rPr>
        <w:t>กลุ่มบริษัท</w:t>
      </w:r>
      <w:r w:rsidR="007E38B7" w:rsidRPr="00497F4C">
        <w:rPr>
          <w:rFonts w:asciiTheme="majorBidi" w:hAnsiTheme="majorBidi" w:cstheme="majorBidi"/>
          <w:spacing w:val="4"/>
          <w:sz w:val="30"/>
          <w:szCs w:val="30"/>
          <w:cs/>
        </w:rPr>
        <w:t xml:space="preserve">ถือปฏิบัติตามข้อกำหนดการตัดรายการและการด้อยค่าตาม </w:t>
      </w:r>
      <w:r w:rsidR="007E38B7" w:rsidRPr="00497F4C">
        <w:rPr>
          <w:rFonts w:asciiTheme="majorBidi" w:hAnsiTheme="majorBidi" w:cstheme="majorBidi"/>
          <w:spacing w:val="4"/>
          <w:sz w:val="30"/>
          <w:szCs w:val="30"/>
        </w:rPr>
        <w:t xml:space="preserve">TFRS </w:t>
      </w:r>
      <w:r w:rsidR="00360B44" w:rsidRPr="00497F4C">
        <w:rPr>
          <w:rFonts w:asciiTheme="majorBidi" w:hAnsiTheme="majorBidi" w:cstheme="majorBidi"/>
          <w:spacing w:val="4"/>
          <w:sz w:val="30"/>
          <w:szCs w:val="30"/>
        </w:rPr>
        <w:t>9</w:t>
      </w:r>
      <w:r w:rsidR="007E38B7" w:rsidRPr="00497F4C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="007E38B7" w:rsidRPr="00497F4C">
        <w:rPr>
          <w:rFonts w:asciiTheme="majorBidi" w:hAnsiTheme="majorBidi" w:cstheme="majorBidi"/>
          <w:spacing w:val="4"/>
          <w:sz w:val="30"/>
          <w:szCs w:val="30"/>
          <w:cs/>
        </w:rPr>
        <w:t>กับเงินลงทุนสุทธิตามสัญญาเช่า</w:t>
      </w:r>
      <w:r w:rsidR="007E38B7" w:rsidRPr="00497F4C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 (ดู</w:t>
      </w:r>
      <w:r w:rsidR="007E38B7" w:rsidRPr="00AC6DF1">
        <w:rPr>
          <w:rFonts w:asciiTheme="majorBidi" w:hAnsiTheme="majorBidi" w:cstheme="majorBidi" w:hint="cs"/>
          <w:sz w:val="30"/>
          <w:szCs w:val="30"/>
          <w:cs/>
        </w:rPr>
        <w:t xml:space="preserve">หมายเหตุข้อ </w:t>
      </w:r>
      <w:r w:rsidR="004B0B8A" w:rsidRPr="004B0B8A">
        <w:rPr>
          <w:rFonts w:asciiTheme="majorBidi" w:hAnsiTheme="majorBidi" w:cstheme="majorBidi"/>
          <w:sz w:val="30"/>
          <w:szCs w:val="30"/>
        </w:rPr>
        <w:t>4</w:t>
      </w:r>
      <w:r w:rsidR="007E38B7" w:rsidRPr="00AC6DF1">
        <w:rPr>
          <w:rFonts w:asciiTheme="majorBidi" w:hAnsiTheme="majorBidi" w:cstheme="majorBidi"/>
          <w:sz w:val="30"/>
          <w:szCs w:val="30"/>
          <w:cs/>
        </w:rPr>
        <w:t>(</w:t>
      </w:r>
      <w:r w:rsidRPr="00AC6DF1">
        <w:rPr>
          <w:rFonts w:asciiTheme="majorBidi" w:hAnsiTheme="majorBidi" w:cstheme="majorBidi" w:hint="cs"/>
          <w:sz w:val="30"/>
          <w:szCs w:val="30"/>
          <w:cs/>
        </w:rPr>
        <w:t>ฐ</w:t>
      </w:r>
      <w:r w:rsidR="007E38B7" w:rsidRPr="00AC6DF1">
        <w:rPr>
          <w:rFonts w:asciiTheme="majorBidi" w:hAnsiTheme="majorBidi" w:cstheme="majorBidi"/>
          <w:sz w:val="30"/>
          <w:szCs w:val="30"/>
          <w:cs/>
        </w:rPr>
        <w:t>))</w:t>
      </w:r>
      <w:r w:rsidR="007E38B7" w:rsidRPr="00AC6DF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AC6DF1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="007E38B7" w:rsidRPr="00AC6DF1">
        <w:rPr>
          <w:rFonts w:asciiTheme="majorBidi" w:hAnsiTheme="majorBidi" w:cstheme="majorBidi"/>
          <w:sz w:val="30"/>
          <w:szCs w:val="30"/>
          <w:cs/>
        </w:rPr>
        <w:t>สอบ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ทานมูลค่าคงเหลือที่ไม่ได้รับประกันที่ประมาณการไว้ ซึ่งใช้ในการคำนวณ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 xml:space="preserve">    </w:t>
      </w:r>
      <w:r w:rsidR="007E38B7" w:rsidRPr="00CF1517">
        <w:rPr>
          <w:rFonts w:asciiTheme="majorBidi" w:hAnsiTheme="majorBidi" w:cstheme="majorBidi"/>
          <w:b/>
          <w:sz w:val="30"/>
          <w:szCs w:val="30"/>
          <w:cs/>
        </w:rPr>
        <w:t>เงินลงทุนขั้นต้นตามสัญญาเช่าอย่างสม่ำเสมอ</w:t>
      </w:r>
    </w:p>
    <w:p w14:paraId="5B2BB04B" w14:textId="14172986" w:rsidR="007E38B7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/>
          <w:b/>
          <w:sz w:val="30"/>
          <w:szCs w:val="30"/>
        </w:rPr>
      </w:pPr>
    </w:p>
    <w:p w14:paraId="36170B5B" w14:textId="2EB4AE20" w:rsidR="007E38B7" w:rsidRPr="00CF1517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color w:val="0000FF"/>
          <w:sz w:val="30"/>
          <w:szCs w:val="30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</w:p>
    <w:p w14:paraId="2D1B814B" w14:textId="77777777" w:rsidR="007E38B7" w:rsidRPr="00CF1517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/>
          <w:b/>
          <w:sz w:val="30"/>
          <w:szCs w:val="30"/>
        </w:rPr>
      </w:pPr>
    </w:p>
    <w:p w14:paraId="133BEEEB" w14:textId="5FFB06CF" w:rsidR="007E38B7" w:rsidRPr="00AC6DF1" w:rsidRDefault="007E38B7" w:rsidP="007E38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ในฐานะผู้เช่า </w:t>
      </w:r>
      <w:r w:rsidRPr="00CF1517">
        <w:rPr>
          <w:rFonts w:asciiTheme="majorBidi" w:hAnsiTheme="majorBidi" w:cstheme="majorBidi"/>
          <w:sz w:val="30"/>
          <w:szCs w:val="30"/>
          <w:cs/>
        </w:rPr>
        <w:t>สัญญา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เช่าซึ่ง</w:t>
      </w:r>
      <w:r w:rsidR="00FB17A3"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ได้รับส่วนใหญ่ของความเสี่ยงและผลตอบแทนจากการครอบครองทรัพย์สินที่เช่านั้นๆ ให้จัดประเภทเป็นสัญญาเช่าการเงิน  ส่วนที่ดิน อาคารและอุปกรณ์ที่ได้มาโดยทำสัญญาเช่าการเงินบันทึกเป็นสินทรัพย์ด้วยมูลค่ายุติธรรมหรือมูลค่าปัจจุบันของจำนวนเงินขั้นต่ำที่ต้องจ่ายตามสัญญาเช่าแล้วแต่จำนวนใดจะต่ำกว่า หักด้วยค่าเสื่อมราคาสะสมและขาดทุนจากการด้อยค่า ค่าเช่าที่ชำระจะแยกเป็นส่วนที่เป็นค่าใช้จ่ายทางการเงิน และส่วนที่จะหักจากหนี้ตามสัญญา เพื่อทำให้อัตราดอกเบี้ยแต่ละงวดเป็นอัตราคงที่สำหรับยอดคงเหลือของหนี้สิน ค่าใช้จ่ายทางการเงินจะบันทึกโดยตรงในกำไรหรือขาดทุน</w:t>
      </w:r>
    </w:p>
    <w:p w14:paraId="7D496A96" w14:textId="77777777" w:rsidR="007E38B7" w:rsidRPr="00AC6DF1" w:rsidRDefault="007E38B7" w:rsidP="007E38B7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048AE5B2" w14:textId="22AAB61C" w:rsidR="007E38B7" w:rsidRPr="00AC6DF1" w:rsidRDefault="007E38B7" w:rsidP="007E38B7">
      <w:pPr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CF1517">
        <w:rPr>
          <w:rFonts w:asciiTheme="majorBidi" w:hAnsiTheme="majorBidi" w:cstheme="majorBidi"/>
          <w:b/>
          <w:sz w:val="30"/>
          <w:szCs w:val="30"/>
          <w:cs/>
        </w:rPr>
        <w:t>สินทรัพย์ภายใต้สัญญาเช่าอื่นได้จัดประเภทเป็นสัญญาเช่าดำเนินงานและ</w:t>
      </w:r>
      <w:r w:rsidRPr="00CF1517">
        <w:rPr>
          <w:rFonts w:asciiTheme="majorBidi" w:hAnsiTheme="majorBidi" w:cstheme="majorBidi" w:hint="cs"/>
          <w:b/>
          <w:sz w:val="30"/>
          <w:szCs w:val="30"/>
          <w:cs/>
        </w:rPr>
        <w:t>ค่าเช่าจ่าย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บันทึกในกำไรหรือขาดทุนโดย</w:t>
      </w:r>
      <w:r w:rsidRPr="00497F4C">
        <w:rPr>
          <w:rFonts w:asciiTheme="majorBidi" w:hAnsiTheme="majorBidi" w:cstheme="majorBidi"/>
          <w:b/>
          <w:spacing w:val="4"/>
          <w:sz w:val="30"/>
          <w:szCs w:val="30"/>
          <w:cs/>
        </w:rPr>
        <w:t>วิธีเส้นตรงตลอดอายุสัญญาเช่า ประโยชน์ที่ได้รับตามสัญญาเช่า</w:t>
      </w:r>
      <w:r w:rsidRPr="00497F4C">
        <w:rPr>
          <w:rFonts w:asciiTheme="majorBidi" w:hAnsiTheme="majorBidi" w:cstheme="majorBidi"/>
          <w:b/>
          <w:spacing w:val="4"/>
          <w:sz w:val="30"/>
          <w:szCs w:val="30"/>
        </w:rPr>
        <w:t xml:space="preserve"> </w:t>
      </w:r>
      <w:r w:rsidRPr="00497F4C">
        <w:rPr>
          <w:rFonts w:asciiTheme="majorBidi" w:hAnsiTheme="majorBidi" w:cstheme="majorBidi"/>
          <w:b/>
          <w:spacing w:val="4"/>
          <w:sz w:val="30"/>
          <w:szCs w:val="30"/>
          <w:cs/>
        </w:rPr>
        <w:t>จะรับรู้ในกำไรหรือขาดทุนเป็นส่วนหนึ่งของค่า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 xml:space="preserve">เช่าทั้งสิ้นตามสัญญาตลอดอายุสัญญาเช่า </w:t>
      </w:r>
      <w:r w:rsidRPr="00CF1517">
        <w:rPr>
          <w:rFonts w:asciiTheme="majorBidi" w:hAnsiTheme="majorBidi" w:cstheme="majorBidi"/>
          <w:b/>
          <w:sz w:val="30"/>
          <w:szCs w:val="30"/>
        </w:rPr>
        <w:t xml:space="preserve"> 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ค่าเช่าที่อาจเกิดขึ้นต้องนำมารวมคำนวณจำนวนเงินขั้นต่ำที่ต้องจ่ายตามระยะเวลาที่คงเหลือของสัญญาเช่า เมื่อได้รับการยืนยันการปรับค่าเช่า</w:t>
      </w:r>
    </w:p>
    <w:p w14:paraId="5F9A920A" w14:textId="77777777" w:rsidR="007E38B7" w:rsidRPr="00AC6DF1" w:rsidRDefault="007E38B7" w:rsidP="007E38B7">
      <w:pPr>
        <w:ind w:left="540"/>
        <w:rPr>
          <w:rFonts w:asciiTheme="majorBidi" w:hAnsiTheme="majorBidi" w:cstheme="majorBidi"/>
          <w:b/>
          <w:sz w:val="30"/>
          <w:szCs w:val="30"/>
        </w:rPr>
      </w:pPr>
    </w:p>
    <w:p w14:paraId="47E16233" w14:textId="4F219ACD" w:rsidR="007E38B7" w:rsidRPr="00AC6DF1" w:rsidRDefault="007E38B7" w:rsidP="007E38B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AC6DF1">
        <w:rPr>
          <w:rFonts w:asciiTheme="majorBidi" w:hAnsiTheme="majorBidi" w:cstheme="majorBidi"/>
          <w:b/>
          <w:sz w:val="30"/>
          <w:szCs w:val="30"/>
          <w:cs/>
        </w:rPr>
        <w:t>ในฐานะผู้ให้เช่า</w:t>
      </w:r>
      <w:r w:rsidRPr="00AC6DF1">
        <w:rPr>
          <w:rFonts w:asciiTheme="majorBidi" w:hAnsiTheme="majorBidi" w:cstheme="majorBidi" w:hint="cs"/>
          <w:b/>
          <w:sz w:val="30"/>
          <w:szCs w:val="30"/>
          <w:cs/>
        </w:rPr>
        <w:t xml:space="preserve"> 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รายได้ค่าเช่าจากอสังหาริมทรัพย์เพื่อการลงทุนรับรู้ในกำไรหรือขาดทุนโดยวิธีเส้นตรงตลอดอายุสัญญาเช่า ค่าใช้จ่ายเริ่มแรกที่เกิดขึ้นเป็นการเฉพาะเพื่อให้เกิดสัญญาเช่ารับรู้เป็นส่วนหนึ่งของ</w:t>
      </w:r>
      <w:r w:rsidRPr="00AC6DF1">
        <w:rPr>
          <w:rFonts w:asciiTheme="majorBidi" w:hAnsiTheme="majorBidi" w:cstheme="majorBidi" w:hint="cs"/>
          <w:b/>
          <w:sz w:val="30"/>
          <w:szCs w:val="30"/>
          <w:cs/>
        </w:rPr>
        <w:t>รายได้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ค่าเช่าทั้งสิ้นตามสัญญา</w:t>
      </w:r>
      <w:r w:rsidRPr="00AC6DF1">
        <w:rPr>
          <w:rFonts w:asciiTheme="majorBidi" w:hAnsiTheme="majorBidi" w:cstheme="majorBidi"/>
          <w:b/>
          <w:sz w:val="30"/>
          <w:szCs w:val="30"/>
        </w:rPr>
        <w:t xml:space="preserve"> 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ค่าเช่าที่อาจเกิดขึ้นรับรู้เป็นรายได้ในรอบระยะเวลาบัญชีซึ่งค่าเช่านั้นเกิดขึ้น</w:t>
      </w:r>
    </w:p>
    <w:p w14:paraId="2C810CD4" w14:textId="77777777" w:rsidR="007E38B7" w:rsidRPr="00CF1517" w:rsidRDefault="007E38B7" w:rsidP="007E38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43F46184" w14:textId="53091B59" w:rsidR="007E38B7" w:rsidRPr="007118A9" w:rsidRDefault="007E38B7" w:rsidP="007118A9">
      <w:pPr>
        <w:pStyle w:val="AccPolicysubhead"/>
      </w:pPr>
      <w:r w:rsidRPr="007118A9">
        <w:rPr>
          <w:cs/>
        </w:rPr>
        <w:t>การประเมินว่าข้อตกลงประกอบด้วยสัญญาเช่าหรือไม่</w:t>
      </w:r>
      <w:r w:rsidRPr="007118A9">
        <w:t xml:space="preserve"> </w:t>
      </w:r>
      <w:r w:rsidRPr="007118A9">
        <w:rPr>
          <w:color w:val="0000FF"/>
          <w:cs/>
          <w:lang w:val="en-GB"/>
        </w:rPr>
        <w:t xml:space="preserve"> </w:t>
      </w:r>
      <w:r w:rsidR="00497F4C" w:rsidRPr="007118A9">
        <w:rPr>
          <w:color w:val="0000FF"/>
          <w:cs/>
          <w:lang w:val="en-GB"/>
        </w:rPr>
        <w:br/>
      </w:r>
    </w:p>
    <w:p w14:paraId="114DE64A" w14:textId="7EB8BF9C" w:rsidR="007E38B7" w:rsidRPr="00AC6DF1" w:rsidRDefault="007E38B7" w:rsidP="007E38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CF1517">
        <w:rPr>
          <w:rFonts w:asciiTheme="majorBidi" w:eastAsia="Calibri" w:hAnsiTheme="majorBidi" w:cstheme="majorBidi"/>
          <w:sz w:val="30"/>
          <w:szCs w:val="30"/>
          <w:cs/>
        </w:rPr>
        <w:t>ณ วันที่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 xml:space="preserve">เริ่มต้นข้อตกลง </w:t>
      </w:r>
      <w:r w:rsidR="00FB17A3"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จะพิจารณาว่าข้อตกลงดังกล่าวประกอบด้วยสัญญาเช่าหรือมีสัญญาเช่าเป็นส่วนประกอบหรือไม่ โดยพิจารณาจากสินทรัพย์ที่มีลักษณะเฉพาะเจาะจง ถ้าการปฏิบัติตามข้อตกลงนั้นขึ้นอยู่กับการใช้สินทรัพย์ที่มีลักษณะเฉพาะเจาะจง และข้อตกลงนั้นจะนำไปสู่สิทธิในการใช้สินทรัพย์ ถ้าทำให้</w:t>
      </w:r>
      <w:r w:rsidR="00FB17A3" w:rsidRPr="00AC6DF1">
        <w:rPr>
          <w:rFonts w:asciiTheme="majorBidi" w:hAnsiTheme="majorBidi" w:cstheme="majorBidi"/>
          <w:b/>
          <w:sz w:val="30"/>
          <w:szCs w:val="30"/>
          <w:cs/>
        </w:rPr>
        <w:t>กลุ่มบริษัท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ม</w:t>
      </w:r>
      <w:r w:rsidR="00C624FB">
        <w:rPr>
          <w:rFonts w:asciiTheme="majorBidi" w:hAnsiTheme="majorBidi" w:cstheme="majorBidi" w:hint="cs"/>
          <w:b/>
          <w:sz w:val="30"/>
          <w:szCs w:val="30"/>
          <w:cs/>
        </w:rPr>
        <w:t>ี</w:t>
      </w:r>
      <w:r w:rsidRPr="00AC6DF1">
        <w:rPr>
          <w:rFonts w:asciiTheme="majorBidi" w:hAnsiTheme="majorBidi" w:cstheme="majorBidi"/>
          <w:b/>
          <w:sz w:val="30"/>
          <w:szCs w:val="30"/>
          <w:cs/>
        </w:rPr>
        <w:t>สิทธิในการควบคุมการใช้สินทรัพย์</w:t>
      </w:r>
    </w:p>
    <w:p w14:paraId="1ADAAB71" w14:textId="77777777" w:rsidR="00FB17A3" w:rsidRPr="00CF1517" w:rsidRDefault="00FB17A3" w:rsidP="007E38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F55628C" w14:textId="59017B74" w:rsidR="007E38B7" w:rsidRDefault="007E38B7" w:rsidP="00BB20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ณ วันที่เริ่มต้นข้อตกลง หรือมีการประเมินข้อตกลงใหม่ </w:t>
      </w:r>
      <w:r w:rsidR="00FB17A3" w:rsidRPr="00AC6DF1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แยกค่าตอบแทนสำหรับสัญญาเช่า และส่วนที่เป็นองค์ประกอบอื่นโดยใช้มูลค่ายุติธรรมเป็นเกณฑ์ในการแยก หาก</w:t>
      </w:r>
      <w:r w:rsidR="00FB17A3" w:rsidRPr="00AC6DF1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สรุปว่าเป็นสัญญาเช่าการเงิน แต่ไม่สามารถแบ่งแยกจำนวนดังกล่าวได้อย่างน่าเชื่อถือ ให้รับรู้สินทรัพย์และหนี้สินในจำนวนที่เท่ากับมูลค่ายุติธรรมของสินทรัพย์ที่มีลักษณะเฉพาะเจาะจงนั้น หลังจากนั้นจำนวนหนี้สินจะลดลงตามจำนวนที่จ่าย และต้นทุนทางการเงินตามนัยจากหนี้สินจะรับรู้โดยใช้อัตราดอกเบี้ยเงินกู้ยืมส่วนเพิ่มขอ</w:t>
      </w:r>
      <w:r w:rsidR="00FB17A3" w:rsidRPr="00CF1517">
        <w:rPr>
          <w:rFonts w:asciiTheme="majorBidi" w:hAnsiTheme="majorBidi" w:cstheme="majorBidi" w:hint="cs"/>
          <w:sz w:val="30"/>
          <w:szCs w:val="30"/>
          <w:cs/>
        </w:rPr>
        <w:t>ง</w:t>
      </w:r>
      <w:r w:rsidR="00FB17A3" w:rsidRPr="00AC6DF1">
        <w:rPr>
          <w:rFonts w:asciiTheme="majorBidi" w:hAnsiTheme="majorBidi" w:cstheme="majorBidi"/>
          <w:sz w:val="30"/>
          <w:szCs w:val="30"/>
          <w:cs/>
        </w:rPr>
        <w:t>กลุ่มบริษัท</w:t>
      </w:r>
    </w:p>
    <w:p w14:paraId="28EA032F" w14:textId="77777777" w:rsidR="00164366" w:rsidRPr="00BB2059" w:rsidRDefault="00164366" w:rsidP="00BB20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40AB7CCC" w14:textId="024D0A09" w:rsidR="0058638D" w:rsidRPr="00CF1517" w:rsidRDefault="0058638D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การด้อยค่า</w:t>
      </w:r>
      <w:r w:rsidR="001A48DB"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สินทรัพย์ทางการเงิน</w:t>
      </w:r>
    </w:p>
    <w:p w14:paraId="0DDF6692" w14:textId="416526F6" w:rsidR="0058638D" w:rsidRPr="00CF1517" w:rsidRDefault="0058638D" w:rsidP="00586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4752D6F5" w14:textId="71F08F0C" w:rsidR="005951C9" w:rsidRPr="00CF1517" w:rsidRDefault="005951C9" w:rsidP="00595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</w:p>
    <w:p w14:paraId="500D5224" w14:textId="77777777" w:rsidR="005951C9" w:rsidRPr="00CF1517" w:rsidRDefault="005951C9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A150074" w14:textId="0BDD74DD" w:rsidR="005951C9" w:rsidRPr="00CF1517" w:rsidRDefault="005951C9" w:rsidP="005951C9">
      <w:pPr>
        <w:spacing w:line="240" w:lineRule="auto"/>
        <w:ind w:left="540"/>
        <w:jc w:val="thaiDistribute"/>
        <w:rPr>
          <w:rFonts w:asciiTheme="majorBidi" w:eastAsia="Calibri" w:hAnsiTheme="majorBidi" w:cstheme="majorBidi"/>
          <w:b/>
          <w:bCs/>
          <w:color w:val="0000FF"/>
          <w:sz w:val="30"/>
          <w:szCs w:val="30"/>
        </w:rPr>
      </w:pPr>
      <w:r w:rsidRPr="00AC6DF1">
        <w:rPr>
          <w:rFonts w:asciiTheme="majorBidi" w:hAnsiTheme="majorBidi" w:cstheme="majorBidi"/>
          <w:sz w:val="30"/>
          <w:szCs w:val="30"/>
          <w:cs/>
        </w:rPr>
        <w:t>กลุ่มบริษัทรับรู้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(รวมถึง เงินสดและรายการเทียบเท่าเงินสด ลูกหนี้การค้าและลูกหนี้อื่น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รวมถึงเงินให้กู้ยืมแก่กิจการอื่นและกิจการที่เกี่ยวข้องกัน)</w:t>
      </w:r>
    </w:p>
    <w:p w14:paraId="02BF1FA9" w14:textId="77777777" w:rsidR="005951C9" w:rsidRPr="00CF1517" w:rsidRDefault="005951C9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92E4EBD" w14:textId="77777777" w:rsidR="005951C9" w:rsidRPr="00CF1517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การวัดมูลค่าผลขาดทุนด้านเครดิตที่คาดว่าจะเกิดขึ้น </w:t>
      </w:r>
    </w:p>
    <w:p w14:paraId="008F9949" w14:textId="77777777" w:rsidR="005951C9" w:rsidRPr="00CF1517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FF829DD" w14:textId="586F2164" w:rsidR="005951C9" w:rsidRPr="00CF1517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497F4C">
        <w:rPr>
          <w:rFonts w:asciiTheme="majorBidi" w:hAnsiTheme="majorBidi" w:cstheme="majorBidi"/>
          <w:color w:val="000000"/>
          <w:spacing w:val="6"/>
          <w:sz w:val="30"/>
          <w:szCs w:val="30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 ผล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ขาดทุนด้านเครดิตคำนวณโดยใช้มูลค่าปัจจุบันของจำนวนเงินที่คาดว่าจะไม่ได้รับ (เช่น ผลต่างระหว่างกระแสเงินสดที่กิจการจะต้องจ่ายตามสัญญาและกระแสเงินสดที่</w:t>
      </w:r>
      <w:r w:rsidR="00001496" w:rsidRPr="00AC6DF1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คาดว่าจะได้รับ) ผลขาดทุนด้านเครดิตที่คาดว่าจะเกิดขึ้นคิดลดด้วยอัตราดอกเบี้ยที่แท้จริงของสินทรัพย์ทางการเงิน</w:t>
      </w:r>
    </w:p>
    <w:p w14:paraId="0E6ABA70" w14:textId="00853200" w:rsidR="005951C9" w:rsidRDefault="005951C9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0DBD8AF" w14:textId="6032FF1F" w:rsidR="00497F4C" w:rsidRDefault="00497F4C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F723296" w14:textId="7B0B74AA" w:rsidR="002F68DE" w:rsidRDefault="002F68DE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187853D" w14:textId="77777777" w:rsidR="002F68DE" w:rsidRPr="00CF1517" w:rsidRDefault="002F68DE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F7F0DAD" w14:textId="77777777" w:rsidR="005951C9" w:rsidRPr="00CF1517" w:rsidRDefault="005951C9" w:rsidP="005951C9">
      <w:pPr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การวัดมูลค่าผลขาดทุนด้านเครดิตนั้นคำนวณดังต่อไปนี้</w:t>
      </w:r>
    </w:p>
    <w:p w14:paraId="383C83C5" w14:textId="72F9676E" w:rsidR="005951C9" w:rsidRPr="00CF1517" w:rsidRDefault="005951C9" w:rsidP="00786A30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ผลขาดทุนด้านเครดิตที่คาดว่าจะเกิดขึ้นในอีก </w:t>
      </w:r>
      <w:r w:rsidR="00360B44" w:rsidRPr="00360B44">
        <w:rPr>
          <w:rFonts w:asciiTheme="majorBidi" w:hAnsiTheme="majorBidi" w:cstheme="majorBidi"/>
          <w:color w:val="000000"/>
          <w:sz w:val="30"/>
          <w:szCs w:val="30"/>
        </w:rPr>
        <w:t>1</w:t>
      </w:r>
      <w:r w:rsidR="00086D0E" w:rsidRPr="00086D0E">
        <w:rPr>
          <w:rFonts w:asciiTheme="majorBidi" w:hAnsiTheme="majorBidi" w:cstheme="majorBidi"/>
          <w:color w:val="000000"/>
          <w:sz w:val="30"/>
          <w:szCs w:val="30"/>
        </w:rPr>
        <w:t>2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เดือนข้างหน้า ผลขาดทุนดังกล่าวประมาณจากผลขาดทุนที่คาดว่าจะเกิดขึ้นจากการผิดเงื่อนไขตามสัญญาที่คาดว่าจะเกิดขึ้นในอีก </w:t>
      </w:r>
      <w:r w:rsidR="00360B44" w:rsidRPr="00360B44">
        <w:rPr>
          <w:rFonts w:asciiTheme="majorBidi" w:hAnsiTheme="majorBidi" w:cstheme="majorBidi"/>
          <w:color w:val="000000"/>
          <w:sz w:val="30"/>
          <w:szCs w:val="30"/>
        </w:rPr>
        <w:t>1</w:t>
      </w:r>
      <w:r w:rsidR="00086D0E" w:rsidRPr="00086D0E">
        <w:rPr>
          <w:rFonts w:asciiTheme="majorBidi" w:hAnsiTheme="majorBidi" w:cstheme="majorBidi"/>
          <w:color w:val="000000"/>
          <w:sz w:val="30"/>
          <w:szCs w:val="30"/>
        </w:rPr>
        <w:t>2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เดือนข้างหน้าภายหลังวันสิ้นรอบระยะเวลาที่รายงาน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หรือ</w:t>
      </w:r>
    </w:p>
    <w:p w14:paraId="0497FD91" w14:textId="77777777" w:rsidR="005951C9" w:rsidRPr="00CF1517" w:rsidRDefault="005951C9" w:rsidP="00786A30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ผลขาดทุนด้านเครดิตที่คาดว่าจะเกิดขึ้นตลอดอายุของสัญญา ผลขาดทุนดังกล่าวประมาณจากผลขาดทุนที่คาดว่าจะเกิดขึ้นจากการผิดเงื่อนไขตามสัญญาที่คาดว่าจะเกิดขึ้นในช่วงระยะเวลาทั้งหมดที่เหลืออยู่ของสัญญา</w:t>
      </w:r>
    </w:p>
    <w:p w14:paraId="0315F5A3" w14:textId="77777777" w:rsidR="00164366" w:rsidRPr="00CF1517" w:rsidRDefault="00164366" w:rsidP="005951C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4EDBD07" w14:textId="4A4E2902" w:rsidR="005951C9" w:rsidRPr="00CF1517" w:rsidRDefault="005951C9" w:rsidP="005951C9">
      <w:pPr>
        <w:pStyle w:val="ListParagraph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ค่าเผื่อผลขาดทุนสำหรับลูกหนี้การค้า ลูกหนี้ตามสัญญาเช่า และสินทรัพย์ที่เกิดจากสัญญาวัดมูลค่าผลขาดทุนด้วยผลขาดทุนด้านเครดิตที่คาดว่าจะเกิดขึ้นตลอดอายุของสัญญา ผลขาดทุนด้านเครดิตที่คาดว่าจะเกิดขึ้นของสินทรัพย์ทางการเงินเหล่านี้ประมาณการโดยใช้ตารางการตั้งสำรอง ซึ่งวิธีดังกล่าวมีการนำข้อมูลผลขาดทุนที่เกิดขึ้นในอดีต การปรับปรุงปัจจัยที่มีความเฉพาะเจาะจงกับลูกหนี้นั้นๆ และการประเมินทั้ง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35A297D7" w14:textId="77777777" w:rsidR="00BB2059" w:rsidRDefault="00BB2059" w:rsidP="005951C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002ED173" w14:textId="66C52ED5" w:rsidR="005951C9" w:rsidRPr="00C56C4D" w:rsidRDefault="005951C9" w:rsidP="005951C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ค่าเผื่อผลขาดทุนด้านเครดิตสำหรับสินทรัพย์ทางการเงินอื่น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="00001496" w:rsidRPr="00C56C4D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รับรู้ผลขาดทุนด้านเครดิตที่คาดว่าจะเกิดขึ้นด้วยผลขาดทุนด้านเครดิตที่คาดว่าจะเกิดขึ้นในอีก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="00360B44" w:rsidRPr="00360B44">
        <w:rPr>
          <w:rFonts w:asciiTheme="majorBidi" w:hAnsiTheme="majorBidi" w:cstheme="majorBidi"/>
          <w:color w:val="000000"/>
          <w:sz w:val="30"/>
          <w:szCs w:val="30"/>
        </w:rPr>
        <w:t>1</w:t>
      </w:r>
      <w:r w:rsidR="00086D0E" w:rsidRPr="00086D0E">
        <w:rPr>
          <w:rFonts w:asciiTheme="majorBidi" w:hAnsiTheme="majorBidi" w:cstheme="majorBidi"/>
          <w:color w:val="000000"/>
          <w:sz w:val="30"/>
          <w:szCs w:val="30"/>
        </w:rPr>
        <w:t>2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สินทรัพย์ทางการเงินที่มีการด้อยค่า</w:t>
      </w:r>
      <w:r w:rsidRPr="00C56C4D">
        <w:rPr>
          <w:rFonts w:asciiTheme="majorBidi" w:hAnsiTheme="majorBidi" w:cstheme="majorBidi"/>
          <w:color w:val="000000"/>
          <w:sz w:val="30"/>
          <w:szCs w:val="30"/>
        </w:rPr>
        <w:t xml:space="preserve">         </w:t>
      </w: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ด้านเครดิต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</w:p>
    <w:p w14:paraId="04BB2B87" w14:textId="77777777" w:rsidR="00001496" w:rsidRPr="00C56C4D" w:rsidRDefault="00001496" w:rsidP="005951C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1F25D48A" w14:textId="687DCE79" w:rsidR="005951C9" w:rsidRPr="00C56C4D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ระยะเวลาสูงสุดที่ใช้ในการประมาณผลขาดทุนด้านเครดิตที่คาดว่าจะเกิดขึ้นพิจารณาจากระยะเวลาที่ยาวที่สุดตามสัญญาที่</w:t>
      </w:r>
      <w:r w:rsidR="00001496" w:rsidRPr="00C56C4D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มีฐานะเปิดต่อความเสี่ยงด้านเครดิต </w:t>
      </w:r>
    </w:p>
    <w:p w14:paraId="4A03F327" w14:textId="77777777" w:rsidR="005951C9" w:rsidRPr="00CF1517" w:rsidRDefault="005951C9" w:rsidP="005951C9">
      <w:pPr>
        <w:pStyle w:val="ListParagraph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14940AD8" w14:textId="309D993A" w:rsidR="005951C9" w:rsidRPr="00CF1517" w:rsidRDefault="005951C9" w:rsidP="005951C9">
      <w:pPr>
        <w:tabs>
          <w:tab w:val="left" w:pos="63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 </w:t>
      </w:r>
      <w:r w:rsidR="001537E2" w:rsidRPr="00CB259C">
        <w:rPr>
          <w:rFonts w:asciiTheme="majorBidi" w:hAnsiTheme="majorBidi" w:cstheme="majorBidi"/>
          <w:color w:val="000000"/>
          <w:sz w:val="30"/>
          <w:szCs w:val="30"/>
        </w:rPr>
        <w:t>3</w:t>
      </w:r>
      <w:r w:rsidR="00B54044">
        <w:rPr>
          <w:rFonts w:asciiTheme="majorBidi" w:hAnsiTheme="majorBidi" w:cstheme="majorBidi"/>
          <w:color w:val="000000"/>
          <w:sz w:val="30"/>
          <w:szCs w:val="30"/>
        </w:rPr>
        <w:t>0</w:t>
      </w:r>
      <w:r w:rsidRPr="00CB259C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B259C">
        <w:rPr>
          <w:rFonts w:asciiTheme="majorBidi" w:hAnsiTheme="majorBidi" w:cstheme="majorBidi"/>
          <w:color w:val="000000"/>
          <w:sz w:val="30"/>
          <w:szCs w:val="30"/>
          <w:cs/>
        </w:rPr>
        <w:t>วัน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มีการเปลี่ยนแปลงของ</w:t>
      </w: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อันดับความน่าเชื่อถือ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</w:t>
      </w: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</w:p>
    <w:p w14:paraId="0E70B49F" w14:textId="77777777" w:rsidR="005951C9" w:rsidRPr="00C56C4D" w:rsidRDefault="005951C9" w:rsidP="005951C9">
      <w:pPr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13CD9870" w14:textId="10C45235" w:rsidR="00164366" w:rsidRDefault="006457E1" w:rsidP="005951C9">
      <w:pPr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5951C9" w:rsidRPr="00CF1517">
        <w:rPr>
          <w:rFonts w:asciiTheme="majorBidi" w:hAnsiTheme="majorBidi" w:cstheme="majorBidi"/>
          <w:color w:val="000000"/>
          <w:sz w:val="30"/>
          <w:szCs w:val="30"/>
          <w:cs/>
        </w:rPr>
        <w:t>พิจารณาว่าสินทรัพย์ทางการเงินจะเกิดการผิดสัญญาเมื่อผู้กู้ไม่สามารถจ่ายชำระภาระผูกพันด้านเครดิตให้แก่</w:t>
      </w:r>
      <w:r w:rsidR="005951C9" w:rsidRPr="00C56C4D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5951C9" w:rsidRPr="00CF1517">
        <w:rPr>
          <w:rFonts w:asciiTheme="majorBidi" w:hAnsiTheme="majorBidi" w:cstheme="majorBidi"/>
          <w:color w:val="000000"/>
          <w:sz w:val="30"/>
          <w:szCs w:val="30"/>
          <w:cs/>
        </w:rPr>
        <w:t>ได้เต็มจำนวน อีกทั้ง</w:t>
      </w:r>
      <w:r w:rsidR="005951C9" w:rsidRPr="00C56C4D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5951C9" w:rsidRPr="00CF1517">
        <w:rPr>
          <w:rFonts w:asciiTheme="majorBidi" w:hAnsiTheme="majorBidi" w:cstheme="majorBidi"/>
          <w:color w:val="000000"/>
          <w:sz w:val="30"/>
          <w:szCs w:val="30"/>
          <w:cs/>
        </w:rPr>
        <w:t>ไม่มีสิทธิในการไล่เบี้ย เช่น การยึดหลักประกัน (หากมีการวางหลักประกัน)</w:t>
      </w:r>
    </w:p>
    <w:p w14:paraId="56927FBD" w14:textId="77777777" w:rsidR="00B54044" w:rsidRPr="00B54044" w:rsidRDefault="00B54044" w:rsidP="005951C9">
      <w:pPr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4BEC9E34" w14:textId="2E5E1E06" w:rsidR="005951C9" w:rsidRPr="00C56C4D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1537E2">
        <w:rPr>
          <w:rFonts w:asciiTheme="majorBidi" w:hAnsiTheme="majorBidi" w:cstheme="majorBidi"/>
          <w:color w:val="000000"/>
          <w:spacing w:val="4"/>
          <w:sz w:val="30"/>
          <w:szCs w:val="30"/>
          <w:cs/>
        </w:rPr>
        <w:t>การประเมินการเพิ่มขึ้นของความเสี่ยงด้านเครดิตอย่างมีนัยสำคัญนั้นมีการประเมินทั้งแบบเป็นรายลูกหนี้หรือแบบ</w:t>
      </w: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กลุ่ม ขึ้นอยู่กับลักษณะของเครื่องมือทางการเงิน หากการประเมินความเสี่ยงเป็นการประเมินแบบกลุ่มต้องมีการจัดกลุ่มเครื่องมือทางการเงินตามลักษณะความเสี่ยงด้านเครดิตที่คล้ายคลึงกัน เช่น สถานการณ์ค้างชำระและอันดับความน่าเชื่อถือ </w:t>
      </w:r>
    </w:p>
    <w:p w14:paraId="4F7DFC45" w14:textId="77777777" w:rsidR="005951C9" w:rsidRPr="001537E2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532633CD" w14:textId="3A7B6294" w:rsidR="005951C9" w:rsidRDefault="005951C9" w:rsidP="00BB205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ผลขาดทุนด้านเครดิตที่คาดว่าจะเกิดขึ้นมีการประเมินใหม่ ณ สิ้นรอบระยะเวลาที่รายงาน เพื่อสะท้อนการเปลี่ยนแปลงของความเสี่ยงด้านเครดิตของเครื่องมือทางการเงินนับจากวันที่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รับรู้รายการเมื่อเริ่มแรก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การเพิ่มขึ้นของค่าเผื่อผลขาดทุนแสดงเป็นขาดทุนจากการด้อยค่าในกำไรหรือขาดทุน ค่าเผื่อ</w:t>
      </w: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ผลขาดทุนแสดงเป็นรายการหักออกจากมูลค่าตามบัญชีขั้นต้นของสินทรัพย์ทางการเงิน </w:t>
      </w:r>
    </w:p>
    <w:p w14:paraId="1217C978" w14:textId="77777777" w:rsidR="00164366" w:rsidRPr="001537E2" w:rsidRDefault="00164366" w:rsidP="00BB205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7B9E121E" w14:textId="77777777" w:rsidR="005951C9" w:rsidRPr="00CF1517" w:rsidRDefault="005951C9" w:rsidP="005951C9">
      <w:pPr>
        <w:pStyle w:val="ListParagraph"/>
        <w:tabs>
          <w:tab w:val="left" w:pos="630"/>
          <w:tab w:val="left" w:pos="720"/>
        </w:tabs>
        <w:ind w:left="540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CF1517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สินทรัพย์ทางการเงินที่มีการด้อยค่าด้านเครดิต</w:t>
      </w:r>
    </w:p>
    <w:p w14:paraId="7A29F025" w14:textId="77777777" w:rsidR="005951C9" w:rsidRPr="001537E2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35EEC755" w14:textId="082741A6" w:rsidR="005951C9" w:rsidRPr="00CF1517" w:rsidRDefault="005951C9" w:rsidP="005951C9">
      <w:pPr>
        <w:pStyle w:val="Default"/>
        <w:tabs>
          <w:tab w:val="left" w:pos="630"/>
          <w:tab w:val="left" w:pos="720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21308B">
        <w:rPr>
          <w:rFonts w:asciiTheme="majorBidi" w:hAnsiTheme="majorBidi" w:cstheme="majorBidi"/>
          <w:spacing w:val="4"/>
          <w:sz w:val="30"/>
          <w:szCs w:val="30"/>
          <w:cs/>
        </w:rPr>
        <w:t>ณ วันที่รายงาน กลุ่มบริษัทประเมินว่าสินทรัพย์ทางการเงินที่วัดมูลค่าด้วยราคาทุนตัดจำหน่ายเกิดการด้อยค่าด้าน</w:t>
      </w:r>
      <w:r w:rsidRPr="00CF1517">
        <w:rPr>
          <w:rFonts w:asciiTheme="majorBidi" w:hAnsiTheme="majorBidi" w:cstheme="majorBidi"/>
          <w:sz w:val="30"/>
          <w:szCs w:val="30"/>
          <w:cs/>
        </w:rPr>
        <w:t>เครดิตหรือไม่ สินทรัพย์ทางการเงินมีการด้อยค่าด้านเครดิตเมื่อเกิดเหตุการณ์ใดเหตุการณ์หนึ่งหรือมากกว่าหนึ่งเหตุการณ์ซึ่งส่งผลกระทบเชิงลบต่อกระแสเงินสดที่คาดว่าจะเกิดขึ้นในอนาคตของสินทรัพย์ทางการเงิน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สถานการณ์ที่เป็นข้อบ่งชี้ว่าสินทรัพย์ทางการเงินเกิดการด้อยค่าด้านเครดิตรวมถึง การที่ลูกหนี้ประสบปัญหาทางการเงินอย่างมีนัยสำคัญ การผิดสัญญา เช่น การค้างชำระเกินกว่า </w:t>
      </w:r>
      <w:r w:rsidR="001537E2">
        <w:rPr>
          <w:rFonts w:asciiTheme="majorBidi" w:hAnsiTheme="majorBidi" w:cstheme="majorBidi"/>
          <w:sz w:val="30"/>
          <w:szCs w:val="30"/>
        </w:rPr>
        <w:t>365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วัน มีความเป็นไปได้ที่ลูกหนี้จะเข้าสู่การล้มละลาย เป็นต้น</w:t>
      </w:r>
    </w:p>
    <w:p w14:paraId="2461E684" w14:textId="77777777" w:rsidR="005951C9" w:rsidRPr="001537E2" w:rsidRDefault="005951C9" w:rsidP="005951C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5AD5193D" w14:textId="6C7BD686" w:rsidR="005951C9" w:rsidRPr="00933B30" w:rsidRDefault="005951C9" w:rsidP="005951C9">
      <w:pPr>
        <w:pStyle w:val="BodyText2"/>
        <w:tabs>
          <w:tab w:val="left" w:pos="630"/>
          <w:tab w:val="left" w:pos="720"/>
        </w:tabs>
        <w:ind w:left="540" w:right="47" w:firstLine="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933B30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การตัดจำหน่าย </w:t>
      </w:r>
    </w:p>
    <w:p w14:paraId="3C361758" w14:textId="77777777" w:rsidR="005951C9" w:rsidRPr="001537E2" w:rsidRDefault="005951C9" w:rsidP="005951C9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022A712D" w14:textId="23C2B66C" w:rsidR="005951C9" w:rsidRPr="00CF1517" w:rsidRDefault="005951C9" w:rsidP="005951C9">
      <w:pPr>
        <w:pStyle w:val="ListParagraph"/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56C4D">
        <w:rPr>
          <w:rFonts w:asciiTheme="majorBidi" w:hAnsiTheme="majorBidi" w:cstheme="majorBidi"/>
          <w:color w:val="000000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ไม่สามารถคาดการณ์ได้อย่างสมเหตุสมผลว่าจะได้รับคืนเงิน</w:t>
      </w:r>
      <w:r w:rsidRPr="00CF15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053E4D49" w14:textId="77777777" w:rsidR="005951C9" w:rsidRPr="001537E2" w:rsidRDefault="005951C9" w:rsidP="00586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76F663E1" w14:textId="36E742B4" w:rsidR="001A48DB" w:rsidRPr="00CF1517" w:rsidRDefault="001A48DB" w:rsidP="001A48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</w:p>
    <w:p w14:paraId="2FA8BA0D" w14:textId="77777777" w:rsidR="001A48DB" w:rsidRPr="001537E2" w:rsidRDefault="001A48DB" w:rsidP="00586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4"/>
          <w:szCs w:val="24"/>
        </w:rPr>
      </w:pPr>
    </w:p>
    <w:p w14:paraId="38D9C66B" w14:textId="17DBB1AB" w:rsidR="001A48DB" w:rsidRDefault="0058638D" w:rsidP="001A48D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ยอดสินทรัพย์ตามบัญชีของกลุ่มบริษัท</w:t>
      </w:r>
      <w:r w:rsidR="001A48DB" w:rsidRPr="00CF1517">
        <w:rPr>
          <w:rFonts w:asciiTheme="majorBidi" w:hAnsiTheme="majorBidi" w:cstheme="majorBidi"/>
          <w:sz w:val="30"/>
          <w:szCs w:val="30"/>
          <w:cs/>
        </w:rPr>
        <w:t>ได้รับการทบทวน ณ ทุกวันที่รายงานว่ามีข้อบ่งชี้เรื่องการด้อยค่าหรือไม่ในกรณีที่มีข้อบ่งชี้จะทำการประมาณมูลค่าสินทรัพย์ที่คาดว่าจะได้รับคืน</w:t>
      </w:r>
    </w:p>
    <w:p w14:paraId="623BAFE1" w14:textId="77777777" w:rsidR="001537E2" w:rsidRPr="001537E2" w:rsidRDefault="001537E2" w:rsidP="001A48D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24"/>
          <w:szCs w:val="24"/>
          <w:cs/>
        </w:rPr>
      </w:pPr>
    </w:p>
    <w:p w14:paraId="0207577F" w14:textId="2A8196BE" w:rsidR="001537E2" w:rsidRDefault="001A48DB" w:rsidP="00A678B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ขาดทุนจากการด้อยค่ารับรู้เมื่อมูลค่าตามบัญชีของสินทรัพย์สูงกว่ามูลค่าที่จะได้รับคืน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="0058638D" w:rsidRPr="00CF1517">
        <w:rPr>
          <w:rFonts w:ascii="Angsana New" w:hAnsi="Angsana New" w:cs="Angsana New"/>
          <w:sz w:val="30"/>
          <w:szCs w:val="30"/>
          <w:cs/>
        </w:rPr>
        <w:t>ขาดทุนจากการด้อยค่าบันทึกในกำไรหรือขาดทุน</w:t>
      </w:r>
    </w:p>
    <w:p w14:paraId="4880BBBC" w14:textId="77777777" w:rsidR="00B004B5" w:rsidRPr="001537E2" w:rsidRDefault="00B004B5" w:rsidP="00A678B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ED1E9AD" w14:textId="77777777" w:rsidR="0058638D" w:rsidRPr="00CF1517" w:rsidRDefault="0058638D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iCs/>
          <w:sz w:val="30"/>
          <w:szCs w:val="30"/>
        </w:rPr>
      </w:pPr>
      <w:r w:rsidRPr="00CF1517">
        <w:rPr>
          <w:rFonts w:ascii="Angsana New" w:hAnsi="Angsana New" w:cs="Angsana New"/>
          <w:iCs/>
          <w:sz w:val="30"/>
          <w:szCs w:val="30"/>
          <w:cs/>
        </w:rPr>
        <w:t>การคำนวณมูลค่าที่คาดว่าจะได้รับคืน</w:t>
      </w:r>
    </w:p>
    <w:p w14:paraId="05FE8371" w14:textId="77777777" w:rsidR="0058638D" w:rsidRPr="00CF1517" w:rsidRDefault="0058638D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005479E" w14:textId="77777777" w:rsidR="00D66820" w:rsidRPr="00CF1517" w:rsidRDefault="0058638D" w:rsidP="00F354C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มูลค่าที่คาดว่าจะได้รับคืนของหลักทรัพย์ที่ถือไว้จนกว่าจะครบกำหนดที่</w:t>
      </w:r>
      <w:r w:rsidR="007855A3" w:rsidRPr="00CF1517">
        <w:rPr>
          <w:rFonts w:ascii="Angsana New" w:hAnsi="Angsana New" w:cs="Angsana New"/>
          <w:sz w:val="30"/>
          <w:szCs w:val="30"/>
          <w:cs/>
        </w:rPr>
        <w:t xml:space="preserve">บันทึกโดยวิธีราคาทุนตัดจำหน่าย </w:t>
      </w:r>
      <w:r w:rsidRPr="00CF1517">
        <w:rPr>
          <w:rFonts w:ascii="Angsana New" w:hAnsi="Angsana New" w:cs="Angsana New"/>
          <w:sz w:val="30"/>
          <w:szCs w:val="30"/>
          <w:cs/>
        </w:rPr>
        <w:t>คำนวณโดยการหามูลค่าปัจจุบันของประมาณการกระแสเงินสดที่จะได้รับในอนาคต คิดลดด้วยอัตราดอกเบี้ยที่แท้จริง</w:t>
      </w:r>
      <w:r w:rsidRPr="00CF1517">
        <w:rPr>
          <w:rFonts w:ascii="Angsana New" w:hAnsi="Angsana New" w:cs="Angsana New"/>
          <w:b/>
          <w:bCs/>
          <w:sz w:val="30"/>
          <w:szCs w:val="30"/>
        </w:rPr>
        <w:t xml:space="preserve"> </w:t>
      </w:r>
    </w:p>
    <w:p w14:paraId="7A988998" w14:textId="77777777" w:rsidR="0029193F" w:rsidRPr="00CF1517" w:rsidRDefault="0029193F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493BC049" w14:textId="77777777" w:rsidR="0058638D" w:rsidRPr="00CF1517" w:rsidRDefault="0058638D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iCs/>
          <w:sz w:val="30"/>
          <w:szCs w:val="30"/>
        </w:rPr>
      </w:pPr>
      <w:r w:rsidRPr="00CF1517">
        <w:rPr>
          <w:rFonts w:ascii="Angsana New" w:hAnsi="Angsana New" w:cs="Angsana New"/>
          <w:iCs/>
          <w:sz w:val="30"/>
          <w:szCs w:val="30"/>
          <w:cs/>
        </w:rPr>
        <w:t>การกลับรายการด้อยค่า</w:t>
      </w:r>
    </w:p>
    <w:p w14:paraId="144C7D66" w14:textId="77777777" w:rsidR="0058638D" w:rsidRPr="00CF1517" w:rsidRDefault="0058638D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8DD3387" w14:textId="3598B711" w:rsidR="00507CDB" w:rsidRDefault="0058638D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ขาดทุนจากการด้อยค่าของสินทรัพย์ทางการเงิน</w:t>
      </w:r>
      <w:r w:rsidR="004143F0" w:rsidRPr="00CF1517">
        <w:rPr>
          <w:rFonts w:ascii="Angsana New" w:hAnsi="Angsana New" w:cs="Angsana New"/>
          <w:sz w:val="30"/>
          <w:szCs w:val="30"/>
          <w:cs/>
        </w:rPr>
        <w:t>จะถูกกลับรายการ</w:t>
      </w:r>
      <w:r w:rsidRPr="00CF1517">
        <w:rPr>
          <w:rFonts w:ascii="Angsana New" w:hAnsi="Angsana New" w:cs="Angsana New"/>
          <w:sz w:val="30"/>
          <w:szCs w:val="30"/>
          <w:cs/>
        </w:rPr>
        <w:t>เมื่อมูลค่าที่คาดว่าจะได้รับคืนเพิ่มขึ้นในภายหลัง  และการเพิ่มขึ้นนั้นสัมพันธ์โดยตรงกับขาดทุนจากการด้อยค</w:t>
      </w:r>
      <w:r w:rsidR="007855A3" w:rsidRPr="00CF1517">
        <w:rPr>
          <w:rFonts w:ascii="Angsana New" w:hAnsi="Angsana New" w:cs="Angsana New"/>
          <w:sz w:val="30"/>
          <w:szCs w:val="30"/>
          <w:cs/>
        </w:rPr>
        <w:t xml:space="preserve">่าที่เคยรับรู้ในกำไรหรือขาดทุน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สำหรับสินทรัพย์ทางการเงินที่บันทึกโดยวิธีราคาทุนตัดจำหน่าย การกลับรายการจะถูกบันทึกในกำไรหรือขาดทุน  </w:t>
      </w:r>
    </w:p>
    <w:p w14:paraId="3EB3E30A" w14:textId="77777777" w:rsidR="00164366" w:rsidRPr="00CF1517" w:rsidRDefault="00164366" w:rsidP="0058638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426F9A9" w14:textId="37B9E2E3" w:rsidR="004747CF" w:rsidRPr="00CF1517" w:rsidRDefault="004747CF" w:rsidP="00B9548F">
      <w:pPr>
        <w:pStyle w:val="ListParagraph"/>
        <w:numPr>
          <w:ilvl w:val="1"/>
          <w:numId w:val="7"/>
        </w:numPr>
        <w:tabs>
          <w:tab w:val="clear" w:pos="454"/>
          <w:tab w:val="clear" w:pos="518"/>
        </w:tabs>
        <w:ind w:left="540" w:hanging="540"/>
        <w:rPr>
          <w:rFonts w:cs="Arial"/>
          <w:b/>
          <w:bCs/>
          <w:i/>
          <w:iCs/>
          <w:sz w:val="30"/>
          <w:szCs w:val="30"/>
          <w:cs/>
          <w:lang w:val="th-TH"/>
        </w:rPr>
      </w:pPr>
      <w:bookmarkStart w:id="3" w:name="OLE_LINK7"/>
      <w:bookmarkStart w:id="4" w:name="OLE_LINK8"/>
      <w:r w:rsidRPr="00CF1517">
        <w:rPr>
          <w:rFonts w:ascii="Angsana New" w:hAnsi="Angsana New" w:hint="cs"/>
          <w:b/>
          <w:bCs/>
          <w:i/>
          <w:iCs/>
          <w:sz w:val="30"/>
          <w:szCs w:val="30"/>
          <w:cs/>
          <w:lang w:val="th-TH"/>
        </w:rPr>
        <w:t>การด้อยค่าสินทรัพย์ที่ไม่ใช่สินทรัพย์ทางการเงิน</w:t>
      </w:r>
    </w:p>
    <w:p w14:paraId="7141E98A" w14:textId="5D072D0C" w:rsidR="004747CF" w:rsidRPr="00CF1517" w:rsidRDefault="004747CF" w:rsidP="004747CF">
      <w:pPr>
        <w:pStyle w:val="ListParagraph"/>
        <w:ind w:left="518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</w:p>
    <w:p w14:paraId="4D32A0F4" w14:textId="77777777" w:rsidR="004747CF" w:rsidRPr="00CF1517" w:rsidRDefault="004747CF" w:rsidP="004747C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ยอดสินทรัพย์ตามบัญชีของกลุ่มบริษัท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ได้รับการทบทวน ณ ทุกวันที่รายงานว่ามีข้อบ่งชี้เรื่องการด้อยค่าหรือไม่ในกรณีที่มีข้อบ่งชี้จะทำการประมาณมูลค่าสินทรัพย์ที่คาดว่าจะได้รับคืน </w:t>
      </w:r>
      <w:r w:rsidRPr="00CF1517">
        <w:rPr>
          <w:rFonts w:ascii="Angsana New" w:hAnsi="Angsana New" w:cs="Angsana New"/>
          <w:sz w:val="30"/>
          <w:szCs w:val="30"/>
          <w:cs/>
        </w:rPr>
        <w:t>สำหรับค่าความนิยมและสินทรัพย์ไม่มีตัวตนที่</w:t>
      </w:r>
      <w:r w:rsidRPr="00CF1517">
        <w:rPr>
          <w:rFonts w:ascii="Angsana New" w:hAnsi="Angsana New" w:cs="Angsana New" w:hint="cs"/>
          <w:sz w:val="30"/>
          <w:szCs w:val="30"/>
          <w:cs/>
        </w:rPr>
        <w:t>มีอายุการให้ประโยชน์ไม่ทราบแน่นอน หรือ</w:t>
      </w:r>
      <w:r w:rsidRPr="00CF1517">
        <w:rPr>
          <w:rFonts w:ascii="Angsana New" w:hAnsi="Angsana New" w:cs="Angsana New"/>
          <w:sz w:val="30"/>
          <w:szCs w:val="30"/>
          <w:cs/>
        </w:rPr>
        <w:t>ยังไม่พร้อมใช้งานจะประมาณมูลค่าที่คาดว่าจะได้รับคืนทุกปี ในช่วงเวลาเดียวกัน</w:t>
      </w:r>
    </w:p>
    <w:p w14:paraId="77581693" w14:textId="77777777" w:rsidR="004747CF" w:rsidRPr="00CF1517" w:rsidRDefault="004747CF" w:rsidP="004747CF">
      <w:pPr>
        <w:pStyle w:val="ListParagraph"/>
        <w:ind w:left="518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</w:p>
    <w:p w14:paraId="1FF07D7A" w14:textId="77777777" w:rsidR="004747CF" w:rsidRPr="00CF1517" w:rsidRDefault="004747CF" w:rsidP="004747C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ขาดทุนจากการด้อยค่ารับรู้เมื่อมูลค่าตามบัญชีของสินทรัพย์สูงกว่ามูลค่าที่จะได้รับคืน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ขาดทุนจากการด้อยค่าบันทึกในกำไรหรือขาดทุน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ในกรณีนี้จะรับรู้ในกำไรขาดทุนเบ็ดเสร็จอื่น</w:t>
      </w:r>
    </w:p>
    <w:p w14:paraId="62F49BBA" w14:textId="364EB796" w:rsidR="004747CF" w:rsidRPr="00CF1517" w:rsidRDefault="004747CF" w:rsidP="004747CF">
      <w:pPr>
        <w:pStyle w:val="ListParagraph"/>
        <w:ind w:left="518"/>
        <w:rPr>
          <w:rFonts w:asciiTheme="majorBidi" w:hAnsiTheme="majorBidi"/>
          <w:b/>
          <w:bCs/>
          <w:i/>
          <w:iCs/>
          <w:sz w:val="30"/>
          <w:szCs w:val="30"/>
          <w:cs/>
          <w:lang w:val="th-TH"/>
        </w:rPr>
      </w:pPr>
    </w:p>
    <w:p w14:paraId="7019A952" w14:textId="77777777" w:rsidR="00A678BD" w:rsidRPr="00CF1517" w:rsidRDefault="00A678BD" w:rsidP="00A678B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iCs/>
          <w:sz w:val="30"/>
          <w:szCs w:val="30"/>
        </w:rPr>
      </w:pPr>
      <w:r w:rsidRPr="00CF1517">
        <w:rPr>
          <w:rFonts w:ascii="Angsana New" w:hAnsi="Angsana New" w:cs="Angsana New"/>
          <w:iCs/>
          <w:sz w:val="30"/>
          <w:szCs w:val="30"/>
          <w:cs/>
        </w:rPr>
        <w:t>การคำนวณมูลค่าที่คาดว่าจะได้รับคืน</w:t>
      </w:r>
    </w:p>
    <w:p w14:paraId="04E5C72B" w14:textId="7E166FA5" w:rsidR="00A678BD" w:rsidRPr="00CF1517" w:rsidRDefault="00A678BD" w:rsidP="004747CF">
      <w:pPr>
        <w:pStyle w:val="ListParagraph"/>
        <w:ind w:left="518"/>
        <w:rPr>
          <w:rFonts w:asciiTheme="majorBidi" w:hAnsiTheme="majorBidi"/>
          <w:b/>
          <w:bCs/>
          <w:i/>
          <w:iCs/>
          <w:sz w:val="30"/>
          <w:szCs w:val="30"/>
          <w:cs/>
          <w:lang w:val="th-TH"/>
        </w:rPr>
      </w:pPr>
    </w:p>
    <w:p w14:paraId="08E345C1" w14:textId="7268A20B" w:rsidR="00A678BD" w:rsidRPr="00CF1517" w:rsidRDefault="00A678BD" w:rsidP="00A678B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มูลค่าที่คาดว่าจะได้รับคืนของสินทรัพย์ที่ไม่ใช่สินทรัพย์ทางการเงิน 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2B708056" w14:textId="77777777" w:rsidR="004603BF" w:rsidRPr="00CF1517" w:rsidRDefault="004603BF" w:rsidP="004747CF">
      <w:pPr>
        <w:pStyle w:val="ListParagraph"/>
        <w:ind w:left="518"/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val="th-TH"/>
        </w:rPr>
      </w:pPr>
    </w:p>
    <w:p w14:paraId="7599580F" w14:textId="77777777" w:rsidR="00164366" w:rsidRDefault="00164366" w:rsidP="00A678B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</w:p>
    <w:p w14:paraId="1BF26057" w14:textId="1619C4A3" w:rsidR="00A678BD" w:rsidRPr="00CF1517" w:rsidRDefault="00A678BD" w:rsidP="00A678B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  <w:r w:rsidRPr="00CF1517">
        <w:rPr>
          <w:rFonts w:asciiTheme="majorBidi" w:hAnsiTheme="majorBidi" w:cstheme="majorBidi"/>
          <w:iCs/>
          <w:sz w:val="30"/>
          <w:szCs w:val="30"/>
          <w:cs/>
        </w:rPr>
        <w:t>การกลับรายการด้อยค่า</w:t>
      </w:r>
    </w:p>
    <w:p w14:paraId="3C66AADE" w14:textId="77777777" w:rsidR="00A678BD" w:rsidRPr="006C04BF" w:rsidRDefault="00A678BD" w:rsidP="00A678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30EFC2A" w14:textId="77777777" w:rsidR="00507CDB" w:rsidRPr="00CF1517" w:rsidRDefault="00507CDB" w:rsidP="00507CD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ขาดทุนจากการด้อยค่าของค่าความนิยมจะไม่มีการปรับปรุงกลับรายการ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ขาดทุนจากการด้อยค่าของสินทรัพย์ที่ไม่ใช่สินทรัพย์ทางการเงินอื่นๆ ที่เคยรับรู้ในงวดก่อนจะถูกประเมิน ณ ทุกวันที่ที่ออกรายงานว่ามีข้อบ่งชี้เรื่องการด้อยค่าหรือไม่ ขาดทุนจากการด้อยค่าจะถูกกลับรายการ หากมีการเปลี่ยนแปลงประมาณการที่ใช้ในการคำนวณมูลค่าที่คาดว่าจะได้รับคืน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    ด้อยค่ามาก่อน</w:t>
      </w:r>
    </w:p>
    <w:bookmarkEnd w:id="3"/>
    <w:bookmarkEnd w:id="4"/>
    <w:p w14:paraId="0926DD90" w14:textId="77777777" w:rsidR="00FF42C3" w:rsidRPr="006C04BF" w:rsidRDefault="00FF42C3" w:rsidP="004916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="Angsana New" w:hAnsi="Angsana New" w:cs="Angsana New"/>
          <w:sz w:val="30"/>
          <w:szCs w:val="30"/>
        </w:rPr>
      </w:pPr>
    </w:p>
    <w:p w14:paraId="330E9968" w14:textId="77777777" w:rsidR="009B7A45" w:rsidRPr="00CF1517" w:rsidRDefault="009B7A45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ผลประโยชน์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ของ</w:t>
      </w: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พนักงาน</w:t>
      </w:r>
    </w:p>
    <w:p w14:paraId="521FF82E" w14:textId="77777777" w:rsidR="009B7A45" w:rsidRPr="006C04BF" w:rsidRDefault="009B7A45" w:rsidP="009B7A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2F80EEE7" w14:textId="25513CAB" w:rsidR="009B7A45" w:rsidRPr="00CF1517" w:rsidRDefault="006C04BF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iCs/>
          <w:sz w:val="30"/>
          <w:szCs w:val="30"/>
        </w:rPr>
      </w:pPr>
      <w:r>
        <w:rPr>
          <w:rFonts w:ascii="Angsana New" w:hAnsi="Angsana New" w:cs="Angsana New" w:hint="cs"/>
          <w:iCs/>
          <w:sz w:val="30"/>
          <w:szCs w:val="30"/>
          <w:cs/>
        </w:rPr>
        <w:t xml:space="preserve">ผลประโยชน์ของพนักงานหลังออกจากงาน - </w:t>
      </w:r>
      <w:r w:rsidR="009B7A45" w:rsidRPr="00CF1517">
        <w:rPr>
          <w:rFonts w:ascii="Angsana New" w:hAnsi="Angsana New" w:cs="Angsana New"/>
          <w:iCs/>
          <w:sz w:val="30"/>
          <w:szCs w:val="30"/>
          <w:cs/>
        </w:rPr>
        <w:t>โครงการสมทบเงิน</w:t>
      </w:r>
    </w:p>
    <w:p w14:paraId="0059E6DE" w14:textId="77777777" w:rsidR="00AD33D8" w:rsidRPr="006C04BF" w:rsidRDefault="00AD33D8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iCs/>
          <w:sz w:val="30"/>
          <w:szCs w:val="30"/>
        </w:rPr>
      </w:pPr>
    </w:p>
    <w:p w14:paraId="13FA890D" w14:textId="77777777" w:rsidR="009B7A45" w:rsidRPr="00CF1517" w:rsidRDefault="009B7A45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i/>
          <w:sz w:val="30"/>
          <w:szCs w:val="30"/>
          <w:shd w:val="clear" w:color="auto" w:fill="D9D9D9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ภาระผูกพันในการสมทบเข้าโครงการสมทบเงิน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  <w:r w:rsidRPr="00CF1517">
        <w:rPr>
          <w:rFonts w:ascii="Angsana New" w:hAnsi="Angsana New" w:cs="Angsana New"/>
          <w:i/>
          <w:sz w:val="30"/>
          <w:szCs w:val="30"/>
          <w:shd w:val="clear" w:color="auto" w:fill="D9D9D9"/>
          <w:cs/>
        </w:rPr>
        <w:t xml:space="preserve"> </w:t>
      </w:r>
    </w:p>
    <w:p w14:paraId="0D686642" w14:textId="77777777" w:rsidR="001A7AEF" w:rsidRPr="006C04BF" w:rsidRDefault="001A7AEF" w:rsidP="009B7A4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 w:cs="Angsana New"/>
          <w:iCs/>
          <w:sz w:val="30"/>
          <w:szCs w:val="30"/>
        </w:rPr>
      </w:pPr>
    </w:p>
    <w:p w14:paraId="7927AC19" w14:textId="2C812CD2" w:rsidR="009B7A45" w:rsidRPr="00CF1517" w:rsidRDefault="006C04BF" w:rsidP="009B7A4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 w:cs="Angsana New"/>
          <w:iCs/>
          <w:sz w:val="30"/>
          <w:szCs w:val="30"/>
        </w:rPr>
      </w:pPr>
      <w:r>
        <w:rPr>
          <w:rFonts w:ascii="Angsana New" w:hAnsi="Angsana New" w:cs="Angsana New" w:hint="cs"/>
          <w:iCs/>
          <w:sz w:val="30"/>
          <w:szCs w:val="30"/>
          <w:cs/>
        </w:rPr>
        <w:t xml:space="preserve">ผลประโยชน์ของพนักงานหลังออกจากงาน - </w:t>
      </w:r>
      <w:r w:rsidR="009B7A45" w:rsidRPr="00CF1517">
        <w:rPr>
          <w:rFonts w:ascii="Angsana New" w:hAnsi="Angsana New" w:cs="Angsana New"/>
          <w:iCs/>
          <w:sz w:val="30"/>
          <w:szCs w:val="30"/>
          <w:cs/>
        </w:rPr>
        <w:t>โครงการผลประโยชน์ที่กำหนดไว้</w:t>
      </w:r>
    </w:p>
    <w:p w14:paraId="02024157" w14:textId="77777777" w:rsidR="009B7A45" w:rsidRPr="006C04BF" w:rsidRDefault="009B7A45" w:rsidP="009B7A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2B914ED8" w14:textId="77777777" w:rsidR="009B7A45" w:rsidRPr="00CF1517" w:rsidRDefault="009B7A45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i/>
          <w:sz w:val="30"/>
          <w:szCs w:val="3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ภาระผูกพันสุทธิของกลุ่มบริษัทจากโครงการผลประโยชน์ที่กำหนดไว้ถูกคำนวณแยกต่างหากเป็นรายโครงการ</w:t>
      </w:r>
      <w:r w:rsidR="003069DF" w:rsidRPr="00CF1517">
        <w:rPr>
          <w:rFonts w:ascii="Angsana New" w:hAnsi="Angsana New" w:cs="Angsana New"/>
          <w:i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จากการประมาณผลประโยชน์ในอนาคตที่เกิดจากการทำงานของพนักงานในงวดปัจจุบันและงวดก่อนๆ  ผลประโยชน์ดังกล่าวได้มีการคิดลดกระแสเงินสดเพื่อให้เป็นมูลค่าปัจจุบัน</w:t>
      </w:r>
    </w:p>
    <w:p w14:paraId="008A7CB5" w14:textId="77777777" w:rsidR="00FF42C3" w:rsidRPr="006C04BF" w:rsidRDefault="00FF42C3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i/>
          <w:sz w:val="30"/>
          <w:szCs w:val="30"/>
        </w:rPr>
      </w:pPr>
    </w:p>
    <w:p w14:paraId="5BDED3C4" w14:textId="6BCADFBD" w:rsidR="009B7A45" w:rsidRPr="00CF1517" w:rsidRDefault="009B7A45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i/>
          <w:sz w:val="30"/>
          <w:szCs w:val="3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การคำนวณภาระผูกพันของโครงการผลประโยชน์ที่กำหนดไว้นั้นจัดทำโดยนักคณิตศาสตร์ประกันภัยที่ได้รับอนุญาตเป็นประจำทุกปี โดยวิธีคิดลดแต่ละหน่วยที่ประมาณการไว้</w:t>
      </w:r>
    </w:p>
    <w:p w14:paraId="58AA5210" w14:textId="40A64F8B" w:rsidR="005F3F08" w:rsidRPr="00CF1517" w:rsidRDefault="005F3F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i/>
          <w:sz w:val="30"/>
          <w:szCs w:val="30"/>
          <w:cs/>
        </w:rPr>
      </w:pPr>
    </w:p>
    <w:p w14:paraId="4E902364" w14:textId="44179B36" w:rsidR="009B7A45" w:rsidRPr="00CF1517" w:rsidRDefault="009B7A45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i/>
          <w:sz w:val="30"/>
          <w:szCs w:val="3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กลุ่มบริษัทกำหนดดอกเบี้ยจ่าย</w:t>
      </w:r>
      <w:r w:rsidR="008308CC" w:rsidRPr="00CF1517">
        <w:rPr>
          <w:rFonts w:ascii="Angsana New" w:hAnsi="Angsana New" w:cs="Angsana New"/>
          <w:i/>
          <w:sz w:val="30"/>
          <w:szCs w:val="30"/>
          <w:cs/>
        </w:rPr>
        <w:t xml:space="preserve">           </w:t>
      </w:r>
      <w:r w:rsidR="00B63C1C"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ของ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</w:t>
      </w:r>
      <w:r w:rsidR="008308CC" w:rsidRPr="00CF1517">
        <w:rPr>
          <w:rFonts w:ascii="Angsana New" w:hAnsi="Angsana New" w:cs="Angsana New"/>
          <w:i/>
          <w:sz w:val="30"/>
          <w:szCs w:val="30"/>
          <w:cs/>
        </w:rPr>
        <w:t xml:space="preserve">  </w:t>
      </w:r>
      <w:r w:rsidR="00B63C1C"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 xml:space="preserve"> ณ ต้นปี โดยคำนึงถึงการเปลี่ยนแปลงใดๆ ในหนี้สินผลประโยชน์ที่กำหนดไว้สุทธิซึ่งเป็นผลมาจากการสมทบเงิน</w:t>
      </w:r>
      <w:r w:rsidRPr="00CF1517">
        <w:rPr>
          <w:rFonts w:ascii="Angsana New" w:hAnsi="Angsana New" w:cs="Angsana New"/>
          <w:i/>
          <w:spacing w:val="-2"/>
          <w:sz w:val="30"/>
          <w:szCs w:val="30"/>
          <w:cs/>
        </w:rPr>
        <w:t>และการจ่ายชำระผลประโยชน์ ดอกเบี้ยจ่ายสุทธิและค่าใช้จ่ายอื่นๆ ที่เกี่ยวข้องกับโครงการผลประโยชน์รับรู้รายการ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ในกำไรหรือขาดทุน</w:t>
      </w:r>
    </w:p>
    <w:p w14:paraId="1214D40C" w14:textId="77777777" w:rsidR="005F3F08" w:rsidRPr="00CF1517" w:rsidRDefault="005F3F08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b/>
          <w:bCs/>
          <w:sz w:val="30"/>
          <w:szCs w:val="30"/>
        </w:rPr>
      </w:pPr>
    </w:p>
    <w:p w14:paraId="4BEDDCAE" w14:textId="77777777" w:rsidR="009B7A45" w:rsidRPr="00CF1517" w:rsidRDefault="009B7A45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/>
        <w:jc w:val="thaiDistribute"/>
        <w:rPr>
          <w:rFonts w:ascii="Angsana New" w:hAnsi="Angsana New" w:cs="Angsana New"/>
          <w:i/>
          <w:sz w:val="30"/>
          <w:szCs w:val="3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 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7F37E4F6" w14:textId="77777777" w:rsidR="00FF42C3" w:rsidRPr="00CF1517" w:rsidRDefault="00FF42C3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iCs/>
          <w:sz w:val="30"/>
          <w:szCs w:val="30"/>
        </w:rPr>
      </w:pPr>
    </w:p>
    <w:p w14:paraId="1E57A4D6" w14:textId="65D85DA6" w:rsidR="009B7A45" w:rsidRPr="00CF1517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iCs/>
          <w:sz w:val="30"/>
          <w:szCs w:val="30"/>
        </w:rPr>
      </w:pPr>
      <w:r w:rsidRPr="00CF1517">
        <w:rPr>
          <w:rFonts w:ascii="Angsana New" w:hAnsi="Angsana New" w:cs="Angsana New"/>
          <w:iCs/>
          <w:sz w:val="30"/>
          <w:szCs w:val="30"/>
          <w:cs/>
        </w:rPr>
        <w:t>ผลประโยชน์ระยะยาวอื่น</w:t>
      </w:r>
      <w:r w:rsidR="006C04BF">
        <w:rPr>
          <w:rFonts w:ascii="Angsana New" w:hAnsi="Angsana New" w:cs="Angsana New" w:hint="cs"/>
          <w:iCs/>
          <w:sz w:val="30"/>
          <w:szCs w:val="30"/>
          <w:cs/>
        </w:rPr>
        <w:t>ของพนักงาน</w:t>
      </w:r>
      <w:r w:rsidRPr="00CF1517">
        <w:rPr>
          <w:rFonts w:ascii="Angsana New" w:hAnsi="Angsana New" w:cs="Angsana New"/>
          <w:iCs/>
          <w:sz w:val="30"/>
          <w:szCs w:val="30"/>
          <w:cs/>
        </w:rPr>
        <w:t xml:space="preserve"> </w:t>
      </w:r>
    </w:p>
    <w:p w14:paraId="235B55C6" w14:textId="77777777" w:rsidR="00EC3420" w:rsidRPr="00CF1517" w:rsidRDefault="00EC3420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iCs/>
          <w:sz w:val="30"/>
          <w:szCs w:val="30"/>
        </w:rPr>
      </w:pPr>
    </w:p>
    <w:p w14:paraId="01F650F8" w14:textId="77777777" w:rsidR="009B7A45" w:rsidRPr="00CF1517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i/>
          <w:sz w:val="30"/>
          <w:szCs w:val="3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618CEADF" w14:textId="77777777" w:rsidR="000A0AB8" w:rsidRPr="00CF1517" w:rsidRDefault="000A0AB8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i/>
          <w:sz w:val="30"/>
          <w:szCs w:val="30"/>
        </w:rPr>
      </w:pPr>
    </w:p>
    <w:p w14:paraId="761B505E" w14:textId="1364DC06" w:rsidR="009B7A45" w:rsidRPr="00CF1517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iCs/>
          <w:sz w:val="30"/>
          <w:szCs w:val="30"/>
        </w:rPr>
      </w:pPr>
      <w:r w:rsidRPr="00CF1517">
        <w:rPr>
          <w:rFonts w:ascii="Angsana New" w:hAnsi="Angsana New" w:cs="Angsana New"/>
          <w:iCs/>
          <w:sz w:val="30"/>
          <w:szCs w:val="30"/>
          <w:cs/>
        </w:rPr>
        <w:t>ผลประโยชน์</w:t>
      </w:r>
      <w:r w:rsidR="006C04BF">
        <w:rPr>
          <w:rFonts w:ascii="Angsana New" w:hAnsi="Angsana New" w:cs="Angsana New" w:hint="cs"/>
          <w:iCs/>
          <w:sz w:val="30"/>
          <w:szCs w:val="30"/>
          <w:cs/>
        </w:rPr>
        <w:t>ของพนักงาน</w:t>
      </w:r>
      <w:r w:rsidRPr="00CF1517">
        <w:rPr>
          <w:rFonts w:ascii="Angsana New" w:hAnsi="Angsana New" w:cs="Angsana New"/>
          <w:iCs/>
          <w:sz w:val="30"/>
          <w:szCs w:val="30"/>
          <w:cs/>
        </w:rPr>
        <w:t xml:space="preserve">เมื่อเลิกจ้าง </w:t>
      </w:r>
    </w:p>
    <w:p w14:paraId="10E71173" w14:textId="77777777" w:rsidR="009B7A45" w:rsidRPr="000B0A84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0B952074" w14:textId="0B571814" w:rsidR="009B7A45" w:rsidRPr="00CF1517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i/>
          <w:sz w:val="30"/>
          <w:szCs w:val="3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</w:t>
      </w:r>
      <w:r w:rsidR="00EC3420" w:rsidRPr="00CF1517">
        <w:rPr>
          <w:rFonts w:ascii="Angsana New" w:hAnsi="Angsana New" w:cs="Angsana New"/>
          <w:i/>
          <w:sz w:val="30"/>
          <w:szCs w:val="30"/>
          <w:cs/>
        </w:rPr>
        <w:t xml:space="preserve">      </w:t>
      </w:r>
      <w:r w:rsidR="00B63C1C"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 xml:space="preserve">หากระยะเวลาการจ่ายผลประโยชน์เกินกว่า </w:t>
      </w:r>
      <w:r w:rsidR="00360B44" w:rsidRPr="00360B44">
        <w:rPr>
          <w:rFonts w:ascii="Angsana New" w:hAnsi="Angsana New" w:cs="Angsana New"/>
          <w:iCs/>
          <w:sz w:val="30"/>
          <w:szCs w:val="30"/>
        </w:rPr>
        <w:t>1</w:t>
      </w:r>
      <w:r w:rsidR="00086D0E" w:rsidRPr="00086D0E">
        <w:rPr>
          <w:rFonts w:ascii="Angsana New" w:hAnsi="Angsana New" w:cs="Angsana New"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730AB40A" w14:textId="77777777" w:rsidR="00AD33D8" w:rsidRPr="000B0A84" w:rsidRDefault="00AD33D8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CA9E2C8" w14:textId="77777777" w:rsidR="009B7A45" w:rsidRPr="00CF1517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iCs/>
          <w:sz w:val="30"/>
          <w:szCs w:val="30"/>
        </w:rPr>
      </w:pPr>
      <w:r w:rsidRPr="00CF1517">
        <w:rPr>
          <w:rFonts w:ascii="Angsana New" w:hAnsi="Angsana New" w:cs="Angsana New"/>
          <w:iCs/>
          <w:sz w:val="30"/>
          <w:szCs w:val="30"/>
          <w:cs/>
        </w:rPr>
        <w:t>ผลประโยชน์ระยะสั้นของพนักงาน</w:t>
      </w:r>
    </w:p>
    <w:p w14:paraId="1C6E1C4D" w14:textId="77777777" w:rsidR="009B7A45" w:rsidRPr="000B0A84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47408360" w14:textId="77777777" w:rsidR="009B7A45" w:rsidRPr="00CF1517" w:rsidRDefault="009B7A45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20"/>
          <w:szCs w:val="20"/>
        </w:rPr>
      </w:pPr>
      <w:r w:rsidRPr="00CF1517">
        <w:rPr>
          <w:rFonts w:ascii="Angsana New" w:hAnsi="Angsana New" w:cs="Angsana New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CF1517">
        <w:rPr>
          <w:rFonts w:ascii="Angsana New" w:hAnsi="Angsana New" w:cs="Angsana New"/>
          <w:i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หนี้สินรับรู้ด้วยมูลค่าที่คาดว่าจะ</w:t>
      </w:r>
      <w:r w:rsidR="00207E1F" w:rsidRPr="00CF1517">
        <w:rPr>
          <w:rFonts w:ascii="Angsana New" w:hAnsi="Angsana New" w:cs="Angsana New"/>
          <w:i/>
          <w:sz w:val="30"/>
          <w:szCs w:val="30"/>
          <w:cs/>
        </w:rPr>
        <w:t xml:space="preserve">      </w:t>
      </w:r>
      <w:r w:rsidRPr="00CF1517">
        <w:rPr>
          <w:rFonts w:ascii="Angsana New" w:hAnsi="Angsana New" w:cs="Angsana New"/>
          <w:i/>
          <w:sz w:val="30"/>
          <w:szCs w:val="30"/>
          <w:cs/>
        </w:rPr>
        <w:t>จ่ายชำระ หากกลุ่มบริษัท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  <w:r w:rsidRPr="00CF1517">
        <w:rPr>
          <w:rFonts w:ascii="Angsana New" w:hAnsi="Angsana New" w:cs="Angsana New"/>
          <w:sz w:val="20"/>
          <w:szCs w:val="20"/>
        </w:rPr>
        <w:t xml:space="preserve"> </w:t>
      </w:r>
    </w:p>
    <w:p w14:paraId="0A6D7C24" w14:textId="780810A0" w:rsidR="005F3F08" w:rsidRPr="00CF1517" w:rsidRDefault="005F3F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iCs/>
          <w:sz w:val="26"/>
          <w:szCs w:val="26"/>
        </w:rPr>
      </w:pPr>
    </w:p>
    <w:p w14:paraId="5B9AC041" w14:textId="77777777" w:rsidR="009B7A45" w:rsidRPr="00CF1517" w:rsidRDefault="009B7A45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ประมาณการหนี้สิน</w:t>
      </w:r>
    </w:p>
    <w:p w14:paraId="5ACE7619" w14:textId="77777777" w:rsidR="009B7A45" w:rsidRPr="00BB4BE2" w:rsidRDefault="009B7A45" w:rsidP="00FF42C3">
      <w:pPr>
        <w:pStyle w:val="BodyText"/>
        <w:spacing w:after="0"/>
        <w:ind w:left="540"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3D9579EB" w14:textId="77777777" w:rsidR="009B7A45" w:rsidRPr="00CF1517" w:rsidRDefault="009B7A45" w:rsidP="009B7A4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ประมาณการหนี้สินจะรับรู้ก็ต่อเมื่อกลุ่มบริษัทมีภาระ</w:t>
      </w:r>
      <w:r w:rsidR="00724F27" w:rsidRPr="00CF1517">
        <w:rPr>
          <w:rFonts w:ascii="Angsana New" w:hAnsi="Angsana New" w:cs="Angsana New"/>
          <w:sz w:val="30"/>
          <w:szCs w:val="30"/>
          <w:cs/>
        </w:rPr>
        <w:t>ผูกพัน</w:t>
      </w:r>
      <w:r w:rsidRPr="00CF1517">
        <w:rPr>
          <w:rFonts w:ascii="Angsana New" w:hAnsi="Angsana New" w:cs="Angsana New"/>
          <w:sz w:val="30"/>
          <w:szCs w:val="30"/>
          <w:cs/>
        </w:rPr>
        <w:t>ตามกฎหมาย</w:t>
      </w:r>
      <w:r w:rsidR="00724F27" w:rsidRPr="00CF1517">
        <w:rPr>
          <w:rFonts w:ascii="Angsana New" w:hAnsi="Angsana New" w:cs="Angsana New"/>
          <w:sz w:val="30"/>
          <w:szCs w:val="30"/>
          <w:cs/>
        </w:rPr>
        <w:t>หรือภาระผูกพันจากการอนุมาน</w:t>
      </w:r>
      <w:r w:rsidRPr="00CF1517">
        <w:rPr>
          <w:rFonts w:ascii="Angsana New" w:hAnsi="Angsana New" w:cs="Angsana New"/>
          <w:sz w:val="30"/>
          <w:szCs w:val="30"/>
          <w:cs/>
        </w:rPr>
        <w:t>ที่เกิดขึ้นในปัจจุบัน</w:t>
      </w:r>
      <w:r w:rsidRPr="00CF1517">
        <w:rPr>
          <w:rFonts w:ascii="Angsana New" w:hAnsi="Angsana New" w:cs="Angsana New"/>
          <w:spacing w:val="-1"/>
          <w:sz w:val="30"/>
          <w:szCs w:val="30"/>
          <w:cs/>
        </w:rPr>
        <w:t>อันเป็นผลมาจากเหตุการณ์ในอดีต</w:t>
      </w:r>
      <w:r w:rsidR="00724F27" w:rsidRPr="00CF1517">
        <w:rPr>
          <w:rFonts w:ascii="Angsana New" w:hAnsi="Angsana New" w:cs="Angsana New"/>
          <w:spacing w:val="-1"/>
          <w:sz w:val="30"/>
          <w:szCs w:val="30"/>
          <w:cs/>
        </w:rPr>
        <w:t>ซึ่งสามารถประมาณจำนวนของภาระผูกพันได้อย่างน่าเชื่อถือ</w:t>
      </w:r>
      <w:r w:rsidRPr="00CF1517">
        <w:rPr>
          <w:rFonts w:ascii="Angsana New" w:hAnsi="Angsana New" w:cs="Angsana New"/>
          <w:spacing w:val="-1"/>
          <w:sz w:val="30"/>
          <w:szCs w:val="30"/>
          <w:cs/>
        </w:rPr>
        <w:t xml:space="preserve"> และมีความเป็นไปได้ค่อนข้างแน่นอนว่าประโยชน์เชิงเศรษฐกิจจะต้องถูกจ่ายไป</w:t>
      </w:r>
      <w:r w:rsidR="00207E1F" w:rsidRPr="00CF1517">
        <w:rPr>
          <w:rFonts w:ascii="Angsana New" w:hAnsi="Angsana New" w:cs="Angsana New"/>
          <w:sz w:val="30"/>
          <w:szCs w:val="30"/>
          <w:cs/>
        </w:rPr>
        <w:t>เพื่อชำระภาระ</w:t>
      </w:r>
      <w:r w:rsidR="00724F27" w:rsidRPr="00CF1517">
        <w:rPr>
          <w:rFonts w:ascii="Angsana New" w:hAnsi="Angsana New" w:cs="Angsana New"/>
          <w:sz w:val="30"/>
          <w:szCs w:val="30"/>
          <w:cs/>
        </w:rPr>
        <w:t>ผูกพัน</w:t>
      </w:r>
      <w:r w:rsidR="00207E1F" w:rsidRPr="00CF1517">
        <w:rPr>
          <w:rFonts w:ascii="Angsana New" w:hAnsi="Angsana New" w:cs="Angsana New"/>
          <w:sz w:val="30"/>
          <w:szCs w:val="30"/>
          <w:cs/>
        </w:rPr>
        <w:t xml:space="preserve">ดังกล่าว </w:t>
      </w:r>
      <w:r w:rsidRPr="00CF1517">
        <w:rPr>
          <w:rFonts w:ascii="Angsana New" w:hAnsi="Angsana New" w:cs="Angsana New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</w:t>
      </w:r>
      <w:r w:rsidR="00207E1F" w:rsidRPr="00CF1517">
        <w:rPr>
          <w:rFonts w:ascii="Angsana New" w:hAnsi="Angsana New" w:cs="Angsana New"/>
          <w:sz w:val="30"/>
          <w:szCs w:val="30"/>
          <w:cs/>
        </w:rPr>
        <w:t xml:space="preserve">นได้ </w:t>
      </w:r>
      <w:r w:rsidRPr="00CF1517">
        <w:rPr>
          <w:rFonts w:ascii="Angsana New" w:hAnsi="Angsana New" w:cs="Angsana New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207E1F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ประมาณการหนี้สินส่วนที่เพิ่มขึ้นเนื่องจากเวลาที่ผ่านไปรับรู้เป็นต้นทุนทางการเงิน </w:t>
      </w:r>
    </w:p>
    <w:p w14:paraId="2A73083C" w14:textId="00742727" w:rsidR="009B7A45" w:rsidRPr="00BB4BE2" w:rsidRDefault="009B7A45" w:rsidP="009B7A45">
      <w:pPr>
        <w:pStyle w:val="BodyText"/>
        <w:spacing w:after="0"/>
        <w:ind w:left="540"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0ECFF082" w14:textId="780EA675" w:rsidR="00AB1A86" w:rsidRPr="00CF1517" w:rsidRDefault="00AB1A86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การวัดมูลค่ายุติธรรม</w:t>
      </w:r>
    </w:p>
    <w:p w14:paraId="292D8424" w14:textId="52332C9F" w:rsidR="00AB1A86" w:rsidRPr="00CF1517" w:rsidRDefault="00AB1A86" w:rsidP="009B7A45">
      <w:pPr>
        <w:pStyle w:val="BodyText"/>
        <w:spacing w:after="0"/>
        <w:ind w:left="540"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3F76FD65" w14:textId="669F85CB" w:rsidR="003752F0" w:rsidRPr="00C56C4D" w:rsidRDefault="003752F0" w:rsidP="003752F0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มูลค่ายุติธรรมคือราคาที่จะได้รับจากการขายสินทรัพย์หรือจ่าย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ชำระ</w:t>
      </w:r>
      <w:r w:rsidRPr="00CF1517">
        <w:rPr>
          <w:rFonts w:asciiTheme="majorBidi" w:hAnsiTheme="majorBidi" w:cstheme="majorBidi"/>
          <w:sz w:val="30"/>
          <w:szCs w:val="30"/>
          <w:cs/>
        </w:rPr>
        <w:t>เพื่อโอนหนี้สินในรายการที่เกิดขึ้นในสภาพปกติระหว่างผู้ร่วมตลาด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</w:t>
      </w:r>
      <w:r w:rsidRPr="00C56C4D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52E3F1D1" w14:textId="77777777" w:rsidR="003752F0" w:rsidRPr="00CF1517" w:rsidRDefault="003752F0" w:rsidP="003752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0DC0CEDF" w14:textId="751247DA" w:rsidR="003752F0" w:rsidRPr="00C56C4D" w:rsidRDefault="003752F0" w:rsidP="003752F0">
      <w:pPr>
        <w:pStyle w:val="BodyText"/>
        <w:shd w:val="clear" w:color="auto" w:fill="FFFFFF"/>
        <w:spacing w:after="0"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นโยบายการบัญชีและการเปิดเผยข้อมูลของ</w:t>
      </w:r>
      <w:r w:rsidRPr="00C56C4D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หลายข้อกำหนดให้มีการวัดมูลค่ายุติธรรมของสินทรัพย์และหนี้สินทางการเงิน และสินทรัพย์และหนี้สินที่ไม่ใช่ทางการเงิน</w:t>
      </w:r>
    </w:p>
    <w:p w14:paraId="38CD02B9" w14:textId="77777777" w:rsidR="003752F0" w:rsidRPr="00CF1517" w:rsidRDefault="003752F0" w:rsidP="003752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2BEE5883" w14:textId="6576AC29" w:rsidR="003752F0" w:rsidRPr="00CF1517" w:rsidRDefault="003752F0" w:rsidP="003752F0">
      <w:pPr>
        <w:pStyle w:val="BodyText"/>
        <w:shd w:val="clear" w:color="auto" w:fill="FFFFFF"/>
        <w:spacing w:after="0" w:line="240" w:lineRule="auto"/>
        <w:ind w:left="540"/>
        <w:jc w:val="thaiDistribute"/>
        <w:rPr>
          <w:b/>
          <w:bCs/>
          <w:color w:val="0000FF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กลุ่มบริษัทวัดมูลค่ายุติธรรมของเครื่องมือทางการเงินโดยใช้ราคาเสนอซื้อขายในตลาดที่มีสภาพคล่อง หากสามารถหาได้ ตลาดจะถือว่ามี </w:t>
      </w:r>
      <w:r w:rsidRPr="00CF1517">
        <w:rPr>
          <w:rFonts w:asciiTheme="majorBidi" w:hAnsiTheme="majorBidi" w:cstheme="majorBidi"/>
          <w:sz w:val="30"/>
          <w:szCs w:val="30"/>
        </w:rPr>
        <w:t>‘</w:t>
      </w:r>
      <w:r w:rsidRPr="00CF1517">
        <w:rPr>
          <w:rFonts w:asciiTheme="majorBidi" w:hAnsiTheme="majorBidi" w:cstheme="majorBidi"/>
          <w:sz w:val="30"/>
          <w:szCs w:val="30"/>
          <w:cs/>
        </w:rPr>
        <w:t>สภาพคล่อง</w:t>
      </w:r>
      <w:r w:rsidRPr="00CF1517">
        <w:rPr>
          <w:rFonts w:asciiTheme="majorBidi" w:hAnsiTheme="majorBidi" w:cstheme="majorBidi"/>
          <w:sz w:val="30"/>
          <w:szCs w:val="30"/>
        </w:rPr>
        <w:t xml:space="preserve">’ </w:t>
      </w:r>
      <w:r w:rsidRPr="00CF1517">
        <w:rPr>
          <w:rFonts w:asciiTheme="majorBidi" w:hAnsiTheme="majorBidi" w:cstheme="majorBidi"/>
          <w:sz w:val="30"/>
          <w:szCs w:val="30"/>
          <w:cs/>
        </w:rPr>
        <w:t>หากรายการของสินทรัพย์หรือหนี้สินเกิดขึ้นอย่างสม่ำเสมอในจำนวนที่เพียงพอซึ่งสามารถให้ข้อมูลราคาได้อย่างต่อเนื่อง</w:t>
      </w:r>
    </w:p>
    <w:p w14:paraId="71C6633E" w14:textId="77777777" w:rsidR="003752F0" w:rsidRPr="00CF1517" w:rsidRDefault="003752F0" w:rsidP="003752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62DA3091" w14:textId="1D803125" w:rsidR="003752F0" w:rsidRPr="00CF1517" w:rsidRDefault="003752F0" w:rsidP="003752F0">
      <w:pPr>
        <w:pStyle w:val="BodyText"/>
        <w:shd w:val="clear" w:color="auto" w:fill="FFFFFF"/>
        <w:spacing w:after="0" w:line="240" w:lineRule="auto"/>
        <w:ind w:left="540"/>
        <w:jc w:val="thaiDistribute"/>
        <w:rPr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หากไม่มีราคาเสนอซื้อขายในตลาดที่มีสภาพคล่องกลุ่มบริษัทใช้เทคนิคการประเมินมูลค่าที่ใช้ข้อมูลที่สามารถสังเกตได้ที่มีความเกี่ยวข้องให้มากที่สุด และลดการใช้ข้อมูลที่ไม่สามารถสังเกตได้ให้น้อยที่สุด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การเลือก</w:t>
      </w:r>
      <w:r w:rsidRPr="00CF1517">
        <w:rPr>
          <w:rFonts w:asciiTheme="majorBidi" w:hAnsiTheme="majorBidi" w:cstheme="majorBidi"/>
          <w:sz w:val="30"/>
          <w:szCs w:val="30"/>
          <w:cs/>
        </w:rPr>
        <w:t>เทคนิคการประเมินมูลค่า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จะ</w:t>
      </w:r>
      <w:r w:rsidRPr="00CF1517">
        <w:rPr>
          <w:rFonts w:asciiTheme="majorBidi" w:hAnsiTheme="majorBidi" w:cstheme="majorBidi"/>
          <w:sz w:val="30"/>
          <w:szCs w:val="30"/>
          <w:cs/>
        </w:rPr>
        <w:t>พิจารณาปัจจัยทั้งหมดที่ผู้ร่วมตลาดคำนึงถึงในการกำหนดราคาของรายการ</w:t>
      </w:r>
    </w:p>
    <w:p w14:paraId="67860C01" w14:textId="77777777" w:rsidR="003752F0" w:rsidRPr="00CF1517" w:rsidRDefault="003752F0" w:rsidP="003752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1C8780B2" w14:textId="67474632" w:rsidR="003752F0" w:rsidRPr="00CF1517" w:rsidRDefault="003752F0" w:rsidP="003752F0">
      <w:pPr>
        <w:pStyle w:val="BodyText"/>
        <w:shd w:val="clear" w:color="auto" w:fill="FFFFFF"/>
        <w:spacing w:after="0" w:line="240" w:lineRule="auto"/>
        <w:ind w:left="540"/>
        <w:jc w:val="thaiDistribute"/>
        <w:rPr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</w:t>
      </w:r>
      <w:r w:rsidR="00693254">
        <w:rPr>
          <w:rFonts w:asciiTheme="majorBidi" w:hAnsiTheme="majorBidi" w:cstheme="majorBidi" w:hint="cs"/>
          <w:sz w:val="30"/>
          <w:szCs w:val="30"/>
          <w:cs/>
        </w:rPr>
        <w:t>ะ</w:t>
      </w:r>
      <w:r w:rsidRPr="00CF1517">
        <w:rPr>
          <w:rFonts w:asciiTheme="majorBidi" w:hAnsiTheme="majorBidi" w:cstheme="majorBidi"/>
          <w:sz w:val="30"/>
          <w:szCs w:val="30"/>
          <w:cs/>
        </w:rPr>
        <w:t>การเป็นสินทรัพย์ด้วยราคาเสนอซื้อ และวัดมูลค่าหนี้สินและสถานะการเป็นหนี้สินด้วยราคาเสนอขาย</w:t>
      </w:r>
    </w:p>
    <w:p w14:paraId="496F06F8" w14:textId="436B2D36" w:rsidR="003752F0" w:rsidRPr="00CF1517" w:rsidRDefault="003752F0" w:rsidP="003752F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41EDC675" w14:textId="5EC8ABD5" w:rsidR="003752F0" w:rsidRPr="00CF1517" w:rsidRDefault="003752F0" w:rsidP="003752F0">
      <w:pPr>
        <w:pStyle w:val="BodyText"/>
        <w:shd w:val="clear" w:color="auto" w:fill="FFFFFF"/>
        <w:spacing w:after="0" w:line="240" w:lineRule="auto"/>
        <w:ind w:left="540"/>
        <w:jc w:val="thaiDistribute"/>
        <w:rPr>
          <w:sz w:val="30"/>
          <w:szCs w:val="30"/>
        </w:rPr>
      </w:pP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วันที่รับรู้รายการเมื่อเริ่มแรกคือราคาของการทำรายการ เช่น มูลค่ายุติธรรมของผลตอบแทนที่ให้หรือได้รับ หาก</w:t>
      </w:r>
      <w:r w:rsidRPr="00CF151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พิจารณาว่ามูลค่ายุติธรรม ณ วันที่รับรู้รายการเมื่อเริ่มแรกแตกต่างจากราคาของการทำรายการและมูลค่ายุติธรรมไม่ว่าจะ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ได้มาจาก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ราคาเสนอซื้อเสนอขายในตลาดที่มีสภาพคล่องสำหรับสินทรัพย์หรือหนี้สินที่เหมือนกันหรือโดยใช้เทคนิคการวัดมูลค่าซึ่งใช้ข้อมูลที่ไม่สามารถสังเกตได้ซึ่งตัดสินว่าไม่มีนัยสำคัญต่อการวัดมูลค่า ทำให้เครื่องมือทางการเงินวัดมูลค่าเมื่อเริ่มแรกด้วยมูลค่ายุติธรรมปรับด้วยผลต่างระหว่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า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งมูลค่ายุติธรรม ณ วันที่รับรู้รายการเมื่อเริ่มแรกและราคาของการทำรายการ 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และรับรู้เป็นรายการรอตัดบัญชีซึ่ง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จะรับรู้ในกำไรหรือขาดทุนด้วยเกณฑ์ที่เหมาะสมตลอดอายุของเครื่องมือ</w:t>
      </w:r>
      <w:r w:rsidRPr="00CF1517">
        <w:rPr>
          <w:rFonts w:asciiTheme="majorBidi" w:hAnsiTheme="majorBidi" w:cstheme="majorBidi" w:hint="cs"/>
          <w:color w:val="000000"/>
          <w:sz w:val="30"/>
          <w:szCs w:val="30"/>
          <w:cs/>
        </w:rPr>
        <w:t>ทางการเงิน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แต่ต้องไม่ช้ากว่าการวัดมูลค่ายุติธรรมที่ใช้หลักฐานสนับสนุนทั้งหมดจากข้อมูลที่สังเกตได้ในตลาดหรือเมื่อรายการดังกล่าวสิ้นสุดลง</w:t>
      </w:r>
    </w:p>
    <w:p w14:paraId="7D79A9E0" w14:textId="77777777" w:rsidR="003752F0" w:rsidRPr="00CF1517" w:rsidRDefault="003752F0" w:rsidP="00E920BE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1552B86D" w14:textId="476EB62B" w:rsidR="00AB1A86" w:rsidRPr="00CF1517" w:rsidRDefault="00E920BE" w:rsidP="00E920BE">
      <w:pPr>
        <w:pStyle w:val="block"/>
        <w:spacing w:after="0" w:line="240" w:lineRule="atLeast"/>
        <w:ind w:left="540" w:right="-7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การวัดมูลค่ายุติธรรมของสินทรัพย์หรือหนี้สิน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กลุ่มบริษัท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ดังนี้</w:t>
      </w:r>
    </w:p>
    <w:p w14:paraId="1EB3DDC0" w14:textId="77777777" w:rsidR="00E920BE" w:rsidRPr="00CF1517" w:rsidRDefault="00E920BE" w:rsidP="00E920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454AACD4" w14:textId="00A567E6" w:rsidR="00BB4BE2" w:rsidRDefault="00BB4BE2" w:rsidP="00BB4BE2">
      <w:pPr>
        <w:pStyle w:val="block"/>
        <w:spacing w:after="0" w:line="240" w:lineRule="atLeast"/>
        <w:ind w:left="54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>
        <w:rPr>
          <w:rFonts w:asciiTheme="majorBidi" w:hAnsiTheme="majorBidi" w:cstheme="majorBidi"/>
          <w:sz w:val="30"/>
          <w:szCs w:val="30"/>
          <w:lang w:bidi="th-TH"/>
        </w:rPr>
        <w:t xml:space="preserve">-   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ข้อมูลระดับ </w:t>
      </w:r>
      <w:proofErr w:type="gramStart"/>
      <w:r w:rsidR="00360B44" w:rsidRPr="00360B44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="008E70ED" w:rsidRPr="00CF1517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8E70ED"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  <w:proofErr w:type="gramEnd"/>
    </w:p>
    <w:p w14:paraId="3632448C" w14:textId="10E7064A" w:rsidR="00BB4BE2" w:rsidRDefault="00BB4BE2" w:rsidP="00BB4BE2">
      <w:pPr>
        <w:pStyle w:val="block"/>
        <w:spacing w:after="0" w:line="240" w:lineRule="atLeast"/>
        <w:ind w:left="54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>
        <w:rPr>
          <w:rFonts w:asciiTheme="majorBidi" w:hAnsiTheme="majorBidi" w:cstheme="majorBidi"/>
          <w:sz w:val="30"/>
          <w:szCs w:val="30"/>
          <w:lang w:bidi="th-TH"/>
        </w:rPr>
        <w:t xml:space="preserve">-   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="008E70ED"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proofErr w:type="gramStart"/>
      <w:r w:rsidR="00086D0E" w:rsidRPr="00086D0E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="008E70ED"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46780E"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>เป็นข้อมูลอื่นที่สังเกตได้โดยตรงหรือโดยอ้อมสำหรับสินทรัพย์นั้นหรือหนี้สินนั้นอกเหนือจาก</w:t>
      </w:r>
      <w:proofErr w:type="gramEnd"/>
      <w:r>
        <w:rPr>
          <w:rFonts w:asciiTheme="majorBidi" w:hAnsiTheme="majorBidi" w:cstheme="majorBidi"/>
          <w:sz w:val="30"/>
          <w:szCs w:val="30"/>
          <w:lang w:bidi="th-TH"/>
        </w:rPr>
        <w:br/>
        <w:t xml:space="preserve">    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ราคาเสนอซื้อขายซึ่งรวมอยู่ในข้อมูลระดับ </w:t>
      </w:r>
      <w:r w:rsidR="00360B44" w:rsidRPr="00360B44">
        <w:rPr>
          <w:rFonts w:asciiTheme="majorBidi" w:hAnsiTheme="majorBidi" w:cstheme="majorBidi"/>
          <w:sz w:val="30"/>
          <w:szCs w:val="30"/>
          <w:lang w:val="en-US" w:bidi="th-TH"/>
        </w:rPr>
        <w:t>1</w:t>
      </w:r>
    </w:p>
    <w:p w14:paraId="726FB037" w14:textId="6209113C" w:rsidR="008E70ED" w:rsidRPr="00CF1517" w:rsidRDefault="00BB4BE2" w:rsidP="00BB4BE2">
      <w:pPr>
        <w:pStyle w:val="block"/>
        <w:spacing w:after="0" w:line="240" w:lineRule="atLeast"/>
        <w:ind w:left="54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 xml:space="preserve">-   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="008E70ED"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proofErr w:type="gramStart"/>
      <w:r w:rsidR="004B0B8A" w:rsidRPr="004B0B8A">
        <w:rPr>
          <w:rFonts w:asciiTheme="majorBidi" w:hAnsiTheme="majorBidi" w:cstheme="majorBidi"/>
          <w:sz w:val="30"/>
          <w:szCs w:val="30"/>
          <w:lang w:val="en-US" w:bidi="th-TH"/>
        </w:rPr>
        <w:t>3</w:t>
      </w:r>
      <w:r w:rsidR="008E70ED"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 </w:t>
      </w:r>
      <w:r w:rsidR="008E70ED" w:rsidRPr="00CF1517">
        <w:rPr>
          <w:rFonts w:asciiTheme="majorBidi" w:hAnsiTheme="majorBidi" w:cstheme="majorBidi" w:hint="cs"/>
          <w:sz w:val="30"/>
          <w:szCs w:val="30"/>
          <w:cs/>
          <w:lang w:bidi="th-TH"/>
        </w:rPr>
        <w:t>ข้อมูลที่ใช้</w:t>
      </w:r>
      <w:r w:rsidR="008E70ED" w:rsidRPr="00CF1517">
        <w:rPr>
          <w:rFonts w:asciiTheme="majorBidi" w:hAnsiTheme="majorBidi" w:cstheme="majorBidi"/>
          <w:sz w:val="30"/>
          <w:szCs w:val="30"/>
          <w:cs/>
          <w:lang w:bidi="th-TH"/>
        </w:rPr>
        <w:t>เป็นข้อมูลที่ไม่สามารถสังเกตได้สำหรับสินทรัพย์หรือหนี้สินนั้น</w:t>
      </w:r>
      <w:proofErr w:type="gramEnd"/>
    </w:p>
    <w:p w14:paraId="0B320169" w14:textId="77777777" w:rsidR="00AB1A86" w:rsidRPr="00CF1517" w:rsidRDefault="00AB1A86" w:rsidP="00AB1A86">
      <w:pPr>
        <w:pStyle w:val="BodyText"/>
        <w:shd w:val="clear" w:color="auto" w:fill="FFFFFF"/>
        <w:tabs>
          <w:tab w:val="clear" w:pos="454"/>
        </w:tabs>
        <w:spacing w:after="0"/>
        <w:ind w:left="1080"/>
        <w:jc w:val="thaiDistribute"/>
        <w:rPr>
          <w:rFonts w:ascii="Angsana New" w:hAnsi="Angsana New" w:cs="Angsana New"/>
          <w:sz w:val="30"/>
          <w:szCs w:val="30"/>
        </w:rPr>
      </w:pPr>
    </w:p>
    <w:p w14:paraId="186CCD5F" w14:textId="77777777" w:rsidR="00AB1A86" w:rsidRPr="00CF1517" w:rsidRDefault="00AB1A86" w:rsidP="00E03E7E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หากข้อมูลที่นำมาใช้ในการวัดมูลค่ายุติธรรมของสินทรัพย์หรือหนี้สินถูกจัดประเภทลำดับชั้นของมูลค่ายุติธรรมที่แตกต่างกัน การวัดมูลค่ายุติธรรมโดยรวมจะถูกจัดประเภทในภาพรวมในระดับเดียวกันตามลำดับชั้นของมูลค่ายุติธรรมของข้อมูลที่อยู่ในระดับต่ำสุดที่มีนัยสำคัญสำหรับการวัดมูลค่ายุติธรรมโดยรวม</w:t>
      </w:r>
    </w:p>
    <w:p w14:paraId="210F8024" w14:textId="77777777" w:rsidR="00AB1A86" w:rsidRPr="00CF1517" w:rsidRDefault="00AB1A86" w:rsidP="00E03E7E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AB3BB9E" w14:textId="77777777" w:rsidR="00AB1A86" w:rsidRPr="00CF1517" w:rsidRDefault="00AB1A86" w:rsidP="00E03E7E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="Angsana New" w:hAnsi="Angsana New" w:cs="Angsana New"/>
          <w:b/>
          <w:bCs/>
          <w:spacing w:val="-2"/>
          <w:sz w:val="30"/>
          <w:szCs w:val="30"/>
          <w:lang w:val="en-GB" w:bidi="ar-SA"/>
        </w:rPr>
      </w:pP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กลุ่มบริษัทรับรู้การโอนระหว่างลำดับชั้นของมูลค่ายุติธรรม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0C3194BD" w14:textId="77777777" w:rsidR="00AB1A86" w:rsidRPr="00CF1517" w:rsidRDefault="00AB1A86" w:rsidP="00E03E7E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A0FB3CD" w14:textId="77777777" w:rsidR="0081743E" w:rsidRPr="00CF1517" w:rsidRDefault="0081743E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รายได้</w:t>
      </w:r>
    </w:p>
    <w:p w14:paraId="67717651" w14:textId="77777777" w:rsidR="0081743E" w:rsidRPr="00CF1517" w:rsidRDefault="0081743E" w:rsidP="008174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19DE0D3" w14:textId="77777777" w:rsidR="00BF64B7" w:rsidRPr="00CF1517" w:rsidRDefault="00BF64B7" w:rsidP="00BF64B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</w:t>
      </w:r>
      <w:r w:rsidRPr="00CF1517">
        <w:rPr>
          <w:rFonts w:ascii="Angsana New" w:hAnsi="Angsana New"/>
          <w:sz w:val="30"/>
          <w:szCs w:val="30"/>
        </w:rPr>
        <w:br/>
      </w:r>
      <w:r w:rsidRPr="00CF1517">
        <w:rPr>
          <w:rFonts w:ascii="Angsana New" w:hAnsi="Angsana New"/>
          <w:sz w:val="30"/>
          <w:szCs w:val="30"/>
          <w:cs/>
        </w:rPr>
        <w:t>คาดว่าจะมีสิทธิได้รับซึ่งไม่รวมจำนวนเงินที่เก็บแทนบุคคลที่สาม ภาษีมูลค่าเพิ่มหรือภาษีขายอื่นๆ และแสดงสุทธิจากส่วนลดการค้าและส่วนลดตามปริมาณ</w:t>
      </w:r>
      <w:r w:rsidRPr="00CF1517">
        <w:rPr>
          <w:rFonts w:ascii="Angsana New" w:hAnsi="Angsana New"/>
          <w:sz w:val="30"/>
          <w:szCs w:val="30"/>
        </w:rPr>
        <w:t xml:space="preserve"> </w:t>
      </w:r>
    </w:p>
    <w:p w14:paraId="5DA7C7F8" w14:textId="77777777" w:rsidR="005F3F08" w:rsidRPr="00CF1517" w:rsidRDefault="005F3F08" w:rsidP="00BF64B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9FE6DD4" w14:textId="74B4F855" w:rsidR="00BF64B7" w:rsidRPr="00CF1517" w:rsidRDefault="00BF64B7" w:rsidP="00BF64B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CF1517">
        <w:rPr>
          <w:rFonts w:ascii="Angsana New" w:hAnsi="Angsana New"/>
          <w:i/>
          <w:iCs/>
          <w:sz w:val="30"/>
          <w:szCs w:val="30"/>
          <w:cs/>
        </w:rPr>
        <w:t>การขายสินค้าและ</w:t>
      </w:r>
      <w:r w:rsidRPr="00CF1517">
        <w:rPr>
          <w:rFonts w:ascii="Angsana New" w:hAnsi="Angsana New" w:hint="cs"/>
          <w:i/>
          <w:iCs/>
          <w:sz w:val="30"/>
          <w:szCs w:val="30"/>
          <w:cs/>
        </w:rPr>
        <w:t>ให้</w:t>
      </w:r>
      <w:r w:rsidRPr="00CF1517">
        <w:rPr>
          <w:rFonts w:ascii="Angsana New" w:hAnsi="Angsana New"/>
          <w:i/>
          <w:iCs/>
          <w:sz w:val="30"/>
          <w:szCs w:val="30"/>
          <w:cs/>
        </w:rPr>
        <w:t>บริการ</w:t>
      </w:r>
    </w:p>
    <w:p w14:paraId="30C846C4" w14:textId="77777777" w:rsidR="00BF64B7" w:rsidRPr="00CF1517" w:rsidRDefault="00BF64B7" w:rsidP="00BF64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0E4FA4A6" w14:textId="77777777" w:rsidR="00BF64B7" w:rsidRPr="00CF1517" w:rsidRDefault="00BF64B7" w:rsidP="00BF64B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sz w:val="30"/>
          <w:szCs w:val="30"/>
          <w:cs/>
        </w:rPr>
        <w:t>รายได้จากการขายสินค้ารับรู้เมื่อลูกค้ามีอำนาจควบคุมในสินค้าซึ่งโดยทั่วไปเกิดขึ้นเมื่อมีการส่งมอบสินค้าให้กับลูกค้า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/>
          <w:sz w:val="30"/>
          <w:szCs w:val="30"/>
          <w:cs/>
        </w:rPr>
        <w:t>สำหรับสัญญาที่ให้สิทธิลูกค้าในการคืนสินค้า 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</w:t>
      </w:r>
    </w:p>
    <w:p w14:paraId="206C26CF" w14:textId="77777777" w:rsidR="00BF64B7" w:rsidRPr="00CF1517" w:rsidRDefault="00BF64B7" w:rsidP="00BF64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70199702" w14:textId="77777777" w:rsidR="00BF64B7" w:rsidRPr="00CF1517" w:rsidRDefault="00BF64B7" w:rsidP="00BF64B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sz w:val="30"/>
          <w:szCs w:val="30"/>
          <w:cs/>
        </w:rPr>
        <w:t>รายได้จากการให้บริการรับรู้ตลอดช่วงเวลาหนึ่ง</w:t>
      </w:r>
      <w:r w:rsidRPr="00CF1517">
        <w:rPr>
          <w:rFonts w:ascii="Angsana New" w:hAnsi="Angsana New" w:hint="cs"/>
          <w:sz w:val="30"/>
          <w:szCs w:val="30"/>
          <w:cs/>
        </w:rPr>
        <w:t>เมื่อได้ให้บริการ</w:t>
      </w:r>
      <w:r w:rsidRPr="00CF1517">
        <w:rPr>
          <w:rFonts w:ascii="Angsana New" w:hAnsi="Angsana New"/>
          <w:sz w:val="30"/>
          <w:szCs w:val="30"/>
          <w:cs/>
        </w:rPr>
        <w:t xml:space="preserve"> ต้นทุนที่เกี่ยวข้องรับรู้ในกำไรหรือขาดทุนเมื่อเกิดขึ้น</w:t>
      </w:r>
    </w:p>
    <w:p w14:paraId="6CB392A0" w14:textId="6872D0FE" w:rsidR="00491619" w:rsidRDefault="00491619" w:rsidP="00BF64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17C89EAE" w14:textId="77777777" w:rsidR="004B32B1" w:rsidRPr="00CF1517" w:rsidRDefault="004B32B1" w:rsidP="00BF64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7326FE57" w14:textId="76562FDE" w:rsidR="0081743E" w:rsidRPr="00CF1517" w:rsidRDefault="00BF64B7" w:rsidP="00BF64B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  <w:lang w:val="en-GB"/>
        </w:rPr>
        <w:t>สำหรับสัญญาที่มีการรวมการขายสินค้าและบริการเข้าด้วยกัน</w:t>
      </w:r>
      <w:r w:rsidRPr="00CF1517">
        <w:rPr>
          <w:rFonts w:asciiTheme="majorBidi" w:hAnsiTheme="majorBidi" w:cstheme="majorBidi"/>
          <w:sz w:val="30"/>
          <w:szCs w:val="30"/>
          <w:lang w:val="en-GB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  <w:lang w:val="en-GB"/>
        </w:rPr>
        <w:t>กลุ่มบริษัทบันทึกสินค้าและบริการแยกจากกัน หากสินค้าและบริการดังกล่าวแตกต่างกัน</w:t>
      </w:r>
      <w:r w:rsidRPr="00CF1517">
        <w:rPr>
          <w:rFonts w:asciiTheme="majorBidi" w:hAnsiTheme="majorBidi" w:cstheme="majorBidi"/>
          <w:sz w:val="30"/>
          <w:szCs w:val="30"/>
          <w:lang w:val="en-GB"/>
        </w:rPr>
        <w:t xml:space="preserve"> (</w:t>
      </w:r>
      <w:r w:rsidRPr="00CF1517">
        <w:rPr>
          <w:rFonts w:asciiTheme="majorBidi" w:hAnsiTheme="majorBidi" w:cstheme="majorBidi"/>
          <w:sz w:val="30"/>
          <w:szCs w:val="30"/>
          <w:cs/>
          <w:lang w:val="en-GB"/>
        </w:rPr>
        <w:t>เช่น หากสามารถแยกสินค้าหรือบริการดังกล่าวออกจากกันได้และลูกค้า</w:t>
      </w:r>
      <w:r w:rsidRPr="00CF1517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ได้รับประโยชน์จากสินค้าหรือบริการนั้น</w:t>
      </w:r>
      <w:r w:rsidRPr="00CF1517">
        <w:rPr>
          <w:rFonts w:asciiTheme="majorBidi" w:hAnsiTheme="majorBidi" w:cstheme="majorBidi"/>
          <w:spacing w:val="-4"/>
          <w:sz w:val="30"/>
          <w:szCs w:val="30"/>
          <w:lang w:val="en-GB"/>
        </w:rPr>
        <w:t>)</w:t>
      </w:r>
      <w:r w:rsidRPr="00CF1517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หรือ มีการให้บริการหลายๆ ประเภทในรอบระยะเวลารายงานที่แตกต่างกัน</w:t>
      </w:r>
      <w:r w:rsidRPr="00CF1517">
        <w:rPr>
          <w:rFonts w:asciiTheme="majorBidi" w:hAnsiTheme="majorBidi" w:cstheme="majorBidi"/>
          <w:sz w:val="30"/>
          <w:szCs w:val="30"/>
          <w:cs/>
          <w:lang w:val="en-GB"/>
        </w:rPr>
        <w:t>สิ่งตอบแทนที่ได้รับจะถูกปันส่วนตามสัดส่วนของราคาขายที่เป็นเอกเทศของสินค้าและบริการนั้นๆ ซึ่งได้ระบุไว้ในรายงานอัตราค่าสินค้าหรือบริการที่กลุ่มบริษัทขายสินค้า</w:t>
      </w:r>
      <w:r w:rsidRPr="00CF1517">
        <w:rPr>
          <w:rFonts w:asciiTheme="majorBidi" w:hAnsiTheme="majorBidi" w:cstheme="majorBidi"/>
          <w:color w:val="000000"/>
          <w:sz w:val="30"/>
          <w:szCs w:val="30"/>
          <w:cs/>
        </w:rPr>
        <w:t>และบริการเป็นเอกเทศแยกต่างหาก</w:t>
      </w:r>
    </w:p>
    <w:p w14:paraId="09EF0DD8" w14:textId="77777777" w:rsidR="00976814" w:rsidRPr="00CF1517" w:rsidRDefault="00976814" w:rsidP="00B72A2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9BB5AD3" w14:textId="3AC4D2B9" w:rsidR="00F45670" w:rsidRPr="00CF1517" w:rsidRDefault="00F45670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รายได้</w:t>
      </w:r>
      <w:r w:rsidR="00BB4BE2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อื่น</w:t>
      </w:r>
    </w:p>
    <w:p w14:paraId="73980AF2" w14:textId="77777777" w:rsidR="001732C5" w:rsidRPr="00CF1517" w:rsidRDefault="001732C5" w:rsidP="008174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i/>
          <w:sz w:val="30"/>
          <w:szCs w:val="30"/>
        </w:rPr>
      </w:pPr>
    </w:p>
    <w:p w14:paraId="2AE8CBE5" w14:textId="067C3D1A" w:rsidR="00F45670" w:rsidRPr="00CF1517" w:rsidRDefault="00F45670" w:rsidP="00F4567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เงินปันผลรับบันทึกในกำไรหรือขาดทุนในวันที่กลุ่มบริษัทมีสิทธิได้รับเงินปันผล ดอกเบี้ยรับ</w:t>
      </w:r>
      <w:r w:rsidR="00BB4BE2">
        <w:rPr>
          <w:rFonts w:ascii="Angsana New" w:hAnsi="Angsana New" w:cs="Angsana New" w:hint="cs"/>
          <w:sz w:val="30"/>
          <w:szCs w:val="30"/>
          <w:cs/>
        </w:rPr>
        <w:t>และอื่นๆ</w:t>
      </w:r>
      <w:r w:rsidR="004B32B1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บันทึกในกำไร</w:t>
      </w:r>
      <w:r w:rsidR="00C50D26" w:rsidRPr="00CF1517">
        <w:rPr>
          <w:rFonts w:ascii="Angsana New" w:hAnsi="Angsana New" w:cs="Angsana New" w:hint="cs"/>
          <w:sz w:val="30"/>
          <w:szCs w:val="30"/>
          <w:cs/>
        </w:rPr>
        <w:t>หรือขาดทุน</w:t>
      </w:r>
      <w:r w:rsidRPr="00CF1517">
        <w:rPr>
          <w:rFonts w:ascii="Angsana New" w:hAnsi="Angsana New" w:cs="Angsana New"/>
          <w:sz w:val="30"/>
          <w:szCs w:val="30"/>
          <w:cs/>
        </w:rPr>
        <w:t>ตามเกณฑ์คงค้าง</w:t>
      </w:r>
    </w:p>
    <w:p w14:paraId="3FE2CBE9" w14:textId="6740B149" w:rsidR="005F3F08" w:rsidRPr="00CF1517" w:rsidRDefault="005F3F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7AB57A90" w14:textId="24373DBE" w:rsidR="00C71901" w:rsidRPr="00CF1517" w:rsidRDefault="00905225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ดอกเบี้ย</w:t>
      </w:r>
    </w:p>
    <w:p w14:paraId="1F2BED1C" w14:textId="07C450DD" w:rsidR="00C71901" w:rsidRPr="00CF1517" w:rsidRDefault="00C71901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2FEA560" w14:textId="579214F1" w:rsidR="00905225" w:rsidRPr="00CF1517" w:rsidRDefault="00905225" w:rsidP="00905225">
      <w:pPr>
        <w:pStyle w:val="Pa18"/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  <w:shd w:val="clear" w:color="auto" w:fill="E0E0E0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</w:p>
    <w:p w14:paraId="7E1AF91C" w14:textId="77777777" w:rsidR="00905225" w:rsidRPr="00CF1517" w:rsidRDefault="00905225" w:rsidP="00905225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D3B1F0" w14:textId="4A93935F" w:rsidR="00905225" w:rsidRPr="00CF1517" w:rsidRDefault="00905225" w:rsidP="00905225">
      <w:pPr>
        <w:pStyle w:val="Pa18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517">
        <w:rPr>
          <w:rFonts w:asciiTheme="majorBidi" w:hAnsiTheme="majorBidi" w:cstheme="majorBidi"/>
          <w:i/>
          <w:iCs/>
          <w:sz w:val="30"/>
          <w:szCs w:val="30"/>
          <w:cs/>
        </w:rPr>
        <w:t>อัตราดอกเบี้ยที่แท้จริง</w:t>
      </w:r>
    </w:p>
    <w:p w14:paraId="335E4464" w14:textId="77777777" w:rsidR="00905225" w:rsidRPr="00CF1517" w:rsidRDefault="00905225" w:rsidP="00905225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28213" w14:textId="77777777" w:rsidR="00905225" w:rsidRPr="00CF1517" w:rsidRDefault="00905225" w:rsidP="00905225">
      <w:pPr>
        <w:pStyle w:val="NoSpacing"/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ดอกเบี้ยรับและดอกเบี้ยจ่ายรับรู้ในกำไรหรือขาดทุนด้วยอัตราดอกเบี้ยที่แท้จริง อัตราดอกเบี้ยที่แท้จริงคืออัตราที่ใช้คิดลดประมาณการการจ่ายชำระเงินหรือรับเงินในอนาคตตลอดอายุที่คาดการณ์ไว้ของเครื่องมือทางการเงินของ</w:t>
      </w:r>
    </w:p>
    <w:p w14:paraId="3DF4F343" w14:textId="77777777" w:rsidR="00905225" w:rsidRPr="00CF1517" w:rsidRDefault="00905225" w:rsidP="00786A30">
      <w:pPr>
        <w:pStyle w:val="NoSpacing"/>
        <w:numPr>
          <w:ilvl w:val="0"/>
          <w:numId w:val="19"/>
        </w:numPr>
        <w:tabs>
          <w:tab w:val="clear" w:pos="454"/>
          <w:tab w:val="clear" w:pos="680"/>
          <w:tab w:val="left" w:pos="810"/>
        </w:tabs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มูลค่าตามบัญชีขั้นต้นของสินทรัพย์ทางการเงิน หรือ</w:t>
      </w:r>
    </w:p>
    <w:p w14:paraId="79251B71" w14:textId="77777777" w:rsidR="00905225" w:rsidRPr="00CF1517" w:rsidRDefault="00905225" w:rsidP="00786A30">
      <w:pPr>
        <w:pStyle w:val="NoSpacing"/>
        <w:numPr>
          <w:ilvl w:val="0"/>
          <w:numId w:val="19"/>
        </w:numPr>
        <w:tabs>
          <w:tab w:val="clear" w:pos="454"/>
          <w:tab w:val="clear" w:pos="680"/>
          <w:tab w:val="left" w:pos="810"/>
        </w:tabs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ราคาทุนตัดจำหน่ายของหนี้สินทางการเงิน</w:t>
      </w:r>
    </w:p>
    <w:p w14:paraId="481EC5F8" w14:textId="77777777" w:rsidR="00491619" w:rsidRPr="00CF1517" w:rsidRDefault="00491619" w:rsidP="00905225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C738CF5" w14:textId="77777777" w:rsidR="00905225" w:rsidRPr="00CF1517" w:rsidRDefault="00905225" w:rsidP="00905225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 อย่างไรก็ตามสำหรับสินทรัพย์ทางการเงินที่มีการด้อยค่าด้านเครดิตภายหลังการรับรู้เมื่อเริ่มแรก 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 หากสินทรัพย์ไม่มีการด้อยค่าเครดิตอีกต่อไป 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115EF58C" w14:textId="37DE291E" w:rsidR="00905225" w:rsidRDefault="00905225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0DC3771" w14:textId="7B47D831" w:rsidR="004B32B1" w:rsidRDefault="004B32B1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E3DD075" w14:textId="7472C755" w:rsidR="004B32B1" w:rsidRDefault="004B32B1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255F5DF" w14:textId="66C65EBA" w:rsidR="004B32B1" w:rsidRDefault="004B32B1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32CE301" w14:textId="77777777" w:rsidR="004B32B1" w:rsidRPr="00CF1517" w:rsidRDefault="004B32B1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33B070C6" w14:textId="481C1075" w:rsidR="00905225" w:rsidRPr="00CF1517" w:rsidRDefault="00905225" w:rsidP="0090522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  <w:shd w:val="clear" w:color="auto" w:fill="E0E0E0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</w:p>
    <w:p w14:paraId="12E3303A" w14:textId="77777777" w:rsidR="00905225" w:rsidRPr="00CF1517" w:rsidRDefault="00905225" w:rsidP="00905225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0BDE1CF" w14:textId="77777777" w:rsidR="00905225" w:rsidRPr="00CF1517" w:rsidRDefault="00905225" w:rsidP="0090522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ดอกเบี้ย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รับรับรู้ในกำไรหรือขาดทุนในอัตราที่ระบุในสัญญา</w:t>
      </w:r>
    </w:p>
    <w:p w14:paraId="41A6B667" w14:textId="77777777" w:rsidR="00905225" w:rsidRPr="00CF1517" w:rsidRDefault="00905225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pacing w:val="-3"/>
          <w:sz w:val="30"/>
          <w:szCs w:val="30"/>
        </w:rPr>
      </w:pPr>
    </w:p>
    <w:p w14:paraId="73341C51" w14:textId="39E2821F" w:rsidR="00C71901" w:rsidRPr="00CF1517" w:rsidRDefault="00C71901" w:rsidP="00C719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-3"/>
          <w:sz w:val="30"/>
          <w:szCs w:val="30"/>
          <w:cs/>
        </w:rPr>
        <w:t>ดอกเบี้ย</w:t>
      </w:r>
      <w:r w:rsidR="001732C5" w:rsidRPr="00CF1517">
        <w:rPr>
          <w:rFonts w:ascii="Angsana New" w:hAnsi="Angsana New" w:cs="Angsana New"/>
          <w:spacing w:val="-3"/>
          <w:sz w:val="30"/>
          <w:szCs w:val="30"/>
          <w:cs/>
        </w:rPr>
        <w:t>จ่าย</w:t>
      </w:r>
      <w:r w:rsidR="00BC7B72" w:rsidRPr="00CF1517">
        <w:rPr>
          <w:rFonts w:ascii="Angsana New" w:hAnsi="Angsana New" w:cs="Angsana New"/>
          <w:spacing w:val="-3"/>
          <w:sz w:val="30"/>
          <w:szCs w:val="30"/>
          <w:cs/>
        </w:rPr>
        <w:t>และค่าใช้จ่ายในทำนองเดียวกันบันทึก</w:t>
      </w:r>
      <w:r w:rsidR="001732C5" w:rsidRPr="00CF1517">
        <w:rPr>
          <w:rFonts w:ascii="Angsana New" w:hAnsi="Angsana New" w:cs="Angsana New"/>
          <w:spacing w:val="-3"/>
          <w:sz w:val="30"/>
          <w:szCs w:val="30"/>
          <w:cs/>
        </w:rPr>
        <w:t>ในกำไรหรือขา</w:t>
      </w:r>
      <w:r w:rsidR="00594914" w:rsidRPr="00CF1517">
        <w:rPr>
          <w:rFonts w:ascii="Angsana New" w:hAnsi="Angsana New" w:cs="Angsana New" w:hint="cs"/>
          <w:spacing w:val="-3"/>
          <w:sz w:val="30"/>
          <w:szCs w:val="30"/>
          <w:cs/>
        </w:rPr>
        <w:t>ด</w:t>
      </w:r>
      <w:r w:rsidR="001732C5" w:rsidRPr="00CF1517">
        <w:rPr>
          <w:rFonts w:ascii="Angsana New" w:hAnsi="Angsana New" w:cs="Angsana New"/>
          <w:spacing w:val="-3"/>
          <w:sz w:val="30"/>
          <w:szCs w:val="30"/>
          <w:cs/>
        </w:rPr>
        <w:t>ทุน</w:t>
      </w:r>
      <w:r w:rsidR="00BC7B72" w:rsidRPr="00CF1517">
        <w:rPr>
          <w:rFonts w:ascii="Angsana New" w:hAnsi="Angsana New" w:cs="Angsana New"/>
          <w:spacing w:val="-3"/>
          <w:sz w:val="30"/>
          <w:szCs w:val="30"/>
          <w:cs/>
        </w:rPr>
        <w:t xml:space="preserve">ในงวดที่ค่าใช้จ่ายดังกล่าวเกิดขึ้น </w:t>
      </w:r>
      <w:r w:rsidR="001732C5" w:rsidRPr="00CF1517">
        <w:rPr>
          <w:rFonts w:ascii="Angsana New" w:hAnsi="Angsana New" w:cs="Angsana New"/>
          <w:sz w:val="30"/>
          <w:szCs w:val="30"/>
          <w:cs/>
        </w:rPr>
        <w:t>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</w:t>
      </w:r>
    </w:p>
    <w:p w14:paraId="4B5684EC" w14:textId="77777777" w:rsidR="00976814" w:rsidRPr="00CF1517" w:rsidRDefault="00976814" w:rsidP="00E157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spacing w:line="240" w:lineRule="auto"/>
        <w:jc w:val="thaiDistribute"/>
        <w:rPr>
          <w:rFonts w:ascii="Angsana New" w:hAnsi="Angsana New" w:cs="Angsana New"/>
          <w:sz w:val="30"/>
          <w:szCs w:val="30"/>
        </w:rPr>
      </w:pPr>
    </w:p>
    <w:p w14:paraId="2290D8A6" w14:textId="77777777" w:rsidR="00E92B3F" w:rsidRPr="00CF1517" w:rsidRDefault="00E92B3F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ภาษีเงินได้</w:t>
      </w:r>
    </w:p>
    <w:p w14:paraId="29D4117A" w14:textId="77777777" w:rsidR="00E92B3F" w:rsidRPr="00CF1517" w:rsidRDefault="00E92B3F" w:rsidP="00E92B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 w:cs="Angsana New"/>
          <w:sz w:val="26"/>
          <w:szCs w:val="26"/>
        </w:rPr>
      </w:pPr>
    </w:p>
    <w:p w14:paraId="47AF3F80" w14:textId="77777777" w:rsidR="00E92B3F" w:rsidRPr="00CF1517" w:rsidRDefault="00E92B3F" w:rsidP="00E92B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ค่าใช้จ่ายภาษีเงินได้สำหรับปีประกอบด้วย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ภาษีเงินได้ของงวดปัจจุบันและภาษีเงินได้รอการตัดบัญชี ภาษีเงินได้ของงวดปัจจุบันและภาษีเงินได้รอการตัดบัญชีรับรู้ในกำไรหรือขาดทุนเว้นแต่ในส่วนที่เกี่ยวกับ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</w:p>
    <w:p w14:paraId="2923E499" w14:textId="77777777" w:rsidR="00E92B3F" w:rsidRPr="00CF1517" w:rsidRDefault="00E92B3F" w:rsidP="00E92B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 w:cs="Angsana New"/>
          <w:sz w:val="26"/>
          <w:szCs w:val="26"/>
        </w:rPr>
      </w:pPr>
    </w:p>
    <w:p w14:paraId="610585EA" w14:textId="77777777" w:rsidR="00E92B3F" w:rsidRPr="00CF1517" w:rsidRDefault="00E92B3F" w:rsidP="00E92B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ภาษีเงินได้ของงวดปัจจุบันได้แก่</w:t>
      </w:r>
      <w:r w:rsidR="00C64AD9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ภาษีที่คาดว่าจะจ่ายชำระหรือได้รับชำระ 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ตลอดจนการปรับปรุงทางภาษีที่เกี่ยวกับรายการในปีก่อนๆ</w:t>
      </w:r>
      <w:r w:rsidRPr="00CF1517">
        <w:rPr>
          <w:rFonts w:ascii="Angsana New" w:hAnsi="Angsana New" w:cs="Angsana New"/>
          <w:b/>
          <w:bCs/>
          <w:i/>
          <w:iCs/>
        </w:rPr>
        <w:t xml:space="preserve"> </w:t>
      </w:r>
    </w:p>
    <w:p w14:paraId="2BEF5506" w14:textId="0DF268D1" w:rsidR="0046780E" w:rsidRPr="00BB4BE2" w:rsidRDefault="004678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179D9A0E" w14:textId="528DF307" w:rsidR="00E92B3F" w:rsidRPr="00CF1517" w:rsidRDefault="00E92B3F" w:rsidP="00E91A0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และหนี้สินและจำนว</w:t>
      </w:r>
      <w:r w:rsidR="00C64AD9" w:rsidRPr="00CF1517">
        <w:rPr>
          <w:rFonts w:ascii="Angsana New" w:hAnsi="Angsana New" w:cs="Angsana New"/>
          <w:spacing w:val="-2"/>
          <w:sz w:val="30"/>
          <w:szCs w:val="30"/>
          <w:cs/>
        </w:rPr>
        <w:t>นที่ใช้เพื่อความมุ่งหมายทางภาษี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 ภาษีเงินได้รอการตัดบัญชีจะไม่ถูกรับรู้เมื่อเกิดจากผลแตกต่าง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ชั่วคราวต่อไปนี้ </w:t>
      </w:r>
      <w:r w:rsidR="0046780E" w:rsidRPr="00CF1517">
        <w:rPr>
          <w:rFonts w:ascii="Angsana New" w:hAnsi="Angsana New" w:cs="Angsana New" w:hint="cs"/>
          <w:sz w:val="30"/>
          <w:szCs w:val="30"/>
          <w:cs/>
        </w:rPr>
        <w:t>การรับรู้ค่าความนิยมในครั้งแรก</w:t>
      </w:r>
      <w:r w:rsidR="0046780E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การรับรู้สินทรัพย์หรือหนี้สินในครั้งแรกซึ่งเป็นรายการที่ไม่ใช่การรวมธุรกิจและรายการนั้นไม่มี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ผลกระทบต่อกำไรขาดทุนทางบัญชีหรือทางภาษี และผลแตกต่างที่เกี่ยวข้องกับเงินลงทุนในบริษัทย่อยและการร่วมค้า</w:t>
      </w:r>
      <w:r w:rsidRPr="00CF1517">
        <w:rPr>
          <w:rFonts w:ascii="Angsana New" w:hAnsi="Angsana New" w:cs="Angsana New"/>
          <w:sz w:val="30"/>
          <w:szCs w:val="30"/>
          <w:cs/>
        </w:rPr>
        <w:t>หากเป็นไปได้ว่าจะไม่มีการกลับรายการในอนาคตอันใกล้</w:t>
      </w:r>
    </w:p>
    <w:p w14:paraId="3C89B96F" w14:textId="77777777" w:rsidR="00491619" w:rsidRPr="00CF1517" w:rsidRDefault="00491619" w:rsidP="00E91A0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6C9F32F7" w14:textId="5F9D9C80" w:rsidR="00E92B3F" w:rsidRPr="00CF1517" w:rsidRDefault="001876E1" w:rsidP="00E91A0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การวัดมู</w:t>
      </w:r>
      <w:r w:rsidR="00E92B3F" w:rsidRPr="00CF1517">
        <w:rPr>
          <w:rFonts w:ascii="Angsana New" w:hAnsi="Angsana New" w:cs="Angsana New"/>
          <w:sz w:val="30"/>
          <w:szCs w:val="30"/>
          <w:cs/>
        </w:rPr>
        <w:t>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 ณ วันที่สิ้นรอบระยะเวลาที่รายงาน</w:t>
      </w:r>
    </w:p>
    <w:p w14:paraId="327325D7" w14:textId="4C0D8A9C" w:rsidR="00F354CF" w:rsidRDefault="00F354CF" w:rsidP="00F354CF">
      <w:pPr>
        <w:pStyle w:val="BodyText"/>
        <w:spacing w:after="0"/>
        <w:ind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3E8B5611" w14:textId="0271AA63" w:rsidR="004B32B1" w:rsidRDefault="004B32B1" w:rsidP="00F354CF">
      <w:pPr>
        <w:pStyle w:val="BodyText"/>
        <w:spacing w:after="0"/>
        <w:ind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5DA25421" w14:textId="378270B9" w:rsidR="004B32B1" w:rsidRDefault="004B32B1" w:rsidP="00F354CF">
      <w:pPr>
        <w:pStyle w:val="BodyText"/>
        <w:spacing w:after="0"/>
        <w:ind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222B47EB" w14:textId="77777777" w:rsidR="004B32B1" w:rsidRPr="00BB4BE2" w:rsidRDefault="004B32B1" w:rsidP="00F354CF">
      <w:pPr>
        <w:pStyle w:val="BodyText"/>
        <w:spacing w:after="0"/>
        <w:ind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067F898B" w14:textId="77777777" w:rsidR="00E92B3F" w:rsidRPr="00CF1517" w:rsidRDefault="00E92B3F" w:rsidP="00E91A0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ภาษีเงินได้รอการตัดบัญชีวัดมูลค่าโดยใช้อัตราภาษีที่คาดว่าจะใช้กับผลแตกต่างชั่วคราวเมื่อมีการกลับรายการโดยใช้อัตราภาษีที่ประกาศใช้หรือที่คาดว่ามีผลบังคับใช้ ณ วันที่รายงาน</w:t>
      </w:r>
    </w:p>
    <w:p w14:paraId="65CC4434" w14:textId="77777777" w:rsidR="00E92B3F" w:rsidRPr="00BB4BE2" w:rsidRDefault="00E92B3F" w:rsidP="00E91A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ind w:left="547"/>
        <w:jc w:val="thaiDistribute"/>
        <w:rPr>
          <w:rFonts w:ascii="Angsana New" w:eastAsia="Calibri" w:hAnsi="Angsana New" w:cs="Angsana New"/>
          <w:sz w:val="30"/>
          <w:szCs w:val="30"/>
        </w:rPr>
      </w:pPr>
    </w:p>
    <w:p w14:paraId="68616D42" w14:textId="4BD14FFB" w:rsidR="00E92B3F" w:rsidRPr="00CF1517" w:rsidRDefault="00E92B3F" w:rsidP="00E91A0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7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ในการกำหนดมูลค่าของภาษีเงินได้ของงวดปัจจุบันและภาษีเงินได้รอการตัดบัญชี กลุ่มบริษัทคำนึงถึงผลกระทบของสถานการณ์ทางภาษีที่ไม่แน่นอนและอาจทำให้จำนวนภาษีที่ต้องจ่ายเพิ่มขึ้น และมีดอกเบี้ยที่ต้องชำระ </w:t>
      </w:r>
      <w:r w:rsidR="00CD220A" w:rsidRPr="00CF1517">
        <w:rPr>
          <w:rFonts w:ascii="Angsana New" w:hAnsi="Angsana New" w:cs="Angsana New"/>
          <w:sz w:val="30"/>
          <w:szCs w:val="30"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กลุ่มบริษัทเชื่อว่าได้ตั้งภาษีเงินได้ค้างจ่ายเพียงพอสำหรับภาษีเงินได้ที่จะจ่ายในอนาคต ซึ่งเกิดจากการประเมินผลกระทบจากหลายปัจจัย รวมถึงการตีความทาง</w:t>
      </w:r>
      <w:r w:rsidR="00C64AD9" w:rsidRPr="00CF1517">
        <w:rPr>
          <w:rFonts w:ascii="Angsana New" w:hAnsi="Angsana New" w:cs="Angsana New"/>
          <w:sz w:val="30"/>
          <w:szCs w:val="30"/>
          <w:cs/>
        </w:rPr>
        <w:t>ก</w:t>
      </w:r>
      <w:r w:rsidR="00103B77">
        <w:rPr>
          <w:rFonts w:ascii="Angsana New" w:hAnsi="Angsana New" w:cs="Angsana New" w:hint="cs"/>
          <w:sz w:val="30"/>
          <w:szCs w:val="30"/>
          <w:cs/>
        </w:rPr>
        <w:t>ฎ</w:t>
      </w:r>
      <w:r w:rsidR="00C64AD9" w:rsidRPr="00CF1517">
        <w:rPr>
          <w:rFonts w:ascii="Angsana New" w:hAnsi="Angsana New" w:cs="Angsana New"/>
          <w:sz w:val="30"/>
          <w:szCs w:val="30"/>
          <w:cs/>
        </w:rPr>
        <w:t>หมายภาษี</w:t>
      </w:r>
      <w:r w:rsidRPr="00CF1517">
        <w:rPr>
          <w:rFonts w:ascii="Angsana New" w:hAnsi="Angsana New" w:cs="Angsana New"/>
          <w:sz w:val="30"/>
          <w:szCs w:val="30"/>
          <w:cs/>
        </w:rPr>
        <w:t>และ</w:t>
      </w:r>
      <w:r w:rsidR="00BC2785" w:rsidRPr="00CF1517">
        <w:rPr>
          <w:rFonts w:ascii="Angsana New" w:hAnsi="Angsana New" w:cs="Angsana New" w:hint="cs"/>
          <w:sz w:val="30"/>
          <w:szCs w:val="30"/>
          <w:cs/>
        </w:rPr>
        <w:t>จาก</w:t>
      </w:r>
      <w:r w:rsidRPr="00CF1517">
        <w:rPr>
          <w:rFonts w:ascii="Angsana New" w:hAnsi="Angsana New" w:cs="Angsana New"/>
          <w:sz w:val="30"/>
          <w:szCs w:val="30"/>
          <w:cs/>
        </w:rPr>
        <w:t>ประสบการณ์ในอดีต การประเมินนี้อยู่บนพื้นฐานการประมาณการและข้อสมมติ และอาจจะเกี่ยวข้องกับการตัดสินใจเกี่ยวกับเหตุการณ์ในอนาคต ข้อมูลใหม่ๆ</w:t>
      </w:r>
      <w:r w:rsidR="00C64AD9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อาจจะทำให้กลุ่มบริษัทเปลี่ยนการตัดสินใจโดยขึ้นอยู่กับความเพียงพอของภาษีเงินได้ค้างจ่ายที่มีอยู่ </w:t>
      </w:r>
      <w:r w:rsidR="00CD220A" w:rsidRPr="00CF1517">
        <w:rPr>
          <w:rFonts w:ascii="Angsana New" w:hAnsi="Angsana New" w:cs="Angsana New"/>
          <w:sz w:val="30"/>
          <w:szCs w:val="30"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การเปลี่ยนแปลงในภาษีเงินได้ค้างจ่ายจะกระทบต่อค่าใช้จ่ายภาษีเงินได้ในงวดที่เกิดการเปลี่ยนแปลง</w:t>
      </w:r>
    </w:p>
    <w:p w14:paraId="18E4CC25" w14:textId="77777777" w:rsidR="00491619" w:rsidRPr="00BB4BE2" w:rsidRDefault="00491619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 w:cs="Angsana New"/>
          <w:sz w:val="30"/>
          <w:szCs w:val="30"/>
        </w:rPr>
      </w:pPr>
    </w:p>
    <w:p w14:paraId="0AA79CBE" w14:textId="5514C560" w:rsidR="00E92B3F" w:rsidRPr="00CF1517" w:rsidRDefault="00E92B3F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นทรัพย์ภาษีเงินได้รอการตัดบัญชีและหนี้สินภาษีเงินได้รอการตัดบัญชีสามารถหักกลบได้เมื่อกิจการมีสิทธิตาม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กฎหมายที่จะนำสินทรัพย์ภาษีเงินได้ของงวดปัจจุบันมาหักกลบกับหนี้สินภาษีเงินได้ของงวดปัจจุบันและภาษีเงินได้</w:t>
      </w:r>
      <w:r w:rsidR="00DD0527" w:rsidRPr="00CF1517">
        <w:rPr>
          <w:rFonts w:ascii="Angsana New" w:hAnsi="Angsana New" w:cs="Angsana New"/>
          <w:spacing w:val="-4"/>
          <w:sz w:val="30"/>
          <w:szCs w:val="30"/>
        </w:rPr>
        <w:t xml:space="preserve"> 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นี้</w:t>
      </w:r>
      <w:r w:rsidRPr="00CF1517">
        <w:rPr>
          <w:rFonts w:ascii="Angsana New" w:hAnsi="Angsana New" w:cs="Angsana New"/>
          <w:sz w:val="30"/>
          <w:szCs w:val="30"/>
          <w:cs/>
        </w:rPr>
        <w:t>ประเมินโดยหน่วยงานจัดเก็บภาษีหน่วยงานเดียวกันสำหรับหน่วยภาษีเดียวกันหรือหน่วยภาษีต่างกัน สำหรับหน่วยภาษีต่างกันนั้นกิจการมีความตั้งใจจะจ่ายชำระหนี้สินและสินทรัพย์ภาษีเงินได้ของงวดปัจจุบันด้วยยอดสุทธิหรือตั้งใจจะรับคืนสินทรัพย์และจ่ายชำระหนี้สินในเวลาเดียวกั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</w:p>
    <w:p w14:paraId="662E5600" w14:textId="77777777" w:rsidR="00164366" w:rsidRPr="004B32B1" w:rsidRDefault="00164366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178A5F58" w14:textId="16D43628" w:rsidR="00E92B3F" w:rsidRPr="00CF1517" w:rsidRDefault="00E92B3F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สินทรัพย์ภาษีเงินได้รอการตัดบัญชีจะบันทึกต่อเม</w:t>
      </w:r>
      <w:r w:rsidR="007855A3" w:rsidRPr="00CF1517">
        <w:rPr>
          <w:rFonts w:ascii="Angsana New" w:hAnsi="Angsana New" w:cs="Angsana New"/>
          <w:sz w:val="30"/>
          <w:szCs w:val="30"/>
          <w:cs/>
        </w:rPr>
        <w:t>ื่อมีความเป็นไปได้ค่อนข้างแน่</w:t>
      </w:r>
      <w:r w:rsidRPr="00CF1517">
        <w:rPr>
          <w:rFonts w:ascii="Angsana New" w:hAnsi="Angsana New" w:cs="Angsana New"/>
          <w:sz w:val="30"/>
          <w:szCs w:val="30"/>
          <w:cs/>
        </w:rPr>
        <w:t>ว่ากำไรเพื่อเสียภาษีในอนาคตจะมีจำนวนเพียงพอกับการใช้ประโยชน์จากผลแตกต่างชั่วคราวดังกล่</w:t>
      </w:r>
      <w:r w:rsidR="00DD0527" w:rsidRPr="00CF1517">
        <w:rPr>
          <w:rFonts w:ascii="Angsana New" w:hAnsi="Angsana New" w:cs="Angsana New"/>
          <w:sz w:val="30"/>
          <w:szCs w:val="30"/>
          <w:cs/>
        </w:rPr>
        <w:t>าว</w:t>
      </w:r>
      <w:r w:rsidR="007855A3" w:rsidRPr="00CF1517">
        <w:rPr>
          <w:rFonts w:ascii="Angsana New" w:hAnsi="Angsana New" w:cs="Angsana New" w:hint="cs"/>
          <w:sz w:val="30"/>
          <w:szCs w:val="30"/>
          <w:cs/>
        </w:rPr>
        <w:t xml:space="preserve"> กำไรเพื่อเสียภาษีในอนาคตต้องพิจารณาถึง</w:t>
      </w:r>
      <w:r w:rsidR="00064F5A" w:rsidRPr="00CF1517">
        <w:rPr>
          <w:rFonts w:ascii="Angsana New" w:hAnsi="Angsana New" w:cs="Angsana New"/>
          <w:sz w:val="30"/>
          <w:szCs w:val="30"/>
        </w:rPr>
        <w:t xml:space="preserve">   </w:t>
      </w:r>
      <w:r w:rsidR="007855A3" w:rsidRPr="00CF1517">
        <w:rPr>
          <w:rFonts w:ascii="Angsana New" w:hAnsi="Angsana New" w:cs="Angsana New" w:hint="cs"/>
          <w:sz w:val="30"/>
          <w:szCs w:val="30"/>
          <w:cs/>
        </w:rPr>
        <w:t xml:space="preserve">การกลับรายการผลแตกต่างชั่วคราวที่เกี่ยวข้อง ดังนั้น กำไรเพื่อเสียภาษีในอนาคตหลังปรับปรุงการกลับรายการผลแตกต่างชั่วคราวที่พิจารณาจากแผนธุรกิจของแต่ละบริษัทย่อยในกลุ่มบริษัทแล้วอาจมีจำนวนไม่เพียงพอที่จะบันทึกสินทรัพย์ภาษีเงินได้ทั้งจำนวน </w:t>
      </w:r>
      <w:r w:rsidR="00DD0527" w:rsidRPr="00CF1517">
        <w:rPr>
          <w:rFonts w:ascii="Angsana New" w:hAnsi="Angsana New" w:cs="Angsana New"/>
          <w:sz w:val="30"/>
          <w:szCs w:val="30"/>
          <w:cs/>
        </w:rPr>
        <w:t>สินทรัพย์ภาษีเงินได้รอการตัด</w:t>
      </w:r>
      <w:r w:rsidRPr="00CF1517">
        <w:rPr>
          <w:rFonts w:ascii="Angsana New" w:hAnsi="Angsana New" w:cs="Angsana New"/>
          <w:sz w:val="30"/>
          <w:szCs w:val="30"/>
          <w:cs/>
        </w:rPr>
        <w:t>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</w:p>
    <w:p w14:paraId="10FE9895" w14:textId="7172CC9F" w:rsidR="00491619" w:rsidRDefault="00491619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5C20F030" w14:textId="76AB4829" w:rsidR="004B32B1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23FC4E39" w14:textId="2151A7F7" w:rsidR="004B32B1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54A57E9A" w14:textId="6BF6CBE9" w:rsidR="004B32B1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75F98E0C" w14:textId="01CB4B7D" w:rsidR="004B32B1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6F1BA7E4" w14:textId="1304B97D" w:rsidR="004B32B1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374CAAEE" w14:textId="134640FC" w:rsidR="004B32B1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0937B2D5" w14:textId="77777777" w:rsidR="004B32B1" w:rsidRPr="00BB4BE2" w:rsidRDefault="004B32B1" w:rsidP="00D25E2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7" w:right="29"/>
        <w:jc w:val="thaiDistribute"/>
        <w:rPr>
          <w:rFonts w:ascii="Angsana New" w:hAnsi="Angsana New" w:cs="Angsana New"/>
          <w:sz w:val="30"/>
          <w:szCs w:val="30"/>
        </w:rPr>
      </w:pPr>
    </w:p>
    <w:p w14:paraId="52159D08" w14:textId="2688A6F8" w:rsidR="00E81431" w:rsidRPr="00CF1517" w:rsidRDefault="00E81431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กำไรต่อหุ้น</w:t>
      </w:r>
      <w:r w:rsidR="00E94F7C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ขั้นพื้นฐาน</w:t>
      </w: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 </w:t>
      </w:r>
    </w:p>
    <w:p w14:paraId="2236160C" w14:textId="77777777" w:rsidR="00E81431" w:rsidRPr="00BB4BE2" w:rsidRDefault="00E81431" w:rsidP="00E81431">
      <w:pPr>
        <w:pStyle w:val="AccPolicyHeading"/>
        <w:rPr>
          <w:i w:val="0"/>
          <w:iCs w:val="0"/>
          <w:cs/>
        </w:rPr>
      </w:pPr>
    </w:p>
    <w:p w14:paraId="0FF8918B" w14:textId="4D1D3AFC" w:rsidR="00E81431" w:rsidRPr="00CF1517" w:rsidRDefault="00E81431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/>
        <w:jc w:val="thaiDistribute"/>
        <w:rPr>
          <w:rFonts w:ascii="Angsana New" w:hAnsi="Angsana New" w:cs="Angsana New"/>
          <w:b/>
          <w:sz w:val="30"/>
          <w:szCs w:val="30"/>
        </w:rPr>
      </w:pPr>
      <w:r w:rsidRPr="00CF1517">
        <w:rPr>
          <w:rFonts w:ascii="Angsana New" w:hAnsi="Angsana New" w:cs="Angsana New"/>
          <w:b/>
          <w:sz w:val="30"/>
          <w:szCs w:val="30"/>
          <w:cs/>
        </w:rPr>
        <w:t>กลุ่มบริษัทแสดงกำไรต่อหุ้นขั้นพื้นฐานสำหรับหุ้นสามัญ กำไรต่อหุ้นขั้นพื้นฐานคำนวณโดยการหารกำไรหรือขาดทุนของผู้ถือหุ้นสามัญของบริษัท ด้วยจำนวนหุ้นสามัญที่ออกจำหน่ายแล้วในระหว่างปีตามวิธีถัวเฉลี่ยถ่วงน้ำหนัก</w:t>
      </w:r>
    </w:p>
    <w:p w14:paraId="4DF44A67" w14:textId="77777777" w:rsidR="00BB0442" w:rsidRPr="00CF1517" w:rsidRDefault="00BB0442" w:rsidP="00D25E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/>
        <w:jc w:val="thaiDistribute"/>
        <w:rPr>
          <w:rFonts w:ascii="Angsana New" w:hAnsi="Angsana New" w:cs="Angsana New"/>
          <w:b/>
          <w:sz w:val="30"/>
          <w:szCs w:val="30"/>
        </w:rPr>
      </w:pPr>
    </w:p>
    <w:p w14:paraId="2FD72125" w14:textId="77777777" w:rsidR="00BB0442" w:rsidRPr="00CF1517" w:rsidRDefault="00BB0442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บุคคลหรือกิจการที่เกี่ยวข้องกัน</w:t>
      </w:r>
    </w:p>
    <w:p w14:paraId="6B1F461B" w14:textId="77777777" w:rsidR="00BB0442" w:rsidRPr="00CF1517" w:rsidRDefault="00BB0442" w:rsidP="00BB0442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p w14:paraId="29D16675" w14:textId="77777777" w:rsidR="00BB0442" w:rsidRPr="00CF1517" w:rsidRDefault="00BB0442" w:rsidP="00BB044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 หรือ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 หรือกลุ่มบริษัทมีอำนาจควบคุมหรือควบคุมร่วมกันทั้งทางตรงและทางอ้อม หรือมีอิทธิพลอย่างมีสาระสำคัญในการตัดสินใจทางการเงินและการบริหารต่อบุคคลหรือกิจการนั้น </w:t>
      </w:r>
    </w:p>
    <w:p w14:paraId="615458AA" w14:textId="77777777" w:rsidR="00BB0442" w:rsidRPr="00CF1517" w:rsidRDefault="00BB0442" w:rsidP="00BB044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BDA5A81" w14:textId="77777777" w:rsidR="00E81431" w:rsidRPr="00CF1517" w:rsidRDefault="00E81431" w:rsidP="00B9548F">
      <w:pPr>
        <w:pStyle w:val="Heading8"/>
        <w:numPr>
          <w:ilvl w:val="1"/>
          <w:numId w:val="7"/>
        </w:numPr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รายงานทางการเงินจำแนกตามส่วนงาน</w:t>
      </w:r>
    </w:p>
    <w:p w14:paraId="02CF0486" w14:textId="77777777" w:rsidR="00E81431" w:rsidRPr="00CF1517" w:rsidRDefault="00E81431" w:rsidP="00E81431">
      <w:pPr>
        <w:pStyle w:val="AccPolicyHeading"/>
        <w:rPr>
          <w:cs/>
        </w:rPr>
      </w:pPr>
    </w:p>
    <w:p w14:paraId="5AED2D51" w14:textId="77777777" w:rsidR="003306DA" w:rsidRPr="00CF1517" w:rsidRDefault="00E81431" w:rsidP="00E8143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ผลการดำเนินงานของส่วนงานที่รายงานต่อประธานเจ้าหน้าที่บริหารของกลุ่มบริษัท (ผู้มีอำนาจตัดสินใจสูงสุดด้านการดำเนินงาน) 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</w:t>
      </w:r>
    </w:p>
    <w:p w14:paraId="57F075D0" w14:textId="77777777" w:rsidR="00063DE4" w:rsidRPr="00CF1517" w:rsidRDefault="00063DE4" w:rsidP="00E8143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4F48930" w14:textId="5BB57930" w:rsidR="00B3136D" w:rsidRPr="00CF1517" w:rsidRDefault="00064F5A" w:rsidP="00B3136D">
      <w:pPr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Cs w:val="30"/>
          <w:cs/>
          <w:lang w:val="th-TH"/>
        </w:rPr>
        <w:br w:type="page"/>
      </w:r>
    </w:p>
    <w:p w14:paraId="492AF746" w14:textId="77777777" w:rsidR="004B32B1" w:rsidRDefault="004B32B1" w:rsidP="004B32B1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</w:rPr>
      </w:pPr>
      <w:r>
        <w:rPr>
          <w:rFonts w:ascii="Angsana New" w:hAnsi="Angsana New" w:cs="Angsana New" w:hint="cs"/>
          <w:sz w:val="30"/>
          <w:szCs w:val="30"/>
          <w:u w:val="none"/>
          <w:cs/>
        </w:rPr>
        <w:t xml:space="preserve">ผลกระทบจากการแพร่ระบาดของโรคติดเชื้อไวรัสโครนา </w:t>
      </w:r>
      <w:r>
        <w:rPr>
          <w:rFonts w:ascii="Angsana New" w:hAnsi="Angsana New" w:cs="Angsana New"/>
          <w:sz w:val="30"/>
          <w:szCs w:val="30"/>
          <w:u w:val="none"/>
        </w:rPr>
        <w:t>2019</w:t>
      </w:r>
      <w:r>
        <w:rPr>
          <w:rFonts w:ascii="Angsana New" w:hAnsi="Angsana New" w:cs="Angsana New" w:hint="cs"/>
          <w:sz w:val="30"/>
          <w:szCs w:val="30"/>
          <w:u w:val="none"/>
          <w:cs/>
        </w:rPr>
        <w:t xml:space="preserve"> </w:t>
      </w:r>
      <w:r>
        <w:rPr>
          <w:rFonts w:ascii="Angsana New" w:hAnsi="Angsana New" w:cs="Angsana New"/>
          <w:sz w:val="30"/>
          <w:szCs w:val="30"/>
          <w:u w:val="none"/>
        </w:rPr>
        <w:t>(COVID-19)</w:t>
      </w:r>
    </w:p>
    <w:p w14:paraId="105D0E00" w14:textId="77777777" w:rsidR="004B32B1" w:rsidRPr="00B7771C" w:rsidRDefault="004B32B1" w:rsidP="004B32B1">
      <w:pPr>
        <w:rPr>
          <w:rFonts w:asciiTheme="majorBidi" w:hAnsiTheme="majorBidi" w:cstheme="majorBidi"/>
          <w:sz w:val="30"/>
          <w:szCs w:val="30"/>
        </w:rPr>
      </w:pPr>
    </w:p>
    <w:p w14:paraId="5CEEDA1C" w14:textId="77777777" w:rsidR="004B32B1" w:rsidRPr="00CF1517" w:rsidRDefault="004B32B1" w:rsidP="004B32B1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 w:hint="cs"/>
          <w:color w:val="000000"/>
          <w:sz w:val="30"/>
          <w:szCs w:val="30"/>
          <w:cs/>
        </w:rPr>
        <w:t>ใน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ช่วงต้นปี </w:t>
      </w:r>
      <w:r w:rsidRPr="00086D0E">
        <w:rPr>
          <w:rFonts w:ascii="Angsana New" w:hAnsi="Angsana New" w:cs="Angsana New" w:hint="cs"/>
          <w:sz w:val="30"/>
          <w:szCs w:val="30"/>
        </w:rPr>
        <w:t>2</w:t>
      </w:r>
      <w:r w:rsidRPr="00360B44">
        <w:rPr>
          <w:rFonts w:ascii="Angsana New" w:hAnsi="Angsana New" w:cs="Angsana New" w:hint="cs"/>
          <w:sz w:val="30"/>
          <w:szCs w:val="30"/>
        </w:rPr>
        <w:t>56</w:t>
      </w:r>
      <w:r w:rsidRPr="004B0B8A">
        <w:rPr>
          <w:rFonts w:ascii="Angsana New" w:hAnsi="Angsana New" w:cs="Angsana New" w:hint="cs"/>
          <w:sz w:val="30"/>
          <w:szCs w:val="30"/>
        </w:rPr>
        <w:t>3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เกิดการแพร่ระบาดของโรคติดเชื้อไวรัสโคโรนา </w:t>
      </w:r>
      <w:r w:rsidRPr="00086D0E">
        <w:rPr>
          <w:rFonts w:ascii="Angsana New" w:hAnsi="Angsana New" w:cs="Angsana New" w:hint="cs"/>
          <w:sz w:val="30"/>
          <w:szCs w:val="30"/>
        </w:rPr>
        <w:t>2</w:t>
      </w:r>
      <w:r w:rsidRPr="00360B44">
        <w:rPr>
          <w:rFonts w:ascii="Angsana New" w:hAnsi="Angsana New" w:cs="Angsana New" w:hint="cs"/>
          <w:sz w:val="30"/>
          <w:szCs w:val="30"/>
        </w:rPr>
        <w:t>019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</w:rPr>
        <w:t>(COVID-</w:t>
      </w:r>
      <w:r w:rsidRPr="00360B44">
        <w:rPr>
          <w:rFonts w:ascii="Angsana New" w:hAnsi="Angsana New" w:cs="Angsana New" w:hint="cs"/>
          <w:sz w:val="30"/>
          <w:szCs w:val="30"/>
        </w:rPr>
        <w:t>19</w:t>
      </w:r>
      <w:r w:rsidRPr="00CF1517">
        <w:rPr>
          <w:rFonts w:ascii="Angsana New" w:hAnsi="Angsana New" w:cs="Angsana New" w:hint="cs"/>
          <w:sz w:val="30"/>
          <w:szCs w:val="30"/>
        </w:rPr>
        <w:t xml:space="preserve">) </w:t>
      </w:r>
      <w:r w:rsidRPr="00CF1517">
        <w:rPr>
          <w:rFonts w:ascii="Angsana New" w:hAnsi="Angsana New" w:cs="Angsana New" w:hint="cs"/>
          <w:sz w:val="30"/>
          <w:szCs w:val="30"/>
          <w:cs/>
        </w:rPr>
        <w:t>ทำให้ประเทศไทยและหลายประเทศได้ประกาศมาตรการป้องกันหลายประการเพื่อป้องกันการแพร่ระบาดของโรค เช่น การสั่งให้มีการปิดสถานประกอบการหรือลดเวลาการประกอบกิจการเป็นการชั่วคราว การให้มีระยะห่างทางสังคม เป็นต้น</w:t>
      </w:r>
      <w:r w:rsidRPr="00CF1517">
        <w:rPr>
          <w:rFonts w:ascii="Angsana New" w:hAnsi="Angsana New" w:cs="Angsana New" w:hint="cs"/>
          <w:sz w:val="30"/>
          <w:szCs w:val="30"/>
          <w:cs/>
        </w:rPr>
        <w:br/>
        <w:t>ซึ่งส่งผลกระทบอย่างมากต่อระบบเศรษฐกิจโลก การผลิต การกระจายสินค้าตลอดจนผลการดำเนินงานของหลายกิจการในวงกว้าง ทั้งนี้ ผู้บริหารมีการติดตามสถานการณ์ดังกล่าวอย่างใกล้ชิดเพื่อให้มั่นใจว่าพนักงานของกลุ่มบริษัทปลอดภัย และพยายามอย่างยิ่งในการควบคุมให้มีผลกระทบต่อธุรกิจให้น้อยที่สุดเท่าที่จะเป็นไปได้</w:t>
      </w:r>
    </w:p>
    <w:p w14:paraId="52324248" w14:textId="77777777" w:rsidR="004B32B1" w:rsidRPr="00CF1517" w:rsidRDefault="004B32B1" w:rsidP="004B32B1">
      <w:pPr>
        <w:pStyle w:val="a"/>
        <w:ind w:left="540"/>
        <w:jc w:val="thaiDistribute"/>
        <w:rPr>
          <w:rFonts w:ascii="Angsana New" w:hAnsi="Angsana New" w:cs="Angsana New"/>
          <w:b/>
          <w:bCs/>
          <w:lang w:val="en-US"/>
        </w:rPr>
      </w:pPr>
    </w:p>
    <w:p w14:paraId="6D25A363" w14:textId="77777777" w:rsidR="004B32B1" w:rsidRPr="00CF1517" w:rsidRDefault="004B32B1" w:rsidP="004B32B1">
      <w:pPr>
        <w:ind w:left="547"/>
        <w:jc w:val="thaiDistribute"/>
        <w:rPr>
          <w:rFonts w:ascii="Angsana New" w:hAnsi="Angsana New" w:cs="Angsana New"/>
          <w:color w:val="000000"/>
          <w:spacing w:val="4"/>
          <w:sz w:val="30"/>
          <w:szCs w:val="30"/>
          <w:cs/>
        </w:rPr>
      </w:pPr>
      <w:r w:rsidRPr="00CF1517">
        <w:rPr>
          <w:rFonts w:ascii="Angsana New" w:hAnsi="Angsana New" w:cs="Angsana New" w:hint="cs"/>
          <w:spacing w:val="4"/>
          <w:sz w:val="30"/>
          <w:szCs w:val="30"/>
          <w:cs/>
        </w:rPr>
        <w:t xml:space="preserve">ทั้งนี้ ณ วันที่ </w:t>
      </w:r>
      <w:r w:rsidRPr="004B0B8A">
        <w:rPr>
          <w:rFonts w:ascii="Angsana New" w:hAnsi="Angsana New" w:cs="Angsana New"/>
          <w:sz w:val="30"/>
          <w:szCs w:val="30"/>
        </w:rPr>
        <w:t>3</w:t>
      </w:r>
      <w:r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lang w:val="en-GB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GB"/>
        </w:rPr>
        <w:t>ธันวาคม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086D0E">
        <w:rPr>
          <w:rFonts w:ascii="Angsana New" w:hAnsi="Angsana New" w:cs="Angsana New" w:hint="cs"/>
          <w:spacing w:val="4"/>
          <w:sz w:val="30"/>
          <w:szCs w:val="30"/>
        </w:rPr>
        <w:t>2</w:t>
      </w:r>
      <w:r w:rsidRPr="00360B44">
        <w:rPr>
          <w:rFonts w:ascii="Angsana New" w:hAnsi="Angsana New" w:cs="Angsana New" w:hint="cs"/>
          <w:spacing w:val="4"/>
          <w:sz w:val="30"/>
          <w:szCs w:val="30"/>
        </w:rPr>
        <w:t>56</w:t>
      </w:r>
      <w:r w:rsidRPr="004B0B8A">
        <w:rPr>
          <w:rFonts w:ascii="Angsana New" w:hAnsi="Angsana New" w:cs="Angsana New" w:hint="cs"/>
          <w:spacing w:val="4"/>
          <w:sz w:val="30"/>
          <w:szCs w:val="30"/>
        </w:rPr>
        <w:t>3</w:t>
      </w:r>
      <w:r w:rsidRPr="00CF1517">
        <w:rPr>
          <w:rFonts w:ascii="Angsana New" w:hAnsi="Angsana New" w:cs="Angsana New" w:hint="cs"/>
          <w:spacing w:val="4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pacing w:val="4"/>
          <w:sz w:val="30"/>
          <w:szCs w:val="30"/>
          <w:cs/>
        </w:rPr>
        <w:t>สถานการณ์ของการแพร่ระบาดดังกล่าวยังไม่สิ้นสุด ทำให้เกิดความไม่แน่นอนในการประมาณการผลกระทบที่คาดว่าจะเกิดขึ้นกลุ่มบริษัท</w:t>
      </w:r>
      <w:r w:rsidRPr="00CF1517">
        <w:rPr>
          <w:rFonts w:ascii="Angsana New" w:hAnsi="Angsana New" w:cs="Angsana New" w:hint="cs"/>
          <w:color w:val="000000"/>
          <w:spacing w:val="4"/>
          <w:sz w:val="30"/>
          <w:szCs w:val="30"/>
          <w:cs/>
        </w:rPr>
        <w:t xml:space="preserve">จึงเลือกปฏิบัติตามแนวปฏิบัติทางการบัญชี เรื่อง มาตรการผ่อนปรนชั่วคราวสำหรับทางเลือกเพิ่มเติมทางบัญชีเพื่อรองรับผลกระทบจากสถานการณ์ การแพร่ระบาดของโรคติดเชื้อไวรัสโคโรนา </w:t>
      </w:r>
      <w:r w:rsidRPr="00086D0E">
        <w:rPr>
          <w:rFonts w:ascii="Angsana New" w:hAnsi="Angsana New" w:cs="Angsana New" w:hint="cs"/>
          <w:color w:val="000000"/>
          <w:spacing w:val="4"/>
          <w:sz w:val="30"/>
          <w:szCs w:val="30"/>
        </w:rPr>
        <w:t>2</w:t>
      </w:r>
      <w:r w:rsidRPr="00360B44">
        <w:rPr>
          <w:rFonts w:ascii="Angsana New" w:hAnsi="Angsana New" w:cs="Angsana New" w:hint="cs"/>
          <w:color w:val="000000"/>
          <w:spacing w:val="4"/>
          <w:sz w:val="30"/>
          <w:szCs w:val="30"/>
        </w:rPr>
        <w:t>019</w:t>
      </w:r>
      <w:r w:rsidRPr="00CF1517">
        <w:rPr>
          <w:rFonts w:ascii="Angsana New" w:hAnsi="Angsana New" w:cs="Angsana New" w:hint="cs"/>
          <w:color w:val="000000"/>
          <w:spacing w:val="4"/>
          <w:sz w:val="30"/>
          <w:szCs w:val="30"/>
        </w:rPr>
        <w:t xml:space="preserve"> (COVID-</w:t>
      </w:r>
      <w:r w:rsidRPr="00360B44">
        <w:rPr>
          <w:rFonts w:ascii="Angsana New" w:hAnsi="Angsana New" w:cs="Angsana New" w:hint="cs"/>
          <w:color w:val="000000"/>
          <w:spacing w:val="4"/>
          <w:sz w:val="30"/>
          <w:szCs w:val="30"/>
        </w:rPr>
        <w:t>19</w:t>
      </w:r>
      <w:r w:rsidRPr="00CF1517">
        <w:rPr>
          <w:rFonts w:ascii="Angsana New" w:hAnsi="Angsana New" w:cs="Angsana New" w:hint="cs"/>
          <w:color w:val="000000"/>
          <w:spacing w:val="4"/>
          <w:sz w:val="30"/>
          <w:szCs w:val="30"/>
        </w:rPr>
        <w:t>)</w:t>
      </w:r>
      <w:r w:rsidRPr="00CF1517">
        <w:rPr>
          <w:rFonts w:ascii="Angsana New" w:hAnsi="Angsana New" w:cs="Angsana New" w:hint="cs"/>
          <w:color w:val="000000"/>
          <w:spacing w:val="4"/>
          <w:sz w:val="30"/>
          <w:szCs w:val="30"/>
          <w:cs/>
        </w:rPr>
        <w:t xml:space="preserve"> ในเรื่อง</w:t>
      </w:r>
      <w:r>
        <w:rPr>
          <w:rFonts w:ascii="Angsana New" w:hAnsi="Angsana New" w:cs="Angsana New" w:hint="cs"/>
          <w:color w:val="000000"/>
          <w:spacing w:val="4"/>
          <w:sz w:val="30"/>
          <w:szCs w:val="30"/>
          <w:cs/>
        </w:rPr>
        <w:t>ดังต่อไปนี้</w:t>
      </w:r>
    </w:p>
    <w:p w14:paraId="57FA07FF" w14:textId="77777777" w:rsidR="004B32B1" w:rsidRPr="007D6C1D" w:rsidRDefault="004B32B1" w:rsidP="004B32B1">
      <w:pPr>
        <w:ind w:left="547"/>
        <w:jc w:val="thaiDistribute"/>
        <w:rPr>
          <w:rFonts w:ascii="Angsana New" w:hAnsi="Angsana New" w:cs="Angsana New"/>
          <w:color w:val="000000"/>
          <w:spacing w:val="4"/>
          <w:sz w:val="30"/>
          <w:szCs w:val="30"/>
        </w:rPr>
      </w:pPr>
    </w:p>
    <w:p w14:paraId="2E11A55E" w14:textId="77777777" w:rsidR="004B32B1" w:rsidRPr="007D6C1D" w:rsidRDefault="004B32B1" w:rsidP="004B32B1">
      <w:pPr>
        <w:pStyle w:val="ListParagraph"/>
        <w:numPr>
          <w:ilvl w:val="0"/>
          <w:numId w:val="31"/>
        </w:num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i/>
          <w:iCs/>
          <w:sz w:val="30"/>
          <w:szCs w:val="30"/>
        </w:rPr>
      </w:pPr>
      <w:r w:rsidRPr="007D6C1D">
        <w:rPr>
          <w:rFonts w:ascii="Angsana New" w:hAnsi="Angsana New" w:hint="cs"/>
          <w:i/>
          <w:iCs/>
          <w:sz w:val="30"/>
          <w:szCs w:val="30"/>
          <w:cs/>
        </w:rPr>
        <w:t>การด้อยค่าของสินทรัพย์</w:t>
      </w:r>
    </w:p>
    <w:p w14:paraId="7601D7EB" w14:textId="77777777" w:rsidR="004B32B1" w:rsidRPr="007D6C1D" w:rsidRDefault="004B32B1" w:rsidP="004B32B1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FC54B3B" w14:textId="77777777" w:rsidR="004B32B1" w:rsidRPr="007D6C1D" w:rsidRDefault="004B32B1" w:rsidP="004B32B1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7D6C1D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7D6C1D">
        <w:rPr>
          <w:rFonts w:ascii="Angsana New" w:hAnsi="Angsana New" w:hint="cs"/>
          <w:sz w:val="30"/>
          <w:szCs w:val="30"/>
          <w:cs/>
        </w:rPr>
        <w:t>พิจารณาการด้อยค่าของลูกหนี้การค้าตามตารางการตั้งสำรอง โดยใช้ข้อมูลผลขาดทุนด้านเครดิตในอดีตมาพิจารณาอัตราการสูญเสีย (</w:t>
      </w:r>
      <w:r w:rsidRPr="007D6C1D">
        <w:rPr>
          <w:rFonts w:ascii="Angsana New" w:hAnsi="Angsana New" w:hint="cs"/>
          <w:sz w:val="30"/>
          <w:szCs w:val="30"/>
        </w:rPr>
        <w:t>loss rate)</w:t>
      </w:r>
      <w:r w:rsidRPr="007D6C1D">
        <w:rPr>
          <w:rFonts w:ascii="Angsana New" w:hAnsi="Angsana New" w:hint="cs"/>
          <w:sz w:val="30"/>
          <w:szCs w:val="30"/>
          <w:cs/>
        </w:rPr>
        <w:t xml:space="preserve"> และไม่นำข้อมูลที่มีการคาดการณ์ในอนาคต </w:t>
      </w:r>
      <w:r w:rsidRPr="007D6C1D">
        <w:rPr>
          <w:rFonts w:ascii="Angsana New" w:hAnsi="Angsana New" w:hint="cs"/>
          <w:sz w:val="30"/>
          <w:szCs w:val="30"/>
        </w:rPr>
        <w:t xml:space="preserve">(Forward-looking information) </w:t>
      </w:r>
      <w:r w:rsidRPr="007D6C1D">
        <w:rPr>
          <w:rFonts w:ascii="Angsana New" w:hAnsi="Angsana New" w:hint="cs"/>
          <w:sz w:val="30"/>
          <w:szCs w:val="30"/>
          <w:cs/>
        </w:rPr>
        <w:t>มาพิจารณา</w:t>
      </w:r>
    </w:p>
    <w:p w14:paraId="0EE3EFD4" w14:textId="77777777" w:rsidR="004B32B1" w:rsidRPr="007D6C1D" w:rsidRDefault="004B32B1" w:rsidP="004B32B1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p w14:paraId="59743FE0" w14:textId="6A3F6423" w:rsidR="004B32B1" w:rsidRPr="007D6C1D" w:rsidRDefault="004B32B1" w:rsidP="004B32B1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7D6C1D">
        <w:rPr>
          <w:rFonts w:asciiTheme="majorBidi" w:hAnsiTheme="majorBidi" w:cstheme="majorBidi"/>
          <w:sz w:val="30"/>
          <w:szCs w:val="30"/>
          <w:cs/>
        </w:rPr>
        <w:t xml:space="preserve">กลุ่มบริษัทเลือกไม่นำสถานการณ์ </w:t>
      </w:r>
      <w:r w:rsidRPr="007D6C1D">
        <w:rPr>
          <w:rFonts w:asciiTheme="majorBidi" w:hAnsiTheme="majorBidi" w:cstheme="majorBidi"/>
          <w:sz w:val="30"/>
          <w:szCs w:val="30"/>
        </w:rPr>
        <w:t xml:space="preserve">COVID-19 </w:t>
      </w:r>
      <w:r w:rsidRPr="007D6C1D">
        <w:rPr>
          <w:rFonts w:asciiTheme="majorBidi" w:hAnsiTheme="majorBidi" w:cstheme="majorBidi"/>
          <w:sz w:val="30"/>
          <w:szCs w:val="30"/>
          <w:cs/>
        </w:rPr>
        <w:t>มาถือเป็นข้อบ่งชี้การด้อยค่าของที่ดิน อาคาร และอุปกรณ์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7D6C1D">
        <w:rPr>
          <w:rFonts w:asciiTheme="majorBidi" w:hAnsiTheme="majorBidi" w:cstheme="majorBidi"/>
          <w:sz w:val="30"/>
          <w:szCs w:val="30"/>
          <w:cs/>
        </w:rPr>
        <w:t>อสังหาริมทรัพย์เพื่อการลงทุน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7D6C1D">
        <w:rPr>
          <w:rFonts w:asciiTheme="majorBidi" w:hAnsiTheme="majorBidi" w:cstheme="majorBidi"/>
          <w:sz w:val="30"/>
          <w:szCs w:val="30"/>
          <w:cs/>
        </w:rPr>
        <w:t xml:space="preserve">สินทรัพย์ไม่มีตัวตน และเลือกไม่นำข้อมูลสถานการณ์ </w:t>
      </w:r>
      <w:r w:rsidRPr="007D6C1D">
        <w:rPr>
          <w:rFonts w:asciiTheme="majorBidi" w:hAnsiTheme="majorBidi" w:cstheme="majorBidi"/>
          <w:sz w:val="30"/>
          <w:szCs w:val="30"/>
        </w:rPr>
        <w:t>COVID-19</w:t>
      </w:r>
      <w:r w:rsidRPr="007D6C1D">
        <w:rPr>
          <w:rFonts w:asciiTheme="majorBidi" w:hAnsiTheme="majorBidi" w:cstheme="majorBidi"/>
          <w:sz w:val="30"/>
          <w:szCs w:val="30"/>
          <w:cs/>
        </w:rPr>
        <w:t xml:space="preserve"> ที่อาจจะกระทบต่อการพยากรณ์ทางการเงินในอนาคตมาใช้ประกอบการทดสอบการด้อยค่าของค่าความนิยม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7D6C1D">
        <w:rPr>
          <w:rFonts w:asciiTheme="majorBidi" w:hAnsiTheme="majorBidi" w:cstheme="majorBidi"/>
          <w:sz w:val="30"/>
          <w:szCs w:val="30"/>
          <w:cs/>
        </w:rPr>
        <w:t>สินทรัพย์ไม่มีตัวตนที่มีอายุการใช้ประโยชน์ไม่ทราบแน่นอน</w:t>
      </w:r>
      <w:r w:rsidR="00D8454B">
        <w:rPr>
          <w:rFonts w:asciiTheme="majorBidi" w:hAnsiTheme="majorBidi" w:cstheme="majorBidi"/>
          <w:sz w:val="30"/>
          <w:szCs w:val="30"/>
        </w:rPr>
        <w:t xml:space="preserve"> </w:t>
      </w:r>
      <w:r w:rsidRPr="007D6C1D">
        <w:rPr>
          <w:rFonts w:asciiTheme="majorBidi" w:hAnsiTheme="majorBidi" w:cstheme="majorBidi"/>
          <w:sz w:val="30"/>
          <w:szCs w:val="30"/>
          <w:cs/>
        </w:rPr>
        <w:t>สินทรัพย์ไม่มีตัวตนที่ยังไม่พร้อมใช้งาน</w:t>
      </w:r>
    </w:p>
    <w:p w14:paraId="723FBBBF" w14:textId="77777777" w:rsidR="004B32B1" w:rsidRPr="007D6C1D" w:rsidRDefault="004B32B1" w:rsidP="004B32B1">
      <w:pPr>
        <w:ind w:left="547"/>
        <w:jc w:val="thaiDistribute"/>
        <w:rPr>
          <w:rFonts w:ascii="Angsana New" w:hAnsi="Angsana New" w:cs="Angsana New"/>
          <w:spacing w:val="4"/>
          <w:sz w:val="30"/>
          <w:szCs w:val="30"/>
        </w:rPr>
      </w:pPr>
    </w:p>
    <w:p w14:paraId="121295A3" w14:textId="77777777" w:rsidR="004B32B1" w:rsidRPr="007D6C1D" w:rsidRDefault="004B32B1" w:rsidP="004B32B1">
      <w:pPr>
        <w:pStyle w:val="ListParagraph"/>
        <w:numPr>
          <w:ilvl w:val="0"/>
          <w:numId w:val="31"/>
        </w:num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i/>
          <w:iCs/>
          <w:sz w:val="30"/>
          <w:szCs w:val="30"/>
        </w:rPr>
      </w:pPr>
      <w:r w:rsidRPr="007D6C1D">
        <w:rPr>
          <w:rFonts w:ascii="Angsana New" w:hAnsi="Angsana New" w:hint="cs"/>
          <w:i/>
          <w:iCs/>
          <w:sz w:val="30"/>
          <w:szCs w:val="30"/>
          <w:cs/>
        </w:rPr>
        <w:t>ภาษีเงินได้รอการตัดบัญชี</w:t>
      </w:r>
    </w:p>
    <w:p w14:paraId="6E033C71" w14:textId="77777777" w:rsidR="004B32B1" w:rsidRPr="007D6C1D" w:rsidRDefault="004B32B1" w:rsidP="004B32B1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p w14:paraId="0D32BE07" w14:textId="77777777" w:rsidR="004B32B1" w:rsidRPr="007D6C1D" w:rsidRDefault="004B32B1" w:rsidP="004B32B1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hAnsi="Angsana New"/>
          <w:spacing w:val="-4"/>
          <w:sz w:val="28"/>
          <w:szCs w:val="28"/>
        </w:rPr>
      </w:pPr>
      <w:r w:rsidRPr="007D6C1D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7D6C1D">
        <w:rPr>
          <w:rFonts w:ascii="Angsana New" w:hAnsi="Angsana New" w:hint="cs"/>
          <w:sz w:val="30"/>
          <w:szCs w:val="30"/>
          <w:cs/>
        </w:rPr>
        <w:t xml:space="preserve">เลือกไม่นำข้อมูลสถานการณ์ </w:t>
      </w:r>
      <w:r w:rsidRPr="007D6C1D">
        <w:rPr>
          <w:rFonts w:ascii="Angsana New" w:hAnsi="Angsana New" w:hint="cs"/>
          <w:sz w:val="30"/>
          <w:szCs w:val="30"/>
        </w:rPr>
        <w:t xml:space="preserve">COVID-19 </w:t>
      </w:r>
      <w:r w:rsidRPr="007D6C1D">
        <w:rPr>
          <w:rFonts w:ascii="Angsana New" w:hAnsi="Angsana New" w:hint="cs"/>
          <w:sz w:val="30"/>
          <w:szCs w:val="30"/>
          <w:cs/>
        </w:rPr>
        <w:t>มาเป็นข้อมูลในการประมาณการความเพียงพอของกำไร</w:t>
      </w:r>
      <w:r w:rsidRPr="007D6C1D">
        <w:rPr>
          <w:rFonts w:ascii="Angsana New" w:hAnsi="Angsana New" w:hint="cs"/>
          <w:spacing w:val="-4"/>
          <w:sz w:val="30"/>
          <w:szCs w:val="30"/>
          <w:cs/>
        </w:rPr>
        <w:t xml:space="preserve">ทางภาษีในอนาคตเพื่อใช้ในการทบทวนมูลค่าของสินทรัพย์ภาษีเงินได้รอการตัดบัญชี ณ วันที่ </w:t>
      </w:r>
      <w:r w:rsidRPr="007D6C1D">
        <w:rPr>
          <w:rFonts w:ascii="Angsana New" w:hAnsi="Angsana New" w:hint="cs"/>
          <w:spacing w:val="-4"/>
          <w:sz w:val="30"/>
          <w:szCs w:val="30"/>
        </w:rPr>
        <w:t>3</w:t>
      </w:r>
      <w:r w:rsidRPr="007D6C1D">
        <w:rPr>
          <w:rFonts w:ascii="Angsana New" w:hAnsi="Angsana New"/>
          <w:spacing w:val="-4"/>
          <w:sz w:val="30"/>
          <w:szCs w:val="30"/>
        </w:rPr>
        <w:t xml:space="preserve">1 </w:t>
      </w:r>
      <w:r w:rsidRPr="007D6C1D">
        <w:rPr>
          <w:rFonts w:ascii="Angsana New" w:hAnsi="Angsana New" w:hint="cs"/>
          <w:spacing w:val="-4"/>
          <w:sz w:val="30"/>
          <w:szCs w:val="30"/>
          <w:cs/>
        </w:rPr>
        <w:t xml:space="preserve">ธันวาคม </w:t>
      </w:r>
      <w:r w:rsidRPr="007D6C1D">
        <w:rPr>
          <w:rFonts w:ascii="Angsana New" w:hAnsi="Angsana New" w:hint="cs"/>
          <w:spacing w:val="-4"/>
          <w:sz w:val="30"/>
          <w:szCs w:val="30"/>
        </w:rPr>
        <w:t>2563</w:t>
      </w:r>
    </w:p>
    <w:p w14:paraId="224EEEC6" w14:textId="6EB0D97F" w:rsidR="004B32B1" w:rsidRDefault="004B32B1" w:rsidP="004B32B1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jc w:val="thaiDistribute"/>
        <w:rPr>
          <w:rFonts w:asciiTheme="majorBidi" w:hAnsiTheme="majorBidi" w:cs="Angsana New"/>
          <w:sz w:val="30"/>
          <w:szCs w:val="30"/>
          <w:u w:val="none"/>
          <w:cs/>
          <w:lang w:val="th-TH"/>
        </w:rPr>
      </w:pPr>
    </w:p>
    <w:p w14:paraId="1194DDDE" w14:textId="77777777" w:rsidR="004B32B1" w:rsidRPr="004B32B1" w:rsidRDefault="004B32B1" w:rsidP="004B32B1">
      <w:pPr>
        <w:rPr>
          <w:rFonts w:cstheme="minorBidi"/>
          <w:cs/>
          <w:lang w:val="th-TH"/>
        </w:rPr>
      </w:pPr>
    </w:p>
    <w:p w14:paraId="376072AA" w14:textId="793C8889" w:rsidR="000456CC" w:rsidRDefault="00C440FA" w:rsidP="000456CC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Theme="majorBidi" w:hAnsiTheme="majorBidi" w:cs="Angsana New"/>
          <w:sz w:val="30"/>
          <w:szCs w:val="30"/>
          <w:u w:val="none"/>
          <w:cs/>
          <w:lang w:val="th-TH"/>
        </w:rPr>
      </w:pPr>
      <w:r w:rsidRPr="00C440FA">
        <w:rPr>
          <w:rFonts w:asciiTheme="majorBidi" w:hAnsiTheme="majorBidi" w:cstheme="majorBidi"/>
          <w:sz w:val="30"/>
          <w:szCs w:val="30"/>
          <w:u w:val="none"/>
          <w:cs/>
          <w:lang w:val="th-TH"/>
        </w:rPr>
        <w:t xml:space="preserve">การซื้อบริษัทย่อย </w:t>
      </w:r>
    </w:p>
    <w:p w14:paraId="7623EABE" w14:textId="77777777" w:rsidR="009A2778" w:rsidRPr="000456CC" w:rsidRDefault="009A2778" w:rsidP="009A2778">
      <w:pPr>
        <w:ind w:left="540"/>
        <w:rPr>
          <w:rFonts w:asciiTheme="majorBidi" w:hAnsiTheme="majorBidi" w:cstheme="majorBidi"/>
          <w:sz w:val="30"/>
          <w:szCs w:val="30"/>
          <w:cs/>
        </w:rPr>
      </w:pPr>
    </w:p>
    <w:p w14:paraId="547976D7" w14:textId="77777777" w:rsidR="009A2778" w:rsidRDefault="009A2778" w:rsidP="009A2778">
      <w:pPr>
        <w:tabs>
          <w:tab w:val="clear" w:pos="454"/>
          <w:tab w:val="clear" w:pos="680"/>
          <w:tab w:val="left" w:pos="450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791EF7">
        <w:rPr>
          <w:rFonts w:ascii="Angsana New" w:hAnsi="Angsana New" w:cs="Angsana New"/>
          <w:i/>
          <w:iCs/>
          <w:sz w:val="30"/>
          <w:szCs w:val="30"/>
        </w:rPr>
        <w:t>256</w:t>
      </w:r>
      <w:r>
        <w:rPr>
          <w:rFonts w:ascii="Angsana New" w:hAnsi="Angsana New" w:cs="Angsana New"/>
          <w:i/>
          <w:iCs/>
          <w:sz w:val="30"/>
          <w:szCs w:val="30"/>
        </w:rPr>
        <w:t>2</w:t>
      </w:r>
    </w:p>
    <w:p w14:paraId="52D107EC" w14:textId="77777777" w:rsidR="009A2778" w:rsidRPr="0040318C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829BF34" w14:textId="77777777" w:rsidR="009A2778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738C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0738CC">
        <w:rPr>
          <w:rFonts w:ascii="Angsana New" w:hAnsi="Angsana New"/>
          <w:sz w:val="30"/>
          <w:szCs w:val="30"/>
        </w:rPr>
        <w:t xml:space="preserve">17 </w:t>
      </w:r>
      <w:r w:rsidRPr="000738CC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Pr="000738CC">
        <w:rPr>
          <w:rFonts w:ascii="Angsana New" w:hAnsi="Angsana New"/>
          <w:sz w:val="30"/>
          <w:szCs w:val="30"/>
        </w:rPr>
        <w:t xml:space="preserve">2562 </w:t>
      </w:r>
      <w:r w:rsidRPr="000738CC">
        <w:rPr>
          <w:rFonts w:ascii="Angsana New" w:hAnsi="Angsana New" w:hint="cs"/>
          <w:sz w:val="30"/>
          <w:szCs w:val="30"/>
          <w:cs/>
        </w:rPr>
        <w:t xml:space="preserve">กลุ่มบริษัทได้มาซึ่งอำนาจควบคุมในบริษัท ฟูด เบลสซิ่ง </w:t>
      </w:r>
      <w:r w:rsidRPr="000738CC">
        <w:rPr>
          <w:rFonts w:ascii="Angsana New" w:hAnsi="Angsana New"/>
          <w:sz w:val="30"/>
          <w:szCs w:val="30"/>
        </w:rPr>
        <w:t xml:space="preserve">(1988) </w:t>
      </w:r>
      <w:r w:rsidRPr="000738CC">
        <w:rPr>
          <w:rFonts w:ascii="Angsana New" w:hAnsi="Angsana New" w:hint="cs"/>
          <w:sz w:val="30"/>
          <w:szCs w:val="30"/>
          <w:cs/>
        </w:rPr>
        <w:t>จำกัด</w:t>
      </w:r>
      <w:r>
        <w:rPr>
          <w:rFonts w:ascii="Angsana New" w:hAnsi="Angsana New" w:hint="cs"/>
          <w:sz w:val="30"/>
          <w:szCs w:val="30"/>
          <w:cs/>
        </w:rPr>
        <w:t xml:space="preserve"> (“เอฟบีซี”)</w:t>
      </w:r>
      <w:r w:rsidRPr="000738CC">
        <w:rPr>
          <w:rFonts w:ascii="Angsana New" w:hAnsi="Angsana New" w:hint="cs"/>
          <w:sz w:val="30"/>
          <w:szCs w:val="30"/>
          <w:cs/>
        </w:rPr>
        <w:t xml:space="preserve"> ซึ่งดำเนินธุรกิจผลิตและจำหน่ายผลิตภัณฑ์ซอสและเครื่องปรุงรส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0738CC">
        <w:rPr>
          <w:rFonts w:ascii="Angsana New" w:hAnsi="Angsana New" w:hint="cs"/>
          <w:sz w:val="30"/>
          <w:szCs w:val="30"/>
          <w:cs/>
        </w:rPr>
        <w:t>ทั้งในประเทศและต่างประเทศ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0738CC">
        <w:rPr>
          <w:rFonts w:ascii="Angsana New" w:hAnsi="Angsana New" w:hint="cs"/>
          <w:sz w:val="30"/>
          <w:szCs w:val="30"/>
          <w:cs/>
        </w:rPr>
        <w:t>โดยการซื้อหุ้นทุนและสิทธิออกเสียงใน</w:t>
      </w:r>
      <w:r>
        <w:rPr>
          <w:rFonts w:ascii="Angsana New" w:hAnsi="Angsana New" w:hint="cs"/>
          <w:sz w:val="30"/>
          <w:szCs w:val="30"/>
          <w:cs/>
        </w:rPr>
        <w:t xml:space="preserve">เอฟบีซี </w:t>
      </w:r>
      <w:r w:rsidRPr="000738CC">
        <w:rPr>
          <w:rFonts w:ascii="Angsana New" w:hAnsi="Angsana New" w:hint="cs"/>
          <w:sz w:val="30"/>
          <w:szCs w:val="30"/>
          <w:cs/>
        </w:rPr>
        <w:t>จากผู้ถือหุ้นเดิม</w:t>
      </w:r>
      <w:r w:rsidRPr="000738CC">
        <w:rPr>
          <w:rFonts w:ascii="Angsana New" w:hAnsi="Angsana New" w:hint="cs"/>
          <w:spacing w:val="-4"/>
          <w:sz w:val="30"/>
          <w:szCs w:val="30"/>
          <w:cs/>
        </w:rPr>
        <w:t xml:space="preserve">จำนวน </w:t>
      </w:r>
      <w:r w:rsidRPr="000738CC">
        <w:rPr>
          <w:rFonts w:ascii="Angsana New" w:hAnsi="Angsana New"/>
          <w:spacing w:val="-4"/>
          <w:sz w:val="30"/>
          <w:szCs w:val="30"/>
        </w:rPr>
        <w:t xml:space="preserve">1,800,000 </w:t>
      </w:r>
      <w:r w:rsidRPr="000738CC">
        <w:rPr>
          <w:rFonts w:ascii="Angsana New" w:hAnsi="Angsana New" w:hint="cs"/>
          <w:spacing w:val="-4"/>
          <w:sz w:val="30"/>
          <w:szCs w:val="30"/>
          <w:cs/>
        </w:rPr>
        <w:t>หุ้น</w:t>
      </w:r>
      <w:r w:rsidRPr="000738CC">
        <w:rPr>
          <w:rFonts w:ascii="Angsana New" w:hAnsi="Angsana New"/>
          <w:spacing w:val="-4"/>
          <w:sz w:val="30"/>
          <w:szCs w:val="30"/>
        </w:rPr>
        <w:t xml:space="preserve"> </w:t>
      </w:r>
      <w:r w:rsidRPr="000738CC">
        <w:rPr>
          <w:rFonts w:ascii="Angsana New" w:hAnsi="Angsana New"/>
          <w:spacing w:val="-4"/>
          <w:sz w:val="30"/>
          <w:szCs w:val="30"/>
          <w:cs/>
        </w:rPr>
        <w:t xml:space="preserve">ในราคาหุ้นละ </w:t>
      </w:r>
      <w:r w:rsidRPr="000738CC">
        <w:rPr>
          <w:rFonts w:ascii="Angsana New" w:hAnsi="Angsana New"/>
          <w:spacing w:val="-4"/>
          <w:sz w:val="30"/>
          <w:szCs w:val="30"/>
        </w:rPr>
        <w:t>155</w:t>
      </w:r>
      <w:r>
        <w:rPr>
          <w:rFonts w:ascii="Angsana New" w:hAnsi="Angsana New"/>
          <w:spacing w:val="-4"/>
          <w:sz w:val="30"/>
          <w:szCs w:val="30"/>
        </w:rPr>
        <w:t>.9</w:t>
      </w:r>
      <w:r w:rsidRPr="000738CC">
        <w:rPr>
          <w:rFonts w:ascii="Angsana New" w:hAnsi="Angsana New"/>
          <w:spacing w:val="-4"/>
          <w:sz w:val="30"/>
          <w:szCs w:val="30"/>
        </w:rPr>
        <w:t xml:space="preserve"> </w:t>
      </w:r>
      <w:r w:rsidRPr="000738CC">
        <w:rPr>
          <w:rFonts w:ascii="Angsana New" w:hAnsi="Angsana New"/>
          <w:spacing w:val="-4"/>
          <w:sz w:val="30"/>
          <w:szCs w:val="30"/>
          <w:cs/>
        </w:rPr>
        <w:t xml:space="preserve">บาท (มูลค่าที่ตราไว้หุ้นละ </w:t>
      </w:r>
      <w:r w:rsidRPr="000738CC">
        <w:rPr>
          <w:rFonts w:ascii="Angsana New" w:hAnsi="Angsana New"/>
          <w:spacing w:val="-4"/>
          <w:sz w:val="30"/>
          <w:szCs w:val="30"/>
        </w:rPr>
        <w:t xml:space="preserve">100 </w:t>
      </w:r>
      <w:r w:rsidRPr="000738CC">
        <w:rPr>
          <w:rFonts w:ascii="Angsana New" w:hAnsi="Angsana New"/>
          <w:spacing w:val="-4"/>
          <w:sz w:val="30"/>
          <w:szCs w:val="30"/>
          <w:cs/>
        </w:rPr>
        <w:t xml:space="preserve">บาท) </w:t>
      </w:r>
      <w:r w:rsidRPr="000738CC">
        <w:rPr>
          <w:rFonts w:ascii="Angsana New" w:hAnsi="Angsana New" w:hint="cs"/>
          <w:spacing w:val="-4"/>
          <w:sz w:val="30"/>
          <w:szCs w:val="30"/>
          <w:cs/>
        </w:rPr>
        <w:t xml:space="preserve">เป็นจำนวนเงินรวม </w:t>
      </w:r>
      <w:r w:rsidRPr="000738CC">
        <w:rPr>
          <w:rFonts w:ascii="Angsana New" w:hAnsi="Angsana New"/>
          <w:spacing w:val="-4"/>
          <w:sz w:val="30"/>
          <w:szCs w:val="30"/>
        </w:rPr>
        <w:t xml:space="preserve">280.6 </w:t>
      </w:r>
      <w:r w:rsidRPr="000738CC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0738CC">
        <w:rPr>
          <w:rFonts w:ascii="Angsana New" w:hAnsi="Angsana New"/>
          <w:spacing w:val="-4"/>
          <w:sz w:val="30"/>
          <w:szCs w:val="30"/>
        </w:rPr>
        <w:t xml:space="preserve"> </w:t>
      </w:r>
      <w:r w:rsidRPr="000738CC">
        <w:rPr>
          <w:rFonts w:ascii="Angsana New" w:hAnsi="Angsana New" w:hint="cs"/>
          <w:sz w:val="30"/>
          <w:szCs w:val="30"/>
          <w:cs/>
        </w:rPr>
        <w:t>ทำให้กลุ่มบริษัทมีส่วนได้เสียใน</w:t>
      </w:r>
      <w:r>
        <w:rPr>
          <w:rFonts w:ascii="Angsana New" w:hAnsi="Angsana New" w:hint="cs"/>
          <w:sz w:val="30"/>
          <w:szCs w:val="30"/>
          <w:cs/>
        </w:rPr>
        <w:t xml:space="preserve">เอฟบีซี </w:t>
      </w:r>
      <w:r w:rsidRPr="000738CC">
        <w:rPr>
          <w:rFonts w:ascii="Angsana New" w:hAnsi="Angsana New" w:hint="cs"/>
          <w:sz w:val="30"/>
          <w:szCs w:val="30"/>
          <w:cs/>
        </w:rPr>
        <w:t xml:space="preserve">ในอัตราร้อยละ </w:t>
      </w:r>
      <w:r w:rsidRPr="000738CC">
        <w:rPr>
          <w:rFonts w:ascii="Angsana New" w:hAnsi="Angsana New"/>
          <w:sz w:val="30"/>
          <w:szCs w:val="30"/>
        </w:rPr>
        <w:t>100</w:t>
      </w:r>
    </w:p>
    <w:p w14:paraId="3DBFC759" w14:textId="77777777" w:rsidR="009A2778" w:rsidRPr="00C54CB9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014F722F" w14:textId="0209B63C" w:rsidR="009A2778" w:rsidRPr="0040318C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40318C">
        <w:rPr>
          <w:rFonts w:ascii="Angsana New" w:hAnsi="Angsana New" w:hint="cs"/>
          <w:sz w:val="30"/>
          <w:szCs w:val="30"/>
          <w:cs/>
        </w:rPr>
        <w:t xml:space="preserve">กลุ่มบริษัทได้รับรู้รายการรวมธุรกิจให้เป็นไปตามมาตรฐานการรายงานทางการเงินฉบับที่ </w:t>
      </w:r>
      <w:r w:rsidRPr="0040318C">
        <w:rPr>
          <w:rFonts w:ascii="Angsana New" w:hAnsi="Angsana New"/>
          <w:sz w:val="30"/>
          <w:szCs w:val="30"/>
        </w:rPr>
        <w:t>3</w:t>
      </w:r>
      <w:r w:rsidRPr="0040318C">
        <w:rPr>
          <w:rFonts w:ascii="Angsana New" w:hAnsi="Angsana New" w:hint="cs"/>
          <w:sz w:val="30"/>
          <w:szCs w:val="30"/>
          <w:cs/>
        </w:rPr>
        <w:t xml:space="preserve"> เรื่อง </w:t>
      </w:r>
      <w:r w:rsidRPr="0040318C">
        <w:rPr>
          <w:rFonts w:ascii="Angsana New" w:hAnsi="Angsana New" w:hint="cs"/>
          <w:i/>
          <w:iCs/>
          <w:sz w:val="30"/>
          <w:szCs w:val="30"/>
          <w:cs/>
        </w:rPr>
        <w:t xml:space="preserve">การรวมธุรกิจ </w:t>
      </w:r>
      <w:r w:rsidRPr="0040318C">
        <w:rPr>
          <w:rFonts w:ascii="Angsana New" w:hAnsi="Angsana New" w:hint="cs"/>
          <w:sz w:val="30"/>
          <w:szCs w:val="30"/>
          <w:cs/>
        </w:rPr>
        <w:t>โดยข้อมูลของสิ่งตอบแทนทั้งหมดที่โอนให้และมูลค่าที่รับรู้ ณ</w:t>
      </w:r>
      <w:r w:rsidRPr="0040318C">
        <w:rPr>
          <w:rFonts w:ascii="Angsana New" w:hAnsi="Angsana New"/>
          <w:sz w:val="30"/>
          <w:szCs w:val="30"/>
        </w:rPr>
        <w:t xml:space="preserve"> </w:t>
      </w:r>
      <w:r w:rsidRPr="0040318C">
        <w:rPr>
          <w:rFonts w:ascii="Angsana New" w:hAnsi="Angsana New" w:hint="cs"/>
          <w:sz w:val="30"/>
          <w:szCs w:val="30"/>
          <w:cs/>
        </w:rPr>
        <w:t>วันที่ซื้อสำหรับสินทรัพย์ที่ได้มาที่ระบุได้และหนี้สินที่รับมาแต่ละประเภทที่สำคัญ มีดังนี้</w:t>
      </w:r>
    </w:p>
    <w:p w14:paraId="5FDC282C" w14:textId="77777777" w:rsidR="009A2778" w:rsidRPr="00C54CB9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1BFE1B8B" w14:textId="77777777" w:rsidR="009A2778" w:rsidRPr="000E2387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0E2387">
        <w:rPr>
          <w:rFonts w:ascii="Angsana New" w:hAnsi="Angsana New" w:hint="cs"/>
          <w:i/>
          <w:iCs/>
          <w:sz w:val="30"/>
          <w:szCs w:val="30"/>
          <w:cs/>
        </w:rPr>
        <w:t>สิ่งตอบแทนที่โอนให้</w:t>
      </w:r>
    </w:p>
    <w:p w14:paraId="7E737697" w14:textId="77777777" w:rsidR="009A2778" w:rsidRPr="000E2387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pPr w:leftFromText="180" w:rightFromText="180" w:vertAnchor="text" w:horzAnchor="page" w:tblpX="1287" w:tblpY="37"/>
        <w:tblOverlap w:val="never"/>
        <w:tblW w:w="9450" w:type="dxa"/>
        <w:tblLayout w:type="fixed"/>
        <w:tblLook w:val="01E0" w:firstRow="1" w:lastRow="1" w:firstColumn="1" w:lastColumn="1" w:noHBand="0" w:noVBand="0"/>
      </w:tblPr>
      <w:tblGrid>
        <w:gridCol w:w="7830"/>
        <w:gridCol w:w="1620"/>
      </w:tblGrid>
      <w:tr w:rsidR="009A2778" w:rsidRPr="000E2387" w14:paraId="3567AC08" w14:textId="77777777" w:rsidTr="004036CD">
        <w:trPr>
          <w:trHeight w:val="20"/>
        </w:trPr>
        <w:tc>
          <w:tcPr>
            <w:tcW w:w="7830" w:type="dxa"/>
            <w:vAlign w:val="bottom"/>
          </w:tcPr>
          <w:p w14:paraId="2E99698E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6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4E73393D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0E238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9A2778" w:rsidRPr="000E2387" w14:paraId="3B5297BE" w14:textId="77777777" w:rsidTr="004036CD">
        <w:trPr>
          <w:trHeight w:val="20"/>
        </w:trPr>
        <w:tc>
          <w:tcPr>
            <w:tcW w:w="7830" w:type="dxa"/>
            <w:vAlign w:val="bottom"/>
          </w:tcPr>
          <w:p w14:paraId="653F84B2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เงินสด</w:t>
            </w:r>
          </w:p>
        </w:tc>
        <w:tc>
          <w:tcPr>
            <w:tcW w:w="1620" w:type="dxa"/>
            <w:vAlign w:val="bottom"/>
          </w:tcPr>
          <w:p w14:paraId="50D2A00B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280,556</w:t>
            </w:r>
          </w:p>
        </w:tc>
      </w:tr>
      <w:tr w:rsidR="009A2778" w:rsidRPr="000E2387" w14:paraId="6CD9B4E1" w14:textId="77777777" w:rsidTr="004036CD">
        <w:trPr>
          <w:trHeight w:val="20"/>
        </w:trPr>
        <w:tc>
          <w:tcPr>
            <w:tcW w:w="7830" w:type="dxa"/>
            <w:vAlign w:val="bottom"/>
          </w:tcPr>
          <w:p w14:paraId="6A943461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AA5DB4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280,556</w:t>
            </w:r>
          </w:p>
        </w:tc>
      </w:tr>
    </w:tbl>
    <w:p w14:paraId="42A42110" w14:textId="5C288511" w:rsidR="00E26FF6" w:rsidRDefault="00E26FF6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1985CC99" w14:textId="3D06C0E1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7225386" w14:textId="0AEB2914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A939F3B" w14:textId="0C5098C4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B015446" w14:textId="4D0AB654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F01977F" w14:textId="6B1DBAF3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E99F7FB" w14:textId="23CB5431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A69A6F4" w14:textId="5236BF99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19612C12" w14:textId="3FE48010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3C11B144" w14:textId="0DCA542C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60BE6FD" w14:textId="31A94AEF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6AC7031" w14:textId="6058D892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B7951E6" w14:textId="0847BDDF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34BDB45" w14:textId="77777777" w:rsidR="00493ACD" w:rsidRDefault="00493ACD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2425466" w14:textId="7CA78B9E" w:rsidR="009A2778" w:rsidRPr="000E2387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0E2387">
        <w:rPr>
          <w:rFonts w:ascii="Angsana New" w:hAnsi="Angsana New" w:hint="cs"/>
          <w:i/>
          <w:iCs/>
          <w:sz w:val="30"/>
          <w:szCs w:val="30"/>
          <w:cs/>
        </w:rPr>
        <w:t>สินทรัพย์ที่ได้มาที่ระบุได้และหนี้สินที่รับมา</w:t>
      </w:r>
    </w:p>
    <w:p w14:paraId="45AC8939" w14:textId="77777777" w:rsidR="009A2778" w:rsidRPr="002C3E63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before="240"/>
        <w:ind w:left="504"/>
        <w:jc w:val="thaiDistribute"/>
        <w:rPr>
          <w:rFonts w:ascii="Angsana New" w:hAnsi="Angsana New"/>
          <w:sz w:val="30"/>
          <w:szCs w:val="30"/>
        </w:rPr>
      </w:pPr>
    </w:p>
    <w:tbl>
      <w:tblPr>
        <w:tblpPr w:leftFromText="180" w:rightFromText="180" w:vertAnchor="text" w:horzAnchor="page" w:tblpX="1287" w:tblpY="37"/>
        <w:tblOverlap w:val="never"/>
        <w:tblW w:w="9450" w:type="dxa"/>
        <w:tblLayout w:type="fixed"/>
        <w:tblLook w:val="01E0" w:firstRow="1" w:lastRow="1" w:firstColumn="1" w:lastColumn="1" w:noHBand="0" w:noVBand="0"/>
      </w:tblPr>
      <w:tblGrid>
        <w:gridCol w:w="7830"/>
        <w:gridCol w:w="1620"/>
      </w:tblGrid>
      <w:tr w:rsidR="009A2778" w:rsidRPr="000E2387" w14:paraId="4914CE13" w14:textId="77777777" w:rsidTr="004036CD">
        <w:trPr>
          <w:trHeight w:hRule="exact" w:val="360"/>
          <w:tblHeader/>
        </w:trPr>
        <w:tc>
          <w:tcPr>
            <w:tcW w:w="7830" w:type="dxa"/>
            <w:vAlign w:val="bottom"/>
          </w:tcPr>
          <w:p w14:paraId="07192415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6A89F1F9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0E238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9A2778" w:rsidRPr="000E2387" w14:paraId="010B6DBB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3E3288F7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620" w:type="dxa"/>
            <w:vAlign w:val="bottom"/>
          </w:tcPr>
          <w:p w14:paraId="33BD524F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44,063</w:t>
            </w:r>
          </w:p>
        </w:tc>
      </w:tr>
      <w:tr w:rsidR="009A2778" w:rsidRPr="000E2387" w14:paraId="16E6E920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2E7D47EC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620" w:type="dxa"/>
            <w:vAlign w:val="bottom"/>
          </w:tcPr>
          <w:p w14:paraId="173CE9ED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61,672</w:t>
            </w:r>
          </w:p>
        </w:tc>
      </w:tr>
      <w:tr w:rsidR="009A2778" w:rsidRPr="000E2387" w14:paraId="3E99DC6F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338A3F6A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ลูกหนี้หมุนเวียนอื่น</w:t>
            </w:r>
          </w:p>
        </w:tc>
        <w:tc>
          <w:tcPr>
            <w:tcW w:w="1620" w:type="dxa"/>
          </w:tcPr>
          <w:p w14:paraId="59AF8BFA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519EE">
              <w:rPr>
                <w:rFonts w:ascii="Angsana New" w:hAnsi="Angsana New" w:cs="Angsana New"/>
                <w:sz w:val="30"/>
                <w:szCs w:val="30"/>
              </w:rPr>
              <w:t>5,804</w:t>
            </w:r>
          </w:p>
        </w:tc>
      </w:tr>
      <w:tr w:rsidR="009A2778" w:rsidRPr="000E2387" w14:paraId="08E58788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2FAA71FB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สินค้าคงเหลือ</w:t>
            </w:r>
          </w:p>
        </w:tc>
        <w:tc>
          <w:tcPr>
            <w:tcW w:w="1620" w:type="dxa"/>
          </w:tcPr>
          <w:p w14:paraId="38E373FD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33,419</w:t>
            </w:r>
          </w:p>
        </w:tc>
      </w:tr>
      <w:tr w:rsidR="009A2778" w:rsidRPr="000E2387" w14:paraId="257D78A2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688D1EFB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1620" w:type="dxa"/>
          </w:tcPr>
          <w:p w14:paraId="08EA7454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13</w:t>
            </w:r>
            <w:r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B331E0">
              <w:rPr>
                <w:rFonts w:ascii="Angsana New" w:hAnsi="Angsana New" w:cs="Angsana New"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</w:rPr>
              <w:t>446</w:t>
            </w:r>
          </w:p>
        </w:tc>
      </w:tr>
      <w:tr w:rsidR="009A2778" w:rsidRPr="000E2387" w14:paraId="743D4E5A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5989A894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สินทรัพย์ไม่มีตัวตนอื่น</w:t>
            </w:r>
          </w:p>
        </w:tc>
        <w:tc>
          <w:tcPr>
            <w:tcW w:w="1620" w:type="dxa"/>
          </w:tcPr>
          <w:p w14:paraId="11152BC8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14,146</w:t>
            </w:r>
          </w:p>
        </w:tc>
      </w:tr>
      <w:tr w:rsidR="009A2778" w:rsidRPr="000E2387" w14:paraId="10EC9BEF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6EF3C376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3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1620" w:type="dxa"/>
          </w:tcPr>
          <w:p w14:paraId="189E6DF2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1,346</w:t>
            </w:r>
          </w:p>
        </w:tc>
      </w:tr>
      <w:tr w:rsidR="009A2778" w:rsidRPr="000E2387" w14:paraId="29EE6CC8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6026CA15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620" w:type="dxa"/>
          </w:tcPr>
          <w:p w14:paraId="4B23728D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(45,417)</w:t>
            </w:r>
          </w:p>
        </w:tc>
      </w:tr>
      <w:tr w:rsidR="009A2778" w:rsidRPr="000E2387" w14:paraId="46ADF9CC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3ACFFB2A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620" w:type="dxa"/>
          </w:tcPr>
          <w:p w14:paraId="57E3512C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(</w:t>
            </w:r>
            <w:r>
              <w:rPr>
                <w:rFonts w:ascii="Angsana New" w:hAnsi="Angsana New" w:cs="Angsana New"/>
                <w:sz w:val="30"/>
                <w:szCs w:val="30"/>
              </w:rPr>
              <w:t>16,641</w:t>
            </w:r>
            <w:r w:rsidRPr="00B331E0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9A2778" w:rsidRPr="000E2387" w14:paraId="3CE136B8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1B54E7C5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ประมาณการหนี้สินสำหรับผลประโยชน์พนักงาน</w:t>
            </w:r>
          </w:p>
        </w:tc>
        <w:tc>
          <w:tcPr>
            <w:tcW w:w="1620" w:type="dxa"/>
          </w:tcPr>
          <w:p w14:paraId="234C302F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(4,860)</w:t>
            </w:r>
          </w:p>
        </w:tc>
      </w:tr>
      <w:tr w:rsidR="009A2778" w:rsidRPr="000E2387" w14:paraId="54A67274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26FCFACD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หนี้สินภาษีเงินได้รอตัดบัญชี</w:t>
            </w:r>
          </w:p>
        </w:tc>
        <w:tc>
          <w:tcPr>
            <w:tcW w:w="1620" w:type="dxa"/>
          </w:tcPr>
          <w:p w14:paraId="522E48AA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(7,191)</w:t>
            </w:r>
          </w:p>
        </w:tc>
      </w:tr>
      <w:tr w:rsidR="009A2778" w:rsidRPr="000E2387" w14:paraId="06B9F4DB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1081BE09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รวมสินทรัพย์สุทธิที่ระบุได้</w:t>
            </w: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5C641657" w14:textId="77777777" w:rsidR="009A2778" w:rsidRPr="00DB7723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219,787</w:t>
            </w:r>
          </w:p>
        </w:tc>
      </w:tr>
      <w:tr w:rsidR="009A2778" w:rsidRPr="000E2387" w14:paraId="2F1AD758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26F32298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ค่าความนิยมจากการซื้อธุรกิจ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5882DB10" w14:textId="77777777" w:rsidR="009A2778" w:rsidRPr="00DB7723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</w:pPr>
            <w:r>
              <w:rPr>
                <w:rFonts w:ascii="Angsana New" w:hAnsi="Angsana New" w:cs="Angsana New"/>
                <w:sz w:val="30"/>
                <w:szCs w:val="30"/>
              </w:rPr>
              <w:t>60,769</w:t>
            </w:r>
          </w:p>
        </w:tc>
      </w:tr>
      <w:tr w:rsidR="009A2778" w:rsidRPr="000E2387" w14:paraId="595F1462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33C41F57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F31451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280,556</w:t>
            </w:r>
          </w:p>
        </w:tc>
      </w:tr>
      <w:tr w:rsidR="009A2778" w:rsidRPr="000E2387" w14:paraId="4382F879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2F9DCCD8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20" w:type="dxa"/>
            <w:tcBorders>
              <w:top w:val="double" w:sz="4" w:space="0" w:color="auto"/>
            </w:tcBorders>
            <w:vAlign w:val="bottom"/>
          </w:tcPr>
          <w:p w14:paraId="53C83AC2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9A2778" w:rsidRPr="000E2387" w14:paraId="65EE0B5D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12830530" w14:textId="77777777" w:rsidR="009A2778" w:rsidRPr="000E2387" w:rsidRDefault="009A2778" w:rsidP="004036CD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60" w:hanging="19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2387">
              <w:rPr>
                <w:rFonts w:ascii="Angsana New" w:hAnsi="Angsana New" w:hint="cs"/>
                <w:sz w:val="30"/>
                <w:szCs w:val="30"/>
                <w:cs/>
              </w:rPr>
              <w:t>เงินสดสุทธิที่ได้มาจากการซื้อบริษัทย่อย</w:t>
            </w:r>
            <w:r w:rsidRPr="000E238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Pr="000E238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Pr="000E238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Pr="000E238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Pr="000E2387">
              <w:rPr>
                <w:rFonts w:ascii="Angsana New" w:hAnsi="Angsana New"/>
                <w:sz w:val="30"/>
                <w:szCs w:val="30"/>
                <w:cs/>
              </w:rPr>
              <w:tab/>
            </w:r>
          </w:p>
        </w:tc>
        <w:tc>
          <w:tcPr>
            <w:tcW w:w="1620" w:type="dxa"/>
          </w:tcPr>
          <w:p w14:paraId="476AC400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44,063</w:t>
            </w:r>
          </w:p>
        </w:tc>
      </w:tr>
      <w:tr w:rsidR="009A2778" w:rsidRPr="000E2387" w14:paraId="5E02221B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7836E70B" w14:textId="77777777" w:rsidR="009A2778" w:rsidRPr="000E2387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0E238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เงินสดที่จ่าย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6D4A7F4A" w14:textId="77777777" w:rsidR="009A2778" w:rsidRPr="00B331E0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B331E0">
              <w:rPr>
                <w:rFonts w:ascii="Angsana New" w:hAnsi="Angsana New" w:cs="Angsana New"/>
                <w:sz w:val="30"/>
                <w:szCs w:val="30"/>
              </w:rPr>
              <w:t>(280,556)</w:t>
            </w:r>
          </w:p>
        </w:tc>
      </w:tr>
      <w:tr w:rsidR="009A2778" w:rsidRPr="00C54CB9" w14:paraId="209DB70A" w14:textId="77777777" w:rsidTr="004036CD">
        <w:trPr>
          <w:trHeight w:hRule="exact" w:val="360"/>
        </w:trPr>
        <w:tc>
          <w:tcPr>
            <w:tcW w:w="7830" w:type="dxa"/>
            <w:vAlign w:val="bottom"/>
          </w:tcPr>
          <w:p w14:paraId="12E35920" w14:textId="77777777" w:rsidR="009A2778" w:rsidRPr="00902B99" w:rsidRDefault="009A2778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323"/>
              <w:rPr>
                <w:rFonts w:ascii="Angsana New" w:hAnsi="Angsana New" w:cstheme="minorBidi"/>
                <w:b/>
                <w:bCs/>
                <w:sz w:val="30"/>
                <w:szCs w:val="30"/>
              </w:rPr>
            </w:pPr>
            <w:r w:rsidRPr="000E238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DEE902" w14:textId="77777777" w:rsidR="009A2778" w:rsidRPr="000E2387" w:rsidRDefault="009A2778" w:rsidP="004036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0"/>
              </w:tabs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(236,493)</w:t>
            </w:r>
          </w:p>
        </w:tc>
      </w:tr>
    </w:tbl>
    <w:p w14:paraId="5D83AEC8" w14:textId="77777777" w:rsidR="009A2778" w:rsidRPr="000D3A04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="Angsana New" w:hAnsi="Angsana New"/>
          <w:sz w:val="30"/>
          <w:szCs w:val="30"/>
        </w:rPr>
      </w:pPr>
      <w:r w:rsidRPr="0040318C">
        <w:rPr>
          <w:rFonts w:ascii="Angsana New" w:hAnsi="Angsana New"/>
          <w:sz w:val="30"/>
          <w:szCs w:val="30"/>
        </w:rPr>
        <w:tab/>
      </w:r>
      <w:r w:rsidRPr="0040318C">
        <w:rPr>
          <w:rFonts w:ascii="Angsana New" w:hAnsi="Angsana New"/>
          <w:sz w:val="30"/>
          <w:szCs w:val="30"/>
        </w:rPr>
        <w:tab/>
      </w:r>
      <w:r w:rsidRPr="000D3A04">
        <w:rPr>
          <w:rFonts w:ascii="Angsana New" w:hAnsi="Angsana New"/>
          <w:sz w:val="30"/>
          <w:szCs w:val="30"/>
        </w:rPr>
        <w:tab/>
        <w:t xml:space="preserve">    </w:t>
      </w:r>
    </w:p>
    <w:p w14:paraId="788853F8" w14:textId="77777777" w:rsidR="009A2778" w:rsidRDefault="009A2778" w:rsidP="009A2778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F114DC">
        <w:rPr>
          <w:rFonts w:ascii="Angsana New" w:hAnsi="Angsana New" w:cs="Angsana New" w:hint="cs"/>
          <w:i/>
          <w:iCs/>
          <w:sz w:val="30"/>
          <w:szCs w:val="30"/>
          <w:cs/>
        </w:rPr>
        <w:t>ค่าความนิยม</w:t>
      </w:r>
    </w:p>
    <w:p w14:paraId="210A49E1" w14:textId="77777777" w:rsidR="009A2778" w:rsidRPr="0002165D" w:rsidRDefault="009A2778" w:rsidP="009A2778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i/>
          <w:iCs/>
          <w:sz w:val="24"/>
          <w:szCs w:val="24"/>
        </w:rPr>
      </w:pPr>
    </w:p>
    <w:p w14:paraId="22C10F16" w14:textId="77777777" w:rsidR="009A2778" w:rsidRDefault="009A2778" w:rsidP="009A2778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>
        <w:rPr>
          <w:rFonts w:ascii="Angsana New" w:hAnsi="Angsana New" w:cs="Angsana New" w:hint="cs"/>
          <w:sz w:val="30"/>
          <w:szCs w:val="30"/>
          <w:cs/>
        </w:rPr>
        <w:t>ปัจจัยที่ทำให้เกิดค่าความนิยมคือ ประโยชน์ที่จะได้รับจากการแลกเปลี่ยนความรู้และความเชี่ยวชาญระหว่างบุคลากรซึ่งเป็นการเพิ่มประสิทธิภาพในการดำเนินธุรกิจของกลุ่มบริษัทและการพัฒนาผลิตภัณฑ์</w:t>
      </w:r>
    </w:p>
    <w:p w14:paraId="56052E02" w14:textId="093B7E93" w:rsidR="009A2778" w:rsidRDefault="009A2778" w:rsidP="009A27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i/>
          <w:iCs/>
          <w:sz w:val="30"/>
          <w:szCs w:val="30"/>
          <w:cs/>
        </w:rPr>
      </w:pPr>
    </w:p>
    <w:p w14:paraId="1FC2F837" w14:textId="77777777" w:rsidR="009A2778" w:rsidRPr="00FB2EBA" w:rsidRDefault="009A2778" w:rsidP="009A277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FB2EBA">
        <w:rPr>
          <w:rFonts w:ascii="Angsana New" w:hAnsi="Angsana New" w:hint="cs"/>
          <w:i/>
          <w:iCs/>
          <w:sz w:val="30"/>
          <w:szCs w:val="30"/>
          <w:cs/>
        </w:rPr>
        <w:t>ต้นทุน</w:t>
      </w:r>
      <w:r w:rsidRPr="00FB2EBA">
        <w:rPr>
          <w:rFonts w:ascii="Angsana New" w:hAnsi="Angsana New"/>
          <w:i/>
          <w:iCs/>
          <w:sz w:val="30"/>
          <w:szCs w:val="30"/>
          <w:cs/>
        </w:rPr>
        <w:t>ที่เกี่ยวข้องกับการซื้อ</w:t>
      </w:r>
    </w:p>
    <w:p w14:paraId="15B928A1" w14:textId="77777777" w:rsidR="009A2778" w:rsidRPr="000E796B" w:rsidRDefault="009A2778" w:rsidP="009A27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pacing w:val="-4"/>
        </w:rPr>
      </w:pPr>
    </w:p>
    <w:p w14:paraId="7B58695F" w14:textId="77777777" w:rsidR="009A2778" w:rsidRPr="008A5A08" w:rsidRDefault="009A2778" w:rsidP="009A2778">
      <w:pPr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4B1F7A">
        <w:rPr>
          <w:rFonts w:ascii="Angsana New" w:hAnsi="Angsana New" w:cs="Angsana New" w:hint="cs"/>
          <w:spacing w:val="2"/>
          <w:sz w:val="30"/>
          <w:szCs w:val="30"/>
          <w:cs/>
        </w:rPr>
        <w:t>กลุ่มบริษัทมีค่าใช้จ่</w:t>
      </w:r>
      <w:r>
        <w:rPr>
          <w:rFonts w:ascii="Angsana New" w:hAnsi="Angsana New" w:cs="Angsana New" w:hint="cs"/>
          <w:spacing w:val="2"/>
          <w:sz w:val="30"/>
          <w:szCs w:val="30"/>
          <w:cs/>
        </w:rPr>
        <w:t>ายที่เกี่ยวข้องกับการซื้อธุรกิจ</w:t>
      </w:r>
      <w:r w:rsidRPr="004B1F7A">
        <w:rPr>
          <w:rFonts w:ascii="Angsana New" w:hAnsi="Angsana New" w:cs="Angsana New" w:hint="cs"/>
          <w:spacing w:val="2"/>
          <w:sz w:val="30"/>
          <w:szCs w:val="30"/>
          <w:cs/>
        </w:rPr>
        <w:t xml:space="preserve">เป็นจำนวนรวมทั้งสิ้น </w:t>
      </w:r>
      <w:r>
        <w:rPr>
          <w:rFonts w:ascii="Angsana New" w:hAnsi="Angsana New" w:cs="Angsana New"/>
          <w:spacing w:val="2"/>
          <w:sz w:val="30"/>
          <w:szCs w:val="30"/>
        </w:rPr>
        <w:t>8.3</w:t>
      </w:r>
      <w:r w:rsidRPr="004B1F7A">
        <w:rPr>
          <w:rFonts w:ascii="Angsana New" w:hAnsi="Angsana New" w:cs="Angsana New"/>
          <w:spacing w:val="2"/>
          <w:sz w:val="30"/>
          <w:szCs w:val="30"/>
        </w:rPr>
        <w:t xml:space="preserve"> </w:t>
      </w:r>
      <w:r w:rsidRPr="004B1F7A">
        <w:rPr>
          <w:rFonts w:ascii="Angsana New" w:hAnsi="Angsana New" w:cs="Angsana New" w:hint="cs"/>
          <w:spacing w:val="2"/>
          <w:sz w:val="30"/>
          <w:szCs w:val="30"/>
          <w:cs/>
        </w:rPr>
        <w:t>ล้านบาท ซึ่งเป็นค่าใช้จ่ายเกี่ยวกับ</w:t>
      </w:r>
      <w:r>
        <w:rPr>
          <w:rFonts w:ascii="Angsana New" w:hAnsi="Angsana New" w:cs="Angsana New"/>
          <w:spacing w:val="2"/>
          <w:sz w:val="30"/>
          <w:szCs w:val="30"/>
        </w:rPr>
        <w:br/>
      </w:r>
      <w:r w:rsidRPr="006D1601">
        <w:rPr>
          <w:rFonts w:ascii="Angsana New" w:hAnsi="Angsana New" w:cs="Angsana New" w:hint="cs"/>
          <w:sz w:val="30"/>
          <w:szCs w:val="30"/>
          <w:cs/>
        </w:rPr>
        <w:t>ค่าที่ปรึกษากฎหมายภายนอกและค่าใช้จ่ายในการตรวจสอบสถานะทางการเงิน กลุ่มบริษัทได้บันทึกค่าใช้จ่ายดังกล่าวไว้ในบัญชีค่าใช้จ่ายในการบริหารในงบกำไรขาดทุนรวมสำหรับ</w:t>
      </w:r>
      <w:r>
        <w:rPr>
          <w:rFonts w:ascii="Angsana New" w:hAnsi="Angsana New" w:cs="Angsana New" w:hint="cs"/>
          <w:sz w:val="30"/>
          <w:szCs w:val="30"/>
          <w:cs/>
        </w:rPr>
        <w:t>ปี</w:t>
      </w:r>
      <w:r w:rsidRPr="006D1601">
        <w:rPr>
          <w:rFonts w:ascii="Angsana New" w:hAnsi="Angsana New" w:cs="Angsana New" w:hint="cs"/>
          <w:sz w:val="30"/>
          <w:szCs w:val="30"/>
          <w:cs/>
        </w:rPr>
        <w:t xml:space="preserve">สิ้นสุดวันที่ </w:t>
      </w:r>
      <w:r>
        <w:rPr>
          <w:rFonts w:ascii="Angsana New" w:hAnsi="Angsana New" w:cs="Angsana New"/>
          <w:sz w:val="30"/>
          <w:szCs w:val="30"/>
        </w:rPr>
        <w:t xml:space="preserve">31 </w:t>
      </w:r>
      <w:r>
        <w:rPr>
          <w:rFonts w:ascii="Angsana New" w:hAnsi="Angsana New" w:cs="Angsana New" w:hint="cs"/>
          <w:sz w:val="30"/>
          <w:szCs w:val="30"/>
          <w:cs/>
        </w:rPr>
        <w:t>ธันวาคม</w:t>
      </w:r>
      <w:r w:rsidRPr="006D1601">
        <w:rPr>
          <w:rFonts w:ascii="Angsana New" w:hAnsi="Angsana New" w:cs="Angsana New" w:hint="cs"/>
          <w:sz w:val="30"/>
          <w:szCs w:val="30"/>
          <w:cs/>
        </w:rPr>
        <w:t xml:space="preserve"> </w:t>
      </w:r>
      <w:r>
        <w:rPr>
          <w:rFonts w:ascii="Angsana New" w:hAnsi="Angsana New" w:cs="Angsana New"/>
          <w:sz w:val="30"/>
          <w:szCs w:val="30"/>
        </w:rPr>
        <w:t>2562</w:t>
      </w:r>
    </w:p>
    <w:p w14:paraId="54EF3D3C" w14:textId="4A73902A" w:rsidR="00B7771C" w:rsidRDefault="00B7771C" w:rsidP="00B7771C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4E6E6F07" w14:textId="77777777" w:rsidR="00493ACD" w:rsidRPr="00B7771C" w:rsidRDefault="00493ACD" w:rsidP="00B7771C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2A94DF54" w14:textId="525DCB9B" w:rsidR="00093B30" w:rsidRPr="00CF1517" w:rsidRDefault="00804175" w:rsidP="00825D86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 xml:space="preserve">บุคคลหรือกิจการที่เกี่ยวข้องกัน </w:t>
      </w:r>
    </w:p>
    <w:p w14:paraId="2C48621F" w14:textId="77777777" w:rsidR="002F116D" w:rsidRPr="008A7205" w:rsidRDefault="002F116D" w:rsidP="001E705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45"/>
        <w:jc w:val="thaiDistribute"/>
        <w:rPr>
          <w:rFonts w:ascii="Angsana New" w:hAnsi="Angsana New" w:cs="Angsana New"/>
          <w:b/>
          <w:sz w:val="30"/>
          <w:szCs w:val="30"/>
        </w:rPr>
      </w:pPr>
    </w:p>
    <w:p w14:paraId="608D3736" w14:textId="25D9AA9E" w:rsidR="00B63EF6" w:rsidRPr="00CF1517" w:rsidRDefault="00B63EF6" w:rsidP="00BC7B72">
      <w:pPr>
        <w:ind w:left="540" w:right="45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Theme="majorBidi" w:hAnsiTheme="majorBidi" w:cstheme="majorBidi"/>
          <w:b/>
          <w:sz w:val="30"/>
          <w:szCs w:val="30"/>
          <w:cs/>
        </w:rPr>
        <w:t>ความสัมพันธ์ที่มีกับบริษัทย่อย และการร่วมค้าได้เปิดเผยในหมายเหตุ</w:t>
      </w:r>
      <w:r w:rsidRPr="00CF1517">
        <w:rPr>
          <w:rFonts w:ascii="Angsana New" w:hAnsi="Angsana New" w:cs="Angsana New" w:hint="cs"/>
          <w:sz w:val="30"/>
          <w:szCs w:val="30"/>
          <w:cs/>
        </w:rPr>
        <w:t>ประกอบงบการเงิน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>ข้อ</w:t>
      </w:r>
      <w:r w:rsidRPr="00CF1517">
        <w:rPr>
          <w:rFonts w:asciiTheme="majorBidi" w:hAnsiTheme="majorBidi" w:cstheme="majorBidi"/>
          <w:bCs/>
          <w:sz w:val="30"/>
          <w:szCs w:val="30"/>
          <w:cs/>
        </w:rPr>
        <w:t xml:space="preserve"> </w:t>
      </w:r>
      <w:r w:rsidR="00360B44" w:rsidRPr="00360B44">
        <w:rPr>
          <w:rFonts w:asciiTheme="majorBidi" w:hAnsiTheme="majorBidi" w:cstheme="majorBidi"/>
          <w:bCs/>
          <w:sz w:val="30"/>
          <w:szCs w:val="30"/>
        </w:rPr>
        <w:t>1</w:t>
      </w:r>
      <w:r w:rsidR="00B7771C">
        <w:rPr>
          <w:rFonts w:asciiTheme="majorBidi" w:hAnsiTheme="majorBidi" w:cstheme="majorBidi"/>
          <w:bCs/>
          <w:sz w:val="30"/>
          <w:szCs w:val="30"/>
        </w:rPr>
        <w:t>2</w:t>
      </w:r>
      <w:r w:rsidRPr="00CF1517">
        <w:rPr>
          <w:rFonts w:asciiTheme="majorBidi" w:hAnsiTheme="majorBidi" w:cstheme="majorBidi"/>
          <w:b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 xml:space="preserve">และ </w:t>
      </w:r>
      <w:r w:rsidR="00360B44" w:rsidRPr="00360B44">
        <w:rPr>
          <w:rFonts w:asciiTheme="majorBidi" w:hAnsiTheme="majorBidi" w:cstheme="majorBidi"/>
          <w:bCs/>
          <w:sz w:val="30"/>
          <w:szCs w:val="30"/>
        </w:rPr>
        <w:t>1</w:t>
      </w:r>
      <w:r w:rsidR="00B7771C">
        <w:rPr>
          <w:rFonts w:asciiTheme="majorBidi" w:hAnsiTheme="majorBidi" w:cstheme="majorBidi"/>
          <w:bCs/>
          <w:sz w:val="30"/>
          <w:szCs w:val="30"/>
        </w:rPr>
        <w:t>3</w:t>
      </w:r>
      <w:r w:rsidRPr="00CF1517">
        <w:rPr>
          <w:rFonts w:asciiTheme="majorBidi" w:hAnsiTheme="majorBidi" w:cstheme="majorBidi"/>
          <w:b/>
          <w:sz w:val="30"/>
          <w:szCs w:val="30"/>
          <w:cs/>
        </w:rPr>
        <w:t xml:space="preserve"> บุคคลหรือกิจการอื่นที่เกี่ยวข้องกันที่มีรายการระหว่างกันที่มีนัยสำคัญกับกลุ่มบริษัทในระหว่างปีมีดังต่อไปนี้</w:t>
      </w:r>
    </w:p>
    <w:p w14:paraId="5C832B78" w14:textId="77777777" w:rsidR="003E6A17" w:rsidRPr="008A7205" w:rsidRDefault="003E6A17" w:rsidP="00E43E90">
      <w:pPr>
        <w:pStyle w:val="BodyText2"/>
        <w:spacing w:line="240" w:lineRule="atLeast"/>
        <w:ind w:left="540" w:firstLine="0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9648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2790"/>
        <w:gridCol w:w="2088"/>
        <w:gridCol w:w="4770"/>
      </w:tblGrid>
      <w:tr w:rsidR="00310DDA" w:rsidRPr="00CF1517" w14:paraId="39D0C83C" w14:textId="77777777" w:rsidTr="00B402D7">
        <w:trPr>
          <w:trHeight w:val="993"/>
          <w:tblHeader/>
        </w:trPr>
        <w:tc>
          <w:tcPr>
            <w:tcW w:w="2790" w:type="dxa"/>
          </w:tcPr>
          <w:p w14:paraId="34D13E7D" w14:textId="77777777" w:rsidR="00310DDA" w:rsidRPr="00CF1517" w:rsidRDefault="00310DDA" w:rsidP="00B402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ind w:left="-18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br/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ชื่อกิจการหรือบุคคล</w:t>
            </w:r>
          </w:p>
        </w:tc>
        <w:tc>
          <w:tcPr>
            <w:tcW w:w="2088" w:type="dxa"/>
          </w:tcPr>
          <w:p w14:paraId="5A571B2C" w14:textId="77777777" w:rsidR="00310DDA" w:rsidRPr="00CF1517" w:rsidRDefault="00310DDA" w:rsidP="00B402D7">
            <w:pPr>
              <w:ind w:left="-108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ประเทศที่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br/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จัดตั้ง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/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สัญชาติ</w:t>
            </w:r>
          </w:p>
        </w:tc>
        <w:tc>
          <w:tcPr>
            <w:tcW w:w="4770" w:type="dxa"/>
          </w:tcPr>
          <w:p w14:paraId="5ABA580D" w14:textId="77777777" w:rsidR="00310DDA" w:rsidRPr="00CF1517" w:rsidRDefault="00310DDA" w:rsidP="00B402D7">
            <w:pPr>
              <w:tabs>
                <w:tab w:val="clear" w:pos="227"/>
              </w:tabs>
              <w:ind w:left="252" w:right="-1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br/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310DDA" w:rsidRPr="00CF1517" w14:paraId="71A3F16A" w14:textId="77777777" w:rsidTr="00B402D7">
        <w:trPr>
          <w:trHeight w:val="20"/>
        </w:trPr>
        <w:tc>
          <w:tcPr>
            <w:tcW w:w="2790" w:type="dxa"/>
          </w:tcPr>
          <w:p w14:paraId="199E73A6" w14:textId="77777777" w:rsidR="00310DDA" w:rsidRPr="00CF1517" w:rsidRDefault="00310DDA" w:rsidP="00B402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ind w:left="-18" w:right="-10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บริษัท นิวสตาร์ วิคเตอร์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จำกัด</w:t>
            </w:r>
          </w:p>
        </w:tc>
        <w:tc>
          <w:tcPr>
            <w:tcW w:w="2088" w:type="dxa"/>
          </w:tcPr>
          <w:p w14:paraId="6EC77694" w14:textId="77777777" w:rsidR="00310DDA" w:rsidRPr="00CF1517" w:rsidRDefault="00310DDA" w:rsidP="00B402D7">
            <w:pPr>
              <w:ind w:left="-108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770" w:type="dxa"/>
          </w:tcPr>
          <w:p w14:paraId="751CEC58" w14:textId="77777777" w:rsidR="00310DDA" w:rsidRPr="00CF1517" w:rsidRDefault="00310DDA" w:rsidP="00B402D7">
            <w:pPr>
              <w:tabs>
                <w:tab w:val="clear" w:pos="227"/>
              </w:tabs>
              <w:ind w:left="72" w:right="-1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เป็นผู้ถือหุ้นรายใหญ่  มีกรรมการและผู้ถือหุ้นร่วมกัน</w:t>
            </w:r>
          </w:p>
        </w:tc>
      </w:tr>
      <w:tr w:rsidR="00310DDA" w:rsidRPr="00CF1517" w14:paraId="583B708B" w14:textId="77777777" w:rsidTr="00B402D7">
        <w:trPr>
          <w:trHeight w:val="20"/>
        </w:trPr>
        <w:tc>
          <w:tcPr>
            <w:tcW w:w="2790" w:type="dxa"/>
          </w:tcPr>
          <w:p w14:paraId="39715CAE" w14:textId="77777777" w:rsidR="00310DDA" w:rsidRPr="00CF1517" w:rsidRDefault="00310DDA" w:rsidP="00B402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ind w:left="-18" w:right="-108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NEWSAGA LIMITED</w:t>
            </w:r>
          </w:p>
        </w:tc>
        <w:tc>
          <w:tcPr>
            <w:tcW w:w="2088" w:type="dxa"/>
          </w:tcPr>
          <w:p w14:paraId="4CFD4BB6" w14:textId="77777777" w:rsidR="00310DDA" w:rsidRPr="00CF1517" w:rsidRDefault="00310DDA" w:rsidP="00B402D7">
            <w:pPr>
              <w:ind w:left="-108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บริติช เวอร์จิน ไอส์แลนด์</w:t>
            </w:r>
          </w:p>
        </w:tc>
        <w:tc>
          <w:tcPr>
            <w:tcW w:w="4770" w:type="dxa"/>
          </w:tcPr>
          <w:p w14:paraId="2C4E706B" w14:textId="77777777" w:rsidR="00310DDA" w:rsidRPr="00CF1517" w:rsidRDefault="00310DDA" w:rsidP="00B402D7">
            <w:pPr>
              <w:tabs>
                <w:tab w:val="clear" w:pos="227"/>
              </w:tabs>
              <w:ind w:left="72" w:right="-1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เป็นผู้ถือหุ้นรายใหญ่  มีกรรมการและผู้ถือหุ้นร่วมกัน</w:t>
            </w:r>
          </w:p>
        </w:tc>
      </w:tr>
      <w:tr w:rsidR="00310DDA" w:rsidRPr="00CF1517" w14:paraId="14418EE5" w14:textId="77777777" w:rsidTr="00B402D7">
        <w:trPr>
          <w:trHeight w:val="20"/>
        </w:trPr>
        <w:tc>
          <w:tcPr>
            <w:tcW w:w="2790" w:type="dxa"/>
          </w:tcPr>
          <w:p w14:paraId="7B595CC2" w14:textId="77777777" w:rsidR="00310DDA" w:rsidRPr="00CF1517" w:rsidRDefault="00310DDA" w:rsidP="00B402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ind w:left="-18" w:right="-108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Star Capital (H.K.) Limited</w:t>
            </w:r>
          </w:p>
        </w:tc>
        <w:tc>
          <w:tcPr>
            <w:tcW w:w="2088" w:type="dxa"/>
          </w:tcPr>
          <w:p w14:paraId="2E487DA2" w14:textId="77777777" w:rsidR="00310DDA" w:rsidRPr="00CF1517" w:rsidRDefault="00310DDA" w:rsidP="00B402D7">
            <w:pPr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เขตบริหารพิเศษฮ่องกง แห่งสาธารณรัฐ ประชาชนจีน</w:t>
            </w:r>
          </w:p>
        </w:tc>
        <w:tc>
          <w:tcPr>
            <w:tcW w:w="4770" w:type="dxa"/>
          </w:tcPr>
          <w:p w14:paraId="2E086CC5" w14:textId="77777777" w:rsidR="00310DDA" w:rsidRPr="00CF1517" w:rsidRDefault="00310DDA" w:rsidP="00B402D7">
            <w:pPr>
              <w:tabs>
                <w:tab w:val="clear" w:pos="227"/>
              </w:tabs>
              <w:ind w:left="72" w:right="-1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เป็นผู้ถือหุ้น  มีกรรมการและผู้ถือหุ้นร่วมกัน</w:t>
            </w:r>
          </w:p>
        </w:tc>
      </w:tr>
      <w:tr w:rsidR="00AA36AD" w:rsidRPr="00CF1517" w14:paraId="0D0ADE14" w14:textId="77777777" w:rsidTr="00B402D7">
        <w:trPr>
          <w:trHeight w:val="20"/>
        </w:trPr>
        <w:tc>
          <w:tcPr>
            <w:tcW w:w="2790" w:type="dxa"/>
          </w:tcPr>
          <w:p w14:paraId="24622D9B" w14:textId="0900934C" w:rsidR="00AA36AD" w:rsidRPr="00CF1517" w:rsidRDefault="00AA36AD" w:rsidP="00B402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ind w:left="-18" w:right="-108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Thai Viet </w:t>
            </w:r>
            <w:proofErr w:type="spellStart"/>
            <w:r w:rsidRPr="00CF1517">
              <w:rPr>
                <w:rFonts w:ascii="Angsana New" w:hAnsi="Angsana New" w:cs="Angsana New"/>
                <w:sz w:val="30"/>
                <w:szCs w:val="30"/>
              </w:rPr>
              <w:t>Agri</w:t>
            </w:r>
            <w:proofErr w:type="spellEnd"/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Group </w:t>
            </w:r>
            <w:proofErr w:type="spellStart"/>
            <w:r w:rsidRPr="00CF1517">
              <w:rPr>
                <w:rFonts w:ascii="Angsana New" w:hAnsi="Angsana New" w:cs="Angsana New"/>
                <w:sz w:val="30"/>
                <w:szCs w:val="30"/>
              </w:rPr>
              <w:t>Co.,Ltd</w:t>
            </w:r>
            <w:proofErr w:type="spellEnd"/>
            <w:r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</w:p>
        </w:tc>
        <w:tc>
          <w:tcPr>
            <w:tcW w:w="2088" w:type="dxa"/>
          </w:tcPr>
          <w:p w14:paraId="657C56F8" w14:textId="7D0398F5" w:rsidR="00AA36AD" w:rsidRPr="00CF1517" w:rsidRDefault="00AA36AD" w:rsidP="00B402D7">
            <w:pPr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770" w:type="dxa"/>
          </w:tcPr>
          <w:p w14:paraId="6E2142C1" w14:textId="0F1E5208" w:rsidR="00AA36AD" w:rsidRPr="00CF1517" w:rsidRDefault="00AA36AD" w:rsidP="00B402D7">
            <w:pPr>
              <w:tabs>
                <w:tab w:val="clear" w:pos="227"/>
              </w:tabs>
              <w:ind w:left="72" w:right="-18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ผู้ถือหุ้นมีความสัมพันธ์กับกรรมการ</w:t>
            </w:r>
          </w:p>
        </w:tc>
      </w:tr>
      <w:tr w:rsidR="00310DDA" w:rsidRPr="00CF1517" w14:paraId="1D7E87FC" w14:textId="77777777" w:rsidTr="00B402D7">
        <w:trPr>
          <w:trHeight w:val="20"/>
        </w:trPr>
        <w:tc>
          <w:tcPr>
            <w:tcW w:w="2790" w:type="dxa"/>
            <w:shd w:val="clear" w:color="auto" w:fill="auto"/>
          </w:tcPr>
          <w:p w14:paraId="3213AC0D" w14:textId="77777777" w:rsidR="00310DDA" w:rsidRPr="00CF1517" w:rsidRDefault="00310DDA" w:rsidP="00B402D7">
            <w:pPr>
              <w:ind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CF1517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นายวินัย เตียวสมบูรณ์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กิจ</w:t>
            </w:r>
          </w:p>
        </w:tc>
        <w:tc>
          <w:tcPr>
            <w:tcW w:w="2088" w:type="dxa"/>
            <w:shd w:val="clear" w:color="auto" w:fill="auto"/>
          </w:tcPr>
          <w:p w14:paraId="37BC45CA" w14:textId="77777777" w:rsidR="00310DDA" w:rsidRPr="00CF1517" w:rsidRDefault="00310DDA" w:rsidP="00B402D7">
            <w:pPr>
              <w:ind w:right="-18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770" w:type="dxa"/>
            <w:shd w:val="clear" w:color="auto" w:fill="auto"/>
          </w:tcPr>
          <w:p w14:paraId="4CCE32C5" w14:textId="77777777" w:rsidR="00310DDA" w:rsidRPr="00CF1517" w:rsidRDefault="00310DDA" w:rsidP="00B402D7">
            <w:pPr>
              <w:tabs>
                <w:tab w:val="clear" w:pos="227"/>
              </w:tabs>
              <w:ind w:left="72" w:right="-18"/>
              <w:jc w:val="thaiDistribute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บุคคลที่มีอำนาจและความรับผิดชอบการวางแผน สั่งการและควบคุมกิจกรรมต่างๆ ของกลุ่มบริษัทไม่ว่าทางตรงหรือทางอ้อม ทั้งนี้รวมถึงเป็นผู้ถือหุ้นรายใหญ่และเป็นกรรมการของกลุ่มบริษัท</w:t>
            </w:r>
          </w:p>
        </w:tc>
      </w:tr>
      <w:tr w:rsidR="00310DDA" w:rsidRPr="00CF1517" w14:paraId="40FB5898" w14:textId="77777777" w:rsidTr="00B402D7">
        <w:trPr>
          <w:trHeight w:val="20"/>
        </w:trPr>
        <w:tc>
          <w:tcPr>
            <w:tcW w:w="2790" w:type="dxa"/>
            <w:shd w:val="clear" w:color="auto" w:fill="auto"/>
          </w:tcPr>
          <w:p w14:paraId="1A338EEA" w14:textId="77777777" w:rsidR="00310DDA" w:rsidRPr="00CF1517" w:rsidRDefault="00310DDA" w:rsidP="00B402D7">
            <w:pPr>
              <w:ind w:right="-108"/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2088" w:type="dxa"/>
            <w:shd w:val="clear" w:color="auto" w:fill="auto"/>
          </w:tcPr>
          <w:p w14:paraId="46FE5B9B" w14:textId="77777777" w:rsidR="00310DDA" w:rsidRPr="00CF1517" w:rsidRDefault="00310DDA" w:rsidP="00B402D7">
            <w:pPr>
              <w:ind w:right="-1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770" w:type="dxa"/>
            <w:shd w:val="clear" w:color="auto" w:fill="auto"/>
          </w:tcPr>
          <w:p w14:paraId="270D36C8" w14:textId="77777777" w:rsidR="00310DDA" w:rsidRPr="00CF1517" w:rsidRDefault="00310DDA" w:rsidP="00B402D7">
            <w:pPr>
              <w:tabs>
                <w:tab w:val="clear" w:pos="227"/>
              </w:tabs>
              <w:ind w:left="72" w:right="-18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บุคคลที่มีอำนาจและความรับผิดชอบการวางแผน สั่ง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การและควบคุมกิจกรรมต่างๆ ของกลุ่มบริษัทไม่ว่าทางตรงหรือทางอ้อม ทั้งนี้รวมถึงกรรมการ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ไม่ว่าจะทำหน้าที่ในระดับบริหารหรือไม่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)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ของกลุ่มบริษัท</w:t>
            </w:r>
          </w:p>
        </w:tc>
      </w:tr>
    </w:tbl>
    <w:p w14:paraId="79C0D8A1" w14:textId="6C8D3016" w:rsidR="00B7771C" w:rsidRDefault="00B7771C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7F7AA710" w14:textId="1F680062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73E374E8" w14:textId="7808E928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08E58D8F" w14:textId="69745B52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2FE057B8" w14:textId="4C91FC25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1782EA2A" w14:textId="145E151E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785CDACA" w14:textId="1D426EBF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189F5681" w14:textId="33C6406C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57A2337E" w14:textId="049E54D3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4928D348" w14:textId="3E3E4693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762651F0" w14:textId="37224A8A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24"/>
          <w:szCs w:val="24"/>
          <w:lang w:val="en-US" w:bidi="th-TH"/>
        </w:rPr>
      </w:pPr>
    </w:p>
    <w:p w14:paraId="21680F62" w14:textId="77777777" w:rsidR="008A7205" w:rsidRDefault="008A7205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30"/>
          <w:szCs w:val="30"/>
          <w:lang w:val="en-US" w:bidi="th-TH"/>
        </w:rPr>
      </w:pPr>
    </w:p>
    <w:p w14:paraId="334605C3" w14:textId="4B9D5DDA" w:rsidR="00802769" w:rsidRPr="00CF1517" w:rsidRDefault="00802769" w:rsidP="00CF61D9">
      <w:pPr>
        <w:pStyle w:val="block"/>
        <w:spacing w:after="0"/>
        <w:ind w:left="540" w:right="-45" w:firstLine="90"/>
        <w:jc w:val="thaiDistribute"/>
        <w:rPr>
          <w:rFonts w:ascii="Angsana New" w:hAnsi="Angsana New" w:cs="Angsana New"/>
          <w:b/>
          <w:sz w:val="30"/>
          <w:szCs w:val="30"/>
          <w:rtl/>
          <w:cs/>
          <w:lang w:bidi="th-TH"/>
        </w:rPr>
      </w:pPr>
      <w:r w:rsidRPr="00CF1517">
        <w:rPr>
          <w:rFonts w:ascii="Angsana New" w:hAnsi="Angsana New" w:cs="Angsana New"/>
          <w:b/>
          <w:sz w:val="30"/>
          <w:szCs w:val="30"/>
          <w:cs/>
          <w:lang w:bidi="th-TH"/>
        </w:rPr>
        <w:t>นโยบายการกำหนดราคาสำหรับ</w:t>
      </w:r>
      <w:r w:rsidR="006057E5" w:rsidRPr="00CF1517">
        <w:rPr>
          <w:rFonts w:ascii="Angsana New" w:hAnsi="Angsana New" w:cs="Angsana New"/>
          <w:b/>
          <w:sz w:val="30"/>
          <w:szCs w:val="30"/>
          <w:cs/>
          <w:lang w:bidi="th-TH"/>
        </w:rPr>
        <w:t>รายการ</w:t>
      </w:r>
      <w:r w:rsidR="00AB4F0F" w:rsidRPr="00CF1517">
        <w:rPr>
          <w:rFonts w:ascii="Angsana New" w:hAnsi="Angsana New" w:cs="Angsana New"/>
          <w:b/>
          <w:sz w:val="30"/>
          <w:szCs w:val="30"/>
          <w:cs/>
          <w:lang w:bidi="th-TH"/>
        </w:rPr>
        <w:t>แต่ละประเภท</w:t>
      </w:r>
      <w:r w:rsidR="006057E5" w:rsidRPr="00CF1517">
        <w:rPr>
          <w:rFonts w:ascii="Angsana New" w:hAnsi="Angsana New" w:cs="Angsana New"/>
          <w:b/>
          <w:sz w:val="30"/>
          <w:szCs w:val="30"/>
          <w:cs/>
          <w:lang w:bidi="th-TH"/>
        </w:rPr>
        <w:t>อธิบายได้</w:t>
      </w:r>
      <w:r w:rsidRPr="00CF1517">
        <w:rPr>
          <w:rFonts w:ascii="Angsana New" w:hAnsi="Angsana New" w:cs="Angsana New"/>
          <w:b/>
          <w:sz w:val="30"/>
          <w:szCs w:val="30"/>
          <w:cs/>
          <w:lang w:bidi="th-TH"/>
        </w:rPr>
        <w:t>ดังต่อไปนี้</w:t>
      </w:r>
    </w:p>
    <w:p w14:paraId="2057DE96" w14:textId="77777777" w:rsidR="00810D31" w:rsidRPr="008A7E2F" w:rsidRDefault="00810D31" w:rsidP="00810D31">
      <w:pPr>
        <w:pStyle w:val="block"/>
        <w:spacing w:after="0"/>
        <w:ind w:left="540" w:right="-45"/>
        <w:jc w:val="thaiDistribute"/>
        <w:rPr>
          <w:rFonts w:ascii="Angsana New" w:hAnsi="Angsana New" w:cs="Angsana New"/>
          <w:sz w:val="24"/>
          <w:szCs w:val="24"/>
          <w:lang w:val="en-US" w:bidi="th-TH"/>
        </w:rPr>
      </w:pPr>
    </w:p>
    <w:tbl>
      <w:tblPr>
        <w:tblW w:w="0" w:type="auto"/>
        <w:tblInd w:w="558" w:type="dxa"/>
        <w:tblLook w:val="01E0" w:firstRow="1" w:lastRow="1" w:firstColumn="1" w:lastColumn="1" w:noHBand="0" w:noVBand="0"/>
      </w:tblPr>
      <w:tblGrid>
        <w:gridCol w:w="3316"/>
        <w:gridCol w:w="5731"/>
      </w:tblGrid>
      <w:tr w:rsidR="00804175" w:rsidRPr="00CF1517" w14:paraId="11E95037" w14:textId="77777777" w:rsidTr="003037B5">
        <w:trPr>
          <w:trHeight w:val="603"/>
          <w:tblHeader/>
        </w:trPr>
        <w:tc>
          <w:tcPr>
            <w:tcW w:w="3316" w:type="dxa"/>
          </w:tcPr>
          <w:p w14:paraId="6602E4AD" w14:textId="77777777" w:rsidR="00804175" w:rsidRPr="00CF1517" w:rsidRDefault="00804175" w:rsidP="008336B4">
            <w:pPr>
              <w:pStyle w:val="block"/>
              <w:spacing w:after="0" w:line="240" w:lineRule="atLeast"/>
              <w:ind w:left="0" w:right="-45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>รายการ</w:t>
            </w:r>
          </w:p>
        </w:tc>
        <w:tc>
          <w:tcPr>
            <w:tcW w:w="5731" w:type="dxa"/>
          </w:tcPr>
          <w:p w14:paraId="180BA5EE" w14:textId="77777777" w:rsidR="00804175" w:rsidRPr="00CF1517" w:rsidRDefault="00804175" w:rsidP="008336B4">
            <w:pPr>
              <w:pStyle w:val="block"/>
              <w:spacing w:after="0" w:line="240" w:lineRule="atLeast"/>
              <w:ind w:left="0" w:right="-45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>นโยบายการกำหนดราคา</w:t>
            </w:r>
          </w:p>
        </w:tc>
      </w:tr>
      <w:tr w:rsidR="00804175" w:rsidRPr="00CF1517" w14:paraId="7D4899BB" w14:textId="77777777" w:rsidTr="003037B5">
        <w:tc>
          <w:tcPr>
            <w:tcW w:w="3316" w:type="dxa"/>
          </w:tcPr>
          <w:p w14:paraId="3EB6FCA9" w14:textId="77777777" w:rsidR="00804175" w:rsidRPr="00CF1517" w:rsidRDefault="00804175" w:rsidP="00CC5A33">
            <w:pPr>
              <w:pStyle w:val="block"/>
              <w:spacing w:after="0" w:line="240" w:lineRule="atLeast"/>
              <w:ind w:left="72" w:right="-45" w:hanging="72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ขายสินค้า</w:t>
            </w:r>
          </w:p>
        </w:tc>
        <w:tc>
          <w:tcPr>
            <w:tcW w:w="5731" w:type="dxa"/>
          </w:tcPr>
          <w:p w14:paraId="0D07BF75" w14:textId="77777777" w:rsidR="00804175" w:rsidRPr="00CF1517" w:rsidRDefault="00804175" w:rsidP="00F97F54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ราคา</w:t>
            </w:r>
            <w:r w:rsidR="007B6B84"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ที่ตกลงร่วมกัน</w:t>
            </w:r>
          </w:p>
        </w:tc>
      </w:tr>
      <w:tr w:rsidR="003577E6" w:rsidRPr="00CF1517" w14:paraId="6ACF804E" w14:textId="77777777" w:rsidTr="003037B5">
        <w:tc>
          <w:tcPr>
            <w:tcW w:w="3316" w:type="dxa"/>
          </w:tcPr>
          <w:p w14:paraId="653E9DE8" w14:textId="77777777" w:rsidR="003577E6" w:rsidRPr="00CF1517" w:rsidRDefault="003577E6" w:rsidP="000071A6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รายได้จากการให้บริการ</w:t>
            </w:r>
          </w:p>
        </w:tc>
        <w:tc>
          <w:tcPr>
            <w:tcW w:w="5731" w:type="dxa"/>
          </w:tcPr>
          <w:p w14:paraId="2E3CBA9A" w14:textId="77777777" w:rsidR="003577E6" w:rsidRPr="00CF1517" w:rsidRDefault="003577E6" w:rsidP="000C6490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ราคาตามสัญญาที่กำหนดขึ้นตามข้อกำหนดและเงื่อนไขปกติทางธุรกิจ</w:t>
            </w:r>
          </w:p>
        </w:tc>
      </w:tr>
      <w:tr w:rsidR="003577E6" w:rsidRPr="00CF1517" w14:paraId="5DD3D3D1" w14:textId="77777777" w:rsidTr="003037B5">
        <w:tc>
          <w:tcPr>
            <w:tcW w:w="3316" w:type="dxa"/>
          </w:tcPr>
          <w:p w14:paraId="357A32C9" w14:textId="324D8BB7" w:rsidR="003577E6" w:rsidRPr="00CF1517" w:rsidRDefault="005236AC" w:rsidP="000C6490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รายได้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ดอกเบี้ย</w:t>
            </w:r>
          </w:p>
        </w:tc>
        <w:tc>
          <w:tcPr>
            <w:tcW w:w="5731" w:type="dxa"/>
          </w:tcPr>
          <w:p w14:paraId="2BFB2C00" w14:textId="77777777" w:rsidR="003577E6" w:rsidRPr="00CF1517" w:rsidRDefault="003577E6" w:rsidP="000C6490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ต้นทุนของแหล่งที่มาของเงินทุน</w:t>
            </w:r>
          </w:p>
        </w:tc>
      </w:tr>
      <w:tr w:rsidR="003577E6" w:rsidRPr="00CF1517" w14:paraId="2588EB54" w14:textId="77777777" w:rsidTr="003037B5">
        <w:tc>
          <w:tcPr>
            <w:tcW w:w="3316" w:type="dxa"/>
          </w:tcPr>
          <w:p w14:paraId="2271CE45" w14:textId="77777777" w:rsidR="003577E6" w:rsidRPr="00CF1517" w:rsidRDefault="003577E6" w:rsidP="000C6490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เงินปันผลรับ</w:t>
            </w:r>
          </w:p>
        </w:tc>
        <w:tc>
          <w:tcPr>
            <w:tcW w:w="5731" w:type="dxa"/>
          </w:tcPr>
          <w:p w14:paraId="030302A3" w14:textId="77777777" w:rsidR="003577E6" w:rsidRPr="00CF1517" w:rsidRDefault="003577E6" w:rsidP="00BC7B72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ตาม</w:t>
            </w:r>
            <w:r w:rsidR="00BC7B72"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สิทธิการได้รับเงินปันผล</w:t>
            </w:r>
          </w:p>
        </w:tc>
      </w:tr>
      <w:tr w:rsidR="004036CD" w:rsidRPr="00CF1517" w14:paraId="6EB09D8B" w14:textId="77777777" w:rsidTr="003037B5">
        <w:tc>
          <w:tcPr>
            <w:tcW w:w="3316" w:type="dxa"/>
          </w:tcPr>
          <w:p w14:paraId="47CC424B" w14:textId="2E3532C9" w:rsidR="004036CD" w:rsidRPr="00CF1517" w:rsidRDefault="004036CD" w:rsidP="000C6490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รายได้ค่าเช่า</w:t>
            </w:r>
          </w:p>
        </w:tc>
        <w:tc>
          <w:tcPr>
            <w:tcW w:w="5731" w:type="dxa"/>
          </w:tcPr>
          <w:p w14:paraId="02180626" w14:textId="4D4BB9C6" w:rsidR="004036CD" w:rsidRPr="00CF1517" w:rsidRDefault="004036CD" w:rsidP="00BC7B72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ราคาตามสัญญา</w:t>
            </w:r>
          </w:p>
        </w:tc>
      </w:tr>
      <w:tr w:rsidR="00515701" w:rsidRPr="00CF1517" w14:paraId="6836CE5E" w14:textId="77777777" w:rsidTr="003037B5">
        <w:tc>
          <w:tcPr>
            <w:tcW w:w="3316" w:type="dxa"/>
          </w:tcPr>
          <w:p w14:paraId="10B8AD45" w14:textId="77777777" w:rsidR="00515701" w:rsidRPr="00CF1517" w:rsidRDefault="00D94602" w:rsidP="00515701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ซื้อ</w:t>
            </w:r>
            <w:r w:rsidR="00515701"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วัตถุดิบ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และสินค้า</w:t>
            </w:r>
          </w:p>
        </w:tc>
        <w:tc>
          <w:tcPr>
            <w:tcW w:w="5731" w:type="dxa"/>
          </w:tcPr>
          <w:p w14:paraId="17DBD994" w14:textId="77777777" w:rsidR="00515701" w:rsidRPr="00CF1517" w:rsidRDefault="00515701" w:rsidP="00F97F54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ราคาที่ตกลงร่วมกัน</w:t>
            </w:r>
          </w:p>
        </w:tc>
      </w:tr>
      <w:tr w:rsidR="00D94602" w:rsidRPr="00CF1517" w14:paraId="60B61C1A" w14:textId="77777777" w:rsidTr="003037B5">
        <w:tc>
          <w:tcPr>
            <w:tcW w:w="3316" w:type="dxa"/>
          </w:tcPr>
          <w:p w14:paraId="1997D08E" w14:textId="77777777" w:rsidR="00D94602" w:rsidRPr="00CF1517" w:rsidRDefault="00D94602" w:rsidP="005C00F2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5731" w:type="dxa"/>
          </w:tcPr>
          <w:p w14:paraId="70289A58" w14:textId="77777777" w:rsidR="00D94602" w:rsidRPr="00CF1517" w:rsidRDefault="00D94602" w:rsidP="00515701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อัตราที่ตกลงกันตามสัญญา</w:t>
            </w:r>
          </w:p>
        </w:tc>
      </w:tr>
      <w:tr w:rsidR="00882FDC" w:rsidRPr="00CF1517" w14:paraId="1019B9D2" w14:textId="77777777" w:rsidTr="003037B5">
        <w:tc>
          <w:tcPr>
            <w:tcW w:w="3316" w:type="dxa"/>
          </w:tcPr>
          <w:p w14:paraId="4560EE48" w14:textId="77777777" w:rsidR="00882FDC" w:rsidRPr="00CF1517" w:rsidRDefault="000607CE" w:rsidP="005C00F2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รายได้อื่น/ค่าใช้จ่ายอื่น</w:t>
            </w:r>
          </w:p>
        </w:tc>
        <w:tc>
          <w:tcPr>
            <w:tcW w:w="5731" w:type="dxa"/>
          </w:tcPr>
          <w:p w14:paraId="32A21C05" w14:textId="77777777" w:rsidR="00882FDC" w:rsidRPr="00CF1517" w:rsidRDefault="00DD0527" w:rsidP="000607CE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อัตรา</w:t>
            </w:r>
            <w:r w:rsidR="00882FDC" w:rsidRPr="00CF151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ค่าบริการตามที่ผู้ให้บริการกำหนด</w:t>
            </w:r>
          </w:p>
        </w:tc>
      </w:tr>
    </w:tbl>
    <w:p w14:paraId="66AC1D06" w14:textId="77777777" w:rsidR="004036CD" w:rsidRPr="008A7E2F" w:rsidRDefault="004036CD" w:rsidP="000805D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180"/>
        <w:jc w:val="thaiDistribute"/>
        <w:rPr>
          <w:rFonts w:ascii="Angsana New" w:hAnsi="Angsana New" w:cs="Angsana New"/>
          <w:sz w:val="24"/>
          <w:szCs w:val="24"/>
        </w:rPr>
      </w:pPr>
    </w:p>
    <w:p w14:paraId="31E06B0E" w14:textId="6D22AF4D" w:rsidR="00804175" w:rsidRPr="00CF1517" w:rsidRDefault="00804175" w:rsidP="000805D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18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F42B2F" w:rsidRPr="00CF1517">
        <w:rPr>
          <w:rFonts w:ascii="Angsana New" w:hAnsi="Angsana New" w:cs="Angsana New"/>
          <w:sz w:val="30"/>
          <w:szCs w:val="30"/>
          <w:cs/>
        </w:rPr>
        <w:t>แต่ละ</w:t>
      </w:r>
      <w:r w:rsidR="00E24956" w:rsidRPr="00CF1517">
        <w:rPr>
          <w:rFonts w:ascii="Angsana New" w:hAnsi="Angsana New" w:cs="Angsana New"/>
          <w:sz w:val="30"/>
          <w:szCs w:val="30"/>
          <w:cs/>
        </w:rPr>
        <w:t>ปี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สิ้นสุดวันที่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E24956" w:rsidRPr="00CF1517">
        <w:rPr>
          <w:rFonts w:ascii="Angsana New" w:hAnsi="Angsana New" w:cs="Angsana New"/>
          <w:sz w:val="30"/>
          <w:szCs w:val="30"/>
          <w:cs/>
        </w:rPr>
        <w:t>ธันวาค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ม </w:t>
      </w:r>
      <w:r w:rsidR="00F42B2F" w:rsidRPr="00CF1517">
        <w:rPr>
          <w:rFonts w:ascii="Angsana New" w:hAnsi="Angsana New" w:cs="Angsana New"/>
          <w:sz w:val="30"/>
          <w:szCs w:val="30"/>
          <w:cs/>
        </w:rPr>
        <w:t>มี</w:t>
      </w:r>
      <w:r w:rsidR="00F97F54" w:rsidRPr="00CF1517">
        <w:rPr>
          <w:rFonts w:ascii="Angsana New" w:hAnsi="Angsana New" w:cs="Angsana New"/>
          <w:sz w:val="30"/>
          <w:szCs w:val="30"/>
          <w:cs/>
        </w:rPr>
        <w:t>ดังนี้</w:t>
      </w:r>
    </w:p>
    <w:p w14:paraId="0977D7D9" w14:textId="77777777" w:rsidR="00F15275" w:rsidRPr="008A7E2F" w:rsidRDefault="00F15275" w:rsidP="00F15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="Angsana New" w:hAnsi="Angsana New" w:cs="Angsana New"/>
          <w:i/>
          <w:iCs/>
          <w:sz w:val="24"/>
          <w:szCs w:val="24"/>
        </w:rPr>
      </w:pPr>
    </w:p>
    <w:tbl>
      <w:tblPr>
        <w:tblW w:w="9130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965"/>
        <w:gridCol w:w="1108"/>
        <w:gridCol w:w="267"/>
        <w:gridCol w:w="1097"/>
        <w:gridCol w:w="268"/>
        <w:gridCol w:w="1077"/>
        <w:gridCol w:w="252"/>
        <w:gridCol w:w="1096"/>
      </w:tblGrid>
      <w:tr w:rsidR="00804175" w:rsidRPr="00CF1517" w14:paraId="5317FF06" w14:textId="77777777" w:rsidTr="00BC7B72">
        <w:trPr>
          <w:tblHeader/>
        </w:trPr>
        <w:tc>
          <w:tcPr>
            <w:tcW w:w="2171" w:type="pct"/>
          </w:tcPr>
          <w:p w14:paraId="55A0588D" w14:textId="77777777" w:rsidR="00804175" w:rsidRPr="00CF1517" w:rsidRDefault="00740D12" w:rsidP="00750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</w:rPr>
              <w:br w:type="page"/>
            </w:r>
          </w:p>
        </w:tc>
        <w:tc>
          <w:tcPr>
            <w:tcW w:w="1354" w:type="pct"/>
            <w:gridSpan w:val="3"/>
          </w:tcPr>
          <w:p w14:paraId="03720653" w14:textId="77777777" w:rsidR="00804175" w:rsidRPr="00CF1517" w:rsidRDefault="00804175" w:rsidP="00750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48693D3F" w14:textId="77777777" w:rsidR="00804175" w:rsidRPr="00CF1517" w:rsidRDefault="00804175" w:rsidP="00750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085F8257" w14:textId="77777777" w:rsidR="00804175" w:rsidRPr="00CF1517" w:rsidRDefault="00804175" w:rsidP="00750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6806" w:rsidRPr="00CF1517" w14:paraId="6F301C52" w14:textId="77777777" w:rsidTr="00BC7B72">
        <w:trPr>
          <w:tblHeader/>
        </w:trPr>
        <w:tc>
          <w:tcPr>
            <w:tcW w:w="2171" w:type="pct"/>
          </w:tcPr>
          <w:p w14:paraId="5A9F6497" w14:textId="199C9A61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607" w:type="pct"/>
          </w:tcPr>
          <w:p w14:paraId="2FE2E5C6" w14:textId="2347BE5B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6" w:type="pct"/>
          </w:tcPr>
          <w:p w14:paraId="2E95AC81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3F07A6F5" w14:textId="69774318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7" w:type="pct"/>
          </w:tcPr>
          <w:p w14:paraId="239CD388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526BC9AB" w14:textId="4ACB7186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8" w:type="pct"/>
          </w:tcPr>
          <w:p w14:paraId="0C2486FB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705B0733" w14:textId="2B77EE80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804175" w:rsidRPr="00CF1517" w14:paraId="6C56FD9B" w14:textId="77777777" w:rsidTr="00BC7B72">
        <w:trPr>
          <w:tblHeader/>
        </w:trPr>
        <w:tc>
          <w:tcPr>
            <w:tcW w:w="2171" w:type="pct"/>
          </w:tcPr>
          <w:p w14:paraId="23BB6C1A" w14:textId="77777777" w:rsidR="00804175" w:rsidRPr="00CF1517" w:rsidRDefault="00804175" w:rsidP="00750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829" w:type="pct"/>
            <w:gridSpan w:val="7"/>
          </w:tcPr>
          <w:p w14:paraId="682EF417" w14:textId="77777777" w:rsidR="00804175" w:rsidRPr="00CF1517" w:rsidRDefault="00961F83" w:rsidP="00750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04175" w:rsidRPr="00CF1517" w14:paraId="34821AAF" w14:textId="77777777" w:rsidTr="00BC7B72">
        <w:tc>
          <w:tcPr>
            <w:tcW w:w="2171" w:type="pct"/>
          </w:tcPr>
          <w:p w14:paraId="604C08AF" w14:textId="77777777" w:rsidR="00804175" w:rsidRPr="00CF1517" w:rsidRDefault="00D112E0" w:rsidP="00302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607" w:type="pct"/>
          </w:tcPr>
          <w:p w14:paraId="5FF618A2" w14:textId="77777777" w:rsidR="00804175" w:rsidRPr="00CF1517" w:rsidRDefault="00804175" w:rsidP="00140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</w:tcPr>
          <w:p w14:paraId="7F1BF0BD" w14:textId="77777777" w:rsidR="00804175" w:rsidRPr="00CF1517" w:rsidRDefault="00804175" w:rsidP="00302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6DEF8675" w14:textId="77777777" w:rsidR="00804175" w:rsidRPr="00CF1517" w:rsidRDefault="00804175" w:rsidP="00D406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/>
              <w:ind w:left="-108" w:right="-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190623D4" w14:textId="77777777" w:rsidR="00804175" w:rsidRPr="00CF1517" w:rsidRDefault="00804175" w:rsidP="00302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1B993018" w14:textId="77777777" w:rsidR="00804175" w:rsidRPr="00CF1517" w:rsidRDefault="00804175" w:rsidP="00226C7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8" w:type="pct"/>
          </w:tcPr>
          <w:p w14:paraId="5ED6C569" w14:textId="77777777" w:rsidR="00804175" w:rsidRPr="00CF1517" w:rsidRDefault="00804175" w:rsidP="00302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70602BED" w14:textId="77777777" w:rsidR="00804175" w:rsidRPr="00CF1517" w:rsidRDefault="00804175" w:rsidP="00034F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791A07" w:rsidRPr="00CF1517" w14:paraId="4AC79BB5" w14:textId="77777777" w:rsidTr="00BC7B72">
        <w:tc>
          <w:tcPr>
            <w:tcW w:w="2171" w:type="pct"/>
          </w:tcPr>
          <w:p w14:paraId="7E468183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607" w:type="pct"/>
          </w:tcPr>
          <w:p w14:paraId="71E38BE7" w14:textId="638CD9B2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417B0CF0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28AC1BF2" w14:textId="396924DA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6DB8D4B3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66C4C34C" w14:textId="710C8C78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897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58</w:t>
            </w:r>
          </w:p>
        </w:tc>
        <w:tc>
          <w:tcPr>
            <w:tcW w:w="138" w:type="pct"/>
          </w:tcPr>
          <w:p w14:paraId="25852695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0025F228" w14:textId="17235181" w:rsidR="00791A07" w:rsidRPr="00CF1517" w:rsidRDefault="004B0B8A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95</w:t>
            </w:r>
          </w:p>
        </w:tc>
      </w:tr>
      <w:tr w:rsidR="00791A07" w:rsidRPr="00CF1517" w14:paraId="1A1F30FD" w14:textId="77777777" w:rsidTr="00BC7B72">
        <w:tc>
          <w:tcPr>
            <w:tcW w:w="2171" w:type="pct"/>
          </w:tcPr>
          <w:p w14:paraId="66AD4AEA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ซื้อวัตถุดิบและสินค้า</w:t>
            </w:r>
          </w:p>
        </w:tc>
        <w:tc>
          <w:tcPr>
            <w:tcW w:w="607" w:type="pct"/>
          </w:tcPr>
          <w:p w14:paraId="211FEB45" w14:textId="2D886ACA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60917DFF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489B87DD" w14:textId="47970C8F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11B7F62A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596B6AAB" w14:textId="082107A7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590</w:t>
            </w:r>
          </w:p>
        </w:tc>
        <w:tc>
          <w:tcPr>
            <w:tcW w:w="138" w:type="pct"/>
          </w:tcPr>
          <w:p w14:paraId="08E811EB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4A041825" w14:textId="5DC2B235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791A07" w:rsidRPr="00CF1517" w14:paraId="7F9971DD" w14:textId="77777777" w:rsidTr="00BC7B72">
        <w:tc>
          <w:tcPr>
            <w:tcW w:w="2171" w:type="pct"/>
          </w:tcPr>
          <w:p w14:paraId="39A722D1" w14:textId="6E224A15" w:rsidR="00791A07" w:rsidRPr="00CF1517" w:rsidRDefault="00164366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รายได้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  <w:cs/>
              </w:rPr>
              <w:t>ดอกเบี้ย</w:t>
            </w:r>
          </w:p>
        </w:tc>
        <w:tc>
          <w:tcPr>
            <w:tcW w:w="607" w:type="pct"/>
          </w:tcPr>
          <w:p w14:paraId="5BEF7BA6" w14:textId="65759B2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0D677356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54C07086" w14:textId="3AE52AD2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75A9AD0D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0960CCE7" w14:textId="22DE92DC" w:rsidR="00791A07" w:rsidRPr="00CF1517" w:rsidRDefault="00086D0E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38" w:type="pct"/>
          </w:tcPr>
          <w:p w14:paraId="61A17316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09C9038A" w14:textId="64DEC1DC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791A07" w:rsidRPr="00CF1517" w14:paraId="6018F60F" w14:textId="77777777" w:rsidTr="00BC7B72">
        <w:tc>
          <w:tcPr>
            <w:tcW w:w="2171" w:type="pct"/>
          </w:tcPr>
          <w:p w14:paraId="3CB215FC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607" w:type="pct"/>
          </w:tcPr>
          <w:p w14:paraId="17023134" w14:textId="6BCE03DA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4A264466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391AD2D9" w14:textId="5405139D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5517A7D9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078F0195" w14:textId="5064BE2F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</w:t>
            </w:r>
            <w:r w:rsidR="00164366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38" w:type="pct"/>
          </w:tcPr>
          <w:p w14:paraId="143C6B20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6CE674BA" w14:textId="29EA1FEC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600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000</w:t>
            </w:r>
          </w:p>
        </w:tc>
      </w:tr>
      <w:tr w:rsidR="00791A07" w:rsidRPr="00CF1517" w14:paraId="6675915A" w14:textId="77777777" w:rsidTr="00BC7B72">
        <w:tc>
          <w:tcPr>
            <w:tcW w:w="2171" w:type="pct"/>
          </w:tcPr>
          <w:p w14:paraId="38A48C45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รายได้ค่าเช่า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และค่าบริการที่เกี่ยวข้อง</w:t>
            </w:r>
          </w:p>
        </w:tc>
        <w:tc>
          <w:tcPr>
            <w:tcW w:w="607" w:type="pct"/>
          </w:tcPr>
          <w:p w14:paraId="1BA5FF59" w14:textId="5976B67C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4A41A95C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540B18D2" w14:textId="439977AC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48C4076E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235DEA51" w14:textId="0839913C" w:rsidR="00791A07" w:rsidRPr="008022DE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8022DE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91A07" w:rsidRPr="008022D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8022DE" w:rsidRPr="008022DE">
              <w:rPr>
                <w:rFonts w:ascii="Angsana New" w:hAnsi="Angsana New" w:cs="Angsana New"/>
                <w:sz w:val="30"/>
                <w:szCs w:val="30"/>
              </w:rPr>
              <w:t>292</w:t>
            </w:r>
          </w:p>
        </w:tc>
        <w:tc>
          <w:tcPr>
            <w:tcW w:w="138" w:type="pct"/>
          </w:tcPr>
          <w:p w14:paraId="64F2F9B8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5862EEF2" w14:textId="43430B49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68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791A07" w:rsidRPr="00CF1517" w14:paraId="1B19EC98" w14:textId="77777777" w:rsidTr="00BC7B72">
        <w:tc>
          <w:tcPr>
            <w:tcW w:w="2171" w:type="pct"/>
          </w:tcPr>
          <w:p w14:paraId="475628EC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607" w:type="pct"/>
          </w:tcPr>
          <w:p w14:paraId="4F6CCFE8" w14:textId="3A43894A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1C70DFE2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3149AA75" w14:textId="5F8DD60D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721D1DAC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62084126" w14:textId="7D4CEDCD" w:rsidR="00791A07" w:rsidRPr="008022DE" w:rsidRDefault="008022DE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8022DE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791A07" w:rsidRPr="008022D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8022DE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360B44" w:rsidRPr="008022DE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8" w:type="pct"/>
          </w:tcPr>
          <w:p w14:paraId="71B83DC5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4426AF25" w14:textId="509DBCA9" w:rsidR="00791A07" w:rsidRPr="00CF1517" w:rsidRDefault="004B0B8A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899</w:t>
            </w:r>
          </w:p>
        </w:tc>
      </w:tr>
      <w:tr w:rsidR="00791A07" w:rsidRPr="00CF1517" w14:paraId="52A51F8F" w14:textId="77777777" w:rsidTr="00BC7B72">
        <w:tc>
          <w:tcPr>
            <w:tcW w:w="2171" w:type="pct"/>
          </w:tcPr>
          <w:p w14:paraId="4C964801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607" w:type="pct"/>
          </w:tcPr>
          <w:p w14:paraId="3C551E76" w14:textId="4BF6B858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287E7560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1669BBEB" w14:textId="0D7B1611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715AEA41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47D9AF2E" w14:textId="1835158E" w:rsidR="00791A07" w:rsidRPr="008022DE" w:rsidRDefault="00086D0E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8022D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8022DE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791A07" w:rsidRPr="008022D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8022DE">
              <w:rPr>
                <w:rFonts w:ascii="Angsana New" w:hAnsi="Angsana New" w:cs="Angsana New"/>
                <w:sz w:val="30"/>
                <w:szCs w:val="30"/>
              </w:rPr>
              <w:t>057</w:t>
            </w:r>
          </w:p>
        </w:tc>
        <w:tc>
          <w:tcPr>
            <w:tcW w:w="138" w:type="pct"/>
          </w:tcPr>
          <w:p w14:paraId="05226363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134B811E" w14:textId="731FD4FA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791A07" w:rsidRPr="00CF1517" w14:paraId="5E259980" w14:textId="77777777" w:rsidTr="00BC7B72">
        <w:tc>
          <w:tcPr>
            <w:tcW w:w="2171" w:type="pct"/>
          </w:tcPr>
          <w:p w14:paraId="23B88B9D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607" w:type="pct"/>
          </w:tcPr>
          <w:p w14:paraId="79D0D7A1" w14:textId="530AE75A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5BED3445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35FB33C7" w14:textId="14EE5EAF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00FE24AD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30D1A9FC" w14:textId="06F0A523" w:rsidR="00791A07" w:rsidRPr="008022DE" w:rsidRDefault="004B0B8A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8022DE" w:rsidRPr="008022DE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791A07" w:rsidRPr="008022D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8022DE" w:rsidRPr="008022DE">
              <w:rPr>
                <w:rFonts w:ascii="Angsana New" w:hAnsi="Angsana New" w:cs="Angsana New"/>
                <w:sz w:val="30"/>
                <w:szCs w:val="30"/>
              </w:rPr>
              <w:t>15</w:t>
            </w:r>
          </w:p>
        </w:tc>
        <w:tc>
          <w:tcPr>
            <w:tcW w:w="138" w:type="pct"/>
          </w:tcPr>
          <w:p w14:paraId="7672F7AB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33945FA2" w14:textId="54782741" w:rsidR="00791A07" w:rsidRPr="00CF1517" w:rsidRDefault="004B0B8A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160</w:t>
            </w:r>
          </w:p>
        </w:tc>
      </w:tr>
      <w:tr w:rsidR="00791A07" w:rsidRPr="00CF1517" w14:paraId="67B7B5E1" w14:textId="77777777" w:rsidTr="003A3339">
        <w:trPr>
          <w:trHeight w:hRule="exact" w:val="216"/>
        </w:trPr>
        <w:tc>
          <w:tcPr>
            <w:tcW w:w="2171" w:type="pct"/>
          </w:tcPr>
          <w:p w14:paraId="637EA08F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/>
              <w:jc w:val="thaiDistribute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607" w:type="pct"/>
          </w:tcPr>
          <w:p w14:paraId="0BE27EB8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6" w:type="pct"/>
          </w:tcPr>
          <w:p w14:paraId="0B241A7C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01" w:type="pct"/>
          </w:tcPr>
          <w:p w14:paraId="0318BF06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/>
              <w:ind w:left="-108" w:right="-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" w:type="pct"/>
          </w:tcPr>
          <w:p w14:paraId="6764F097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90" w:type="pct"/>
          </w:tcPr>
          <w:p w14:paraId="266EBF87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8" w:type="pct"/>
          </w:tcPr>
          <w:p w14:paraId="01B67364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00" w:type="pct"/>
          </w:tcPr>
          <w:p w14:paraId="4F757288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91A07" w:rsidRPr="00CF1517" w14:paraId="3CDF51EA" w14:textId="77777777" w:rsidTr="00BC7B72">
        <w:tc>
          <w:tcPr>
            <w:tcW w:w="2171" w:type="pct"/>
          </w:tcPr>
          <w:p w14:paraId="0DC96DDB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07" w:type="pct"/>
          </w:tcPr>
          <w:p w14:paraId="03881A5E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</w:tcPr>
          <w:p w14:paraId="17683748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141D824D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4B1C7FD7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1F6139F8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8" w:type="pct"/>
          </w:tcPr>
          <w:p w14:paraId="6FF990EB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54397F8E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791A07" w:rsidRPr="00CF1517" w14:paraId="35BE3B79" w14:textId="77777777" w:rsidTr="00BC7B72">
        <w:tc>
          <w:tcPr>
            <w:tcW w:w="2171" w:type="pct"/>
          </w:tcPr>
          <w:p w14:paraId="5E5643FD" w14:textId="77777777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607" w:type="pct"/>
          </w:tcPr>
          <w:p w14:paraId="2E7B33C7" w14:textId="3B983C46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46" w:type="pct"/>
          </w:tcPr>
          <w:p w14:paraId="477E1E3A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4C5A751B" w14:textId="638BB67D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47" w:type="pct"/>
          </w:tcPr>
          <w:p w14:paraId="454B6513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787162B0" w14:textId="1E8ACB0C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791A0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38" w:type="pct"/>
          </w:tcPr>
          <w:p w14:paraId="30E40382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36675896" w14:textId="27A84042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91A07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</w:tr>
      <w:tr w:rsidR="00791A07" w:rsidRPr="00CF1517" w14:paraId="651E4FAD" w14:textId="77777777" w:rsidTr="00BC7B72">
        <w:tc>
          <w:tcPr>
            <w:tcW w:w="2171" w:type="pct"/>
          </w:tcPr>
          <w:p w14:paraId="1788B544" w14:textId="44542C6B" w:rsidR="00791A07" w:rsidRPr="00CF1517" w:rsidRDefault="00791A07" w:rsidP="00791A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รายได้ค่าเช่า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และค่าบริการที่เกี่ยวข้อง</w:t>
            </w:r>
          </w:p>
        </w:tc>
        <w:tc>
          <w:tcPr>
            <w:tcW w:w="607" w:type="pct"/>
          </w:tcPr>
          <w:p w14:paraId="729EA3AD" w14:textId="150B0091" w:rsidR="00791A07" w:rsidRPr="00FD4F9F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 w:rsidRPr="00FD4F9F">
              <w:rPr>
                <w:rFonts w:ascii="Angsana New" w:hAnsi="Angsana New" w:cs="Angsana New"/>
                <w:sz w:val="30"/>
                <w:szCs w:val="30"/>
              </w:rPr>
              <w:t>75</w:t>
            </w:r>
            <w:r w:rsidR="00FD4F9F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6" w:type="pct"/>
          </w:tcPr>
          <w:p w14:paraId="4AFA29F8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7A28EE53" w14:textId="320E3F52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66</w:t>
            </w:r>
          </w:p>
        </w:tc>
        <w:tc>
          <w:tcPr>
            <w:tcW w:w="147" w:type="pct"/>
          </w:tcPr>
          <w:p w14:paraId="0F4BE130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6D0AABCD" w14:textId="26E46E7D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675</w:t>
            </w:r>
          </w:p>
        </w:tc>
        <w:tc>
          <w:tcPr>
            <w:tcW w:w="138" w:type="pct"/>
          </w:tcPr>
          <w:p w14:paraId="4D6DCE9C" w14:textId="77777777" w:rsidR="00791A07" w:rsidRPr="00CF1517" w:rsidRDefault="00791A07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089C0952" w14:textId="763FB8F2" w:rsidR="00791A07" w:rsidRPr="00CF1517" w:rsidRDefault="00360B44" w:rsidP="00791A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66</w:t>
            </w:r>
          </w:p>
        </w:tc>
      </w:tr>
      <w:tr w:rsidR="009A7696" w:rsidRPr="00CF1517" w14:paraId="662044A2" w14:textId="77777777" w:rsidTr="00BC7B72">
        <w:tc>
          <w:tcPr>
            <w:tcW w:w="2171" w:type="pct"/>
          </w:tcPr>
          <w:p w14:paraId="55791D04" w14:textId="6DD6329D" w:rsidR="009A7696" w:rsidRPr="00CF1517" w:rsidRDefault="008A7E2F" w:rsidP="009A76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รายได้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ดอกเบี้ย</w:t>
            </w:r>
          </w:p>
        </w:tc>
        <w:tc>
          <w:tcPr>
            <w:tcW w:w="607" w:type="pct"/>
          </w:tcPr>
          <w:p w14:paraId="225B0416" w14:textId="1FEF36D3" w:rsidR="009A7696" w:rsidRPr="00FD4F9F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2,460</w:t>
            </w:r>
          </w:p>
        </w:tc>
        <w:tc>
          <w:tcPr>
            <w:tcW w:w="146" w:type="pct"/>
          </w:tcPr>
          <w:p w14:paraId="18B88D79" w14:textId="77777777" w:rsidR="009A7696" w:rsidRPr="00CF1517" w:rsidRDefault="009A7696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7B180763" w14:textId="57CDF780" w:rsidR="009A7696" w:rsidRPr="00360B44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349</w:t>
            </w:r>
          </w:p>
        </w:tc>
        <w:tc>
          <w:tcPr>
            <w:tcW w:w="147" w:type="pct"/>
          </w:tcPr>
          <w:p w14:paraId="63E05627" w14:textId="77777777" w:rsidR="009A7696" w:rsidRPr="00CF1517" w:rsidRDefault="009A7696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3055F34E" w14:textId="139CD0AE" w:rsidR="009A7696" w:rsidRPr="00360B44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38" w:type="pct"/>
          </w:tcPr>
          <w:p w14:paraId="6C63C8B5" w14:textId="77777777" w:rsidR="009A7696" w:rsidRPr="00CF1517" w:rsidRDefault="009A7696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4B17ABA2" w14:textId="3E51064D" w:rsidR="009A7696" w:rsidRPr="00360B44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A7696" w:rsidRPr="00CF1517" w14:paraId="5E77908F" w14:textId="77777777" w:rsidTr="00BC7B72">
        <w:tc>
          <w:tcPr>
            <w:tcW w:w="2171" w:type="pct"/>
          </w:tcPr>
          <w:p w14:paraId="55C8FDA2" w14:textId="619931EA" w:rsidR="009A7696" w:rsidRPr="00CF1517" w:rsidRDefault="008A7E2F" w:rsidP="009A76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607" w:type="pct"/>
          </w:tcPr>
          <w:p w14:paraId="1AB70CC5" w14:textId="06A6FABB" w:rsidR="009A7696" w:rsidRPr="00FD4F9F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500</w:t>
            </w:r>
          </w:p>
        </w:tc>
        <w:tc>
          <w:tcPr>
            <w:tcW w:w="146" w:type="pct"/>
          </w:tcPr>
          <w:p w14:paraId="7B718EAC" w14:textId="77777777" w:rsidR="009A7696" w:rsidRPr="00CF1517" w:rsidRDefault="009A7696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4E7B43A9" w14:textId="669F99A2" w:rsidR="009A7696" w:rsidRPr="00360B44" w:rsidRDefault="008A7E2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69DF88E0" w14:textId="77777777" w:rsidR="009A7696" w:rsidRPr="00CF1517" w:rsidRDefault="009A7696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3F92FB73" w14:textId="109DC866" w:rsidR="009A7696" w:rsidRPr="00360B44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500</w:t>
            </w:r>
          </w:p>
        </w:tc>
        <w:tc>
          <w:tcPr>
            <w:tcW w:w="138" w:type="pct"/>
          </w:tcPr>
          <w:p w14:paraId="04C55135" w14:textId="77777777" w:rsidR="009A7696" w:rsidRPr="00CF1517" w:rsidRDefault="009A7696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20C91D59" w14:textId="557D2DC0" w:rsidR="009A7696" w:rsidRPr="00360B44" w:rsidRDefault="00FD4F9F" w:rsidP="009A76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A7E2F" w:rsidRPr="00CF1517" w14:paraId="7C6A2F96" w14:textId="77777777" w:rsidTr="00BC7B72">
        <w:tc>
          <w:tcPr>
            <w:tcW w:w="2171" w:type="pct"/>
          </w:tcPr>
          <w:p w14:paraId="546D05EE" w14:textId="77736DB0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607" w:type="pct"/>
          </w:tcPr>
          <w:p w14:paraId="75896556" w14:textId="75334FFB" w:rsidR="008A7E2F" w:rsidRPr="00FD4F9F" w:rsidRDefault="00FD4F9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15</w:t>
            </w:r>
            <w:r w:rsidR="008A7E2F" w:rsidRPr="00FD4F9F">
              <w:rPr>
                <w:rFonts w:ascii="Angsana New" w:hAnsi="Angsana New" w:cs="Angsana New"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</w:rPr>
              <w:t>230</w:t>
            </w:r>
          </w:p>
        </w:tc>
        <w:tc>
          <w:tcPr>
            <w:tcW w:w="146" w:type="pct"/>
          </w:tcPr>
          <w:p w14:paraId="330177F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5A645C4E" w14:textId="2654B968" w:rsidR="008A7E2F" w:rsidRPr="00360B44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7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5735F5CD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4C238EAA" w14:textId="1B59A440" w:rsidR="008A7E2F" w:rsidRPr="00360B44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8,005</w:t>
            </w:r>
          </w:p>
        </w:tc>
        <w:tc>
          <w:tcPr>
            <w:tcW w:w="138" w:type="pct"/>
          </w:tcPr>
          <w:p w14:paraId="0B24FDC2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2527A178" w14:textId="58FEDA14" w:rsidR="008A7E2F" w:rsidRPr="00360B44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38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A7E2F" w:rsidRPr="00CF1517" w14:paraId="7648AF7F" w14:textId="77777777" w:rsidTr="00BC7B72">
        <w:tc>
          <w:tcPr>
            <w:tcW w:w="2171" w:type="pct"/>
          </w:tcPr>
          <w:p w14:paraId="321CE5B0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บุคคลหรือบริษัทอื่นที่เกี่ยวข้องกัน</w:t>
            </w:r>
          </w:p>
        </w:tc>
        <w:tc>
          <w:tcPr>
            <w:tcW w:w="607" w:type="pct"/>
          </w:tcPr>
          <w:p w14:paraId="19A4652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</w:tcPr>
          <w:p w14:paraId="52C98FA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19994853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28784A48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29C6737D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8" w:type="pct"/>
          </w:tcPr>
          <w:p w14:paraId="3D495941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41F1DA18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A7E2F" w:rsidRPr="00CF1517" w14:paraId="590B33FC" w14:textId="77777777" w:rsidTr="005A4E1F">
        <w:tc>
          <w:tcPr>
            <w:tcW w:w="2171" w:type="pct"/>
          </w:tcPr>
          <w:p w14:paraId="5D8180BD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ซื้อวัตถุดิบ</w:t>
            </w:r>
          </w:p>
        </w:tc>
        <w:tc>
          <w:tcPr>
            <w:tcW w:w="607" w:type="pct"/>
            <w:shd w:val="clear" w:color="auto" w:fill="auto"/>
          </w:tcPr>
          <w:p w14:paraId="4C34B830" w14:textId="7305AC4F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16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055</w:t>
            </w:r>
          </w:p>
        </w:tc>
        <w:tc>
          <w:tcPr>
            <w:tcW w:w="146" w:type="pct"/>
          </w:tcPr>
          <w:p w14:paraId="1D8AE800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74F30450" w14:textId="6795C91F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16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16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7" w:type="pct"/>
          </w:tcPr>
          <w:p w14:paraId="29F979BC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62BFE0C2" w14:textId="1B71B0A6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spacing w:after="0" w:line="380" w:lineRule="exact"/>
              <w:ind w:left="-108" w:right="-7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38" w:type="pct"/>
          </w:tcPr>
          <w:p w14:paraId="761E6CE8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0844F8D8" w14:textId="13EB9A6F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spacing w:after="0" w:line="380" w:lineRule="exact"/>
              <w:ind w:left="-108" w:right="-7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A7E2F" w:rsidRPr="00CF1517" w14:paraId="3A103EC9" w14:textId="77777777" w:rsidTr="005A4E1F">
        <w:tc>
          <w:tcPr>
            <w:tcW w:w="2171" w:type="pct"/>
            <w:shd w:val="clear" w:color="auto" w:fill="FFFFFF"/>
          </w:tcPr>
          <w:p w14:paraId="1DD62942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ค่าตอบแทนการเลี้ยง</w:t>
            </w:r>
          </w:p>
        </w:tc>
        <w:tc>
          <w:tcPr>
            <w:tcW w:w="607" w:type="pct"/>
            <w:shd w:val="clear" w:color="auto" w:fill="auto"/>
          </w:tcPr>
          <w:p w14:paraId="3BF9933B" w14:textId="76B43735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6" w:type="pct"/>
          </w:tcPr>
          <w:p w14:paraId="7092187F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2FC2A6B7" w14:textId="6BCC998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</w:t>
            </w:r>
          </w:p>
        </w:tc>
        <w:tc>
          <w:tcPr>
            <w:tcW w:w="147" w:type="pct"/>
          </w:tcPr>
          <w:p w14:paraId="59828795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7F983571" w14:textId="73929A8E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spacing w:after="0" w:line="380" w:lineRule="exact"/>
              <w:ind w:left="-108" w:right="-7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38" w:type="pct"/>
          </w:tcPr>
          <w:p w14:paraId="0D4739D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0082EECF" w14:textId="4BE2A0D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spacing w:after="0" w:line="380" w:lineRule="exact"/>
              <w:ind w:left="-108" w:right="-7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A7E2F" w:rsidRPr="00CF1517" w14:paraId="0912759F" w14:textId="77777777" w:rsidTr="003A3339">
        <w:trPr>
          <w:trHeight w:hRule="exact" w:val="216"/>
        </w:trPr>
        <w:tc>
          <w:tcPr>
            <w:tcW w:w="2171" w:type="pct"/>
            <w:shd w:val="clear" w:color="auto" w:fill="FFFFFF"/>
          </w:tcPr>
          <w:p w14:paraId="1C4578B8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07" w:type="pct"/>
          </w:tcPr>
          <w:p w14:paraId="3034E5A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6" w:type="pct"/>
          </w:tcPr>
          <w:p w14:paraId="785B74C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01" w:type="pct"/>
          </w:tcPr>
          <w:p w14:paraId="679C2E8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" w:type="pct"/>
          </w:tcPr>
          <w:p w14:paraId="6DB25725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90" w:type="pct"/>
          </w:tcPr>
          <w:p w14:paraId="6DC61FAC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8" w:type="pct"/>
          </w:tcPr>
          <w:p w14:paraId="64BA05C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00" w:type="pct"/>
          </w:tcPr>
          <w:p w14:paraId="4F7CFD6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8A7E2F" w:rsidRPr="00CF1517" w14:paraId="2B736134" w14:textId="77777777" w:rsidTr="003A3339">
        <w:trPr>
          <w:trHeight w:hRule="exact" w:val="216"/>
        </w:trPr>
        <w:tc>
          <w:tcPr>
            <w:tcW w:w="2171" w:type="pct"/>
            <w:shd w:val="clear" w:color="auto" w:fill="FFFFFF"/>
          </w:tcPr>
          <w:p w14:paraId="24370B63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607" w:type="pct"/>
          </w:tcPr>
          <w:p w14:paraId="6EBC9866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6" w:type="pct"/>
          </w:tcPr>
          <w:p w14:paraId="542F6D2D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01" w:type="pct"/>
          </w:tcPr>
          <w:p w14:paraId="3A7C3562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" w:type="pct"/>
          </w:tcPr>
          <w:p w14:paraId="4A18C8DE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90" w:type="pct"/>
          </w:tcPr>
          <w:p w14:paraId="33DEC571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8" w:type="pct"/>
          </w:tcPr>
          <w:p w14:paraId="04493CE6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00" w:type="pct"/>
          </w:tcPr>
          <w:p w14:paraId="08B1E38E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8A7E2F" w:rsidRPr="00CF1517" w14:paraId="2E28CBF5" w14:textId="77777777" w:rsidTr="00BC7B72">
        <w:tc>
          <w:tcPr>
            <w:tcW w:w="2171" w:type="pct"/>
            <w:shd w:val="clear" w:color="auto" w:fill="FFFFFF"/>
          </w:tcPr>
          <w:p w14:paraId="0464DE96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607" w:type="pct"/>
          </w:tcPr>
          <w:p w14:paraId="2CBBDA0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3DA8784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031B93BE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53FF7FDE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0BD94910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8" w:type="pct"/>
          </w:tcPr>
          <w:p w14:paraId="29D49406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5B3F8045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A7E2F" w:rsidRPr="00CF1517" w14:paraId="581B4DE3" w14:textId="77777777" w:rsidTr="00BC7B72">
        <w:tc>
          <w:tcPr>
            <w:tcW w:w="2171" w:type="pct"/>
            <w:shd w:val="clear" w:color="auto" w:fill="FFFFFF"/>
          </w:tcPr>
          <w:p w14:paraId="6E253744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ค่าตอบแทนผู้บริหารสำคัญ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607" w:type="pct"/>
          </w:tcPr>
          <w:p w14:paraId="24C60D90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5D03097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588F880D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156348CC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1CEC6712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8" w:type="pct"/>
          </w:tcPr>
          <w:p w14:paraId="343AD06B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00" w:type="pct"/>
          </w:tcPr>
          <w:p w14:paraId="4F5A592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A7E2F" w:rsidRPr="00CF1517" w14:paraId="42498A64" w14:textId="77777777" w:rsidTr="00BC7B72">
        <w:tc>
          <w:tcPr>
            <w:tcW w:w="2171" w:type="pct"/>
            <w:shd w:val="clear" w:color="auto" w:fill="FFFFFF"/>
          </w:tcPr>
          <w:p w14:paraId="2A87EF0F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342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607" w:type="pct"/>
            <w:shd w:val="clear" w:color="auto" w:fill="auto"/>
          </w:tcPr>
          <w:p w14:paraId="3BEAD403" w14:textId="49AF3A3F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60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701</w:t>
            </w:r>
          </w:p>
        </w:tc>
        <w:tc>
          <w:tcPr>
            <w:tcW w:w="146" w:type="pct"/>
          </w:tcPr>
          <w:p w14:paraId="3AD44E75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7DD2B066" w14:textId="388A40EB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759</w:t>
            </w:r>
          </w:p>
        </w:tc>
        <w:tc>
          <w:tcPr>
            <w:tcW w:w="147" w:type="pct"/>
          </w:tcPr>
          <w:p w14:paraId="16C6275A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4AE0698F" w14:textId="52C3A2F6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607</w:t>
            </w:r>
          </w:p>
        </w:tc>
        <w:tc>
          <w:tcPr>
            <w:tcW w:w="138" w:type="pct"/>
          </w:tcPr>
          <w:p w14:paraId="1E3E5FD4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59EF096D" w14:textId="4F90BC0B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8A7E2F" w:rsidRPr="00CF1517" w14:paraId="6D03E4E8" w14:textId="77777777" w:rsidTr="00BC7B72">
        <w:tc>
          <w:tcPr>
            <w:tcW w:w="2171" w:type="pct"/>
            <w:shd w:val="clear" w:color="auto" w:fill="FFFFFF"/>
          </w:tcPr>
          <w:p w14:paraId="1A4EF878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342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607" w:type="pct"/>
            <w:shd w:val="clear" w:color="auto" w:fill="auto"/>
          </w:tcPr>
          <w:p w14:paraId="629EDAC6" w14:textId="00904D7C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957</w:t>
            </w:r>
          </w:p>
        </w:tc>
        <w:tc>
          <w:tcPr>
            <w:tcW w:w="146" w:type="pct"/>
          </w:tcPr>
          <w:p w14:paraId="033BCD34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1" w:type="pct"/>
          </w:tcPr>
          <w:p w14:paraId="283BED41" w14:textId="06175195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506</w:t>
            </w:r>
          </w:p>
        </w:tc>
        <w:tc>
          <w:tcPr>
            <w:tcW w:w="147" w:type="pct"/>
          </w:tcPr>
          <w:p w14:paraId="1E099449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708A6B70" w14:textId="64234E5F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891</w:t>
            </w:r>
          </w:p>
        </w:tc>
        <w:tc>
          <w:tcPr>
            <w:tcW w:w="138" w:type="pct"/>
          </w:tcPr>
          <w:p w14:paraId="0948AD5D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</w:tcPr>
          <w:p w14:paraId="442F7E0F" w14:textId="38F77B80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8A7E2F" w:rsidRPr="00CF1517" w14:paraId="1259B7C2" w14:textId="77777777" w:rsidTr="00BC7B72">
        <w:tc>
          <w:tcPr>
            <w:tcW w:w="2171" w:type="pct"/>
            <w:shd w:val="clear" w:color="auto" w:fill="FFFFFF"/>
          </w:tcPr>
          <w:p w14:paraId="497181DB" w14:textId="77777777" w:rsidR="008A7E2F" w:rsidRPr="00CF1517" w:rsidRDefault="008A7E2F" w:rsidP="008A7E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38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60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8F85DA" w14:textId="6CB4EEA5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658</w:t>
            </w:r>
          </w:p>
        </w:tc>
        <w:tc>
          <w:tcPr>
            <w:tcW w:w="146" w:type="pct"/>
          </w:tcPr>
          <w:p w14:paraId="770EC71F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0CF9E2AE" w14:textId="1FC56BB0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left="-108" w:right="7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55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147" w:type="pct"/>
          </w:tcPr>
          <w:p w14:paraId="6979EEC5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5C9F94D" w14:textId="0F254444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98</w:t>
            </w:r>
          </w:p>
        </w:tc>
        <w:tc>
          <w:tcPr>
            <w:tcW w:w="138" w:type="pct"/>
          </w:tcPr>
          <w:p w14:paraId="306DAA82" w14:textId="77777777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7A330528" w14:textId="27E04AB2" w:rsidR="008A7E2F" w:rsidRPr="00CF1517" w:rsidRDefault="008A7E2F" w:rsidP="008A7E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8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22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686</w:t>
            </w:r>
          </w:p>
        </w:tc>
      </w:tr>
    </w:tbl>
    <w:p w14:paraId="72C8B0E0" w14:textId="77777777" w:rsidR="003037B5" w:rsidRPr="00CF1517" w:rsidRDefault="003037B5" w:rsidP="00CF61D9">
      <w:pPr>
        <w:tabs>
          <w:tab w:val="clear" w:pos="680"/>
          <w:tab w:val="left" w:pos="540"/>
        </w:tabs>
        <w:ind w:left="450" w:firstLine="180"/>
        <w:rPr>
          <w:rFonts w:ascii="Angsana New" w:hAnsi="Angsana New" w:cs="Angsana New"/>
          <w:sz w:val="30"/>
          <w:szCs w:val="30"/>
        </w:rPr>
      </w:pPr>
    </w:p>
    <w:p w14:paraId="5DF8F657" w14:textId="189B8921" w:rsidR="00804175" w:rsidRPr="00CF1517" w:rsidRDefault="00804175" w:rsidP="00CF61D9">
      <w:pPr>
        <w:tabs>
          <w:tab w:val="clear" w:pos="680"/>
          <w:tab w:val="left" w:pos="540"/>
        </w:tabs>
        <w:ind w:left="450" w:firstLine="18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ยอดคงเหลือกับบุคคลหรือกิจการที่เกี่ยวข้องกัน ณ วันที่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8522DD" w:rsidRPr="00CF1517">
        <w:rPr>
          <w:rFonts w:ascii="Angsana New" w:hAnsi="Angsana New" w:cs="Angsana New"/>
          <w:sz w:val="30"/>
          <w:szCs w:val="30"/>
          <w:cs/>
        </w:rPr>
        <w:t>ธันวาคม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มีดังนี้</w:t>
      </w:r>
    </w:p>
    <w:p w14:paraId="330F5347" w14:textId="77777777" w:rsidR="00810D31" w:rsidRPr="004036CD" w:rsidRDefault="00810D31" w:rsidP="00253E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9128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942"/>
        <w:gridCol w:w="1083"/>
        <w:gridCol w:w="299"/>
        <w:gridCol w:w="1053"/>
        <w:gridCol w:w="312"/>
        <w:gridCol w:w="1077"/>
        <w:gridCol w:w="256"/>
        <w:gridCol w:w="1106"/>
      </w:tblGrid>
      <w:tr w:rsidR="00804175" w:rsidRPr="00CF1517" w14:paraId="47960E40" w14:textId="77777777" w:rsidTr="004036CD">
        <w:tc>
          <w:tcPr>
            <w:tcW w:w="2159" w:type="pct"/>
          </w:tcPr>
          <w:p w14:paraId="564E0157" w14:textId="66C5FBEA" w:rsidR="00804175" w:rsidRPr="00CF1517" w:rsidRDefault="00804175" w:rsidP="00AD33D8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34" w:type="pct"/>
            <w:gridSpan w:val="3"/>
          </w:tcPr>
          <w:p w14:paraId="099654D4" w14:textId="77777777" w:rsidR="00804175" w:rsidRPr="00CF1517" w:rsidRDefault="00804175" w:rsidP="00AD33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1" w:type="pct"/>
          </w:tcPr>
          <w:p w14:paraId="67410F5F" w14:textId="77777777" w:rsidR="00804175" w:rsidRPr="00CF1517" w:rsidRDefault="00804175" w:rsidP="00AD33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36" w:type="pct"/>
            <w:gridSpan w:val="3"/>
          </w:tcPr>
          <w:p w14:paraId="45F79EDB" w14:textId="77777777" w:rsidR="00804175" w:rsidRPr="00CF1517" w:rsidRDefault="00804175" w:rsidP="00AD33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6806" w:rsidRPr="00CF1517" w14:paraId="5C8BD783" w14:textId="77777777" w:rsidTr="0038595F">
        <w:tc>
          <w:tcPr>
            <w:tcW w:w="2159" w:type="pct"/>
          </w:tcPr>
          <w:p w14:paraId="62AD8D28" w14:textId="545E29BB" w:rsidR="00786806" w:rsidRPr="00CF1517" w:rsidRDefault="003037B5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93" w:type="pct"/>
          </w:tcPr>
          <w:p w14:paraId="370D248E" w14:textId="6DFB355F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64" w:type="pct"/>
          </w:tcPr>
          <w:p w14:paraId="0E401A14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</w:tcPr>
          <w:p w14:paraId="4C353779" w14:textId="6C4BF281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71" w:type="pct"/>
          </w:tcPr>
          <w:p w14:paraId="309DFE5D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383414B8" w14:textId="58FC968A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0" w:type="pct"/>
          </w:tcPr>
          <w:p w14:paraId="410BB601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</w:tcPr>
          <w:p w14:paraId="79521210" w14:textId="072EC065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804175" w:rsidRPr="00CF1517" w14:paraId="453D9986" w14:textId="77777777" w:rsidTr="0038595F">
        <w:tc>
          <w:tcPr>
            <w:tcW w:w="2159" w:type="pct"/>
          </w:tcPr>
          <w:p w14:paraId="7BD7A569" w14:textId="77777777" w:rsidR="00804175" w:rsidRPr="00CF1517" w:rsidRDefault="00804175" w:rsidP="00AD33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841" w:type="pct"/>
            <w:gridSpan w:val="7"/>
          </w:tcPr>
          <w:p w14:paraId="1AF1B1C5" w14:textId="77777777" w:rsidR="00804175" w:rsidRPr="00CF1517" w:rsidRDefault="00961F83" w:rsidP="00AD33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86806" w:rsidRPr="00CF1517" w14:paraId="344C9C0F" w14:textId="77777777" w:rsidTr="0038595F">
        <w:tc>
          <w:tcPr>
            <w:tcW w:w="2159" w:type="pct"/>
          </w:tcPr>
          <w:p w14:paraId="6737840B" w14:textId="77777777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93" w:type="pct"/>
            <w:shd w:val="clear" w:color="auto" w:fill="auto"/>
          </w:tcPr>
          <w:p w14:paraId="57D17615" w14:textId="6AC16C2B" w:rsidR="00786806" w:rsidRPr="00CF1517" w:rsidRDefault="00DC3409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64" w:type="pct"/>
          </w:tcPr>
          <w:p w14:paraId="19ABE689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</w:tcPr>
          <w:p w14:paraId="72B7E69D" w14:textId="7F1ACE41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1" w:type="pct"/>
          </w:tcPr>
          <w:p w14:paraId="141714DE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548837A1" w14:textId="6B9D816D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  <w:r w:rsidR="00DC340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40" w:type="pct"/>
          </w:tcPr>
          <w:p w14:paraId="08CAF10F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6C8E908F" w14:textId="1F49A913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51</w:t>
            </w:r>
            <w:r w:rsidR="00786806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611</w:t>
            </w:r>
          </w:p>
        </w:tc>
      </w:tr>
      <w:tr w:rsidR="00786806" w:rsidRPr="00CF1517" w14:paraId="7FE80562" w14:textId="77777777" w:rsidTr="0038595F">
        <w:tc>
          <w:tcPr>
            <w:tcW w:w="2159" w:type="pct"/>
          </w:tcPr>
          <w:p w14:paraId="55E4F6EE" w14:textId="0CBCFACF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93" w:type="pct"/>
            <w:shd w:val="clear" w:color="auto" w:fill="auto"/>
          </w:tcPr>
          <w:p w14:paraId="4BE1DD81" w14:textId="117D1B57" w:rsidR="00786806" w:rsidRPr="00CF1517" w:rsidRDefault="004B0B8A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DC340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</w:p>
        </w:tc>
        <w:tc>
          <w:tcPr>
            <w:tcW w:w="164" w:type="pct"/>
          </w:tcPr>
          <w:p w14:paraId="32FB7DEC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</w:tcPr>
          <w:p w14:paraId="751A9B53" w14:textId="772D34AB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86806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009</w:t>
            </w:r>
          </w:p>
        </w:tc>
        <w:tc>
          <w:tcPr>
            <w:tcW w:w="171" w:type="pct"/>
          </w:tcPr>
          <w:p w14:paraId="18C5C221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75B532F1" w14:textId="29317BB2" w:rsidR="00786806" w:rsidRPr="00CF1517" w:rsidRDefault="004B0B8A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DC340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</w:p>
        </w:tc>
        <w:tc>
          <w:tcPr>
            <w:tcW w:w="140" w:type="pct"/>
          </w:tcPr>
          <w:p w14:paraId="43704847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4591A808" w14:textId="0475EC56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86806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009</w:t>
            </w:r>
          </w:p>
        </w:tc>
      </w:tr>
      <w:tr w:rsidR="00786806" w:rsidRPr="00CF1517" w14:paraId="11D4D27D" w14:textId="77777777" w:rsidTr="0038595F">
        <w:tc>
          <w:tcPr>
            <w:tcW w:w="2159" w:type="pct"/>
            <w:shd w:val="clear" w:color="auto" w:fill="auto"/>
          </w:tcPr>
          <w:p w14:paraId="35CABF9E" w14:textId="29DD8E33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บุคคลหรือบริษัทอื่นที่เกี่ยวข้องกัน</w:t>
            </w:r>
          </w:p>
        </w:tc>
        <w:tc>
          <w:tcPr>
            <w:tcW w:w="593" w:type="pct"/>
            <w:shd w:val="clear" w:color="auto" w:fill="auto"/>
          </w:tcPr>
          <w:p w14:paraId="3E25DB8D" w14:textId="783D28BC" w:rsidR="00786806" w:rsidRPr="00CF1517" w:rsidRDefault="00DC3409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64" w:type="pct"/>
            <w:shd w:val="clear" w:color="auto" w:fill="auto"/>
          </w:tcPr>
          <w:p w14:paraId="4D64912E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</w:tcPr>
          <w:p w14:paraId="26226D33" w14:textId="775F51B1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71" w:type="pct"/>
            <w:shd w:val="clear" w:color="auto" w:fill="auto"/>
          </w:tcPr>
          <w:p w14:paraId="11C40F0D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shd w:val="clear" w:color="auto" w:fill="auto"/>
          </w:tcPr>
          <w:p w14:paraId="2982312D" w14:textId="2D604454" w:rsidR="00786806" w:rsidRPr="00CF1517" w:rsidRDefault="00DC3409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0" w:type="pct"/>
            <w:shd w:val="clear" w:color="auto" w:fill="auto"/>
          </w:tcPr>
          <w:p w14:paraId="02A561D2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1DA659EE" w14:textId="794DB2EE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86806" w:rsidRPr="00CF1517" w14:paraId="4006AFDC" w14:textId="77777777" w:rsidTr="0038595F">
        <w:tc>
          <w:tcPr>
            <w:tcW w:w="2159" w:type="pct"/>
          </w:tcPr>
          <w:p w14:paraId="50CF0C5E" w14:textId="77777777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93" w:type="pct"/>
            <w:tcBorders>
              <w:top w:val="single" w:sz="4" w:space="0" w:color="auto"/>
            </w:tcBorders>
          </w:tcPr>
          <w:p w14:paraId="321A5BE0" w14:textId="0BC3E24D" w:rsidR="00786806" w:rsidRPr="00CF1517" w:rsidRDefault="004B0B8A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DC340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33</w:t>
            </w:r>
          </w:p>
        </w:tc>
        <w:tc>
          <w:tcPr>
            <w:tcW w:w="164" w:type="pct"/>
          </w:tcPr>
          <w:p w14:paraId="38435F2A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single" w:sz="4" w:space="0" w:color="auto"/>
            </w:tcBorders>
            <w:shd w:val="clear" w:color="auto" w:fill="auto"/>
          </w:tcPr>
          <w:p w14:paraId="0BA6B058" w14:textId="4F904408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78680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08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71" w:type="pct"/>
          </w:tcPr>
          <w:p w14:paraId="14C7CA88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</w:tcBorders>
          </w:tcPr>
          <w:p w14:paraId="4FB17D7A" w14:textId="0319BA0B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165</w:t>
            </w:r>
            <w:r w:rsidR="00DC340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40" w:type="pct"/>
          </w:tcPr>
          <w:p w14:paraId="67278264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</w:tcBorders>
            <w:shd w:val="clear" w:color="auto" w:fill="auto"/>
          </w:tcPr>
          <w:p w14:paraId="71C224B2" w14:textId="41C5ED04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78680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</w:p>
        </w:tc>
      </w:tr>
      <w:tr w:rsidR="00786806" w:rsidRPr="00CF1517" w14:paraId="06120129" w14:textId="77777777" w:rsidTr="0038595F">
        <w:tc>
          <w:tcPr>
            <w:tcW w:w="2159" w:type="pct"/>
          </w:tcPr>
          <w:p w14:paraId="508B8028" w14:textId="77777777" w:rsidR="0038595F" w:rsidRDefault="000D4AEC" w:rsidP="0038595F">
            <w:pPr>
              <w:tabs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0" w:hanging="250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ค่าเผื่อผลขาดทุนจากการด้อยค่า </w:t>
            </w:r>
          </w:p>
          <w:p w14:paraId="5B9553AD" w14:textId="112BD5F7" w:rsidR="00786806" w:rsidRPr="0038595F" w:rsidRDefault="0038595F" w:rsidP="0038595F">
            <w:pPr>
              <w:tabs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0" w:hanging="25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  </w:t>
            </w:r>
            <w:r w:rsidR="000D4AEC"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="00086D0E" w:rsidRPr="00086D0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</w:t>
            </w:r>
            <w:r w:rsidR="000D4AEC"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="000D4AEC"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593" w:type="pct"/>
            <w:tcBorders>
              <w:bottom w:val="single" w:sz="4" w:space="0" w:color="auto"/>
            </w:tcBorders>
            <w:vAlign w:val="bottom"/>
          </w:tcPr>
          <w:p w14:paraId="54538D65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</w:p>
          <w:p w14:paraId="0AB7FC00" w14:textId="6C1AD0E8" w:rsidR="000D4AEC" w:rsidRPr="00CF1517" w:rsidRDefault="00DC3409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64" w:type="pct"/>
            <w:vAlign w:val="bottom"/>
          </w:tcPr>
          <w:p w14:paraId="4F4B51E8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8CA287D" w14:textId="77777777" w:rsidR="000D4AEC" w:rsidRPr="00CF1517" w:rsidRDefault="000D4AEC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</w:p>
          <w:p w14:paraId="17921D2E" w14:textId="028F8FE3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71" w:type="pct"/>
            <w:vAlign w:val="bottom"/>
          </w:tcPr>
          <w:p w14:paraId="5B7636C4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vAlign w:val="bottom"/>
          </w:tcPr>
          <w:p w14:paraId="34B6C4F3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611FDADD" w14:textId="36DD7E7D" w:rsidR="000D4AEC" w:rsidRPr="00CF1517" w:rsidRDefault="00DC3409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1E1C2C13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ED2EFB" w14:textId="77777777" w:rsidR="000D4AEC" w:rsidRPr="00CF1517" w:rsidRDefault="000D4AEC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39D39BEF" w14:textId="1C7DBBA1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786806" w:rsidRPr="00CF1517" w14:paraId="21E0CC62" w14:textId="77777777" w:rsidTr="0038595F">
        <w:tc>
          <w:tcPr>
            <w:tcW w:w="2159" w:type="pct"/>
          </w:tcPr>
          <w:p w14:paraId="7BC3337E" w14:textId="77777777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</w:tcPr>
          <w:p w14:paraId="0A9B726C" w14:textId="4ED59CAF" w:rsidR="00786806" w:rsidRPr="00CF1517" w:rsidRDefault="004B0B8A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DC340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33</w:t>
            </w:r>
          </w:p>
        </w:tc>
        <w:tc>
          <w:tcPr>
            <w:tcW w:w="164" w:type="pct"/>
          </w:tcPr>
          <w:p w14:paraId="08814047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18B8941" w14:textId="5BA516F3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61</w:t>
            </w:r>
            <w:r w:rsidR="0078680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77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71" w:type="pct"/>
          </w:tcPr>
          <w:p w14:paraId="411D7BEC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2327E97F" w14:textId="46541107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165</w:t>
            </w:r>
            <w:r w:rsidR="00DC340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40" w:type="pct"/>
          </w:tcPr>
          <w:p w14:paraId="4D358208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8CA3F08" w14:textId="0D966BD2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78680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</w:p>
        </w:tc>
      </w:tr>
      <w:tr w:rsidR="00786806" w:rsidRPr="00CF1517" w14:paraId="4D80CC8B" w14:textId="77777777" w:rsidTr="0038595F">
        <w:trPr>
          <w:trHeight w:val="321"/>
        </w:trPr>
        <w:tc>
          <w:tcPr>
            <w:tcW w:w="2159" w:type="pct"/>
          </w:tcPr>
          <w:p w14:paraId="480D811A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3" w:type="pct"/>
            <w:tcBorders>
              <w:top w:val="double" w:sz="4" w:space="0" w:color="auto"/>
            </w:tcBorders>
          </w:tcPr>
          <w:p w14:paraId="491E9072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4" w:type="pct"/>
          </w:tcPr>
          <w:p w14:paraId="349842A0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double" w:sz="4" w:space="0" w:color="auto"/>
            </w:tcBorders>
            <w:shd w:val="clear" w:color="auto" w:fill="auto"/>
          </w:tcPr>
          <w:p w14:paraId="5040CC77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1" w:type="pct"/>
          </w:tcPr>
          <w:p w14:paraId="60F0D0FD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</w:tcPr>
          <w:p w14:paraId="118E58FF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0" w:type="pct"/>
          </w:tcPr>
          <w:p w14:paraId="1CF8F55F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double" w:sz="4" w:space="0" w:color="auto"/>
            </w:tcBorders>
            <w:shd w:val="clear" w:color="auto" w:fill="auto"/>
          </w:tcPr>
          <w:p w14:paraId="15EA02F9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38595F" w:rsidRPr="00CF1517" w14:paraId="1612DFF0" w14:textId="77777777" w:rsidTr="0038595F">
        <w:trPr>
          <w:trHeight w:val="321"/>
        </w:trPr>
        <w:tc>
          <w:tcPr>
            <w:tcW w:w="2159" w:type="pct"/>
            <w:vAlign w:val="bottom"/>
          </w:tcPr>
          <w:p w14:paraId="5EBE7547" w14:textId="7FCF9C63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กลับรายการขาดทุนจากการด้อยค่า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(</w:t>
            </w: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593" w:type="pct"/>
          </w:tcPr>
          <w:p w14:paraId="4BA610EA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4" w:type="pct"/>
          </w:tcPr>
          <w:p w14:paraId="3CE3BEF8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</w:tcPr>
          <w:p w14:paraId="08220165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1" w:type="pct"/>
          </w:tcPr>
          <w:p w14:paraId="1B9C363E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52D9A4FD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0" w:type="pct"/>
          </w:tcPr>
          <w:p w14:paraId="029B6E28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1FDDABC1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38595F" w:rsidRPr="00CF1517" w14:paraId="04F6F5B0" w14:textId="77777777" w:rsidTr="004036CD">
        <w:tc>
          <w:tcPr>
            <w:tcW w:w="2159" w:type="pct"/>
            <w:vAlign w:val="bottom"/>
          </w:tcPr>
          <w:p w14:paraId="55BFDB0F" w14:textId="4FA461CD" w:rsidR="0038595F" w:rsidRPr="00CF1517" w:rsidRDefault="0038595F" w:rsidP="003859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    </w:t>
            </w:r>
            <w:r w:rsidR="004036CD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กลับรายการค่าเผื่อ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หนี้สงสัยจะสูญ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)</w:t>
            </w:r>
            <w:r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593" w:type="pct"/>
            <w:vAlign w:val="center"/>
          </w:tcPr>
          <w:p w14:paraId="3C43C4C3" w14:textId="308E74B3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64" w:type="pct"/>
            <w:vAlign w:val="center"/>
          </w:tcPr>
          <w:p w14:paraId="0EE03F6A" w14:textId="77777777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center"/>
          </w:tcPr>
          <w:p w14:paraId="4BED7F6D" w14:textId="5E95B6B0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71" w:type="pct"/>
            <w:vAlign w:val="center"/>
          </w:tcPr>
          <w:p w14:paraId="713E6218" w14:textId="77777777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vAlign w:val="center"/>
          </w:tcPr>
          <w:p w14:paraId="01462956" w14:textId="3C748EC4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0" w:type="pct"/>
            <w:vAlign w:val="center"/>
          </w:tcPr>
          <w:p w14:paraId="7BAC6A08" w14:textId="77777777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  <w:vAlign w:val="center"/>
          </w:tcPr>
          <w:p w14:paraId="206CB20A" w14:textId="2F5A762E" w:rsidR="0038595F" w:rsidRPr="00CF1517" w:rsidRDefault="0038595F" w:rsidP="0038595F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4036CD" w:rsidRPr="00CF1517" w14:paraId="77C794DF" w14:textId="77777777" w:rsidTr="0038595F">
        <w:tc>
          <w:tcPr>
            <w:tcW w:w="2159" w:type="pct"/>
            <w:vAlign w:val="bottom"/>
          </w:tcPr>
          <w:p w14:paraId="2B2E954A" w14:textId="36038DB1" w:rsidR="004036CD" w:rsidRPr="00CF1517" w:rsidRDefault="004036CD" w:rsidP="00403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   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593" w:type="pct"/>
            <w:tcBorders>
              <w:bottom w:val="double" w:sz="4" w:space="0" w:color="auto"/>
            </w:tcBorders>
            <w:vAlign w:val="center"/>
          </w:tcPr>
          <w:p w14:paraId="352214B8" w14:textId="340C3E1F" w:rsidR="004036CD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64" w:type="pct"/>
            <w:vAlign w:val="center"/>
          </w:tcPr>
          <w:p w14:paraId="7781B2B4" w14:textId="77777777" w:rsidR="004036CD" w:rsidRPr="00CF1517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5B197C1" w14:textId="54B8064C" w:rsidR="004036CD" w:rsidRPr="00CF1517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71" w:type="pct"/>
            <w:vAlign w:val="center"/>
          </w:tcPr>
          <w:p w14:paraId="4917A466" w14:textId="77777777" w:rsidR="004036CD" w:rsidRPr="00CF1517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tcBorders>
              <w:bottom w:val="double" w:sz="4" w:space="0" w:color="auto"/>
            </w:tcBorders>
            <w:vAlign w:val="center"/>
          </w:tcPr>
          <w:p w14:paraId="2B0ABC5D" w14:textId="32D6860D" w:rsidR="004036CD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40" w:type="pct"/>
            <w:vAlign w:val="center"/>
          </w:tcPr>
          <w:p w14:paraId="55E9176C" w14:textId="77777777" w:rsidR="004036CD" w:rsidRPr="00CF1517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A3469B1" w14:textId="6AE15E89" w:rsidR="004036CD" w:rsidRPr="00CF1517" w:rsidRDefault="004036CD" w:rsidP="004036CD">
            <w:pPr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113C226E" w14:textId="7E966D4E" w:rsidR="00670AEB" w:rsidRDefault="00670A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24"/>
          <w:szCs w:val="24"/>
        </w:rPr>
      </w:pPr>
    </w:p>
    <w:p w14:paraId="6BEC468A" w14:textId="625B0A0D" w:rsidR="008705BE" w:rsidRDefault="008705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24"/>
          <w:szCs w:val="24"/>
        </w:rPr>
      </w:pPr>
    </w:p>
    <w:p w14:paraId="599D808B" w14:textId="0A593CF3" w:rsidR="008705BE" w:rsidRDefault="008705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24"/>
          <w:szCs w:val="24"/>
        </w:rPr>
      </w:pPr>
    </w:p>
    <w:p w14:paraId="1C83F1B3" w14:textId="0CDC1514" w:rsidR="008705BE" w:rsidRDefault="008705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24"/>
          <w:szCs w:val="24"/>
        </w:rPr>
      </w:pPr>
    </w:p>
    <w:p w14:paraId="72216AD1" w14:textId="77777777" w:rsidR="008705BE" w:rsidRPr="00CF1517" w:rsidRDefault="008705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24"/>
          <w:szCs w:val="24"/>
        </w:rPr>
      </w:pPr>
    </w:p>
    <w:tbl>
      <w:tblPr>
        <w:tblW w:w="969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410"/>
        <w:gridCol w:w="1095"/>
        <w:gridCol w:w="334"/>
        <w:gridCol w:w="1127"/>
        <w:gridCol w:w="16"/>
        <w:gridCol w:w="295"/>
        <w:gridCol w:w="1057"/>
        <w:gridCol w:w="272"/>
        <w:gridCol w:w="1092"/>
      </w:tblGrid>
      <w:tr w:rsidR="004920B2" w:rsidRPr="00CF1517" w14:paraId="7D1A4C75" w14:textId="77777777" w:rsidTr="004920B2">
        <w:trPr>
          <w:trHeight w:val="318"/>
        </w:trPr>
        <w:tc>
          <w:tcPr>
            <w:tcW w:w="2274" w:type="pct"/>
          </w:tcPr>
          <w:p w14:paraId="2681837C" w14:textId="4D4AAA39" w:rsidR="00F61EF0" w:rsidRPr="00CF1517" w:rsidRDefault="00F61EF0" w:rsidP="00F61EF0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26" w:type="pct"/>
            <w:gridSpan w:val="4"/>
          </w:tcPr>
          <w:p w14:paraId="519DE0B9" w14:textId="77777777" w:rsidR="00F61EF0" w:rsidRPr="00CF1517" w:rsidRDefault="00F61EF0" w:rsidP="00F61E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2" w:type="pct"/>
          </w:tcPr>
          <w:p w14:paraId="30C2E749" w14:textId="77777777" w:rsidR="00F61EF0" w:rsidRPr="00CF1517" w:rsidRDefault="00F61EF0" w:rsidP="00F61E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pct"/>
            <w:gridSpan w:val="3"/>
          </w:tcPr>
          <w:p w14:paraId="402F9956" w14:textId="77777777" w:rsidR="00F61EF0" w:rsidRPr="00CF1517" w:rsidRDefault="00F61EF0" w:rsidP="00F61E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920B2" w:rsidRPr="00CF1517" w14:paraId="6D1B6680" w14:textId="77777777" w:rsidTr="004920B2">
        <w:trPr>
          <w:trHeight w:val="389"/>
        </w:trPr>
        <w:tc>
          <w:tcPr>
            <w:tcW w:w="2274" w:type="pct"/>
          </w:tcPr>
          <w:p w14:paraId="74F42AFF" w14:textId="447125F2" w:rsidR="00786806" w:rsidRPr="00CF1517" w:rsidRDefault="003037B5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ลูกหนี้หมุนเวียนอื่น</w:t>
            </w:r>
          </w:p>
        </w:tc>
        <w:tc>
          <w:tcPr>
            <w:tcW w:w="565" w:type="pct"/>
          </w:tcPr>
          <w:p w14:paraId="56227AA3" w14:textId="7053BD0B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72" w:type="pct"/>
          </w:tcPr>
          <w:p w14:paraId="03C79EC1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1" w:type="pct"/>
          </w:tcPr>
          <w:p w14:paraId="1C21F5EE" w14:textId="75C26395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60" w:type="pct"/>
            <w:gridSpan w:val="2"/>
          </w:tcPr>
          <w:p w14:paraId="5DE47E8E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</w:tcPr>
          <w:p w14:paraId="21D7F849" w14:textId="2064EB1B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0" w:type="pct"/>
          </w:tcPr>
          <w:p w14:paraId="755CD52B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4" w:type="pct"/>
          </w:tcPr>
          <w:p w14:paraId="056ACBDC" w14:textId="5BC6DE94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786806" w:rsidRPr="00CF1517" w14:paraId="316D74CB" w14:textId="77777777" w:rsidTr="004920B2">
        <w:trPr>
          <w:trHeight w:val="375"/>
        </w:trPr>
        <w:tc>
          <w:tcPr>
            <w:tcW w:w="2274" w:type="pct"/>
          </w:tcPr>
          <w:p w14:paraId="4F382373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726" w:type="pct"/>
            <w:gridSpan w:val="8"/>
          </w:tcPr>
          <w:p w14:paraId="37B4E2CC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920B2" w:rsidRPr="00CF1517" w14:paraId="17341B9D" w14:textId="77777777" w:rsidTr="004920B2">
        <w:trPr>
          <w:trHeight w:val="389"/>
        </w:trPr>
        <w:tc>
          <w:tcPr>
            <w:tcW w:w="2274" w:type="pct"/>
          </w:tcPr>
          <w:p w14:paraId="4F264A90" w14:textId="77777777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65" w:type="pct"/>
          </w:tcPr>
          <w:p w14:paraId="0B0766B5" w14:textId="670CB4A7" w:rsidR="00786806" w:rsidRPr="00CF1517" w:rsidRDefault="00A04710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2" w:type="pct"/>
          </w:tcPr>
          <w:p w14:paraId="35FBF2EA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1" w:type="pct"/>
            <w:shd w:val="clear" w:color="auto" w:fill="auto"/>
          </w:tcPr>
          <w:p w14:paraId="1DA2C796" w14:textId="1304ED68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60" w:type="pct"/>
            <w:gridSpan w:val="2"/>
          </w:tcPr>
          <w:p w14:paraId="08CF9166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5" w:type="pct"/>
          </w:tcPr>
          <w:p w14:paraId="1E09A99C" w14:textId="347EAE75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A04710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</w:p>
        </w:tc>
        <w:tc>
          <w:tcPr>
            <w:tcW w:w="140" w:type="pct"/>
          </w:tcPr>
          <w:p w14:paraId="73BC77F2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</w:tcPr>
          <w:p w14:paraId="20527A8C" w14:textId="05603361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86806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4920B2" w:rsidRPr="00CF1517" w14:paraId="1BEAB8A8" w14:textId="77777777" w:rsidTr="004920B2">
        <w:trPr>
          <w:trHeight w:val="389"/>
        </w:trPr>
        <w:tc>
          <w:tcPr>
            <w:tcW w:w="2274" w:type="pct"/>
          </w:tcPr>
          <w:p w14:paraId="5FFE09F7" w14:textId="35360A1D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65" w:type="pct"/>
            <w:shd w:val="clear" w:color="auto" w:fill="auto"/>
          </w:tcPr>
          <w:p w14:paraId="2FD13CCC" w14:textId="52111C7D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595</w:t>
            </w:r>
          </w:p>
        </w:tc>
        <w:tc>
          <w:tcPr>
            <w:tcW w:w="172" w:type="pct"/>
          </w:tcPr>
          <w:p w14:paraId="09161F73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1" w:type="pct"/>
            <w:shd w:val="clear" w:color="auto" w:fill="auto"/>
          </w:tcPr>
          <w:p w14:paraId="30C1413D" w14:textId="1A9B40E2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15</w:t>
            </w:r>
          </w:p>
        </w:tc>
        <w:tc>
          <w:tcPr>
            <w:tcW w:w="160" w:type="pct"/>
            <w:gridSpan w:val="2"/>
          </w:tcPr>
          <w:p w14:paraId="00F09F6D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5" w:type="pct"/>
          </w:tcPr>
          <w:p w14:paraId="2A20B90B" w14:textId="4F542889" w:rsidR="00786806" w:rsidRPr="00CF1517" w:rsidRDefault="004B0B8A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</w:p>
        </w:tc>
        <w:tc>
          <w:tcPr>
            <w:tcW w:w="140" w:type="pct"/>
          </w:tcPr>
          <w:p w14:paraId="4467A76D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</w:tcPr>
          <w:p w14:paraId="578ECA10" w14:textId="5351A475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4920B2" w:rsidRPr="00CF1517" w14:paraId="496E4BCB" w14:textId="77777777" w:rsidTr="004920B2">
        <w:trPr>
          <w:trHeight w:val="375"/>
        </w:trPr>
        <w:tc>
          <w:tcPr>
            <w:tcW w:w="2274" w:type="pct"/>
          </w:tcPr>
          <w:p w14:paraId="451405D7" w14:textId="77777777" w:rsidR="00786806" w:rsidRPr="00CF1517" w:rsidRDefault="00786806" w:rsidP="00786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6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C30DE9A" w14:textId="1CBF8F4B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595</w:t>
            </w:r>
          </w:p>
        </w:tc>
        <w:tc>
          <w:tcPr>
            <w:tcW w:w="172" w:type="pct"/>
          </w:tcPr>
          <w:p w14:paraId="69D87716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5D6939" w14:textId="29DDC83A" w:rsidR="00786806" w:rsidRPr="00CF1517" w:rsidRDefault="00086D0E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 w:line="360" w:lineRule="exact"/>
              <w:ind w:left="-108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160" w:type="pct"/>
            <w:gridSpan w:val="2"/>
          </w:tcPr>
          <w:p w14:paraId="0A9A8E92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tcBorders>
              <w:top w:val="single" w:sz="4" w:space="0" w:color="auto"/>
              <w:bottom w:val="double" w:sz="4" w:space="0" w:color="auto"/>
            </w:tcBorders>
          </w:tcPr>
          <w:p w14:paraId="665C28DD" w14:textId="38DD10FA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A0471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40" w:type="pct"/>
          </w:tcPr>
          <w:p w14:paraId="78989E78" w14:textId="77777777" w:rsidR="00786806" w:rsidRPr="00CF1517" w:rsidRDefault="00786806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0448EC" w14:textId="159421FB" w:rsidR="00786806" w:rsidRPr="00CF1517" w:rsidRDefault="00360B44" w:rsidP="007868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78680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</w:tr>
      <w:tr w:rsidR="004920B2" w:rsidRPr="00CF1517" w14:paraId="1BA869F3" w14:textId="77777777" w:rsidTr="004920B2">
        <w:trPr>
          <w:trHeight w:val="304"/>
        </w:trPr>
        <w:tc>
          <w:tcPr>
            <w:tcW w:w="2274" w:type="pct"/>
          </w:tcPr>
          <w:p w14:paraId="275E7E38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5" w:type="pct"/>
          </w:tcPr>
          <w:p w14:paraId="6F1CEB27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72" w:type="pct"/>
          </w:tcPr>
          <w:p w14:paraId="43763BF1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</w:tcPr>
          <w:p w14:paraId="29E6614C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062F64CC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</w:tcPr>
          <w:p w14:paraId="633AA4D3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</w:tcPr>
          <w:p w14:paraId="5BD20DC4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</w:tcPr>
          <w:p w14:paraId="2466ED40" w14:textId="77777777" w:rsidR="00786806" w:rsidRPr="00CF1517" w:rsidRDefault="00786806" w:rsidP="00B923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4920B2" w:rsidRPr="00CF1517" w14:paraId="108241D8" w14:textId="77777777" w:rsidTr="004920B2">
        <w:trPr>
          <w:trHeight w:val="304"/>
        </w:trPr>
        <w:tc>
          <w:tcPr>
            <w:tcW w:w="2274" w:type="pct"/>
            <w:vAlign w:val="bottom"/>
          </w:tcPr>
          <w:p w14:paraId="5FA81BE0" w14:textId="098CC642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ขาดทุนจากการด้อยค่า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(</w:t>
            </w: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: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หนี้สูญ</w:t>
            </w:r>
          </w:p>
        </w:tc>
        <w:tc>
          <w:tcPr>
            <w:tcW w:w="565" w:type="pct"/>
          </w:tcPr>
          <w:p w14:paraId="4F42375E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72" w:type="pct"/>
          </w:tcPr>
          <w:p w14:paraId="3A52E691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shd w:val="clear" w:color="auto" w:fill="auto"/>
          </w:tcPr>
          <w:p w14:paraId="19642537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31F46EF8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</w:tcPr>
          <w:p w14:paraId="0951FE95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</w:tcPr>
          <w:p w14:paraId="29A04F7B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</w:tcPr>
          <w:p w14:paraId="0615E1C0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4920B2" w:rsidRPr="00CF1517" w14:paraId="2DFAEC8F" w14:textId="77777777" w:rsidTr="004920B2">
        <w:trPr>
          <w:trHeight w:val="304"/>
        </w:trPr>
        <w:tc>
          <w:tcPr>
            <w:tcW w:w="2274" w:type="pct"/>
            <w:vAlign w:val="bottom"/>
          </w:tcPr>
          <w:p w14:paraId="7024ACB2" w14:textId="789E946F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    </w:t>
            </w:r>
            <w:r w:rsidR="00CD322F"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และ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หนี้สงสัยจะสูญ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)</w:t>
            </w:r>
            <w:r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565" w:type="pct"/>
            <w:tcBorders>
              <w:bottom w:val="double" w:sz="4" w:space="0" w:color="auto"/>
            </w:tcBorders>
            <w:vAlign w:val="bottom"/>
          </w:tcPr>
          <w:p w14:paraId="4A020F77" w14:textId="45AFBEFD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15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72" w:type="pct"/>
            <w:vAlign w:val="bottom"/>
          </w:tcPr>
          <w:p w14:paraId="4C182A29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616503E" w14:textId="4D0532BB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9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60" w:type="pct"/>
            <w:gridSpan w:val="2"/>
            <w:vAlign w:val="bottom"/>
          </w:tcPr>
          <w:p w14:paraId="31114333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tcBorders>
              <w:bottom w:val="double" w:sz="4" w:space="0" w:color="auto"/>
            </w:tcBorders>
            <w:vAlign w:val="bottom"/>
          </w:tcPr>
          <w:p w14:paraId="7E4BCBD9" w14:textId="19F6231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10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3CD8393F" w14:textId="77777777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E18F1A4" w14:textId="08E01D4B" w:rsidR="0038595F" w:rsidRPr="00CF1517" w:rsidRDefault="0038595F" w:rsidP="003859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16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-</w:t>
            </w:r>
          </w:p>
        </w:tc>
      </w:tr>
    </w:tbl>
    <w:p w14:paraId="14F14485" w14:textId="0C3F5325" w:rsidR="0038595F" w:rsidRDefault="0038595F">
      <w:pPr>
        <w:rPr>
          <w:rFonts w:ascii="Angsana New" w:hAnsi="Angsana New" w:cs="Angsana New"/>
          <w:b/>
          <w:bCs/>
          <w:sz w:val="30"/>
          <w:szCs w:val="30"/>
        </w:rPr>
      </w:pPr>
    </w:p>
    <w:tbl>
      <w:tblPr>
        <w:tblW w:w="963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410"/>
        <w:gridCol w:w="1080"/>
        <w:gridCol w:w="270"/>
        <w:gridCol w:w="1170"/>
        <w:gridCol w:w="270"/>
        <w:gridCol w:w="1080"/>
        <w:gridCol w:w="270"/>
        <w:gridCol w:w="1080"/>
      </w:tblGrid>
      <w:tr w:rsidR="00F14656" w:rsidRPr="00CF1517" w14:paraId="21B02BE1" w14:textId="77777777" w:rsidTr="00F14656">
        <w:tc>
          <w:tcPr>
            <w:tcW w:w="4410" w:type="dxa"/>
            <w:vAlign w:val="bottom"/>
          </w:tcPr>
          <w:p w14:paraId="320B64B2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20" w:type="dxa"/>
            <w:gridSpan w:val="7"/>
            <w:shd w:val="clear" w:color="auto" w:fill="auto"/>
            <w:vAlign w:val="bottom"/>
          </w:tcPr>
          <w:p w14:paraId="7A22BCC1" w14:textId="33D8B8FC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F14656" w:rsidRPr="00CF1517" w14:paraId="05CB1F37" w14:textId="77777777" w:rsidTr="00F14656">
        <w:tc>
          <w:tcPr>
            <w:tcW w:w="4410" w:type="dxa"/>
            <w:shd w:val="clear" w:color="auto" w:fill="auto"/>
            <w:vAlign w:val="bottom"/>
          </w:tcPr>
          <w:p w14:paraId="7E9022A3" w14:textId="1E80DB4A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080" w:type="dxa"/>
            <w:vAlign w:val="bottom"/>
          </w:tcPr>
          <w:p w14:paraId="7A8DC77D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2C2B056A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270" w:type="dxa"/>
            <w:vAlign w:val="bottom"/>
          </w:tcPr>
          <w:p w14:paraId="097B88DB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33DE8C3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0" w:type="dxa"/>
            <w:vAlign w:val="bottom"/>
          </w:tcPr>
          <w:p w14:paraId="59176B50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27CBA2B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70" w:type="dxa"/>
            <w:vAlign w:val="bottom"/>
          </w:tcPr>
          <w:p w14:paraId="35FF0938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4117E17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7E1EFC89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F14656" w:rsidRPr="00CF1517" w14:paraId="19F78FC6" w14:textId="77777777" w:rsidTr="00F14656">
        <w:trPr>
          <w:trHeight w:hRule="exact" w:val="414"/>
        </w:trPr>
        <w:tc>
          <w:tcPr>
            <w:tcW w:w="4410" w:type="dxa"/>
          </w:tcPr>
          <w:p w14:paraId="5C7935CE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220" w:type="dxa"/>
            <w:gridSpan w:val="7"/>
          </w:tcPr>
          <w:p w14:paraId="3111FBD9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14656" w:rsidRPr="00CF1517" w14:paraId="6FCE25A2" w14:textId="77777777" w:rsidTr="00F14656">
        <w:trPr>
          <w:trHeight w:hRule="exact" w:val="414"/>
        </w:trPr>
        <w:tc>
          <w:tcPr>
            <w:tcW w:w="4410" w:type="dxa"/>
          </w:tcPr>
          <w:p w14:paraId="49534D89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5220" w:type="dxa"/>
            <w:gridSpan w:val="7"/>
          </w:tcPr>
          <w:p w14:paraId="1BD259DD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F14656" w:rsidRPr="00CF1517" w14:paraId="0BAF4BC5" w14:textId="77777777" w:rsidTr="00F14656">
        <w:tc>
          <w:tcPr>
            <w:tcW w:w="4410" w:type="dxa"/>
          </w:tcPr>
          <w:p w14:paraId="52CBA552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69920F9B" w14:textId="77777777" w:rsidR="00F14656" w:rsidRPr="009675C2" w:rsidRDefault="00F14656" w:rsidP="00F146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17,300</w:t>
            </w:r>
          </w:p>
        </w:tc>
        <w:tc>
          <w:tcPr>
            <w:tcW w:w="270" w:type="dxa"/>
            <w:vAlign w:val="bottom"/>
          </w:tcPr>
          <w:p w14:paraId="236D9ED4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F72E59C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212,600</w:t>
            </w:r>
          </w:p>
        </w:tc>
        <w:tc>
          <w:tcPr>
            <w:tcW w:w="270" w:type="dxa"/>
            <w:vAlign w:val="bottom"/>
          </w:tcPr>
          <w:p w14:paraId="35DF6D29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576B8F6A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225,800</w:t>
            </w:r>
          </w:p>
        </w:tc>
        <w:tc>
          <w:tcPr>
            <w:tcW w:w="270" w:type="dxa"/>
            <w:vAlign w:val="bottom"/>
          </w:tcPr>
          <w:p w14:paraId="5469C753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910919E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4,100</w:t>
            </w:r>
          </w:p>
        </w:tc>
      </w:tr>
      <w:tr w:rsidR="00892488" w:rsidRPr="00CF1517" w14:paraId="7F03C189" w14:textId="77777777" w:rsidTr="00F14656">
        <w:tc>
          <w:tcPr>
            <w:tcW w:w="4410" w:type="dxa"/>
          </w:tcPr>
          <w:p w14:paraId="5EFA714C" w14:textId="77777777" w:rsidR="00892488" w:rsidRPr="009675C2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48D95B4F" w14:textId="13682734" w:rsidR="00892488" w:rsidRPr="00892488" w:rsidRDefault="00892488" w:rsidP="008924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17,300</w:t>
            </w:r>
          </w:p>
        </w:tc>
        <w:tc>
          <w:tcPr>
            <w:tcW w:w="270" w:type="dxa"/>
            <w:vAlign w:val="bottom"/>
          </w:tcPr>
          <w:p w14:paraId="5590B25A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16F991" w14:textId="39562FDA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212,600</w:t>
            </w:r>
          </w:p>
        </w:tc>
        <w:tc>
          <w:tcPr>
            <w:tcW w:w="270" w:type="dxa"/>
            <w:vAlign w:val="bottom"/>
          </w:tcPr>
          <w:p w14:paraId="2B710578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EBA59C" w14:textId="724627DA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225,800</w:t>
            </w:r>
          </w:p>
        </w:tc>
        <w:tc>
          <w:tcPr>
            <w:tcW w:w="270" w:type="dxa"/>
            <w:vAlign w:val="bottom"/>
          </w:tcPr>
          <w:p w14:paraId="503D236B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5484A03A" w14:textId="5F5C5425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4,100</w:t>
            </w:r>
          </w:p>
        </w:tc>
      </w:tr>
      <w:tr w:rsidR="00F14656" w:rsidRPr="00CF1517" w14:paraId="65892EFA" w14:textId="77777777" w:rsidTr="00F14656">
        <w:tc>
          <w:tcPr>
            <w:tcW w:w="4410" w:type="dxa"/>
            <w:vAlign w:val="bottom"/>
          </w:tcPr>
          <w:p w14:paraId="208443C3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0D284D22" w14:textId="77777777" w:rsidR="00F14656" w:rsidRPr="009675C2" w:rsidRDefault="00F14656" w:rsidP="00F146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E23DB28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09B6427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45DDEC0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037102B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B73FFBC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2C26BF64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14656" w:rsidRPr="00CF1517" w14:paraId="0C443051" w14:textId="77777777" w:rsidTr="00F14656">
        <w:tc>
          <w:tcPr>
            <w:tcW w:w="4410" w:type="dxa"/>
            <w:vAlign w:val="bottom"/>
          </w:tcPr>
          <w:p w14:paraId="5ADC09E1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1080" w:type="dxa"/>
            <w:vAlign w:val="bottom"/>
          </w:tcPr>
          <w:p w14:paraId="4673ED81" w14:textId="77777777" w:rsidR="00F14656" w:rsidRPr="009675C2" w:rsidRDefault="00F14656" w:rsidP="00F146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86B55DD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8C9DD9E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347EA89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8FD7897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1F080536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1BC9F9E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14656" w:rsidRPr="00CF1517" w14:paraId="40FA04A8" w14:textId="77777777" w:rsidTr="00F14656">
        <w:tc>
          <w:tcPr>
            <w:tcW w:w="4410" w:type="dxa"/>
          </w:tcPr>
          <w:p w14:paraId="6465293E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17EC0E9C" w14:textId="77777777" w:rsidR="00F14656" w:rsidRPr="009675C2" w:rsidRDefault="00F14656" w:rsidP="00F146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5F93D67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5B5843D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72,600</w:t>
            </w:r>
          </w:p>
        </w:tc>
        <w:tc>
          <w:tcPr>
            <w:tcW w:w="270" w:type="dxa"/>
            <w:vAlign w:val="bottom"/>
          </w:tcPr>
          <w:p w14:paraId="2F9F009D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01E74275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55,300</w:t>
            </w:r>
          </w:p>
        </w:tc>
        <w:tc>
          <w:tcPr>
            <w:tcW w:w="270" w:type="dxa"/>
            <w:vAlign w:val="bottom"/>
          </w:tcPr>
          <w:p w14:paraId="1FED378E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6A790D24" w14:textId="77777777" w:rsidR="00F14656" w:rsidRPr="009675C2" w:rsidRDefault="00F14656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17,300</w:t>
            </w:r>
          </w:p>
        </w:tc>
      </w:tr>
      <w:tr w:rsidR="00892488" w:rsidRPr="00CF1517" w14:paraId="144F8A9D" w14:textId="77777777" w:rsidTr="00F14656">
        <w:tc>
          <w:tcPr>
            <w:tcW w:w="4410" w:type="dxa"/>
          </w:tcPr>
          <w:p w14:paraId="52916E0F" w14:textId="77777777" w:rsidR="00892488" w:rsidRPr="009675C2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3804CD" w14:textId="5027043A" w:rsidR="00892488" w:rsidRPr="00892488" w:rsidRDefault="00892488" w:rsidP="008924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01CEDA8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D64749" w14:textId="5DDB5964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72,600</w:t>
            </w:r>
          </w:p>
        </w:tc>
        <w:tc>
          <w:tcPr>
            <w:tcW w:w="270" w:type="dxa"/>
            <w:vAlign w:val="bottom"/>
          </w:tcPr>
          <w:p w14:paraId="57797BBB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8CA852" w14:textId="2231DC25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55,300</w:t>
            </w:r>
          </w:p>
        </w:tc>
        <w:tc>
          <w:tcPr>
            <w:tcW w:w="270" w:type="dxa"/>
            <w:vAlign w:val="bottom"/>
          </w:tcPr>
          <w:p w14:paraId="31224781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1DE10E" w14:textId="744E1741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17,300</w:t>
            </w:r>
          </w:p>
        </w:tc>
      </w:tr>
    </w:tbl>
    <w:p w14:paraId="5452606B" w14:textId="77777777" w:rsidR="00F14656" w:rsidRPr="00F14656" w:rsidRDefault="00F14656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63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410"/>
        <w:gridCol w:w="1080"/>
        <w:gridCol w:w="270"/>
        <w:gridCol w:w="1170"/>
        <w:gridCol w:w="270"/>
        <w:gridCol w:w="1080"/>
        <w:gridCol w:w="270"/>
        <w:gridCol w:w="1080"/>
      </w:tblGrid>
      <w:tr w:rsidR="00BD0832" w:rsidRPr="00CF1517" w14:paraId="5B58EBD6" w14:textId="77777777" w:rsidTr="00892488">
        <w:trPr>
          <w:tblHeader/>
        </w:trPr>
        <w:tc>
          <w:tcPr>
            <w:tcW w:w="4410" w:type="dxa"/>
            <w:vAlign w:val="bottom"/>
          </w:tcPr>
          <w:p w14:paraId="1641A0BD" w14:textId="77777777" w:rsidR="00BD0832" w:rsidRPr="009675C2" w:rsidRDefault="00BD0832" w:rsidP="00BD08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20" w:type="dxa"/>
            <w:gridSpan w:val="7"/>
            <w:shd w:val="clear" w:color="auto" w:fill="auto"/>
            <w:vAlign w:val="bottom"/>
          </w:tcPr>
          <w:p w14:paraId="6EC01E57" w14:textId="77777777" w:rsidR="00BD0832" w:rsidRPr="009675C2" w:rsidRDefault="00BD0832" w:rsidP="00BD08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F61D9" w:rsidRPr="00CF1517" w14:paraId="6BCFDD3D" w14:textId="77777777" w:rsidTr="00892488">
        <w:trPr>
          <w:tblHeader/>
        </w:trPr>
        <w:tc>
          <w:tcPr>
            <w:tcW w:w="4410" w:type="dxa"/>
            <w:shd w:val="clear" w:color="auto" w:fill="auto"/>
            <w:vAlign w:val="bottom"/>
          </w:tcPr>
          <w:p w14:paraId="7D5C50DF" w14:textId="708B8D83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 w:rsidR="0070345A"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1080" w:type="dxa"/>
            <w:vAlign w:val="bottom"/>
          </w:tcPr>
          <w:p w14:paraId="59977CF0" w14:textId="7777777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23A0DBD4" w14:textId="283C7CC0" w:rsidR="00CF61D9" w:rsidRPr="009675C2" w:rsidRDefault="00360B44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CF61D9"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270" w:type="dxa"/>
            <w:vAlign w:val="bottom"/>
          </w:tcPr>
          <w:p w14:paraId="6D1E2948" w14:textId="7777777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922A41F" w14:textId="0DACD250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0" w:type="dxa"/>
            <w:vAlign w:val="bottom"/>
          </w:tcPr>
          <w:p w14:paraId="00FF0192" w14:textId="7777777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EBFC61" w14:textId="3A0D0FE5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70" w:type="dxa"/>
            <w:vAlign w:val="bottom"/>
          </w:tcPr>
          <w:p w14:paraId="653DF3DF" w14:textId="7777777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4C1A721" w14:textId="7777777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64354CCA" w14:textId="4C407CD7" w:rsidR="00CF61D9" w:rsidRPr="009675C2" w:rsidRDefault="004B0B8A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E967B9" w:rsidRPr="009675C2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CF61D9"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CF61D9" w:rsidRPr="00CF1517" w14:paraId="1B24FF05" w14:textId="77777777" w:rsidTr="00892488">
        <w:trPr>
          <w:trHeight w:hRule="exact" w:val="414"/>
          <w:tblHeader/>
        </w:trPr>
        <w:tc>
          <w:tcPr>
            <w:tcW w:w="4410" w:type="dxa"/>
          </w:tcPr>
          <w:p w14:paraId="0E02DCCA" w14:textId="73BAA7B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220" w:type="dxa"/>
            <w:gridSpan w:val="7"/>
          </w:tcPr>
          <w:p w14:paraId="1EDCE409" w14:textId="77777777" w:rsidR="00CF61D9" w:rsidRPr="009675C2" w:rsidRDefault="00CF61D9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F205F" w:rsidRPr="00CF1517" w14:paraId="3180EB9F" w14:textId="77777777" w:rsidTr="0091264E">
        <w:trPr>
          <w:trHeight w:hRule="exact" w:val="414"/>
        </w:trPr>
        <w:tc>
          <w:tcPr>
            <w:tcW w:w="4410" w:type="dxa"/>
          </w:tcPr>
          <w:p w14:paraId="658C8CDA" w14:textId="2812EC4C" w:rsidR="00AF205F" w:rsidRPr="009675C2" w:rsidRDefault="00086D0E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56</w:t>
            </w:r>
            <w:r w:rsidR="004B0B8A"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5220" w:type="dxa"/>
            <w:gridSpan w:val="7"/>
          </w:tcPr>
          <w:p w14:paraId="5C047171" w14:textId="77777777" w:rsidR="00AF205F" w:rsidRPr="009675C2" w:rsidRDefault="00AF205F" w:rsidP="00CF6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567BC3" w:rsidRPr="00CF1517" w14:paraId="6B06AF4C" w14:textId="77777777" w:rsidTr="0015348E">
        <w:tc>
          <w:tcPr>
            <w:tcW w:w="4410" w:type="dxa"/>
          </w:tcPr>
          <w:p w14:paraId="2B61A81F" w14:textId="2486EB56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vAlign w:val="bottom"/>
          </w:tcPr>
          <w:p w14:paraId="5C7B73D8" w14:textId="76885268" w:rsidR="00567BC3" w:rsidRPr="009675C2" w:rsidRDefault="00567BC3" w:rsidP="00BD66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2,870,210</w:t>
            </w:r>
          </w:p>
        </w:tc>
        <w:tc>
          <w:tcPr>
            <w:tcW w:w="270" w:type="dxa"/>
            <w:vAlign w:val="bottom"/>
          </w:tcPr>
          <w:p w14:paraId="0718035C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F458463" w14:textId="66CE5917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5,919,550</w:t>
            </w:r>
          </w:p>
        </w:tc>
        <w:tc>
          <w:tcPr>
            <w:tcW w:w="270" w:type="dxa"/>
            <w:vAlign w:val="bottom"/>
          </w:tcPr>
          <w:p w14:paraId="68F4AAFF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D50DB19" w14:textId="153CA432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5,038,880</w:t>
            </w:r>
          </w:p>
        </w:tc>
        <w:tc>
          <w:tcPr>
            <w:tcW w:w="270" w:type="dxa"/>
            <w:vAlign w:val="bottom"/>
          </w:tcPr>
          <w:p w14:paraId="71F1F51E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A557216" w14:textId="5273C7A9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3,750,880</w:t>
            </w:r>
          </w:p>
        </w:tc>
      </w:tr>
      <w:tr w:rsidR="00892488" w:rsidRPr="00CF1517" w14:paraId="0D769D28" w14:textId="77777777" w:rsidTr="0015348E">
        <w:tc>
          <w:tcPr>
            <w:tcW w:w="4410" w:type="dxa"/>
          </w:tcPr>
          <w:p w14:paraId="2E371DCC" w14:textId="63A01705" w:rsidR="00892488" w:rsidRPr="009675C2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137EE644" w14:textId="29F7546A" w:rsidR="00892488" w:rsidRPr="00892488" w:rsidRDefault="00892488" w:rsidP="008924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2,870,210</w:t>
            </w:r>
          </w:p>
        </w:tc>
        <w:tc>
          <w:tcPr>
            <w:tcW w:w="270" w:type="dxa"/>
            <w:vAlign w:val="bottom"/>
          </w:tcPr>
          <w:p w14:paraId="0654794D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BE3418" w14:textId="70B2E77C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5,919,550</w:t>
            </w:r>
          </w:p>
        </w:tc>
        <w:tc>
          <w:tcPr>
            <w:tcW w:w="270" w:type="dxa"/>
            <w:vAlign w:val="bottom"/>
          </w:tcPr>
          <w:p w14:paraId="28E1749B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4329C2" w14:textId="0D26463A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5,038,880</w:t>
            </w:r>
          </w:p>
        </w:tc>
        <w:tc>
          <w:tcPr>
            <w:tcW w:w="270" w:type="dxa"/>
            <w:vAlign w:val="bottom"/>
          </w:tcPr>
          <w:p w14:paraId="67A5F44E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649A45DA" w14:textId="700C58EA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3,750,880</w:t>
            </w:r>
          </w:p>
        </w:tc>
      </w:tr>
      <w:tr w:rsidR="00567BC3" w:rsidRPr="00CF1517" w14:paraId="100C4499" w14:textId="77777777" w:rsidTr="0015348E">
        <w:tc>
          <w:tcPr>
            <w:tcW w:w="4410" w:type="dxa"/>
          </w:tcPr>
          <w:p w14:paraId="375DFF24" w14:textId="1CB3C104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ค่าเผื่อผลขาดทุนจากการด้อยค่า</w:t>
            </w: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2C11C8BE" w14:textId="18202767" w:rsidR="00567BC3" w:rsidRPr="009675C2" w:rsidRDefault="002700C7" w:rsidP="002700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27"/>
              </w:tabs>
              <w:spacing w:after="0"/>
              <w:ind w:left="-108" w:right="-1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="00567BC3" w:rsidRPr="009675C2">
              <w:rPr>
                <w:rFonts w:asciiTheme="majorBidi" w:hAnsiTheme="majorBidi" w:cstheme="majorBidi"/>
                <w:sz w:val="30"/>
                <w:szCs w:val="30"/>
              </w:rPr>
              <w:t>(40,223)</w:t>
            </w:r>
          </w:p>
        </w:tc>
        <w:tc>
          <w:tcPr>
            <w:tcW w:w="270" w:type="dxa"/>
            <w:vAlign w:val="bottom"/>
          </w:tcPr>
          <w:p w14:paraId="414EF17F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0C937220" w14:textId="7A70D3B5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F8DF910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5498A092" w14:textId="562F94EB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E54DEFF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18FBD44D" w14:textId="2545E8A3" w:rsidR="00567BC3" w:rsidRPr="009675C2" w:rsidRDefault="00567BC3" w:rsidP="001534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2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(118,389)</w:t>
            </w:r>
          </w:p>
        </w:tc>
      </w:tr>
      <w:tr w:rsidR="00892488" w:rsidRPr="00CF1517" w14:paraId="472B50F1" w14:textId="77777777" w:rsidTr="00AE632A">
        <w:tc>
          <w:tcPr>
            <w:tcW w:w="4410" w:type="dxa"/>
          </w:tcPr>
          <w:p w14:paraId="0EAA4162" w14:textId="05FA7116" w:rsidR="00892488" w:rsidRPr="009675C2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9B01E0" w14:textId="55DF808B" w:rsidR="00892488" w:rsidRPr="00892488" w:rsidRDefault="00892488" w:rsidP="008924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="Angsana New" w:hAnsi="Angsana New" w:cs="Angsana New"/>
                <w:b/>
                <w:bCs/>
                <w:sz w:val="30"/>
                <w:szCs w:val="30"/>
              </w:rPr>
              <w:t>2,829,987</w:t>
            </w:r>
          </w:p>
        </w:tc>
        <w:tc>
          <w:tcPr>
            <w:tcW w:w="270" w:type="dxa"/>
          </w:tcPr>
          <w:p w14:paraId="39A3CDD6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C1C4DF4" w14:textId="13B4664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E760DB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B7B9BE1" w14:textId="25F71A30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017FD46" w14:textId="77777777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5C4E0E" w14:textId="65C0786B" w:rsidR="00892488" w:rsidRPr="00892488" w:rsidRDefault="00892488" w:rsidP="0089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924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3,632,491</w:t>
            </w:r>
          </w:p>
        </w:tc>
      </w:tr>
      <w:tr w:rsidR="00567BC3" w:rsidRPr="00CF1517" w14:paraId="2E1C07D8" w14:textId="77777777" w:rsidTr="0015348E">
        <w:tc>
          <w:tcPr>
            <w:tcW w:w="4410" w:type="dxa"/>
            <w:vAlign w:val="bottom"/>
          </w:tcPr>
          <w:p w14:paraId="50134BA7" w14:textId="291AFDD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0F4A23A2" w14:textId="4E3D84C3" w:rsidR="00567BC3" w:rsidRPr="009675C2" w:rsidRDefault="00567BC3" w:rsidP="00BD66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A45A8CA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D6903EE" w14:textId="0213D776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0C8A44A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C539B20" w14:textId="5693E061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E72F835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4BA90470" w14:textId="5B93F7BC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67BC3" w:rsidRPr="00CF1517" w14:paraId="2DC5DA34" w14:textId="77777777" w:rsidTr="0015348E">
        <w:tc>
          <w:tcPr>
            <w:tcW w:w="4410" w:type="dxa"/>
            <w:vAlign w:val="bottom"/>
          </w:tcPr>
          <w:p w14:paraId="058691BE" w14:textId="3E757FC0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1080" w:type="dxa"/>
            <w:vAlign w:val="bottom"/>
          </w:tcPr>
          <w:p w14:paraId="1691DF6C" w14:textId="7235AD75" w:rsidR="00567BC3" w:rsidRPr="009675C2" w:rsidRDefault="00567BC3" w:rsidP="00BD66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534F953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C4DDCEE" w14:textId="239A5182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2214465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149976D" w14:textId="20CAEAB1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F432E67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F57FE5C" w14:textId="0B88F926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67BC3" w:rsidRPr="00CF1517" w14:paraId="46E75EF3" w14:textId="77777777" w:rsidTr="0015348E">
        <w:tc>
          <w:tcPr>
            <w:tcW w:w="4410" w:type="dxa"/>
          </w:tcPr>
          <w:p w14:paraId="287977E5" w14:textId="2BC70FAD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vAlign w:val="bottom"/>
          </w:tcPr>
          <w:p w14:paraId="56F95758" w14:textId="2A7F4058" w:rsidR="00567BC3" w:rsidRPr="009675C2" w:rsidRDefault="00567BC3" w:rsidP="00BD66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1,781,530</w:t>
            </w:r>
          </w:p>
        </w:tc>
        <w:tc>
          <w:tcPr>
            <w:tcW w:w="270" w:type="dxa"/>
            <w:vAlign w:val="bottom"/>
          </w:tcPr>
          <w:p w14:paraId="3698ABED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A087E96" w14:textId="5C24154A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10,397,140</w:t>
            </w:r>
          </w:p>
        </w:tc>
        <w:tc>
          <w:tcPr>
            <w:tcW w:w="270" w:type="dxa"/>
            <w:vAlign w:val="bottom"/>
          </w:tcPr>
          <w:p w14:paraId="52ED1203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BD8EEE7" w14:textId="2B440A5C" w:rsidR="00567BC3" w:rsidRPr="009675C2" w:rsidRDefault="00567BC3" w:rsidP="00BD66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9,308,460</w:t>
            </w:r>
          </w:p>
        </w:tc>
        <w:tc>
          <w:tcPr>
            <w:tcW w:w="270" w:type="dxa"/>
            <w:vAlign w:val="bottom"/>
          </w:tcPr>
          <w:p w14:paraId="7C5210BF" w14:textId="77777777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35960E6" w14:textId="0D0CA355" w:rsidR="00567BC3" w:rsidRPr="009675C2" w:rsidRDefault="00567BC3" w:rsidP="00567B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2,870,210</w:t>
            </w:r>
          </w:p>
        </w:tc>
      </w:tr>
      <w:tr w:rsidR="00035B88" w:rsidRPr="00CF1517" w14:paraId="4D6776E3" w14:textId="77777777" w:rsidTr="0015348E">
        <w:tc>
          <w:tcPr>
            <w:tcW w:w="4410" w:type="dxa"/>
          </w:tcPr>
          <w:p w14:paraId="6614CAD8" w14:textId="614209C4" w:rsidR="00035B88" w:rsidRPr="009675C2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B6A21A" w14:textId="539B6DBD" w:rsidR="00035B88" w:rsidRPr="00035B88" w:rsidRDefault="00035B88" w:rsidP="00035B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35B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1,781,530</w:t>
            </w:r>
          </w:p>
        </w:tc>
        <w:tc>
          <w:tcPr>
            <w:tcW w:w="270" w:type="dxa"/>
            <w:vAlign w:val="bottom"/>
          </w:tcPr>
          <w:p w14:paraId="67758CEB" w14:textId="77777777" w:rsidR="00035B88" w:rsidRPr="00035B88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AC0C88" w14:textId="4ED65D62" w:rsidR="00035B88" w:rsidRPr="00035B88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35B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10,397,140</w:t>
            </w:r>
          </w:p>
        </w:tc>
        <w:tc>
          <w:tcPr>
            <w:tcW w:w="270" w:type="dxa"/>
            <w:vAlign w:val="bottom"/>
          </w:tcPr>
          <w:p w14:paraId="1A698C3C" w14:textId="77777777" w:rsidR="00035B88" w:rsidRPr="00035B88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359091" w14:textId="199A0620" w:rsidR="00035B88" w:rsidRPr="00035B88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35B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9,308,460</w:t>
            </w:r>
          </w:p>
        </w:tc>
        <w:tc>
          <w:tcPr>
            <w:tcW w:w="270" w:type="dxa"/>
            <w:vAlign w:val="bottom"/>
          </w:tcPr>
          <w:p w14:paraId="47F80269" w14:textId="77777777" w:rsidR="00035B88" w:rsidRPr="00035B88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815A07" w14:textId="5703C930" w:rsidR="00035B88" w:rsidRPr="00035B88" w:rsidRDefault="00035B88" w:rsidP="00035B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35B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2,870,210</w:t>
            </w:r>
          </w:p>
        </w:tc>
      </w:tr>
    </w:tbl>
    <w:p w14:paraId="5E61C467" w14:textId="77777777" w:rsidR="00DB0F32" w:rsidRPr="0015348E" w:rsidRDefault="00DB0F32" w:rsidP="006310B8">
      <w:pPr>
        <w:ind w:left="540" w:right="65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9633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303"/>
        <w:gridCol w:w="1158"/>
        <w:gridCol w:w="281"/>
        <w:gridCol w:w="1148"/>
        <w:gridCol w:w="281"/>
        <w:gridCol w:w="1125"/>
        <w:gridCol w:w="270"/>
        <w:gridCol w:w="1067"/>
      </w:tblGrid>
      <w:tr w:rsidR="0012500A" w:rsidRPr="00CF1517" w14:paraId="3297869B" w14:textId="77777777" w:rsidTr="0015348E">
        <w:trPr>
          <w:trHeight w:val="405"/>
        </w:trPr>
        <w:tc>
          <w:tcPr>
            <w:tcW w:w="2233" w:type="pct"/>
            <w:shd w:val="clear" w:color="auto" w:fill="auto"/>
            <w:vAlign w:val="bottom"/>
          </w:tcPr>
          <w:p w14:paraId="61AE0512" w14:textId="69EDCEC0" w:rsidR="0012500A" w:rsidRPr="00CF1517" w:rsidRDefault="0012500A" w:rsidP="00C70C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pct"/>
            <w:gridSpan w:val="3"/>
          </w:tcPr>
          <w:p w14:paraId="6C05694A" w14:textId="7CFB7F39" w:rsidR="0012500A" w:rsidRPr="00CF1517" w:rsidRDefault="0012500A" w:rsidP="00C70CAC">
            <w:pPr>
              <w:pStyle w:val="ListBullet"/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5" w:right="-97" w:firstLine="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6" w:type="pct"/>
          </w:tcPr>
          <w:p w14:paraId="26A52F59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26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7" w:type="pct"/>
            <w:gridSpan w:val="3"/>
          </w:tcPr>
          <w:p w14:paraId="2A163FBA" w14:textId="1D4372A3" w:rsidR="0012500A" w:rsidRPr="00CF1517" w:rsidRDefault="0012500A" w:rsidP="00C70CAC">
            <w:pPr>
              <w:pStyle w:val="ListBullet"/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5" w:right="-97" w:firstLine="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2500A" w:rsidRPr="00CF1517" w14:paraId="05E36E1E" w14:textId="77777777" w:rsidTr="0015348E">
        <w:trPr>
          <w:trHeight w:val="405"/>
        </w:trPr>
        <w:tc>
          <w:tcPr>
            <w:tcW w:w="2233" w:type="pct"/>
            <w:shd w:val="clear" w:color="auto" w:fill="auto"/>
            <w:vAlign w:val="bottom"/>
          </w:tcPr>
          <w:p w14:paraId="7A13BF72" w14:textId="77777777" w:rsidR="0012500A" w:rsidRPr="00CF1517" w:rsidRDefault="0012500A" w:rsidP="00C70C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62A48221" w14:textId="2972E1A2" w:rsidR="0012500A" w:rsidRPr="00CF1517" w:rsidRDefault="00086D0E" w:rsidP="00C70CAC">
            <w:pPr>
              <w:pStyle w:val="ListBullet"/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5" w:right="-97" w:firstLine="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46" w:type="pct"/>
          </w:tcPr>
          <w:p w14:paraId="5C2126CB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EDA2EC8" w14:textId="4C0EE129" w:rsidR="0012500A" w:rsidRPr="00CF1517" w:rsidRDefault="00086D0E" w:rsidP="00C70CAC">
            <w:pPr>
              <w:pStyle w:val="ListBullet"/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5" w:right="-97" w:firstLine="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46" w:type="pct"/>
          </w:tcPr>
          <w:p w14:paraId="1341A439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26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4" w:type="pct"/>
          </w:tcPr>
          <w:p w14:paraId="5845D208" w14:textId="324C7CA6" w:rsidR="0012500A" w:rsidRPr="00CF1517" w:rsidRDefault="00086D0E" w:rsidP="00C70CAC">
            <w:pPr>
              <w:pStyle w:val="ListBullet"/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5" w:right="-97" w:firstLine="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40" w:type="pct"/>
          </w:tcPr>
          <w:p w14:paraId="09976702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3" w:type="pct"/>
          </w:tcPr>
          <w:p w14:paraId="10577300" w14:textId="48DE8171" w:rsidR="0012500A" w:rsidRPr="00CF1517" w:rsidRDefault="00086D0E" w:rsidP="00C70CAC">
            <w:pPr>
              <w:pStyle w:val="ListBullet"/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5" w:right="-97" w:firstLine="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12500A" w:rsidRPr="00CF1517" w14:paraId="35AC3E87" w14:textId="77777777" w:rsidTr="00A21F6D">
        <w:trPr>
          <w:trHeight w:hRule="exact" w:val="353"/>
        </w:trPr>
        <w:tc>
          <w:tcPr>
            <w:tcW w:w="2233" w:type="pct"/>
            <w:shd w:val="clear" w:color="auto" w:fill="auto"/>
          </w:tcPr>
          <w:p w14:paraId="01042156" w14:textId="63217AE8" w:rsidR="0012500A" w:rsidRPr="00CF1517" w:rsidRDefault="0012500A" w:rsidP="00C70C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0000FF"/>
                <w:sz w:val="30"/>
                <w:szCs w:val="30"/>
              </w:rPr>
            </w:pPr>
          </w:p>
        </w:tc>
        <w:tc>
          <w:tcPr>
            <w:tcW w:w="2767" w:type="pct"/>
            <w:gridSpan w:val="7"/>
          </w:tcPr>
          <w:p w14:paraId="167F88B5" w14:textId="55F874A8" w:rsidR="0012500A" w:rsidRPr="00CF1517" w:rsidRDefault="0012500A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08" w:right="-13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12500A" w:rsidRPr="00CF1517" w14:paraId="187044B9" w14:textId="77777777" w:rsidTr="0015348E">
        <w:trPr>
          <w:trHeight w:val="834"/>
        </w:trPr>
        <w:tc>
          <w:tcPr>
            <w:tcW w:w="2233" w:type="pct"/>
          </w:tcPr>
          <w:p w14:paraId="7DF18166" w14:textId="77777777" w:rsidR="00CD322F" w:rsidRDefault="0012500A" w:rsidP="00C70C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ขาดทุนจากการด้อยค่า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(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: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หนี้สูญ</w:t>
            </w:r>
          </w:p>
          <w:p w14:paraId="2BE79DEB" w14:textId="53DFB5CE" w:rsidR="0012500A" w:rsidRPr="00CD322F" w:rsidRDefault="00CD322F" w:rsidP="00C70C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  </w:t>
            </w:r>
            <w:r w:rsidR="0012500A"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และหนี้สงสัยจะสูญ)</w:t>
            </w:r>
            <w:r w:rsidR="0012500A"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</w:t>
            </w:r>
            <w:r w:rsidR="0012500A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สำหรับปี</w:t>
            </w:r>
            <w:r w:rsidR="0012500A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601" w:type="pct"/>
            <w:tcBorders>
              <w:bottom w:val="double" w:sz="4" w:space="0" w:color="auto"/>
            </w:tcBorders>
          </w:tcPr>
          <w:p w14:paraId="790455E2" w14:textId="77777777" w:rsidR="0012500A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36C652F5" w14:textId="365FB7F7" w:rsidR="00DB0F32" w:rsidRPr="00CF1517" w:rsidRDefault="00DB0F32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71694D5A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right="-13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  <w:tcBorders>
              <w:bottom w:val="double" w:sz="4" w:space="0" w:color="auto"/>
            </w:tcBorders>
          </w:tcPr>
          <w:p w14:paraId="434C62B0" w14:textId="77777777" w:rsidR="0012500A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 w:right="-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1F43E44D" w14:textId="6472D533" w:rsidR="005D543C" w:rsidRPr="00CF1517" w:rsidRDefault="005D543C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 w:right="-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0A9A1D24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26" w:right="-13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double" w:sz="4" w:space="0" w:color="auto"/>
            </w:tcBorders>
          </w:tcPr>
          <w:p w14:paraId="2F0597FB" w14:textId="77777777" w:rsidR="0012500A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 w:right="-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5E63AE1C" w14:textId="4563CACE" w:rsidR="00DB0F32" w:rsidRPr="00CF1517" w:rsidRDefault="00360B44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 w:right="-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78</w:t>
            </w:r>
            <w:r w:rsidR="000A18A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166</w:t>
            </w:r>
          </w:p>
        </w:tc>
        <w:tc>
          <w:tcPr>
            <w:tcW w:w="140" w:type="pct"/>
          </w:tcPr>
          <w:p w14:paraId="311B4A7B" w14:textId="77777777" w:rsidR="0012500A" w:rsidRPr="00CF1517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right="-13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double" w:sz="4" w:space="0" w:color="auto"/>
            </w:tcBorders>
          </w:tcPr>
          <w:p w14:paraId="0E099B0C" w14:textId="77777777" w:rsidR="0012500A" w:rsidRDefault="0012500A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 w:right="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004955E1" w14:textId="218DCA57" w:rsidR="005D543C" w:rsidRPr="00CF1517" w:rsidRDefault="005D543C" w:rsidP="00C70CAC">
            <w:pPr>
              <w:pStyle w:val="ListBulle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108" w:right="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03223A25" w14:textId="77777777" w:rsidR="00035B88" w:rsidRDefault="00035B88" w:rsidP="00EA47B0">
      <w:pPr>
        <w:ind w:left="540" w:right="65"/>
        <w:jc w:val="thaiDistribute"/>
        <w:rPr>
          <w:rFonts w:ascii="Angsana New" w:hAnsi="Angsana New" w:cs="Angsana New"/>
          <w:spacing w:val="6"/>
          <w:sz w:val="30"/>
          <w:szCs w:val="30"/>
        </w:rPr>
      </w:pPr>
    </w:p>
    <w:p w14:paraId="72D9A8C4" w14:textId="474A2961" w:rsidR="00DF13D2" w:rsidRDefault="002B7574" w:rsidP="00EA47B0">
      <w:pPr>
        <w:ind w:left="540" w:right="65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15348E">
        <w:rPr>
          <w:rFonts w:ascii="Angsana New" w:hAnsi="Angsana New" w:cs="Angsana New"/>
          <w:spacing w:val="6"/>
          <w:sz w:val="30"/>
          <w:szCs w:val="30"/>
          <w:cs/>
        </w:rPr>
        <w:t xml:space="preserve">ณ วันที่ </w:t>
      </w:r>
      <w:r w:rsidR="004B0B8A" w:rsidRPr="0015348E">
        <w:rPr>
          <w:rFonts w:ascii="Angsana New" w:hAnsi="Angsana New" w:cs="Angsana New"/>
          <w:spacing w:val="6"/>
          <w:sz w:val="30"/>
          <w:szCs w:val="30"/>
        </w:rPr>
        <w:t>3</w:t>
      </w:r>
      <w:r w:rsidR="00E967B9" w:rsidRPr="0015348E">
        <w:rPr>
          <w:rFonts w:ascii="Angsana New" w:hAnsi="Angsana New" w:cs="Angsana New"/>
          <w:spacing w:val="6"/>
          <w:sz w:val="30"/>
          <w:szCs w:val="30"/>
        </w:rPr>
        <w:t>1</w:t>
      </w:r>
      <w:r w:rsidRPr="0015348E">
        <w:rPr>
          <w:rFonts w:ascii="Angsana New" w:hAnsi="Angsana New" w:cs="Angsana New"/>
          <w:spacing w:val="6"/>
          <w:sz w:val="30"/>
          <w:szCs w:val="30"/>
        </w:rPr>
        <w:t xml:space="preserve"> </w:t>
      </w:r>
      <w:r w:rsidR="00BE61AF" w:rsidRPr="0015348E">
        <w:rPr>
          <w:rFonts w:ascii="Angsana New" w:hAnsi="Angsana New" w:cs="Angsana New"/>
          <w:spacing w:val="6"/>
          <w:sz w:val="30"/>
          <w:szCs w:val="30"/>
          <w:cs/>
        </w:rPr>
        <w:t>ธันวาคม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 xml:space="preserve"> </w:t>
      </w:r>
      <w:r w:rsidR="00086D0E" w:rsidRPr="0015348E">
        <w:rPr>
          <w:rFonts w:ascii="Angsana New" w:hAnsi="Angsana New" w:cs="Angsana New"/>
          <w:spacing w:val="6"/>
          <w:sz w:val="30"/>
          <w:szCs w:val="30"/>
        </w:rPr>
        <w:t>2</w:t>
      </w:r>
      <w:r w:rsidR="00360B44" w:rsidRPr="0015348E">
        <w:rPr>
          <w:rFonts w:ascii="Angsana New" w:hAnsi="Angsana New" w:cs="Angsana New"/>
          <w:spacing w:val="6"/>
          <w:sz w:val="30"/>
          <w:szCs w:val="30"/>
        </w:rPr>
        <w:t>56</w:t>
      </w:r>
      <w:r w:rsidR="004B0B8A" w:rsidRPr="0015348E">
        <w:rPr>
          <w:rFonts w:ascii="Angsana New" w:hAnsi="Angsana New" w:cs="Angsana New"/>
          <w:spacing w:val="6"/>
          <w:sz w:val="30"/>
          <w:szCs w:val="30"/>
        </w:rPr>
        <w:t>3</w:t>
      </w:r>
      <w:r w:rsidR="00D24C61" w:rsidRPr="0015348E">
        <w:rPr>
          <w:rFonts w:ascii="Angsana New" w:hAnsi="Angsana New" w:cs="Angsana New"/>
          <w:spacing w:val="6"/>
          <w:sz w:val="30"/>
          <w:szCs w:val="30"/>
        </w:rPr>
        <w:t xml:space="preserve"> 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>เงินให</w:t>
      </w:r>
      <w:r w:rsidR="001D6F45" w:rsidRPr="0015348E">
        <w:rPr>
          <w:rFonts w:ascii="Angsana New" w:hAnsi="Angsana New" w:cs="Angsana New"/>
          <w:spacing w:val="6"/>
          <w:sz w:val="30"/>
          <w:szCs w:val="30"/>
          <w:cs/>
        </w:rPr>
        <w:t>้กู้ยืมระยะสั้นแก่บริษัทย่อย</w:t>
      </w:r>
      <w:r w:rsidR="0015348E" w:rsidRPr="0015348E">
        <w:rPr>
          <w:rFonts w:ascii="Angsana New" w:hAnsi="Angsana New" w:cs="Angsana New" w:hint="cs"/>
          <w:spacing w:val="6"/>
          <w:sz w:val="30"/>
          <w:szCs w:val="30"/>
          <w:cs/>
        </w:rPr>
        <w:t>และการร่วมค้า</w:t>
      </w:r>
      <w:r w:rsidR="001D6F45" w:rsidRPr="0015348E">
        <w:rPr>
          <w:rFonts w:ascii="Angsana New" w:hAnsi="Angsana New" w:cs="Angsana New"/>
          <w:spacing w:val="6"/>
          <w:sz w:val="30"/>
          <w:szCs w:val="30"/>
          <w:cs/>
        </w:rPr>
        <w:t>บาง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>แห่ง</w:t>
      </w:r>
      <w:r w:rsidR="001D6F45" w:rsidRPr="0015348E">
        <w:rPr>
          <w:rFonts w:ascii="Angsana New" w:hAnsi="Angsana New" w:cs="Angsana New"/>
          <w:spacing w:val="6"/>
          <w:sz w:val="30"/>
          <w:szCs w:val="30"/>
          <w:cs/>
        </w:rPr>
        <w:t xml:space="preserve"> 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>เป็น</w:t>
      </w:r>
      <w:r w:rsidR="001D6F45" w:rsidRPr="0015348E">
        <w:rPr>
          <w:rFonts w:ascii="Angsana New" w:hAnsi="Angsana New" w:cs="Angsana New"/>
          <w:spacing w:val="6"/>
          <w:sz w:val="30"/>
          <w:szCs w:val="30"/>
          <w:cs/>
        </w:rPr>
        <w:t>เงินให้กู้ยืมประเภทไม่มี</w:t>
      </w:r>
      <w:r w:rsidR="001D6F45" w:rsidRPr="00CF1517">
        <w:rPr>
          <w:rFonts w:ascii="Angsana New" w:hAnsi="Angsana New" w:cs="Angsana New"/>
          <w:sz w:val="30"/>
          <w:szCs w:val="30"/>
          <w:cs/>
        </w:rPr>
        <w:t>หลักประกันและ</w:t>
      </w:r>
      <w:r w:rsidR="001D6F45" w:rsidRPr="00CF1517">
        <w:rPr>
          <w:rFonts w:ascii="Angsana New" w:hAnsi="Angsana New" w:cs="Angsana New"/>
          <w:spacing w:val="8"/>
          <w:sz w:val="30"/>
          <w:szCs w:val="30"/>
          <w:cs/>
        </w:rPr>
        <w:t>ชำระคืนเมื่อทวงถาม โดยมี</w:t>
      </w:r>
      <w:r w:rsidRPr="00CF1517">
        <w:rPr>
          <w:rFonts w:ascii="Angsana New" w:hAnsi="Angsana New" w:cs="Angsana New"/>
          <w:spacing w:val="8"/>
          <w:sz w:val="30"/>
          <w:szCs w:val="30"/>
          <w:cs/>
        </w:rPr>
        <w:t>อัตราดอกเบี้ย</w:t>
      </w:r>
      <w:r w:rsidR="00782542" w:rsidRPr="00CF1517">
        <w:rPr>
          <w:rFonts w:ascii="Angsana New" w:hAnsi="Angsana New" w:cs="Angsana New"/>
          <w:spacing w:val="8"/>
          <w:sz w:val="30"/>
          <w:szCs w:val="30"/>
          <w:cs/>
        </w:rPr>
        <w:t>ระหว่าง</w:t>
      </w:r>
      <w:r w:rsidR="00FD1DE1" w:rsidRPr="00CF1517">
        <w:rPr>
          <w:rFonts w:ascii="Angsana New" w:hAnsi="Angsana New" w:cs="Angsana New"/>
          <w:spacing w:val="8"/>
          <w:sz w:val="30"/>
          <w:szCs w:val="30"/>
          <w:cs/>
        </w:rPr>
        <w:t>ร้อยล</w:t>
      </w:r>
      <w:r w:rsidR="00EC081E" w:rsidRPr="00CF1517">
        <w:rPr>
          <w:rFonts w:ascii="Angsana New" w:hAnsi="Angsana New" w:cs="Angsana New" w:hint="cs"/>
          <w:spacing w:val="8"/>
          <w:sz w:val="30"/>
          <w:szCs w:val="30"/>
          <w:cs/>
        </w:rPr>
        <w:t xml:space="preserve">ะ </w:t>
      </w:r>
      <w:r w:rsidR="004B0B8A" w:rsidRPr="004B0B8A">
        <w:rPr>
          <w:rFonts w:ascii="Angsana New" w:hAnsi="Angsana New" w:cs="Angsana New"/>
          <w:spacing w:val="8"/>
          <w:sz w:val="30"/>
          <w:szCs w:val="30"/>
        </w:rPr>
        <w:t>4</w:t>
      </w:r>
      <w:r w:rsidR="00DB0F32">
        <w:rPr>
          <w:rFonts w:ascii="Angsana New" w:hAnsi="Angsana New" w:cs="Angsana New"/>
          <w:spacing w:val="8"/>
          <w:sz w:val="30"/>
          <w:szCs w:val="30"/>
        </w:rPr>
        <w:t>.</w:t>
      </w:r>
      <w:r w:rsidR="00086D0E" w:rsidRPr="00086D0E">
        <w:rPr>
          <w:rFonts w:ascii="Angsana New" w:hAnsi="Angsana New" w:cs="Angsana New"/>
          <w:spacing w:val="8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8"/>
          <w:sz w:val="30"/>
          <w:szCs w:val="30"/>
        </w:rPr>
        <w:t>5</w:t>
      </w:r>
      <w:r w:rsidRPr="00CF1517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="00782542" w:rsidRPr="00CF1517">
        <w:rPr>
          <w:rFonts w:ascii="Angsana New" w:hAnsi="Angsana New" w:cs="Angsana New"/>
          <w:spacing w:val="8"/>
          <w:sz w:val="30"/>
          <w:szCs w:val="30"/>
          <w:cs/>
        </w:rPr>
        <w:t>ถึง</w:t>
      </w:r>
      <w:r w:rsidR="001D6F45" w:rsidRPr="00CF1517">
        <w:rPr>
          <w:rFonts w:ascii="Angsana New" w:hAnsi="Angsana New" w:cs="Angsana New"/>
          <w:spacing w:val="8"/>
          <w:sz w:val="30"/>
          <w:szCs w:val="30"/>
          <w:cs/>
        </w:rPr>
        <w:t>ร้อย</w:t>
      </w:r>
      <w:r w:rsidR="001D6F45" w:rsidRPr="003C1404">
        <w:rPr>
          <w:rFonts w:ascii="Angsana New" w:hAnsi="Angsana New" w:cs="Angsana New"/>
          <w:spacing w:val="8"/>
          <w:sz w:val="30"/>
          <w:szCs w:val="30"/>
          <w:cs/>
        </w:rPr>
        <w:t>ละ</w:t>
      </w:r>
      <w:r w:rsidR="00DB0F32" w:rsidRPr="003C1404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="008C721D">
        <w:rPr>
          <w:rFonts w:ascii="Angsana New" w:hAnsi="Angsana New" w:cs="Angsana New"/>
          <w:spacing w:val="8"/>
          <w:sz w:val="30"/>
          <w:szCs w:val="30"/>
        </w:rPr>
        <w:t>5</w:t>
      </w:r>
      <w:r w:rsidR="00DB0F32" w:rsidRPr="003C1404">
        <w:rPr>
          <w:rFonts w:ascii="Angsana New" w:hAnsi="Angsana New" w:cs="Angsana New"/>
          <w:spacing w:val="8"/>
          <w:sz w:val="30"/>
          <w:szCs w:val="30"/>
        </w:rPr>
        <w:t>.</w:t>
      </w:r>
      <w:r w:rsidR="008C721D">
        <w:rPr>
          <w:rFonts w:ascii="Angsana New" w:hAnsi="Angsana New" w:cs="Angsana New"/>
          <w:spacing w:val="8"/>
          <w:sz w:val="30"/>
          <w:szCs w:val="30"/>
        </w:rPr>
        <w:t>41</w:t>
      </w:r>
      <w:r w:rsidR="00704078" w:rsidRPr="00CF1517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</w:rPr>
        <w:t xml:space="preserve">ต่อปี </w:t>
      </w:r>
      <w:r w:rsidR="001D6F45" w:rsidRPr="00CF1517">
        <w:rPr>
          <w:rFonts w:ascii="Angsana New" w:hAnsi="Angsana New" w:cs="Angsana New"/>
          <w:i/>
          <w:iCs/>
          <w:spacing w:val="8"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 w:hint="cs"/>
          <w:i/>
          <w:iCs/>
          <w:sz w:val="30"/>
          <w:szCs w:val="30"/>
        </w:rPr>
        <w:t>2</w:t>
      </w:r>
      <w:r w:rsidR="006310B8" w:rsidRPr="00CF1517">
        <w:rPr>
          <w:rFonts w:ascii="Angsana New" w:hAnsi="Angsana New" w:cs="Angsana New"/>
          <w:i/>
          <w:iCs/>
          <w:spacing w:val="8"/>
          <w:sz w:val="30"/>
          <w:szCs w:val="30"/>
        </w:rPr>
        <w:t xml:space="preserve">: </w:t>
      </w:r>
      <w:r w:rsidR="006310B8" w:rsidRPr="00CF1517">
        <w:rPr>
          <w:rFonts w:ascii="Angsana New" w:hAnsi="Angsana New" w:cs="Angsana New"/>
          <w:i/>
          <w:iCs/>
          <w:spacing w:val="8"/>
          <w:sz w:val="30"/>
          <w:szCs w:val="30"/>
          <w:cs/>
        </w:rPr>
        <w:t>ระหว่างร้อยละ</w:t>
      </w:r>
      <w:r w:rsidR="006310B8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6310B8"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68</w:t>
      </w:r>
      <w:r w:rsidR="006310B8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6310B8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ถึงร้อยละ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6310B8"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75</w:t>
      </w:r>
      <w:r w:rsidR="006310B8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6310B8" w:rsidRPr="00CF1517">
        <w:rPr>
          <w:rFonts w:ascii="Angsana New" w:hAnsi="Angsana New" w:cs="Angsana New"/>
          <w:i/>
          <w:iCs/>
          <w:sz w:val="30"/>
          <w:szCs w:val="30"/>
          <w:cs/>
        </w:rPr>
        <w:t>ต่อปี</w:t>
      </w:r>
      <w:r w:rsidR="006310B8" w:rsidRPr="00CF1517">
        <w:rPr>
          <w:rFonts w:ascii="Angsana New" w:hAnsi="Angsana New" w:cs="Angsana New"/>
          <w:i/>
          <w:iCs/>
          <w:sz w:val="30"/>
          <w:szCs w:val="30"/>
        </w:rPr>
        <w:t>)</w:t>
      </w:r>
    </w:p>
    <w:p w14:paraId="0EC68D07" w14:textId="510EA6D6" w:rsidR="0027682A" w:rsidRPr="008C721D" w:rsidRDefault="0027682A" w:rsidP="0027682A">
      <w:pPr>
        <w:ind w:left="540" w:right="65"/>
        <w:jc w:val="thaiDistribute"/>
        <w:rPr>
          <w:rFonts w:ascii="Angsana New" w:hAnsi="Angsana New" w:cs="Angsana New"/>
          <w:spacing w:val="8"/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680"/>
        <w:gridCol w:w="1080"/>
        <w:gridCol w:w="270"/>
        <w:gridCol w:w="990"/>
        <w:gridCol w:w="270"/>
        <w:gridCol w:w="990"/>
        <w:gridCol w:w="270"/>
        <w:gridCol w:w="990"/>
      </w:tblGrid>
      <w:tr w:rsidR="006310B8" w:rsidRPr="00CF1517" w14:paraId="517AF58B" w14:textId="77777777" w:rsidTr="002D17E7">
        <w:trPr>
          <w:tblHeader/>
        </w:trPr>
        <w:tc>
          <w:tcPr>
            <w:tcW w:w="4680" w:type="dxa"/>
            <w:vAlign w:val="bottom"/>
          </w:tcPr>
          <w:p w14:paraId="15BB0B8C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860" w:type="dxa"/>
            <w:gridSpan w:val="7"/>
            <w:shd w:val="clear" w:color="auto" w:fill="auto"/>
            <w:vAlign w:val="bottom"/>
          </w:tcPr>
          <w:p w14:paraId="43B6A8EA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FB7823" w:rsidRPr="00CF1517" w14:paraId="32CC1D23" w14:textId="77777777" w:rsidTr="002D17E7">
        <w:trPr>
          <w:tblHeader/>
        </w:trPr>
        <w:tc>
          <w:tcPr>
            <w:tcW w:w="4680" w:type="dxa"/>
            <w:shd w:val="clear" w:color="auto" w:fill="auto"/>
            <w:vAlign w:val="bottom"/>
          </w:tcPr>
          <w:p w14:paraId="752ABBD8" w14:textId="49468646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080" w:type="dxa"/>
            <w:vAlign w:val="bottom"/>
          </w:tcPr>
          <w:p w14:paraId="03755252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6E3C936" w14:textId="4AAA9DAE" w:rsidR="006310B8" w:rsidRPr="00CF1517" w:rsidRDefault="00360B44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6310B8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270" w:type="dxa"/>
            <w:vAlign w:val="bottom"/>
          </w:tcPr>
          <w:p w14:paraId="2BAB0A04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BABF66C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0" w:type="dxa"/>
            <w:vAlign w:val="bottom"/>
          </w:tcPr>
          <w:p w14:paraId="6F196533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C4C38CF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70" w:type="dxa"/>
            <w:vAlign w:val="bottom"/>
          </w:tcPr>
          <w:p w14:paraId="532C2A99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06B21C5" w14:textId="77777777" w:rsidR="006310B8" w:rsidRPr="00136BAD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36BAD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8FB7BE1" w14:textId="09A12705" w:rsidR="006310B8" w:rsidRPr="00136BAD" w:rsidRDefault="004B0B8A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136BAD" w:rsidRPr="00136BAD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136BAD" w:rsidRPr="00136BAD">
              <w:rPr>
                <w:rFonts w:asciiTheme="majorBidi" w:hAnsiTheme="majorBidi" w:cstheme="majorBidi" w:hint="cs"/>
                <w:sz w:val="30"/>
                <w:szCs w:val="30"/>
                <w:cs/>
              </w:rPr>
              <w:t>ธันวาคม</w:t>
            </w:r>
          </w:p>
        </w:tc>
      </w:tr>
      <w:tr w:rsidR="006310B8" w:rsidRPr="00CF1517" w14:paraId="7899EE94" w14:textId="77777777" w:rsidTr="002D17E7">
        <w:trPr>
          <w:trHeight w:hRule="exact" w:val="414"/>
          <w:tblHeader/>
        </w:trPr>
        <w:tc>
          <w:tcPr>
            <w:tcW w:w="4680" w:type="dxa"/>
          </w:tcPr>
          <w:p w14:paraId="5B869C9B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860" w:type="dxa"/>
            <w:gridSpan w:val="7"/>
          </w:tcPr>
          <w:p w14:paraId="5632DECB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6310B8" w:rsidRPr="00CF1517" w14:paraId="29D04D62" w14:textId="77777777" w:rsidTr="002D17E7">
        <w:trPr>
          <w:trHeight w:hRule="exact" w:val="414"/>
          <w:tblHeader/>
        </w:trPr>
        <w:tc>
          <w:tcPr>
            <w:tcW w:w="4680" w:type="dxa"/>
          </w:tcPr>
          <w:p w14:paraId="4462A5FE" w14:textId="100938CD" w:rsidR="006310B8" w:rsidRPr="00CF1517" w:rsidRDefault="00086D0E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4860" w:type="dxa"/>
            <w:gridSpan w:val="7"/>
          </w:tcPr>
          <w:p w14:paraId="1786CF6D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FB7823" w:rsidRPr="00CF1517" w14:paraId="75DD73C5" w14:textId="77777777" w:rsidTr="002D17E7">
        <w:tc>
          <w:tcPr>
            <w:tcW w:w="4680" w:type="dxa"/>
            <w:vAlign w:val="bottom"/>
          </w:tcPr>
          <w:p w14:paraId="373578B3" w14:textId="56DB3728" w:rsidR="006310B8" w:rsidRPr="00CF1517" w:rsidRDefault="00035B8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vAlign w:val="bottom"/>
          </w:tcPr>
          <w:p w14:paraId="19644B8A" w14:textId="77777777" w:rsidR="006310B8" w:rsidRPr="00CF1517" w:rsidRDefault="006310B8" w:rsidP="00AE3C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69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7B29ED0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A835572" w14:textId="66FAAA6D" w:rsidR="006310B8" w:rsidRPr="00CF1517" w:rsidRDefault="00086D0E" w:rsidP="00EC6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6310B8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000</w:t>
            </w:r>
            <w:r w:rsidR="006310B8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7B71E5FB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B90B9C7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A340133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81EEFAD" w14:textId="0EA09236" w:rsidR="006310B8" w:rsidRPr="00CF1517" w:rsidRDefault="00086D0E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6310B8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000</w:t>
            </w:r>
            <w:r w:rsidR="006310B8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000</w:t>
            </w:r>
          </w:p>
        </w:tc>
      </w:tr>
      <w:tr w:rsidR="00663ADD" w:rsidRPr="00CF1517" w14:paraId="7CB0B70D" w14:textId="77777777" w:rsidTr="00663ADD">
        <w:tc>
          <w:tcPr>
            <w:tcW w:w="4680" w:type="dxa"/>
          </w:tcPr>
          <w:p w14:paraId="4BAF480C" w14:textId="77777777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6BDB63" w14:textId="002E0318" w:rsidR="00663ADD" w:rsidRPr="00CF1517" w:rsidRDefault="00663ADD" w:rsidP="00663A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6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ACC3570" w14:textId="77777777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72AE6AC" w14:textId="7CAE361F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000</w:t>
            </w: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43E03E49" w14:textId="77777777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CC23C48" w14:textId="77777777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28F4DC2" w14:textId="77777777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EA6B66A" w14:textId="5E850F4B" w:rsidR="00663ADD" w:rsidRPr="00CF1517" w:rsidRDefault="00663ADD" w:rsidP="00663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000</w:t>
            </w: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000</w:t>
            </w:r>
          </w:p>
        </w:tc>
      </w:tr>
    </w:tbl>
    <w:p w14:paraId="171A46E0" w14:textId="77777777" w:rsidR="006310B8" w:rsidRPr="008C721D" w:rsidRDefault="006310B8" w:rsidP="006310B8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609" w:type="dxa"/>
        <w:tblInd w:w="441" w:type="dxa"/>
        <w:tblLayout w:type="fixed"/>
        <w:tblLook w:val="0000" w:firstRow="0" w:lastRow="0" w:firstColumn="0" w:lastColumn="0" w:noHBand="0" w:noVBand="0"/>
      </w:tblPr>
      <w:tblGrid>
        <w:gridCol w:w="4689"/>
        <w:gridCol w:w="1080"/>
        <w:gridCol w:w="269"/>
        <w:gridCol w:w="992"/>
        <w:gridCol w:w="269"/>
        <w:gridCol w:w="967"/>
        <w:gridCol w:w="273"/>
        <w:gridCol w:w="1070"/>
      </w:tblGrid>
      <w:tr w:rsidR="006310B8" w:rsidRPr="00CF1517" w14:paraId="07DC886C" w14:textId="77777777" w:rsidTr="002D17E7">
        <w:tc>
          <w:tcPr>
            <w:tcW w:w="2440" w:type="pct"/>
            <w:vAlign w:val="bottom"/>
          </w:tcPr>
          <w:p w14:paraId="534E9E5C" w14:textId="39CA7F52" w:rsidR="002D17E7" w:rsidRPr="00CF1517" w:rsidRDefault="002D17E7" w:rsidP="002D17E7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  <w:tab w:val="left" w:pos="252"/>
                <w:tab w:val="left" w:pos="342"/>
              </w:tabs>
              <w:spacing w:line="240" w:lineRule="auto"/>
              <w:ind w:right="47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ขาดทุนจากการด้อยค่า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</w:t>
            </w:r>
            <w:r w:rsidR="00086D0E" w:rsidRPr="00086D0E">
              <w:rPr>
                <w:rFonts w:ascii="Angsana New" w:hAnsi="Angsana New" w:cs="Angsana New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</w:rPr>
              <w:t xml:space="preserve">: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หนี้สูญ</w:t>
            </w:r>
          </w:p>
          <w:p w14:paraId="1A8A55AD" w14:textId="28833612" w:rsidR="006310B8" w:rsidRPr="00CF1517" w:rsidRDefault="002D17E7" w:rsidP="002D17E7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  <w:tab w:val="left" w:pos="252"/>
                <w:tab w:val="left" w:pos="342"/>
              </w:tabs>
              <w:spacing w:line="240" w:lineRule="auto"/>
              <w:ind w:right="47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 xml:space="preserve">   </w:t>
            </w:r>
            <w:r w:rsidR="00CD322F"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และ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หนี้สงสัยจะสูญ)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562" w:type="pct"/>
            <w:tcBorders>
              <w:bottom w:val="double" w:sz="4" w:space="0" w:color="auto"/>
            </w:tcBorders>
            <w:vAlign w:val="bottom"/>
          </w:tcPr>
          <w:p w14:paraId="48057EED" w14:textId="6672BF45" w:rsidR="006310B8" w:rsidRPr="00CF1517" w:rsidRDefault="00DD3B69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8" w:right="-97"/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  <w:t>-</w:t>
            </w:r>
          </w:p>
        </w:tc>
        <w:tc>
          <w:tcPr>
            <w:tcW w:w="140" w:type="pct"/>
            <w:vAlign w:val="bottom"/>
          </w:tcPr>
          <w:p w14:paraId="15E322F7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1"/>
              </w:tabs>
              <w:spacing w:line="240" w:lineRule="auto"/>
              <w:ind w:left="-108" w:right="-97"/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516" w:type="pct"/>
            <w:tcBorders>
              <w:bottom w:val="double" w:sz="4" w:space="0" w:color="auto"/>
            </w:tcBorders>
            <w:vAlign w:val="bottom"/>
          </w:tcPr>
          <w:p w14:paraId="45C1218A" w14:textId="5B209793" w:rsidR="006310B8" w:rsidRPr="00CF1517" w:rsidRDefault="00DD3B69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-108" w:right="-97"/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  <w:t>-</w:t>
            </w:r>
          </w:p>
        </w:tc>
        <w:tc>
          <w:tcPr>
            <w:tcW w:w="140" w:type="pct"/>
            <w:vAlign w:val="bottom"/>
          </w:tcPr>
          <w:p w14:paraId="1D3093BC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1"/>
              </w:tabs>
              <w:spacing w:line="240" w:lineRule="auto"/>
              <w:ind w:left="-108" w:right="-97"/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503" w:type="pct"/>
            <w:tcBorders>
              <w:bottom w:val="double" w:sz="4" w:space="0" w:color="auto"/>
            </w:tcBorders>
            <w:vAlign w:val="bottom"/>
          </w:tcPr>
          <w:p w14:paraId="6BA05CA6" w14:textId="0C63D69F" w:rsidR="006310B8" w:rsidRPr="00CF1517" w:rsidRDefault="00DD3B69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left="-108" w:right="-97"/>
              <w:rPr>
                <w:rFonts w:ascii="Angsana New" w:hAnsi="Angsana New" w:cs="Angsana New"/>
                <w:b/>
                <w:bCs/>
                <w:sz w:val="28"/>
                <w:szCs w:val="28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  <w:lang w:eastAsia="ko-KR"/>
              </w:rPr>
              <w:t>-</w:t>
            </w:r>
          </w:p>
        </w:tc>
        <w:tc>
          <w:tcPr>
            <w:tcW w:w="142" w:type="pct"/>
            <w:vAlign w:val="bottom"/>
          </w:tcPr>
          <w:p w14:paraId="020F45D8" w14:textId="77777777" w:rsidR="006310B8" w:rsidRPr="00CF1517" w:rsidRDefault="006310B8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1"/>
              </w:tabs>
              <w:spacing w:line="240" w:lineRule="auto"/>
              <w:ind w:left="-108" w:right="-97"/>
              <w:rPr>
                <w:rFonts w:ascii="Angsana New" w:hAnsi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557" w:type="pct"/>
            <w:tcBorders>
              <w:bottom w:val="double" w:sz="4" w:space="0" w:color="auto"/>
            </w:tcBorders>
            <w:vAlign w:val="bottom"/>
          </w:tcPr>
          <w:p w14:paraId="1EF71490" w14:textId="6D2D3AAC" w:rsidR="006310B8" w:rsidRPr="00CF1517" w:rsidRDefault="00DD3B69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left="-108" w:right="-97"/>
              <w:rPr>
                <w:rFonts w:ascii="Angsana New" w:hAnsi="Angsana New" w:cs="Angsana New"/>
                <w:b/>
                <w:bCs/>
                <w:sz w:val="28"/>
                <w:szCs w:val="28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  <w:lang w:eastAsia="ko-KR"/>
              </w:rPr>
              <w:t>-</w:t>
            </w:r>
          </w:p>
        </w:tc>
      </w:tr>
    </w:tbl>
    <w:p w14:paraId="15BE2C72" w14:textId="01A74F3C" w:rsidR="006310B8" w:rsidRPr="008C721D" w:rsidRDefault="006310B8" w:rsidP="0027682A">
      <w:pPr>
        <w:ind w:left="540" w:right="65"/>
        <w:jc w:val="thaiDistribute"/>
        <w:rPr>
          <w:rFonts w:ascii="Angsana New" w:hAnsi="Angsana New" w:cs="Angsana New"/>
          <w:spacing w:val="8"/>
          <w:sz w:val="30"/>
          <w:szCs w:val="30"/>
        </w:rPr>
      </w:pPr>
    </w:p>
    <w:p w14:paraId="4ECBF5F3" w14:textId="73E48127" w:rsidR="00094DD3" w:rsidRDefault="00094DD3" w:rsidP="0027682A">
      <w:pPr>
        <w:ind w:left="540" w:right="65"/>
        <w:jc w:val="thaiDistribute"/>
        <w:rPr>
          <w:rFonts w:ascii="Angsana New" w:hAnsi="Angsana New" w:cs="Angsana New"/>
          <w:spacing w:val="8"/>
          <w:sz w:val="30"/>
          <w:szCs w:val="30"/>
        </w:rPr>
      </w:pP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-4"/>
          <w:sz w:val="30"/>
          <w:szCs w:val="30"/>
        </w:rPr>
        <w:t>1</w:t>
      </w:r>
      <w:r w:rsidR="00136BAD">
        <w:rPr>
          <w:rFonts w:ascii="Angsana New" w:hAnsi="Angsana New" w:cs="Angsana New" w:hint="cs"/>
          <w:spacing w:val="-4"/>
          <w:sz w:val="30"/>
          <w:szCs w:val="30"/>
          <w:cs/>
        </w:rPr>
        <w:t xml:space="preserve"> ธันวาคม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56</w:t>
      </w:r>
      <w:r w:rsidR="004B0B8A" w:rsidRPr="004B0B8A">
        <w:rPr>
          <w:rFonts w:ascii="Angsana New" w:hAnsi="Angsana New" w:cs="Angsana New" w:hint="cs"/>
          <w:spacing w:val="-4"/>
          <w:sz w:val="30"/>
          <w:szCs w:val="30"/>
        </w:rPr>
        <w:t>3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เงินให้กู้ยืมระยะ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ยาว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แก่บริษัท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ย่อยแห่งหนึ่ง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 xml:space="preserve">(บริษัท ไทย </w:t>
      </w:r>
      <w:r w:rsidRPr="00CF1517">
        <w:rPr>
          <w:rFonts w:asciiTheme="majorBidi" w:hAnsiTheme="majorBidi" w:cs="Angsana New" w:hint="cs"/>
          <w:sz w:val="30"/>
          <w:szCs w:val="30"/>
          <w:cs/>
        </w:rPr>
        <w:t>ฟู้ดส์</w:t>
      </w:r>
      <w:r w:rsidRPr="00CF1517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CF1517">
        <w:rPr>
          <w:rFonts w:asciiTheme="majorBidi" w:hAnsiTheme="majorBidi" w:cs="Angsana New" w:hint="cs"/>
          <w:sz w:val="30"/>
          <w:szCs w:val="30"/>
          <w:cs/>
        </w:rPr>
        <w:t>อาหารสัตว์</w:t>
      </w:r>
      <w:r w:rsidRPr="00CF1517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CF1517">
        <w:rPr>
          <w:rFonts w:asciiTheme="majorBidi" w:hAnsiTheme="majorBidi" w:cs="Angsana New" w:hint="cs"/>
          <w:sz w:val="30"/>
          <w:szCs w:val="30"/>
          <w:cs/>
        </w:rPr>
        <w:t>จำกัด)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เป็นเงินให้กู้ยืมประเภท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มีหลักประกัน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สำหรับเงิน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ต้นจำนวน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sz w:val="30"/>
          <w:szCs w:val="30"/>
        </w:rPr>
        <w:t>000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ล้านบาท เงินต้นของเงินให้กู้ยืมนี้มีกำหนดรับชำระคืนทั้งจำนวนในเดือนมกราคม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568</w:t>
      </w:r>
      <w:r w:rsidRPr="00CF1517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</w:rPr>
        <w:t>เงิน</w:t>
      </w:r>
      <w:r w:rsidR="00F00F7B">
        <w:rPr>
          <w:rFonts w:ascii="Angsana New" w:hAnsi="Angsana New" w:cs="Angsana New" w:hint="cs"/>
          <w:spacing w:val="8"/>
          <w:sz w:val="30"/>
          <w:szCs w:val="30"/>
          <w:cs/>
        </w:rPr>
        <w:t>ให้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</w:rPr>
        <w:t>กู้ยืมดังกล่าว</w:t>
      </w:r>
      <w:r w:rsidRPr="00CF1517">
        <w:rPr>
          <w:rFonts w:ascii="Angsana New" w:hAnsi="Angsana New" w:cs="Angsana New"/>
          <w:spacing w:val="8"/>
          <w:sz w:val="30"/>
          <w:szCs w:val="30"/>
          <w:cs/>
        </w:rPr>
        <w:t>มีอัตราดอกเบี้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</w:rPr>
        <w:t>ย</w:t>
      </w:r>
      <w:r w:rsidRPr="00CF1517">
        <w:rPr>
          <w:rFonts w:ascii="Angsana New" w:hAnsi="Angsana New" w:cs="Angsana New"/>
          <w:spacing w:val="8"/>
          <w:sz w:val="30"/>
          <w:szCs w:val="30"/>
          <w:cs/>
        </w:rPr>
        <w:t>ร้อยละ</w:t>
      </w:r>
      <w:r w:rsidRPr="00CF1517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pacing w:val="8"/>
          <w:sz w:val="30"/>
          <w:szCs w:val="30"/>
        </w:rPr>
        <w:t>4</w:t>
      </w:r>
      <w:r w:rsidRPr="00CF1517">
        <w:rPr>
          <w:rFonts w:ascii="Angsana New" w:hAnsi="Angsana New" w:cs="Angsana New"/>
          <w:spacing w:val="8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pacing w:val="8"/>
          <w:sz w:val="30"/>
          <w:szCs w:val="30"/>
        </w:rPr>
        <w:t>78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</w:rPr>
        <w:t xml:space="preserve"> ต่อปี</w:t>
      </w:r>
    </w:p>
    <w:p w14:paraId="203BA87C" w14:textId="77777777" w:rsidR="008C721D" w:rsidRPr="00966CC9" w:rsidRDefault="008C721D" w:rsidP="0027682A">
      <w:pPr>
        <w:ind w:left="540" w:right="65"/>
        <w:jc w:val="thaiDistribute"/>
        <w:rPr>
          <w:rFonts w:ascii="Angsana New" w:hAnsi="Angsana New" w:cs="Angsana New"/>
          <w:spacing w:val="8"/>
          <w:sz w:val="30"/>
          <w:szCs w:val="30"/>
        </w:rPr>
      </w:pPr>
    </w:p>
    <w:tbl>
      <w:tblPr>
        <w:tblW w:w="91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1"/>
        <w:gridCol w:w="1108"/>
        <w:gridCol w:w="267"/>
        <w:gridCol w:w="1094"/>
        <w:gridCol w:w="268"/>
        <w:gridCol w:w="1077"/>
        <w:gridCol w:w="252"/>
        <w:gridCol w:w="1103"/>
      </w:tblGrid>
      <w:tr w:rsidR="008E5338" w:rsidRPr="00CF1517" w14:paraId="08093DAA" w14:textId="77777777" w:rsidTr="00A9614D">
        <w:tc>
          <w:tcPr>
            <w:tcW w:w="2169" w:type="pct"/>
          </w:tcPr>
          <w:p w14:paraId="4D79BA50" w14:textId="6EE6621C" w:rsidR="008E5338" w:rsidRPr="00CF1517" w:rsidRDefault="008E5338" w:rsidP="008E5338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52" w:type="pct"/>
            <w:gridSpan w:val="3"/>
          </w:tcPr>
          <w:p w14:paraId="51ED6215" w14:textId="77777777" w:rsidR="008E5338" w:rsidRPr="00CF1517" w:rsidRDefault="008E5338" w:rsidP="008E53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1AD8A35C" w14:textId="77777777" w:rsidR="008E5338" w:rsidRPr="00CF1517" w:rsidRDefault="008E5338" w:rsidP="008E53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03FFD133" w14:textId="77777777" w:rsidR="008E5338" w:rsidRPr="00CF1517" w:rsidRDefault="008E5338" w:rsidP="008E53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B5618" w:rsidRPr="00CF1517" w14:paraId="52445793" w14:textId="77777777" w:rsidTr="00A9614D">
        <w:tc>
          <w:tcPr>
            <w:tcW w:w="2169" w:type="pct"/>
          </w:tcPr>
          <w:p w14:paraId="658F55B5" w14:textId="174ECCD4" w:rsidR="00BB5618" w:rsidRPr="00CF1517" w:rsidRDefault="00FB7823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607" w:type="pct"/>
          </w:tcPr>
          <w:p w14:paraId="46D7EE60" w14:textId="42FC9BF4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6" w:type="pct"/>
          </w:tcPr>
          <w:p w14:paraId="64E0A8BF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9" w:type="pct"/>
          </w:tcPr>
          <w:p w14:paraId="19B6995B" w14:textId="026A7962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7" w:type="pct"/>
          </w:tcPr>
          <w:p w14:paraId="0D25F61A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</w:tcPr>
          <w:p w14:paraId="045F0636" w14:textId="0EC147C8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8" w:type="pct"/>
          </w:tcPr>
          <w:p w14:paraId="4C7DF30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16E109DE" w14:textId="589D947F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5618" w:rsidRPr="00CF1517" w14:paraId="2EDE04CE" w14:textId="77777777" w:rsidTr="00A9614D">
        <w:tc>
          <w:tcPr>
            <w:tcW w:w="2169" w:type="pct"/>
          </w:tcPr>
          <w:p w14:paraId="22E078A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 w:hanging="11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831" w:type="pct"/>
            <w:gridSpan w:val="7"/>
          </w:tcPr>
          <w:p w14:paraId="18812E68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B5618" w:rsidRPr="00CF1517" w14:paraId="4738ACF9" w14:textId="77777777" w:rsidTr="00A9614D">
        <w:tc>
          <w:tcPr>
            <w:tcW w:w="2169" w:type="pct"/>
          </w:tcPr>
          <w:p w14:paraId="166B0F15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607" w:type="pct"/>
          </w:tcPr>
          <w:p w14:paraId="242E4D9B" w14:textId="542BEEB8" w:rsidR="00BB5618" w:rsidRPr="00CF1517" w:rsidRDefault="00D93D8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1F63F6E5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590382E3" w14:textId="11A31F0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76C1142E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6830211E" w14:textId="210D0B48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  <w:r w:rsidR="00D93D8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551</w:t>
            </w:r>
          </w:p>
        </w:tc>
        <w:tc>
          <w:tcPr>
            <w:tcW w:w="138" w:type="pct"/>
          </w:tcPr>
          <w:p w14:paraId="19737835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4" w:type="pct"/>
            <w:shd w:val="clear" w:color="auto" w:fill="auto"/>
          </w:tcPr>
          <w:p w14:paraId="7DD749D7" w14:textId="0D9CB82B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708</w:t>
            </w:r>
          </w:p>
        </w:tc>
      </w:tr>
      <w:tr w:rsidR="00BB5618" w:rsidRPr="00CF1517" w14:paraId="690F7DE8" w14:textId="77777777" w:rsidTr="00A9614D">
        <w:tc>
          <w:tcPr>
            <w:tcW w:w="2169" w:type="pct"/>
          </w:tcPr>
          <w:p w14:paraId="6450ADA3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บุคคลหรือบริษัทอื่นที่เกี่ยวข้องกัน</w:t>
            </w:r>
          </w:p>
        </w:tc>
        <w:tc>
          <w:tcPr>
            <w:tcW w:w="607" w:type="pct"/>
          </w:tcPr>
          <w:p w14:paraId="0622369C" w14:textId="09C77673" w:rsidR="00BB5618" w:rsidRPr="00CF1517" w:rsidRDefault="0088392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88392E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D93D8E" w:rsidRPr="0088392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88392E">
              <w:rPr>
                <w:rFonts w:ascii="Angsana New" w:hAnsi="Angsana New" w:cs="Angsana New"/>
                <w:sz w:val="30"/>
                <w:szCs w:val="30"/>
              </w:rPr>
              <w:t>958</w:t>
            </w:r>
          </w:p>
        </w:tc>
        <w:tc>
          <w:tcPr>
            <w:tcW w:w="146" w:type="pct"/>
          </w:tcPr>
          <w:p w14:paraId="6995C3D4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31868EF5" w14:textId="087CBA18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50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47" w:type="pct"/>
          </w:tcPr>
          <w:p w14:paraId="122718E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00F35633" w14:textId="1A59B722" w:rsidR="00BB5618" w:rsidRPr="00CF1517" w:rsidRDefault="00D93D8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38" w:type="pct"/>
          </w:tcPr>
          <w:p w14:paraId="123E94CF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4" w:type="pct"/>
            <w:shd w:val="clear" w:color="auto" w:fill="auto"/>
          </w:tcPr>
          <w:p w14:paraId="05DF781C" w14:textId="681917B9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B5618" w:rsidRPr="00CF1517" w14:paraId="1DE4B3EF" w14:textId="77777777" w:rsidTr="00A9614D">
        <w:tc>
          <w:tcPr>
            <w:tcW w:w="2169" w:type="pct"/>
          </w:tcPr>
          <w:p w14:paraId="125E2A87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07" w:type="pct"/>
            <w:tcBorders>
              <w:top w:val="single" w:sz="4" w:space="0" w:color="auto"/>
              <w:bottom w:val="double" w:sz="4" w:space="0" w:color="auto"/>
            </w:tcBorders>
          </w:tcPr>
          <w:p w14:paraId="419234CA" w14:textId="5FC84CAE" w:rsidR="00BB5618" w:rsidRPr="00CF1517" w:rsidRDefault="0088392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D93D8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958</w:t>
            </w:r>
          </w:p>
        </w:tc>
        <w:tc>
          <w:tcPr>
            <w:tcW w:w="146" w:type="pct"/>
          </w:tcPr>
          <w:p w14:paraId="2100089E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576A12" w14:textId="7672F7AE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50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47" w:type="pct"/>
          </w:tcPr>
          <w:p w14:paraId="498CF1C1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3F236250" w14:textId="0E103B19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80</w:t>
            </w:r>
            <w:r w:rsidR="00D93D8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551</w:t>
            </w:r>
          </w:p>
        </w:tc>
        <w:tc>
          <w:tcPr>
            <w:tcW w:w="138" w:type="pct"/>
          </w:tcPr>
          <w:p w14:paraId="4B7F71CD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3D9E09" w14:textId="73C0C140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43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708</w:t>
            </w:r>
          </w:p>
        </w:tc>
      </w:tr>
    </w:tbl>
    <w:p w14:paraId="69D7AA9E" w14:textId="406AC476" w:rsidR="00136552" w:rsidRPr="00966CC9" w:rsidRDefault="00136552">
      <w:pPr>
        <w:rPr>
          <w:rFonts w:ascii="Angsana New" w:hAnsi="Angsana New" w:cs="Angsana New"/>
          <w:sz w:val="30"/>
          <w:szCs w:val="30"/>
        </w:rPr>
      </w:pPr>
    </w:p>
    <w:p w14:paraId="11B96497" w14:textId="77777777" w:rsidR="00D1740F" w:rsidRPr="00CF1517" w:rsidRDefault="00D1740F" w:rsidP="00D1740F">
      <w:pPr>
        <w:spacing w:line="240" w:lineRule="auto"/>
        <w:rPr>
          <w:rFonts w:ascii="Angsana New" w:hAnsi="Angsana New" w:cs="Angsana New"/>
          <w:sz w:val="2"/>
          <w:szCs w:val="2"/>
        </w:rPr>
      </w:pPr>
    </w:p>
    <w:tbl>
      <w:tblPr>
        <w:tblW w:w="913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2"/>
        <w:gridCol w:w="1107"/>
        <w:gridCol w:w="268"/>
        <w:gridCol w:w="1094"/>
        <w:gridCol w:w="268"/>
        <w:gridCol w:w="1077"/>
        <w:gridCol w:w="252"/>
        <w:gridCol w:w="1103"/>
      </w:tblGrid>
      <w:tr w:rsidR="00081278" w:rsidRPr="00CF1517" w14:paraId="7D95232B" w14:textId="77777777" w:rsidTr="006B5EFE">
        <w:tc>
          <w:tcPr>
            <w:tcW w:w="2169" w:type="pct"/>
          </w:tcPr>
          <w:p w14:paraId="17B3B795" w14:textId="51547060" w:rsidR="00081278" w:rsidRPr="00CF1517" w:rsidRDefault="00081278" w:rsidP="00081278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52" w:type="pct"/>
            <w:gridSpan w:val="3"/>
          </w:tcPr>
          <w:p w14:paraId="64968F57" w14:textId="77777777" w:rsidR="00081278" w:rsidRPr="00CF1517" w:rsidRDefault="00081278" w:rsidP="00081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7F05EFFE" w14:textId="77777777" w:rsidR="00081278" w:rsidRPr="00CF1517" w:rsidRDefault="00081278" w:rsidP="00081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21D4D8FD" w14:textId="77777777" w:rsidR="00081278" w:rsidRPr="00CF1517" w:rsidRDefault="00081278" w:rsidP="00081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B5618" w:rsidRPr="00CF1517" w14:paraId="6137DF56" w14:textId="77777777" w:rsidTr="006B5EFE">
        <w:tc>
          <w:tcPr>
            <w:tcW w:w="2169" w:type="pct"/>
          </w:tcPr>
          <w:p w14:paraId="5D7330D7" w14:textId="3C7A44AD" w:rsidR="00BB5618" w:rsidRPr="00CF1517" w:rsidRDefault="00761DB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เจ้าหนี้</w:t>
            </w:r>
            <w:r w:rsidR="009A2785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หมุนเวียน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อื่น</w:t>
            </w:r>
          </w:p>
        </w:tc>
        <w:tc>
          <w:tcPr>
            <w:tcW w:w="606" w:type="pct"/>
          </w:tcPr>
          <w:p w14:paraId="27258AA3" w14:textId="7DD38966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7" w:type="pct"/>
          </w:tcPr>
          <w:p w14:paraId="66446395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9" w:type="pct"/>
          </w:tcPr>
          <w:p w14:paraId="68AD3932" w14:textId="7B9B30C1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7" w:type="pct"/>
          </w:tcPr>
          <w:p w14:paraId="58782CD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</w:tcPr>
          <w:p w14:paraId="155D5A13" w14:textId="563AE29D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8" w:type="pct"/>
          </w:tcPr>
          <w:p w14:paraId="39554B31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5" w:type="pct"/>
          </w:tcPr>
          <w:p w14:paraId="18326ACC" w14:textId="2116535C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5618" w:rsidRPr="00CF1517" w14:paraId="6E52A1CE" w14:textId="77777777" w:rsidTr="006B5EFE">
        <w:tc>
          <w:tcPr>
            <w:tcW w:w="2169" w:type="pct"/>
          </w:tcPr>
          <w:p w14:paraId="377FCE2B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831" w:type="pct"/>
            <w:gridSpan w:val="7"/>
          </w:tcPr>
          <w:p w14:paraId="3D151EFD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B5618" w:rsidRPr="00CF1517" w14:paraId="1E974D57" w14:textId="77777777" w:rsidTr="006B5EFE">
        <w:tc>
          <w:tcPr>
            <w:tcW w:w="2169" w:type="pct"/>
          </w:tcPr>
          <w:p w14:paraId="73164A21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606" w:type="pct"/>
          </w:tcPr>
          <w:p w14:paraId="3926BC37" w14:textId="6E98E24D" w:rsidR="00BB5618" w:rsidRPr="00CF1517" w:rsidRDefault="00D93D8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1E0F56EF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4D86D734" w14:textId="3243D768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48FAD190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59465BD3" w14:textId="2CE52512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D93D8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138" w:type="pct"/>
          </w:tcPr>
          <w:p w14:paraId="7B3D97AC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04F0A284" w14:textId="59A61B5A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</w:tr>
      <w:tr w:rsidR="00BB5618" w:rsidRPr="00CF1517" w14:paraId="4B0B99A5" w14:textId="77777777" w:rsidTr="006B5EFE">
        <w:tc>
          <w:tcPr>
            <w:tcW w:w="2169" w:type="pct"/>
          </w:tcPr>
          <w:p w14:paraId="5CE12DA2" w14:textId="0F29BEDC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06" w:type="pct"/>
          </w:tcPr>
          <w:p w14:paraId="45A0848E" w14:textId="07F5FD41" w:rsidR="00BB5618" w:rsidRPr="008A3DBD" w:rsidRDefault="004B0B8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8A3DB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955</w:t>
            </w:r>
          </w:p>
        </w:tc>
        <w:tc>
          <w:tcPr>
            <w:tcW w:w="147" w:type="pct"/>
          </w:tcPr>
          <w:p w14:paraId="3A0A1A39" w14:textId="77777777" w:rsidR="00BB5618" w:rsidRPr="008A3DBD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309CBFFE" w14:textId="29BA8CE2" w:rsidR="00BB5618" w:rsidRPr="008A3DBD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47" w:type="pct"/>
          </w:tcPr>
          <w:p w14:paraId="087E5176" w14:textId="77777777" w:rsidR="00BB5618" w:rsidRPr="008A3DBD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0" w:type="pct"/>
          </w:tcPr>
          <w:p w14:paraId="7107DBB4" w14:textId="6617F3F5" w:rsidR="00BB5618" w:rsidRPr="008A3DBD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8A3DB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90</w:t>
            </w:r>
          </w:p>
        </w:tc>
        <w:tc>
          <w:tcPr>
            <w:tcW w:w="138" w:type="pct"/>
          </w:tcPr>
          <w:p w14:paraId="55847F4D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57149100" w14:textId="574CBFBE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B5618" w:rsidRPr="00CF1517" w14:paraId="143C180C" w14:textId="77777777" w:rsidTr="006B5EFE">
        <w:tc>
          <w:tcPr>
            <w:tcW w:w="2169" w:type="pct"/>
          </w:tcPr>
          <w:p w14:paraId="2D7EBC9A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</w:tcPr>
          <w:p w14:paraId="72162A0C" w14:textId="7D50104B" w:rsidR="00BB5618" w:rsidRPr="00CF1517" w:rsidRDefault="004B0B8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8A3DBD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955</w:t>
            </w:r>
          </w:p>
        </w:tc>
        <w:tc>
          <w:tcPr>
            <w:tcW w:w="147" w:type="pct"/>
          </w:tcPr>
          <w:p w14:paraId="575800D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62573A6" w14:textId="58C8D182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47" w:type="pct"/>
          </w:tcPr>
          <w:p w14:paraId="45D299F2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3B68AF4F" w14:textId="78E98F75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8A3DBD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38" w:type="pct"/>
          </w:tcPr>
          <w:p w14:paraId="3A1A2DBC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595C71" w14:textId="7B3C6B61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</w:tr>
    </w:tbl>
    <w:p w14:paraId="1601349B" w14:textId="77777777" w:rsidR="006B5EFE" w:rsidRPr="006B5EFE" w:rsidRDefault="006B5EF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63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405"/>
        <w:gridCol w:w="1080"/>
        <w:gridCol w:w="270"/>
        <w:gridCol w:w="1169"/>
        <w:gridCol w:w="270"/>
        <w:gridCol w:w="1080"/>
        <w:gridCol w:w="270"/>
        <w:gridCol w:w="1086"/>
      </w:tblGrid>
      <w:tr w:rsidR="009675C2" w:rsidRPr="00CF1517" w14:paraId="66EEB01E" w14:textId="77777777" w:rsidTr="009675C2">
        <w:tc>
          <w:tcPr>
            <w:tcW w:w="2287" w:type="pct"/>
            <w:vAlign w:val="bottom"/>
          </w:tcPr>
          <w:p w14:paraId="1C2287D5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13" w:type="pct"/>
            <w:gridSpan w:val="7"/>
            <w:shd w:val="clear" w:color="auto" w:fill="auto"/>
            <w:vAlign w:val="bottom"/>
          </w:tcPr>
          <w:p w14:paraId="73C1A548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675C2" w:rsidRPr="00CF1517" w14:paraId="15F72B80" w14:textId="77777777" w:rsidTr="00A90D53">
        <w:tc>
          <w:tcPr>
            <w:tcW w:w="2287" w:type="pct"/>
            <w:shd w:val="clear" w:color="auto" w:fill="auto"/>
            <w:vAlign w:val="bottom"/>
          </w:tcPr>
          <w:p w14:paraId="6DE75D91" w14:textId="0FE5DDF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เงินกู้ยืมระยะสั้น</w:t>
            </w:r>
          </w:p>
        </w:tc>
        <w:tc>
          <w:tcPr>
            <w:tcW w:w="561" w:type="pct"/>
            <w:vAlign w:val="bottom"/>
          </w:tcPr>
          <w:p w14:paraId="5FFD6861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179A2FE0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40" w:type="pct"/>
            <w:vAlign w:val="bottom"/>
          </w:tcPr>
          <w:p w14:paraId="112B67AA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7" w:type="pct"/>
            <w:vAlign w:val="bottom"/>
          </w:tcPr>
          <w:p w14:paraId="49349C94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0" w:type="pct"/>
            <w:vAlign w:val="bottom"/>
          </w:tcPr>
          <w:p w14:paraId="0267BFF9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1" w:type="pct"/>
            <w:vAlign w:val="bottom"/>
          </w:tcPr>
          <w:p w14:paraId="613C5DA4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140" w:type="pct"/>
            <w:vAlign w:val="bottom"/>
          </w:tcPr>
          <w:p w14:paraId="63E14088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53759E16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623E956C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9675C2" w:rsidRPr="00CF1517" w14:paraId="2D32D9D3" w14:textId="77777777" w:rsidTr="009675C2">
        <w:trPr>
          <w:trHeight w:hRule="exact" w:val="414"/>
        </w:trPr>
        <w:tc>
          <w:tcPr>
            <w:tcW w:w="2287" w:type="pct"/>
          </w:tcPr>
          <w:p w14:paraId="464C8A1E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13" w:type="pct"/>
            <w:gridSpan w:val="7"/>
          </w:tcPr>
          <w:p w14:paraId="015B78B8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9675C2" w:rsidRPr="00CF1517" w14:paraId="4748132F" w14:textId="77777777" w:rsidTr="009675C2">
        <w:trPr>
          <w:trHeight w:hRule="exact" w:val="414"/>
        </w:trPr>
        <w:tc>
          <w:tcPr>
            <w:tcW w:w="2287" w:type="pct"/>
          </w:tcPr>
          <w:p w14:paraId="12DB493A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713" w:type="pct"/>
            <w:gridSpan w:val="7"/>
          </w:tcPr>
          <w:p w14:paraId="0194DF53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9675C2" w:rsidRPr="00CF1517" w14:paraId="4B0AE012" w14:textId="77777777" w:rsidTr="00A90D53">
        <w:tc>
          <w:tcPr>
            <w:tcW w:w="2287" w:type="pct"/>
          </w:tcPr>
          <w:p w14:paraId="0296692F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61" w:type="pct"/>
            <w:vAlign w:val="bottom"/>
          </w:tcPr>
          <w:p w14:paraId="5F4DEEA3" w14:textId="44AC622D" w:rsidR="009675C2" w:rsidRPr="009675C2" w:rsidRDefault="009675C2" w:rsidP="00FD12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6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4BC8D6C2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7" w:type="pct"/>
            <w:vAlign w:val="bottom"/>
          </w:tcPr>
          <w:p w14:paraId="72E39E66" w14:textId="450AA6C3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5,628,400</w:t>
            </w:r>
          </w:p>
        </w:tc>
        <w:tc>
          <w:tcPr>
            <w:tcW w:w="140" w:type="pct"/>
            <w:vAlign w:val="bottom"/>
          </w:tcPr>
          <w:p w14:paraId="2140ABAA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1" w:type="pct"/>
            <w:vAlign w:val="bottom"/>
          </w:tcPr>
          <w:p w14:paraId="49064EEE" w14:textId="68C96B42" w:rsidR="009675C2" w:rsidRPr="009675C2" w:rsidRDefault="009675C2" w:rsidP="00A90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5,402,000</w:t>
            </w:r>
          </w:p>
        </w:tc>
        <w:tc>
          <w:tcPr>
            <w:tcW w:w="140" w:type="pct"/>
            <w:vAlign w:val="bottom"/>
          </w:tcPr>
          <w:p w14:paraId="120EE6D1" w14:textId="7777777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4" w:type="pct"/>
            <w:vAlign w:val="bottom"/>
          </w:tcPr>
          <w:p w14:paraId="60B9980C" w14:textId="2912A617" w:rsidR="009675C2" w:rsidRPr="009675C2" w:rsidRDefault="009675C2" w:rsidP="00F14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sz w:val="30"/>
                <w:szCs w:val="30"/>
              </w:rPr>
              <w:t>226,400</w:t>
            </w:r>
          </w:p>
        </w:tc>
      </w:tr>
      <w:tr w:rsidR="00A90D53" w:rsidRPr="00CF1517" w14:paraId="01B2DD0E" w14:textId="77777777" w:rsidTr="00A90D53">
        <w:tc>
          <w:tcPr>
            <w:tcW w:w="2287" w:type="pct"/>
          </w:tcPr>
          <w:p w14:paraId="30B462A6" w14:textId="77777777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6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394EC0" w14:textId="67086525" w:rsidR="009675C2" w:rsidRPr="009675C2" w:rsidRDefault="009675C2" w:rsidP="00FD12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6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188EEA6D" w14:textId="77777777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C426CC" w14:textId="1F3A3657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5,628,400</w:t>
            </w:r>
          </w:p>
        </w:tc>
        <w:tc>
          <w:tcPr>
            <w:tcW w:w="140" w:type="pct"/>
            <w:vAlign w:val="bottom"/>
          </w:tcPr>
          <w:p w14:paraId="291139BA" w14:textId="77777777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E05157" w14:textId="0E8B607C" w:rsidR="009675C2" w:rsidRPr="009675C2" w:rsidRDefault="009675C2" w:rsidP="00A90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5,402,000</w:t>
            </w:r>
          </w:p>
        </w:tc>
        <w:tc>
          <w:tcPr>
            <w:tcW w:w="140" w:type="pct"/>
            <w:vAlign w:val="bottom"/>
          </w:tcPr>
          <w:p w14:paraId="7C9D35FE" w14:textId="77777777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2D44BD" w14:textId="0C5F8423" w:rsidR="009675C2" w:rsidRPr="009675C2" w:rsidRDefault="009675C2" w:rsidP="00967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675C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226,400</w:t>
            </w:r>
          </w:p>
        </w:tc>
      </w:tr>
    </w:tbl>
    <w:p w14:paraId="75369CDF" w14:textId="2931A2E5" w:rsidR="009675C2" w:rsidRDefault="009675C2" w:rsidP="0081693B">
      <w:pPr>
        <w:tabs>
          <w:tab w:val="clear" w:pos="227"/>
          <w:tab w:val="clear" w:pos="454"/>
          <w:tab w:val="clear" w:pos="680"/>
          <w:tab w:val="clear" w:pos="907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5292BEB4" w14:textId="2456388E" w:rsidR="00E21403" w:rsidRDefault="00E21403" w:rsidP="00E21403">
      <w:pPr>
        <w:ind w:left="540" w:right="65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15348E">
        <w:rPr>
          <w:rFonts w:ascii="Angsana New" w:hAnsi="Angsana New" w:cs="Angsana New"/>
          <w:spacing w:val="6"/>
          <w:sz w:val="30"/>
          <w:szCs w:val="30"/>
          <w:cs/>
        </w:rPr>
        <w:t xml:space="preserve">ณ วันที่ </w:t>
      </w:r>
      <w:r w:rsidRPr="0015348E">
        <w:rPr>
          <w:rFonts w:ascii="Angsana New" w:hAnsi="Angsana New" w:cs="Angsana New"/>
          <w:spacing w:val="6"/>
          <w:sz w:val="30"/>
          <w:szCs w:val="30"/>
        </w:rPr>
        <w:t xml:space="preserve">31 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 xml:space="preserve">ธันวาคม </w:t>
      </w:r>
      <w:r w:rsidRPr="0015348E">
        <w:rPr>
          <w:rFonts w:ascii="Angsana New" w:hAnsi="Angsana New" w:cs="Angsana New"/>
          <w:spacing w:val="6"/>
          <w:sz w:val="30"/>
          <w:szCs w:val="30"/>
        </w:rPr>
        <w:t xml:space="preserve">2563 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>เงินกู้ยืมระยะสั้น</w:t>
      </w:r>
      <w:r>
        <w:rPr>
          <w:rFonts w:ascii="Angsana New" w:hAnsi="Angsana New" w:cs="Angsana New" w:hint="cs"/>
          <w:spacing w:val="6"/>
          <w:sz w:val="30"/>
          <w:szCs w:val="30"/>
          <w:cs/>
        </w:rPr>
        <w:t>จาก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>บริษัทย่อยแห่ง</w:t>
      </w:r>
      <w:r w:rsidR="00C31C61">
        <w:rPr>
          <w:rFonts w:ascii="Angsana New" w:hAnsi="Angsana New" w:cs="Angsana New" w:hint="cs"/>
          <w:spacing w:val="6"/>
          <w:sz w:val="30"/>
          <w:szCs w:val="30"/>
          <w:cs/>
        </w:rPr>
        <w:t>หนึ่ง</w:t>
      </w:r>
      <w:r w:rsidRPr="0015348E">
        <w:rPr>
          <w:rFonts w:ascii="Angsana New" w:hAnsi="Angsana New" w:cs="Angsana New"/>
          <w:spacing w:val="6"/>
          <w:sz w:val="30"/>
          <w:szCs w:val="30"/>
          <w:cs/>
        </w:rPr>
        <w:t xml:space="preserve"> เป็นเงินให้กู้ยืมประเภทไม่มี</w:t>
      </w:r>
      <w:r w:rsidRPr="00CF1517">
        <w:rPr>
          <w:rFonts w:ascii="Angsana New" w:hAnsi="Angsana New" w:cs="Angsana New"/>
          <w:sz w:val="30"/>
          <w:szCs w:val="30"/>
          <w:cs/>
        </w:rPr>
        <w:t>หลักประกันและ</w:t>
      </w:r>
      <w:r w:rsidRPr="00CF1517">
        <w:rPr>
          <w:rFonts w:ascii="Angsana New" w:hAnsi="Angsana New" w:cs="Angsana New"/>
          <w:spacing w:val="8"/>
          <w:sz w:val="30"/>
          <w:szCs w:val="30"/>
          <w:cs/>
        </w:rPr>
        <w:t>ชำระคืนเมื่อทวงถาม โดยมีอัตราดอกเบี้ยร้อยล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</w:rPr>
        <w:t xml:space="preserve">ะ </w:t>
      </w:r>
      <w:r w:rsidRPr="004B0B8A">
        <w:rPr>
          <w:rFonts w:ascii="Angsana New" w:hAnsi="Angsana New" w:cs="Angsana New"/>
          <w:spacing w:val="8"/>
          <w:sz w:val="30"/>
          <w:szCs w:val="30"/>
        </w:rPr>
        <w:t>4</w:t>
      </w:r>
      <w:r>
        <w:rPr>
          <w:rFonts w:ascii="Angsana New" w:hAnsi="Angsana New" w:cs="Angsana New"/>
          <w:spacing w:val="8"/>
          <w:sz w:val="30"/>
          <w:szCs w:val="30"/>
        </w:rPr>
        <w:t>.41</w:t>
      </w:r>
      <w:r w:rsidRPr="00CF1517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</w:rPr>
        <w:t>ต่อปี</w:t>
      </w:r>
    </w:p>
    <w:p w14:paraId="7042ED33" w14:textId="531D50FE" w:rsidR="00E21403" w:rsidRDefault="00E21403" w:rsidP="0081693B">
      <w:pPr>
        <w:tabs>
          <w:tab w:val="clear" w:pos="227"/>
          <w:tab w:val="clear" w:pos="454"/>
          <w:tab w:val="clear" w:pos="680"/>
          <w:tab w:val="clear" w:pos="907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26B8F8EB" w14:textId="21321548" w:rsidR="00035B88" w:rsidRDefault="00035B88" w:rsidP="0081693B">
      <w:pPr>
        <w:tabs>
          <w:tab w:val="clear" w:pos="227"/>
          <w:tab w:val="clear" w:pos="454"/>
          <w:tab w:val="clear" w:pos="680"/>
          <w:tab w:val="clear" w:pos="907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196730B1" w14:textId="26C3BF5C" w:rsidR="00035B88" w:rsidRDefault="00035B88" w:rsidP="0081693B">
      <w:pPr>
        <w:tabs>
          <w:tab w:val="clear" w:pos="227"/>
          <w:tab w:val="clear" w:pos="454"/>
          <w:tab w:val="clear" w:pos="680"/>
          <w:tab w:val="clear" w:pos="907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6D823EE2" w14:textId="77777777" w:rsidR="00035B88" w:rsidRDefault="00035B88" w:rsidP="0081693B">
      <w:pPr>
        <w:tabs>
          <w:tab w:val="clear" w:pos="227"/>
          <w:tab w:val="clear" w:pos="454"/>
          <w:tab w:val="clear" w:pos="680"/>
          <w:tab w:val="clear" w:pos="907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3E5D27FC" w14:textId="4EDFA7D6" w:rsidR="00804175" w:rsidRPr="00CF1517" w:rsidRDefault="00804175" w:rsidP="0081693B">
      <w:pPr>
        <w:tabs>
          <w:tab w:val="clear" w:pos="227"/>
          <w:tab w:val="clear" w:pos="454"/>
          <w:tab w:val="clear" w:pos="680"/>
          <w:tab w:val="clear" w:pos="907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สัญญาสำคัญที่ทำกับบ</w:t>
      </w:r>
      <w:r w:rsidR="007F0DFF"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ุคคลหรือกิจการที่เกี่ยวข้องกัน</w:t>
      </w:r>
    </w:p>
    <w:p w14:paraId="16D3C5FE" w14:textId="77777777" w:rsidR="00804175" w:rsidRPr="00CF1517" w:rsidRDefault="00804175" w:rsidP="00AF7D14">
      <w:pPr>
        <w:ind w:left="540"/>
        <w:rPr>
          <w:rFonts w:ascii="Angsana New" w:hAnsi="Angsana New" w:cs="Angsana New"/>
          <w:sz w:val="30"/>
          <w:szCs w:val="30"/>
        </w:rPr>
      </w:pPr>
    </w:p>
    <w:p w14:paraId="555F53C6" w14:textId="07040C8B" w:rsidR="00D70F06" w:rsidRPr="00CF1517" w:rsidRDefault="00D70F06" w:rsidP="00AF7D14">
      <w:pPr>
        <w:ind w:left="54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BE61AF" w:rsidRPr="00CF1517">
        <w:rPr>
          <w:rFonts w:ascii="Angsana New" w:hAnsi="Angsana New" w:cs="Angsana New"/>
          <w:sz w:val="30"/>
          <w:szCs w:val="30"/>
          <w:cs/>
        </w:rPr>
        <w:t>ธันวาคม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6455B9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กลุ่มบริษัทมีสัญญาที่สําคัญกับบุคคลและกิจการที่เกี่ยวข้องกันดังนี้</w:t>
      </w:r>
    </w:p>
    <w:p w14:paraId="451DBD1A" w14:textId="77777777" w:rsidR="00D70F06" w:rsidRPr="00CF1517" w:rsidRDefault="00D70F06" w:rsidP="00AF7D14">
      <w:pPr>
        <w:ind w:left="540"/>
        <w:rPr>
          <w:rFonts w:ascii="Angsana New" w:hAnsi="Angsana New" w:cs="Angsana New"/>
          <w:sz w:val="30"/>
          <w:szCs w:val="30"/>
        </w:rPr>
      </w:pPr>
    </w:p>
    <w:p w14:paraId="20EC770C" w14:textId="77777777" w:rsidR="00D70F06" w:rsidRPr="00CF1517" w:rsidRDefault="00D70F06" w:rsidP="00D70F06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สัญญาเช่าช่วงพื้นที่และบริการ</w:t>
      </w:r>
    </w:p>
    <w:p w14:paraId="2A9FD0B7" w14:textId="77777777" w:rsidR="00D70F06" w:rsidRPr="00CF1517" w:rsidRDefault="00D70F06" w:rsidP="00D70F06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rPr>
          <w:rFonts w:ascii="Angsana New" w:hAnsi="Angsana New" w:cs="Angsana New"/>
          <w:i/>
          <w:iCs/>
          <w:sz w:val="30"/>
          <w:szCs w:val="30"/>
        </w:rPr>
      </w:pPr>
    </w:p>
    <w:p w14:paraId="5016CFA6" w14:textId="6CA2EB55" w:rsidR="00D70F06" w:rsidRPr="00CF1517" w:rsidRDefault="00D70F06" w:rsidP="00D70F06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บริษัทย่อย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ในประเทศ</w:t>
      </w:r>
      <w:r w:rsidRPr="00CF1517">
        <w:rPr>
          <w:rFonts w:ascii="Angsana New" w:hAnsi="Angsana New" w:cs="Angsana New"/>
          <w:sz w:val="30"/>
          <w:szCs w:val="30"/>
          <w:cs/>
        </w:rPr>
        <w:t>บางแห่งมีสัญญาเช่าช่วงพื้นที่และบริการกับบริษัท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ภายใต้เงื่อนไขของสัญญา บริษัทตกลงที่จะให้บริษัทย่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อยเช่าช่วงพื้นที่สำนักงาน</w:t>
      </w:r>
      <w:r w:rsidRPr="00CF1517">
        <w:rPr>
          <w:rFonts w:ascii="Angsana New" w:hAnsi="Angsana New" w:cs="Angsana New"/>
          <w:sz w:val="30"/>
          <w:szCs w:val="30"/>
          <w:cs/>
        </w:rPr>
        <w:t>จากบริษัทเพื่อใช้เป็นพื้นที่สำนักงาน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ในการนี้บริษัท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ย่อ</w:t>
      </w:r>
      <w:r w:rsidRPr="00CF1517">
        <w:rPr>
          <w:rFonts w:ascii="Angsana New" w:hAnsi="Angsana New" w:cs="Angsana New"/>
          <w:sz w:val="30"/>
          <w:szCs w:val="30"/>
          <w:cs/>
        </w:rPr>
        <w:t>ยดัง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กล่าว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CB4027" w:rsidRPr="00CF1517">
        <w:rPr>
          <w:rFonts w:ascii="Angsana New" w:hAnsi="Angsana New" w:cs="Angsana New"/>
          <w:sz w:val="30"/>
          <w:szCs w:val="30"/>
        </w:rPr>
        <w:br/>
      </w:r>
      <w:r w:rsidR="007F0DFF" w:rsidRPr="00CF1517">
        <w:rPr>
          <w:rFonts w:ascii="Angsana New" w:hAnsi="Angsana New" w:cs="Angsana New"/>
          <w:sz w:val="30"/>
          <w:szCs w:val="30"/>
          <w:cs/>
        </w:rPr>
        <w:t>ตกลง</w:t>
      </w:r>
      <w:r w:rsidRPr="00CF1517">
        <w:rPr>
          <w:rFonts w:ascii="Angsana New" w:hAnsi="Angsana New" w:cs="Angsana New"/>
          <w:sz w:val="30"/>
          <w:szCs w:val="30"/>
          <w:cs/>
        </w:rPr>
        <w:t>จ่ายค่า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เช่าช่วง</w:t>
      </w:r>
      <w:r w:rsidRPr="00CF1517">
        <w:rPr>
          <w:rFonts w:ascii="Angsana New" w:hAnsi="Angsana New" w:cs="Angsana New"/>
          <w:sz w:val="30"/>
          <w:szCs w:val="30"/>
          <w:cs/>
        </w:rPr>
        <w:t>ให้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กับบริษัท</w:t>
      </w:r>
      <w:r w:rsidRPr="00CF1517">
        <w:rPr>
          <w:rFonts w:ascii="Angsana New" w:hAnsi="Angsana New" w:cs="Angsana New"/>
          <w:sz w:val="30"/>
          <w:szCs w:val="30"/>
          <w:cs/>
        </w:rPr>
        <w:t>ตามอัตราที่ระบุไว้ในสัญญา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สัญญาเหล่านี้มีผลบังคับใช้ตั้งแต่วันที่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 xml:space="preserve">กุมภาพันธ์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559</w:t>
      </w:r>
      <w:r w:rsidR="008B44EA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ถึงวันที่</w:t>
      </w:r>
      <w:r w:rsidR="008B44EA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 xml:space="preserve"> (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“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ระยะเวลาเช่าช่วงแรก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”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)</w:t>
      </w:r>
      <w:r w:rsidR="008B44EA" w:rsidRPr="00CF1517">
        <w:rPr>
          <w:rFonts w:ascii="Angsana New" w:hAnsi="Angsana New" w:cs="Angsana New"/>
          <w:sz w:val="30"/>
          <w:szCs w:val="30"/>
        </w:rPr>
        <w:t xml:space="preserve"> 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แต่ทั้งนี้ไม่เกินกว่าระยะเวลาการเช่าพื้นที่สำนักงาน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ตามที่ระบุไว้ในส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ัญญาเช่าและ</w:t>
      </w:r>
      <w:r w:rsidR="008B44EA" w:rsidRPr="00CF1517">
        <w:rPr>
          <w:rFonts w:ascii="Angsana New" w:hAnsi="Angsana New" w:cs="Angsana New"/>
          <w:sz w:val="30"/>
          <w:szCs w:val="30"/>
          <w:cs/>
        </w:rPr>
        <w:t>บริการ โดยเมื่อครบกำหนดระยะเวลาเช่าช่วงแรกดังกล่าว คู่สัญญาจะตกลงต่ออายุการเช่า</w:t>
      </w:r>
      <w:r w:rsidR="008B44EA" w:rsidRPr="00E63993">
        <w:rPr>
          <w:rFonts w:ascii="Angsana New" w:hAnsi="Angsana New" w:cs="Angsana New"/>
          <w:spacing w:val="12"/>
          <w:sz w:val="30"/>
          <w:szCs w:val="30"/>
          <w:cs/>
        </w:rPr>
        <w:t>ออกไปตามข้อกำหนดและเงื่อ</w:t>
      </w:r>
      <w:r w:rsidR="00D84D57" w:rsidRPr="00E63993">
        <w:rPr>
          <w:rFonts w:ascii="Angsana New" w:hAnsi="Angsana New" w:cs="Angsana New"/>
          <w:spacing w:val="12"/>
          <w:sz w:val="30"/>
          <w:szCs w:val="30"/>
          <w:cs/>
        </w:rPr>
        <w:t>น</w:t>
      </w:r>
      <w:r w:rsidR="008B44EA" w:rsidRPr="00E63993">
        <w:rPr>
          <w:rFonts w:ascii="Angsana New" w:hAnsi="Angsana New" w:cs="Angsana New"/>
          <w:spacing w:val="12"/>
          <w:sz w:val="30"/>
          <w:szCs w:val="30"/>
          <w:cs/>
        </w:rPr>
        <w:t>ไขที่เห็นชอบร่วมกัน</w:t>
      </w:r>
      <w:r w:rsidR="00C5123C" w:rsidRPr="00E63993">
        <w:rPr>
          <w:rFonts w:ascii="Angsana New" w:hAnsi="Angsana New" w:cs="Angsana New"/>
          <w:spacing w:val="12"/>
          <w:sz w:val="30"/>
          <w:szCs w:val="30"/>
        </w:rPr>
        <w:t xml:space="preserve"> </w:t>
      </w:r>
      <w:r w:rsidR="00C5123C" w:rsidRPr="00E63993">
        <w:rPr>
          <w:rFonts w:ascii="Angsana New" w:hAnsi="Angsana New" w:cs="Angsana New" w:hint="cs"/>
          <w:spacing w:val="12"/>
          <w:sz w:val="30"/>
          <w:szCs w:val="30"/>
          <w:cs/>
        </w:rPr>
        <w:t>สัญญาเช่าช่วงที่ต่อสัญญามีผลบังคับใช้ตั้งแต่วันที่</w:t>
      </w:r>
      <w:r w:rsidR="00C5123C" w:rsidRPr="00E63993">
        <w:rPr>
          <w:rFonts w:ascii="Angsana New" w:hAnsi="Angsana New" w:cs="Angsana New"/>
          <w:spacing w:val="12"/>
          <w:sz w:val="30"/>
          <w:szCs w:val="30"/>
        </w:rPr>
        <w:t xml:space="preserve"> </w:t>
      </w:r>
      <w:r w:rsidR="00360B44" w:rsidRPr="00E63993">
        <w:rPr>
          <w:rFonts w:ascii="Angsana New" w:hAnsi="Angsana New" w:cs="Angsana New"/>
          <w:spacing w:val="12"/>
          <w:sz w:val="30"/>
          <w:szCs w:val="30"/>
        </w:rPr>
        <w:t>1</w:t>
      </w:r>
      <w:r w:rsidR="00C5123C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5123C" w:rsidRPr="00CF1517">
        <w:rPr>
          <w:rFonts w:ascii="Angsana New" w:hAnsi="Angsana New" w:cs="Angsana New" w:hint="cs"/>
          <w:sz w:val="30"/>
          <w:szCs w:val="30"/>
          <w:cs/>
        </w:rPr>
        <w:t xml:space="preserve">กุมภาพันธ์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C5123C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5123C" w:rsidRPr="00CF1517">
        <w:rPr>
          <w:rFonts w:ascii="Angsana New" w:hAnsi="Angsana New" w:cs="Angsana New" w:hint="cs"/>
          <w:sz w:val="30"/>
          <w:szCs w:val="30"/>
          <w:cs/>
        </w:rPr>
        <w:t xml:space="preserve">ถึงวันที่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="00C5123C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5123C" w:rsidRPr="00CF1517">
        <w:rPr>
          <w:rFonts w:ascii="Angsana New" w:hAnsi="Angsana New" w:cs="Angsana New" w:hint="cs"/>
          <w:sz w:val="30"/>
          <w:szCs w:val="30"/>
          <w:cs/>
        </w:rPr>
        <w:t xml:space="preserve">มกราคม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565</w:t>
      </w:r>
    </w:p>
    <w:p w14:paraId="24415D23" w14:textId="77777777" w:rsidR="00B206DA" w:rsidRPr="00CF1517" w:rsidRDefault="00B206DA" w:rsidP="00BC5D7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 w:cs="Angsana New"/>
          <w:i/>
          <w:iCs/>
          <w:sz w:val="30"/>
          <w:szCs w:val="30"/>
        </w:rPr>
      </w:pPr>
    </w:p>
    <w:p w14:paraId="7293C881" w14:textId="77777777" w:rsidR="005B0A9C" w:rsidRPr="00CF1517" w:rsidRDefault="005B0A9C" w:rsidP="00BC5D7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สัญญาให้เช่าที่ดิน</w:t>
      </w:r>
    </w:p>
    <w:p w14:paraId="2A7FF1FA" w14:textId="77777777" w:rsidR="005B0A9C" w:rsidRPr="008C721D" w:rsidRDefault="005B0A9C" w:rsidP="005B0A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 w:cs="Angsana New"/>
          <w:i/>
          <w:iCs/>
          <w:sz w:val="30"/>
          <w:szCs w:val="30"/>
        </w:rPr>
      </w:pPr>
    </w:p>
    <w:p w14:paraId="6F3761AA" w14:textId="56F0C504" w:rsidR="009675C2" w:rsidRDefault="005B0A9C" w:rsidP="00C75A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บริษัทมีสัญญาให้เช่าที่ดินกับบริษัทย่อยในประเทศ</w:t>
      </w:r>
      <w:r w:rsidR="00BD52FB">
        <w:rPr>
          <w:rFonts w:ascii="Angsana New" w:hAnsi="Angsana New" w:cs="Angsana New" w:hint="cs"/>
          <w:sz w:val="30"/>
          <w:szCs w:val="30"/>
          <w:cs/>
        </w:rPr>
        <w:t>บาง</w:t>
      </w:r>
      <w:r w:rsidRPr="00CF1517">
        <w:rPr>
          <w:rFonts w:ascii="Angsana New" w:hAnsi="Angsana New" w:cs="Angsana New"/>
          <w:sz w:val="30"/>
          <w:szCs w:val="30"/>
          <w:cs/>
        </w:rPr>
        <w:t>แห่ง ภายใต้เงื่อนไขของสัญญา บริษัทตกลงให้เช่าที่ดินเพื่อปลูกสร้างอาคารเพื่อใช้เป็นที่ผลิตสินค้า ขายสินค้า หรือกระทำการอื่นใดอันเป็นไปตามวัตถุประสงค์ของ</w:t>
      </w:r>
      <w:r w:rsidR="00BD52FB">
        <w:rPr>
          <w:rFonts w:ascii="Angsana New" w:hAnsi="Angsana New" w:cs="Angsana New" w:hint="cs"/>
          <w:sz w:val="30"/>
          <w:szCs w:val="30"/>
          <w:cs/>
        </w:rPr>
        <w:t>บริษัทย่อยดังกล่าว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ในการนี้</w:t>
      </w:r>
      <w:r w:rsidR="00BD52FB">
        <w:rPr>
          <w:rFonts w:ascii="Angsana New" w:hAnsi="Angsana New" w:cs="Angsana New" w:hint="cs"/>
          <w:sz w:val="30"/>
          <w:szCs w:val="30"/>
          <w:cs/>
        </w:rPr>
        <w:t>บริษัทย่อยดังกล่าว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ตกลงจ่ายค่าเช่าให้กับบริษัทตามอัตราที่ระบุไว้ในสัญญา สัญญานี้มีผลบังคับใช้ตั้งแต่วันที่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6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กรกฏาคม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ถึง วันที่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568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เมื่อครบกำหนดระยะเวลาเช่า คู่สัญญาจะตกลงต่ออายุสัญญาการเช่าออกไปตามข้อกำหนดและเงื่อนไขที่เห็นชอบร่วมกัน</w:t>
      </w:r>
    </w:p>
    <w:p w14:paraId="6DC30471" w14:textId="77777777" w:rsidR="006B5EFE" w:rsidRPr="00C75A4F" w:rsidRDefault="006B5EFE" w:rsidP="00C75A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F8D80D1" w14:textId="3156CD6C" w:rsidR="008B44EA" w:rsidRPr="00CF1517" w:rsidRDefault="007F0DFF" w:rsidP="008B44E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rPr>
          <w:rFonts w:ascii="Angsana New" w:hAnsi="Angsana New" w:cs="Angsana New"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สัญญาซื้อขาย</w:t>
      </w:r>
      <w:r w:rsidR="008B44EA" w:rsidRPr="00CF1517">
        <w:rPr>
          <w:rFonts w:ascii="Angsana New" w:hAnsi="Angsana New" w:cs="Angsana New"/>
          <w:i/>
          <w:iCs/>
          <w:sz w:val="30"/>
          <w:szCs w:val="30"/>
          <w:cs/>
        </w:rPr>
        <w:t>ไก่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เนื้อ</w:t>
      </w:r>
    </w:p>
    <w:p w14:paraId="42938E2B" w14:textId="77777777" w:rsidR="008B44EA" w:rsidRPr="008C721D" w:rsidRDefault="008B44EA" w:rsidP="008B44E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rPr>
          <w:rFonts w:ascii="Angsana New" w:hAnsi="Angsana New" w:cs="Angsana New"/>
          <w:sz w:val="30"/>
          <w:szCs w:val="30"/>
        </w:rPr>
      </w:pPr>
    </w:p>
    <w:p w14:paraId="31C1E2F6" w14:textId="2BCA7B6F" w:rsidR="000F6279" w:rsidRPr="00CF1517" w:rsidRDefault="008B44EA" w:rsidP="00782542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บริษ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ั</w:t>
      </w:r>
      <w:r w:rsidRPr="00CF1517">
        <w:rPr>
          <w:rFonts w:ascii="Angsana New" w:hAnsi="Angsana New" w:cs="Angsana New"/>
          <w:sz w:val="30"/>
          <w:szCs w:val="30"/>
          <w:cs/>
        </w:rPr>
        <w:t>ทมีสัญญาซื้อขายไก่เนื้อกับบริษัทย่อย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ในประเทศ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แห่งหนึ่ง 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(</w:t>
      </w:r>
      <w:r w:rsidRPr="00CF1517">
        <w:rPr>
          <w:rFonts w:ascii="Angsana New" w:hAnsi="Angsana New" w:cs="Angsana New"/>
          <w:sz w:val="30"/>
          <w:szCs w:val="30"/>
          <w:cs/>
        </w:rPr>
        <w:t>บริษัท ไทย ฟู้ดส์ คอนแทรค ฟาร์มมิ่ง จำกัด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25F58" w:rsidRPr="00CF1517">
        <w:rPr>
          <w:rFonts w:ascii="Angsana New" w:hAnsi="Angsana New" w:cs="Angsana New"/>
          <w:sz w:val="30"/>
          <w:szCs w:val="30"/>
        </w:rPr>
        <w:t>(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“</w:t>
      </w:r>
      <w:r w:rsidR="00025F58" w:rsidRPr="00CF1517">
        <w:rPr>
          <w:rFonts w:ascii="Angsana New" w:hAnsi="Angsana New" w:cs="Angsana New"/>
          <w:sz w:val="30"/>
          <w:szCs w:val="30"/>
        </w:rPr>
        <w:t>TFCF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”</w:t>
      </w:r>
      <w:r w:rsidR="00025F58" w:rsidRPr="00CF1517">
        <w:rPr>
          <w:rFonts w:ascii="Angsana New" w:hAnsi="Angsana New" w:cs="Angsana New"/>
          <w:sz w:val="30"/>
          <w:szCs w:val="30"/>
        </w:rPr>
        <w:t>)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)</w:t>
      </w:r>
      <w:r w:rsidR="00025F58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 xml:space="preserve">ทั้งนี้ปริมาณขายและราคาสินค้าเป็นไปตามที่ </w:t>
      </w:r>
      <w:r w:rsidR="00025F58" w:rsidRPr="00CF1517">
        <w:rPr>
          <w:rFonts w:ascii="Angsana New" w:hAnsi="Angsana New" w:cs="Angsana New"/>
          <w:sz w:val="30"/>
          <w:szCs w:val="30"/>
        </w:rPr>
        <w:t xml:space="preserve">TFCF 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กำหนด โดยจะแจ้งการปรับเปลี่ยนราคาให้บริษัท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 xml:space="preserve">         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 xml:space="preserve">ทราบล่วงหน้า สัญญานี้มีผลบังคับใช้ตั้งแต่วันที่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="00025F58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 xml:space="preserve">กรกฎาคม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558</w:t>
      </w:r>
      <w:r w:rsidR="00025F58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และหากบริษัท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มีความประสงค์ที่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จะ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ขอ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เลิกสัญญา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ฉบับนี้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บริษัทจะ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ต้อง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ทำหนังสือแจ้งให้</w:t>
      </w:r>
      <w:r w:rsidR="004B6D86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4B6D86" w:rsidRPr="00CF1517">
        <w:rPr>
          <w:rFonts w:ascii="Angsana New" w:hAnsi="Angsana New" w:cs="Angsana New"/>
          <w:sz w:val="30"/>
          <w:szCs w:val="30"/>
        </w:rPr>
        <w:t xml:space="preserve">TFCF </w:t>
      </w:r>
      <w:r w:rsidR="004B6D86" w:rsidRPr="00CF1517">
        <w:rPr>
          <w:rFonts w:ascii="Angsana New" w:hAnsi="Angsana New" w:cs="Angsana New"/>
          <w:sz w:val="30"/>
          <w:szCs w:val="30"/>
          <w:cs/>
        </w:rPr>
        <w:t>ทราบ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ล่วงหน้าเป็นเวลา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>ใน้อยกว่า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z w:val="30"/>
          <w:szCs w:val="30"/>
        </w:rPr>
        <w:t>0</w:t>
      </w:r>
      <w:r w:rsidR="00025F58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25F58" w:rsidRPr="00CF1517">
        <w:rPr>
          <w:rFonts w:ascii="Angsana New" w:hAnsi="Angsana New" w:cs="Angsana New"/>
          <w:sz w:val="30"/>
          <w:szCs w:val="30"/>
          <w:cs/>
        </w:rPr>
        <w:t>วัน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4B6D86" w:rsidRPr="00CF1517">
        <w:rPr>
          <w:rFonts w:ascii="Angsana New" w:hAnsi="Angsana New" w:cs="Angsana New"/>
          <w:sz w:val="30"/>
          <w:szCs w:val="30"/>
          <w:cs/>
        </w:rPr>
        <w:t>และชำระหนี้สินค้างชำระ</w:t>
      </w:r>
      <w:r w:rsidR="007F0DFF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4B6D86" w:rsidRPr="00CF1517">
        <w:rPr>
          <w:rFonts w:ascii="Angsana New" w:hAnsi="Angsana New" w:cs="Angsana New"/>
          <w:sz w:val="30"/>
          <w:szCs w:val="30"/>
          <w:cs/>
        </w:rPr>
        <w:t>จนเสร็จสิ</w:t>
      </w:r>
      <w:r w:rsidR="000F6279" w:rsidRPr="00CF1517">
        <w:rPr>
          <w:rFonts w:ascii="Angsana New" w:hAnsi="Angsana New" w:cs="Angsana New"/>
          <w:sz w:val="30"/>
          <w:szCs w:val="30"/>
          <w:cs/>
        </w:rPr>
        <w:t>้น</w:t>
      </w:r>
    </w:p>
    <w:p w14:paraId="59D516DD" w14:textId="38B3456F" w:rsidR="008C721D" w:rsidRDefault="008C721D" w:rsidP="00782542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507B8B5D" w14:textId="2E9E5909" w:rsidR="00035B88" w:rsidRDefault="00035B88" w:rsidP="00782542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62A4322" w14:textId="77777777" w:rsidR="00035B88" w:rsidRPr="009675C2" w:rsidRDefault="00035B88" w:rsidP="00782542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2D0CF656" w14:textId="77777777" w:rsidR="007F0DFF" w:rsidRPr="00CF1517" w:rsidRDefault="001B04F7" w:rsidP="00BF4C7B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</w:rPr>
        <w:tab/>
      </w:r>
      <w:r w:rsidR="007F0DFF" w:rsidRPr="00CF1517">
        <w:rPr>
          <w:rFonts w:ascii="Angsana New" w:hAnsi="Angsana New" w:cs="Angsana New"/>
          <w:i/>
          <w:iCs/>
          <w:sz w:val="30"/>
          <w:szCs w:val="30"/>
          <w:cs/>
        </w:rPr>
        <w:t>สัญญาจ้างเลี้ยงสุกร</w:t>
      </w:r>
    </w:p>
    <w:p w14:paraId="65531708" w14:textId="77777777" w:rsidR="007F0DFF" w:rsidRPr="008C721D" w:rsidRDefault="007F0DFF" w:rsidP="007F0DFF">
      <w:pPr>
        <w:tabs>
          <w:tab w:val="left" w:pos="540"/>
        </w:tabs>
        <w:ind w:left="540"/>
        <w:rPr>
          <w:rFonts w:ascii="Angsana New" w:hAnsi="Angsana New" w:cs="Angsana New"/>
          <w:sz w:val="30"/>
          <w:szCs w:val="30"/>
        </w:rPr>
      </w:pPr>
    </w:p>
    <w:p w14:paraId="3FA78D49" w14:textId="2581B083" w:rsidR="00014A28" w:rsidRPr="00CF1517" w:rsidRDefault="007F0DFF" w:rsidP="007F4E78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บริษัทย่อยในต่างประเทศแห่งหนึ่ง (</w:t>
      </w:r>
      <w:r w:rsidRPr="00CF1517">
        <w:rPr>
          <w:rFonts w:ascii="Angsana New" w:hAnsi="Angsana New" w:cs="Angsana New"/>
          <w:sz w:val="30"/>
          <w:szCs w:val="30"/>
        </w:rPr>
        <w:t>Thai Viet Swine Line</w:t>
      </w:r>
      <w:r w:rsidR="00FA26ED" w:rsidRPr="00CF1517">
        <w:rPr>
          <w:rFonts w:ascii="Angsana New" w:hAnsi="Angsana New" w:cs="Angsana New"/>
          <w:sz w:val="30"/>
          <w:szCs w:val="30"/>
        </w:rPr>
        <w:t xml:space="preserve"> Joint Stock</w:t>
      </w:r>
      <w:r w:rsidRPr="00CF1517">
        <w:rPr>
          <w:rFonts w:ascii="Angsana New" w:hAnsi="Angsana New" w:cs="Angsana New"/>
          <w:sz w:val="30"/>
          <w:szCs w:val="30"/>
        </w:rPr>
        <w:t xml:space="preserve"> Co., Ltd.</w:t>
      </w:r>
      <w:r w:rsidR="007F4E78" w:rsidRPr="00CF1517">
        <w:rPr>
          <w:rFonts w:ascii="Angsana New" w:hAnsi="Angsana New" w:cs="Angsana New"/>
          <w:sz w:val="30"/>
          <w:szCs w:val="30"/>
        </w:rPr>
        <w:t xml:space="preserve">) </w:t>
      </w:r>
      <w:r w:rsidRPr="00CF1517">
        <w:rPr>
          <w:rFonts w:ascii="Angsana New" w:hAnsi="Angsana New" w:cs="Angsana New"/>
          <w:sz w:val="30"/>
          <w:szCs w:val="30"/>
          <w:cs/>
        </w:rPr>
        <w:t>มีสัญญาจ้างเลี้ยงสุกรกับ</w:t>
      </w:r>
      <w:r w:rsidR="007F4E78" w:rsidRPr="00CF1517">
        <w:rPr>
          <w:rFonts w:ascii="Angsana New" w:hAnsi="Angsana New" w:cs="Angsana New"/>
          <w:sz w:val="30"/>
          <w:szCs w:val="30"/>
        </w:rPr>
        <w:br/>
      </w:r>
      <w:r w:rsidRPr="00CF1517">
        <w:rPr>
          <w:rFonts w:ascii="Angsana New" w:hAnsi="Angsana New" w:cs="Angsana New"/>
          <w:sz w:val="30"/>
          <w:szCs w:val="30"/>
        </w:rPr>
        <w:t>Thai Viet Agri Group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</w:rPr>
        <w:t xml:space="preserve">Co., Ltd. </w:t>
      </w:r>
      <w:r w:rsidRPr="00CF1517">
        <w:rPr>
          <w:rFonts w:ascii="Angsana New" w:hAnsi="Angsana New" w:cs="Angsana New"/>
          <w:sz w:val="30"/>
          <w:szCs w:val="30"/>
          <w:cs/>
        </w:rPr>
        <w:t>ซึ่งเป็นบริษัทที่เกี่ยวข้องกันแห่งหนึ่ง (</w:t>
      </w:r>
      <w:r w:rsidRPr="00CF1517">
        <w:rPr>
          <w:rFonts w:ascii="Angsana New" w:hAnsi="Angsana New" w:cs="Angsana New"/>
          <w:sz w:val="30"/>
          <w:szCs w:val="30"/>
        </w:rPr>
        <w:t>“</w:t>
      </w:r>
      <w:r w:rsidRPr="00CF1517">
        <w:rPr>
          <w:rFonts w:ascii="Angsana New" w:hAnsi="Angsana New" w:cs="Angsana New"/>
          <w:sz w:val="30"/>
          <w:szCs w:val="30"/>
          <w:cs/>
        </w:rPr>
        <w:t>คู่สัญญา</w:t>
      </w:r>
      <w:r w:rsidRPr="00CF1517">
        <w:rPr>
          <w:rFonts w:ascii="Angsana New" w:hAnsi="Angsana New" w:cs="Angsana New"/>
          <w:sz w:val="30"/>
          <w:szCs w:val="30"/>
        </w:rPr>
        <w:t>”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) ภายใต้เงื่อนไขของสัญญา คู่สัญญาตกลงที่จะเลี้ยงสุกรให้เป็นไปตามข้อกำหนดในสัญญา ในการนี้บริษัทย่อยตกลงจะจ่ายค่าตอบแทนการเลี้ยงตามจำนวนที่ระบุไว้ในสัญญา สัญญาเหล่านี้มีกำหนดระยะเวลา 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ปี ซึ่งจะสิ้นสุดสัญญาใน</w:t>
      </w:r>
      <w:r w:rsidR="00075B4D" w:rsidRPr="00CF1517">
        <w:rPr>
          <w:rFonts w:ascii="Angsana New" w:hAnsi="Angsana New" w:cs="Angsana New" w:hint="cs"/>
          <w:sz w:val="30"/>
          <w:szCs w:val="30"/>
          <w:cs/>
        </w:rPr>
        <w:t xml:space="preserve">เดือนธันวาคม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566</w:t>
      </w:r>
      <w:r w:rsidR="00075B4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5123C" w:rsidRPr="00CF1517">
        <w:rPr>
          <w:rFonts w:ascii="Angsana New" w:hAnsi="Angsana New" w:cs="Angsana New" w:hint="cs"/>
          <w:sz w:val="30"/>
          <w:szCs w:val="30"/>
          <w:cs/>
        </w:rPr>
        <w:t xml:space="preserve">และ </w:t>
      </w:r>
      <w:r w:rsidR="00075B4D" w:rsidRPr="00CF1517">
        <w:rPr>
          <w:rFonts w:ascii="Angsana New" w:hAnsi="Angsana New" w:cs="Angsana New"/>
          <w:sz w:val="30"/>
          <w:szCs w:val="30"/>
          <w:cs/>
        </w:rPr>
        <w:t xml:space="preserve">เดือนมีนาคม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567</w:t>
      </w:r>
    </w:p>
    <w:p w14:paraId="19E3FB45" w14:textId="77777777" w:rsidR="007F0DFF" w:rsidRPr="008C721D" w:rsidRDefault="007F0DFF" w:rsidP="007F0DFF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5A2B400F" w14:textId="77777777" w:rsidR="00DF5663" w:rsidRPr="00CF1517" w:rsidRDefault="00DF5663" w:rsidP="00C45079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เงินสดและรายการเทียบเท่าเงินสด</w:t>
      </w:r>
    </w:p>
    <w:p w14:paraId="48456FEB" w14:textId="77777777" w:rsidR="00EA47B0" w:rsidRPr="008C721D" w:rsidRDefault="00EA47B0" w:rsidP="00EA47B0">
      <w:pPr>
        <w:rPr>
          <w:rFonts w:ascii="Angsana New" w:hAnsi="Angsana New" w:cs="Angsana New"/>
          <w:sz w:val="30"/>
          <w:szCs w:val="30"/>
        </w:rPr>
      </w:pPr>
    </w:p>
    <w:tbl>
      <w:tblPr>
        <w:tblW w:w="946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608"/>
        <w:gridCol w:w="990"/>
        <w:gridCol w:w="271"/>
        <w:gridCol w:w="992"/>
        <w:gridCol w:w="271"/>
        <w:gridCol w:w="988"/>
        <w:gridCol w:w="271"/>
        <w:gridCol w:w="1077"/>
      </w:tblGrid>
      <w:tr w:rsidR="00D008F8" w:rsidRPr="00CF1517" w14:paraId="1616A400" w14:textId="77777777" w:rsidTr="00C45079">
        <w:tc>
          <w:tcPr>
            <w:tcW w:w="2433" w:type="pct"/>
          </w:tcPr>
          <w:p w14:paraId="2AE35680" w14:textId="77777777" w:rsidR="001B04F7" w:rsidRPr="00CF1517" w:rsidRDefault="001B04F7" w:rsidP="001B04F7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190" w:type="pct"/>
            <w:gridSpan w:val="3"/>
          </w:tcPr>
          <w:p w14:paraId="6E7A34F4" w14:textId="77777777" w:rsidR="001B04F7" w:rsidRPr="00CF1517" w:rsidRDefault="001B04F7" w:rsidP="001B04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3" w:type="pct"/>
          </w:tcPr>
          <w:p w14:paraId="614E6747" w14:textId="77777777" w:rsidR="001B04F7" w:rsidRPr="00CF1517" w:rsidRDefault="001B04F7" w:rsidP="001B04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34" w:type="pct"/>
            <w:gridSpan w:val="3"/>
          </w:tcPr>
          <w:p w14:paraId="17DD0BB4" w14:textId="77777777" w:rsidR="001B04F7" w:rsidRPr="00CF1517" w:rsidRDefault="001B04F7" w:rsidP="001B04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B5618" w:rsidRPr="00CF1517" w14:paraId="6F221206" w14:textId="77777777" w:rsidTr="005941F5">
        <w:tc>
          <w:tcPr>
            <w:tcW w:w="2433" w:type="pct"/>
          </w:tcPr>
          <w:p w14:paraId="7D9E62E5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3" w:type="pct"/>
          </w:tcPr>
          <w:p w14:paraId="4044F5A9" w14:textId="7418542F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309121A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</w:tcPr>
          <w:p w14:paraId="4AC49B32" w14:textId="40D6EA33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3" w:type="pct"/>
          </w:tcPr>
          <w:p w14:paraId="7382A85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2" w:type="pct"/>
          </w:tcPr>
          <w:p w14:paraId="768160B4" w14:textId="327E9B5E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5C67DBB1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</w:tcPr>
          <w:p w14:paraId="1763EA59" w14:textId="5CDFEBFA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5618" w:rsidRPr="00CF1517" w14:paraId="1C6F0F59" w14:textId="77777777" w:rsidTr="00C45079">
        <w:trPr>
          <w:trHeight w:val="207"/>
        </w:trPr>
        <w:tc>
          <w:tcPr>
            <w:tcW w:w="2433" w:type="pct"/>
          </w:tcPr>
          <w:p w14:paraId="091A6B24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567" w:type="pct"/>
            <w:gridSpan w:val="7"/>
          </w:tcPr>
          <w:p w14:paraId="558CFA6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B5618" w:rsidRPr="00CF1517" w14:paraId="088954A0" w14:textId="77777777" w:rsidTr="005941F5">
        <w:tc>
          <w:tcPr>
            <w:tcW w:w="2433" w:type="pct"/>
          </w:tcPr>
          <w:p w14:paraId="6BAC7935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523" w:type="pct"/>
            <w:shd w:val="clear" w:color="auto" w:fill="auto"/>
            <w:vAlign w:val="bottom"/>
          </w:tcPr>
          <w:p w14:paraId="52B2E914" w14:textId="35E1E65E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after="0"/>
              <w:ind w:left="-108" w:hanging="89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5B4C41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43" w:type="pct"/>
            <w:vAlign w:val="bottom"/>
          </w:tcPr>
          <w:p w14:paraId="34A483CD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266119A7" w14:textId="226A870B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after="0"/>
              <w:ind w:left="-108" w:hanging="89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  <w:vAlign w:val="bottom"/>
          </w:tcPr>
          <w:p w14:paraId="7621EEC3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2" w:type="pct"/>
            <w:vAlign w:val="bottom"/>
          </w:tcPr>
          <w:p w14:paraId="0ED1998B" w14:textId="43EFB373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43" w:type="pct"/>
            <w:vAlign w:val="bottom"/>
          </w:tcPr>
          <w:p w14:paraId="19FC0FC9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75F664E3" w14:textId="4DA829B7" w:rsidR="00BB5618" w:rsidRPr="00CF1517" w:rsidRDefault="00360B44" w:rsidP="00594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BB5618" w:rsidRPr="00CF1517" w14:paraId="53B93C80" w14:textId="77777777" w:rsidTr="005941F5">
        <w:trPr>
          <w:trHeight w:val="202"/>
        </w:trPr>
        <w:tc>
          <w:tcPr>
            <w:tcW w:w="2433" w:type="pct"/>
          </w:tcPr>
          <w:p w14:paraId="178030DB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เงินฝากสถาบันการเงินประเภทกระแสรายวัน</w:t>
            </w:r>
          </w:p>
        </w:tc>
        <w:tc>
          <w:tcPr>
            <w:tcW w:w="523" w:type="pct"/>
            <w:shd w:val="clear" w:color="auto" w:fill="auto"/>
            <w:vAlign w:val="bottom"/>
          </w:tcPr>
          <w:p w14:paraId="2BDEF3E9" w14:textId="34A1DDC0" w:rsidR="00BB5618" w:rsidRPr="007C3AAD" w:rsidRDefault="004B0B8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after="0"/>
              <w:ind w:left="-108" w:right="-45" w:hanging="89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5B4C41" w:rsidRPr="007C3AA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7C3AAD" w:rsidRPr="007C3AAD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3400DE2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6B616194" w14:textId="1F010097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after="0"/>
              <w:ind w:left="-108" w:right="-45" w:hanging="89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150</w:t>
            </w:r>
          </w:p>
        </w:tc>
        <w:tc>
          <w:tcPr>
            <w:tcW w:w="143" w:type="pct"/>
            <w:vAlign w:val="bottom"/>
          </w:tcPr>
          <w:p w14:paraId="11E959BD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2" w:type="pct"/>
            <w:vAlign w:val="bottom"/>
          </w:tcPr>
          <w:p w14:paraId="40245B96" w14:textId="5C77E1E6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160</w:t>
            </w:r>
            <w:r w:rsidR="00E4158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3" w:type="pct"/>
            <w:vAlign w:val="bottom"/>
          </w:tcPr>
          <w:p w14:paraId="4DDA5E9C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4D6C6DB3" w14:textId="4CA6FE46" w:rsidR="00BB5618" w:rsidRPr="00CF1517" w:rsidRDefault="00360B44" w:rsidP="00594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5618" w:rsidRPr="00CF1517" w14:paraId="1A77F751" w14:textId="77777777" w:rsidTr="005941F5">
        <w:trPr>
          <w:trHeight w:val="202"/>
        </w:trPr>
        <w:tc>
          <w:tcPr>
            <w:tcW w:w="2433" w:type="pct"/>
          </w:tcPr>
          <w:p w14:paraId="0452D77D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เงินฝากสถาบันการเงินประเภทออมทรัพย์</w:t>
            </w:r>
          </w:p>
        </w:tc>
        <w:tc>
          <w:tcPr>
            <w:tcW w:w="523" w:type="pct"/>
            <w:vAlign w:val="bottom"/>
          </w:tcPr>
          <w:p w14:paraId="792199D8" w14:textId="750565B0" w:rsidR="00BB5618" w:rsidRPr="007C3AAD" w:rsidRDefault="004B0B8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after="0"/>
              <w:ind w:right="-45" w:hanging="89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5B4C41" w:rsidRPr="007C3AA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86D0E" w:rsidRPr="007C3AAD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43" w:type="pct"/>
            <w:vAlign w:val="bottom"/>
          </w:tcPr>
          <w:p w14:paraId="1917DF98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43E981E4" w14:textId="6D4918BF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after="0"/>
              <w:ind w:right="-45" w:hanging="89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05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596</w:t>
            </w:r>
          </w:p>
        </w:tc>
        <w:tc>
          <w:tcPr>
            <w:tcW w:w="143" w:type="pct"/>
            <w:vAlign w:val="bottom"/>
          </w:tcPr>
          <w:p w14:paraId="7028E017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2" w:type="pct"/>
            <w:vAlign w:val="bottom"/>
          </w:tcPr>
          <w:p w14:paraId="6B29D182" w14:textId="3D562714" w:rsidR="00BB5618" w:rsidRPr="00CF1517" w:rsidRDefault="00360B44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E4158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186</w:t>
            </w:r>
          </w:p>
        </w:tc>
        <w:tc>
          <w:tcPr>
            <w:tcW w:w="143" w:type="pct"/>
            <w:vAlign w:val="bottom"/>
          </w:tcPr>
          <w:p w14:paraId="3E574B82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35F887A1" w14:textId="23731445" w:rsidR="00BB5618" w:rsidRPr="00CF1517" w:rsidRDefault="004B0B8A" w:rsidP="00594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955</w:t>
            </w:r>
          </w:p>
        </w:tc>
      </w:tr>
      <w:tr w:rsidR="00BB5618" w:rsidRPr="00CF1517" w14:paraId="19F071CB" w14:textId="77777777" w:rsidTr="006328FE">
        <w:tc>
          <w:tcPr>
            <w:tcW w:w="2433" w:type="pct"/>
          </w:tcPr>
          <w:p w14:paraId="0757B160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23" w:type="pct"/>
            <w:tcBorders>
              <w:top w:val="single" w:sz="4" w:space="0" w:color="auto"/>
              <w:bottom w:val="double" w:sz="4" w:space="0" w:color="auto"/>
            </w:tcBorders>
          </w:tcPr>
          <w:p w14:paraId="4A3C6646" w14:textId="1459BE68" w:rsidR="00BB5618" w:rsidRPr="00CF1517" w:rsidRDefault="00AE632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 w:line="360" w:lineRule="exact"/>
              <w:ind w:left="-107" w:right="-29" w:firstLine="9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783,769</w:t>
            </w:r>
          </w:p>
        </w:tc>
        <w:tc>
          <w:tcPr>
            <w:tcW w:w="143" w:type="pct"/>
          </w:tcPr>
          <w:p w14:paraId="0A2C6054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3782246" w14:textId="04DB4CF4" w:rsidR="00BB5618" w:rsidRPr="00CF1517" w:rsidRDefault="004B0B8A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 w:line="360" w:lineRule="exact"/>
              <w:ind w:left="-107" w:right="-29" w:firstLine="9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98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769</w:t>
            </w:r>
          </w:p>
        </w:tc>
        <w:tc>
          <w:tcPr>
            <w:tcW w:w="143" w:type="pct"/>
          </w:tcPr>
          <w:p w14:paraId="12C7B445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60" w:lineRule="exact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2" w:type="pct"/>
            <w:tcBorders>
              <w:top w:val="single" w:sz="4" w:space="0" w:color="auto"/>
              <w:bottom w:val="double" w:sz="4" w:space="0" w:color="auto"/>
            </w:tcBorders>
          </w:tcPr>
          <w:p w14:paraId="125B7091" w14:textId="629181F9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44</w:t>
            </w:r>
            <w:r w:rsidR="00E4158C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958</w:t>
            </w:r>
          </w:p>
        </w:tc>
        <w:tc>
          <w:tcPr>
            <w:tcW w:w="143" w:type="pct"/>
          </w:tcPr>
          <w:p w14:paraId="58FA38AD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5D2210" w14:textId="39425A96" w:rsidR="00BB5618" w:rsidRPr="00CF1517" w:rsidRDefault="00360B44" w:rsidP="00594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 w:line="360" w:lineRule="exact"/>
              <w:ind w:left="-108"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088</w:t>
            </w:r>
          </w:p>
        </w:tc>
      </w:tr>
    </w:tbl>
    <w:p w14:paraId="18A76CA5" w14:textId="125EFF6A" w:rsidR="008C721D" w:rsidRDefault="008C721D">
      <w:pPr>
        <w:rPr>
          <w:rFonts w:asciiTheme="majorBidi" w:hAnsiTheme="majorBidi" w:cstheme="majorBidi"/>
          <w:sz w:val="30"/>
          <w:szCs w:val="30"/>
        </w:rPr>
      </w:pPr>
    </w:p>
    <w:p w14:paraId="61793D7A" w14:textId="03386577" w:rsidR="008C721D" w:rsidRDefault="008C721D">
      <w:pPr>
        <w:rPr>
          <w:rFonts w:asciiTheme="majorBidi" w:hAnsiTheme="majorBidi" w:cstheme="majorBidi"/>
          <w:sz w:val="30"/>
          <w:szCs w:val="30"/>
        </w:rPr>
      </w:pPr>
    </w:p>
    <w:p w14:paraId="2599282D" w14:textId="7FA704B0" w:rsidR="008C721D" w:rsidRDefault="008C721D">
      <w:pPr>
        <w:rPr>
          <w:rFonts w:asciiTheme="majorBidi" w:hAnsiTheme="majorBidi" w:cstheme="majorBidi"/>
          <w:sz w:val="30"/>
          <w:szCs w:val="30"/>
        </w:rPr>
      </w:pPr>
    </w:p>
    <w:p w14:paraId="456BC993" w14:textId="5320ED22" w:rsidR="008C721D" w:rsidRDefault="008C721D">
      <w:pPr>
        <w:rPr>
          <w:rFonts w:asciiTheme="majorBidi" w:hAnsiTheme="majorBidi" w:cstheme="majorBidi"/>
          <w:sz w:val="30"/>
          <w:szCs w:val="30"/>
        </w:rPr>
      </w:pPr>
    </w:p>
    <w:p w14:paraId="31361E4C" w14:textId="04352780" w:rsidR="008C721D" w:rsidRDefault="008C721D">
      <w:pPr>
        <w:rPr>
          <w:rFonts w:asciiTheme="majorBidi" w:hAnsiTheme="majorBidi" w:cstheme="majorBidi"/>
          <w:sz w:val="30"/>
          <w:szCs w:val="30"/>
        </w:rPr>
      </w:pPr>
    </w:p>
    <w:p w14:paraId="6E844ACD" w14:textId="6E5E3735" w:rsidR="008C721D" w:rsidRDefault="008C721D">
      <w:pPr>
        <w:rPr>
          <w:rFonts w:asciiTheme="majorBidi" w:hAnsiTheme="majorBidi" w:cstheme="majorBidi"/>
          <w:sz w:val="30"/>
          <w:szCs w:val="30"/>
        </w:rPr>
      </w:pPr>
    </w:p>
    <w:p w14:paraId="2F78CD83" w14:textId="4870EBBD" w:rsidR="00035B88" w:rsidRDefault="00035B88">
      <w:pPr>
        <w:rPr>
          <w:rFonts w:asciiTheme="majorBidi" w:hAnsiTheme="majorBidi" w:cstheme="majorBidi"/>
          <w:sz w:val="30"/>
          <w:szCs w:val="30"/>
        </w:rPr>
      </w:pPr>
    </w:p>
    <w:p w14:paraId="2F1080A3" w14:textId="2723B1ED" w:rsidR="00035B88" w:rsidRDefault="00035B88">
      <w:pPr>
        <w:rPr>
          <w:rFonts w:asciiTheme="majorBidi" w:hAnsiTheme="majorBidi" w:cstheme="majorBidi"/>
          <w:sz w:val="30"/>
          <w:szCs w:val="30"/>
        </w:rPr>
      </w:pPr>
    </w:p>
    <w:p w14:paraId="1F6D9A3B" w14:textId="4AC287B3" w:rsidR="00035B88" w:rsidRDefault="00035B88">
      <w:pPr>
        <w:rPr>
          <w:rFonts w:asciiTheme="majorBidi" w:hAnsiTheme="majorBidi" w:cstheme="majorBidi"/>
          <w:sz w:val="30"/>
          <w:szCs w:val="30"/>
        </w:rPr>
      </w:pPr>
    </w:p>
    <w:p w14:paraId="23DCB5B2" w14:textId="65333512" w:rsidR="00035B88" w:rsidRDefault="00035B88">
      <w:pPr>
        <w:rPr>
          <w:rFonts w:asciiTheme="majorBidi" w:hAnsiTheme="majorBidi" w:cstheme="majorBidi"/>
          <w:sz w:val="30"/>
          <w:szCs w:val="30"/>
        </w:rPr>
      </w:pPr>
    </w:p>
    <w:p w14:paraId="7887D159" w14:textId="0D772D0F" w:rsidR="00035B88" w:rsidRDefault="00035B88">
      <w:pPr>
        <w:rPr>
          <w:rFonts w:asciiTheme="majorBidi" w:hAnsiTheme="majorBidi" w:cstheme="majorBidi"/>
          <w:sz w:val="30"/>
          <w:szCs w:val="30"/>
        </w:rPr>
      </w:pPr>
    </w:p>
    <w:p w14:paraId="30085751" w14:textId="51EA5540" w:rsidR="00035B88" w:rsidRDefault="00035B88">
      <w:pPr>
        <w:rPr>
          <w:rFonts w:asciiTheme="majorBidi" w:hAnsiTheme="majorBidi" w:cstheme="majorBidi"/>
          <w:sz w:val="30"/>
          <w:szCs w:val="30"/>
        </w:rPr>
      </w:pPr>
    </w:p>
    <w:p w14:paraId="25D569CE" w14:textId="77777777" w:rsidR="00AE632A" w:rsidRDefault="00AE632A">
      <w:pPr>
        <w:rPr>
          <w:rFonts w:asciiTheme="majorBidi" w:hAnsiTheme="majorBidi" w:cstheme="majorBidi"/>
          <w:sz w:val="30"/>
          <w:szCs w:val="30"/>
        </w:rPr>
      </w:pPr>
    </w:p>
    <w:p w14:paraId="6D080256" w14:textId="77777777" w:rsidR="00035B88" w:rsidRPr="008C721D" w:rsidRDefault="00035B88">
      <w:pPr>
        <w:rPr>
          <w:rFonts w:asciiTheme="majorBidi" w:hAnsiTheme="majorBidi" w:cstheme="majorBidi"/>
          <w:sz w:val="30"/>
          <w:szCs w:val="30"/>
          <w:cs/>
        </w:rPr>
      </w:pPr>
    </w:p>
    <w:p w14:paraId="5627EEB6" w14:textId="2104824D" w:rsidR="00DF5663" w:rsidRPr="00CF1517" w:rsidRDefault="00DF5663" w:rsidP="00F71917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num" w:pos="450"/>
        </w:tabs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สินค้าคงเหลือ</w:t>
      </w:r>
    </w:p>
    <w:p w14:paraId="54FDA637" w14:textId="77777777" w:rsidR="00FF098E" w:rsidRPr="00CF1517" w:rsidRDefault="00FF098E" w:rsidP="00FF098E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tbl>
      <w:tblPr>
        <w:tblW w:w="9733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3"/>
        <w:gridCol w:w="1169"/>
        <w:gridCol w:w="6"/>
        <w:gridCol w:w="263"/>
        <w:gridCol w:w="8"/>
        <w:gridCol w:w="1164"/>
        <w:gridCol w:w="8"/>
        <w:gridCol w:w="261"/>
        <w:gridCol w:w="8"/>
        <w:gridCol w:w="1154"/>
        <w:gridCol w:w="10"/>
        <w:gridCol w:w="263"/>
        <w:gridCol w:w="12"/>
        <w:gridCol w:w="1174"/>
      </w:tblGrid>
      <w:tr w:rsidR="00C57454" w:rsidRPr="00CF1517" w14:paraId="46774B77" w14:textId="77777777" w:rsidTr="00966CC9">
        <w:trPr>
          <w:trHeight w:hRule="exact" w:val="393"/>
          <w:tblHeader/>
        </w:trPr>
        <w:tc>
          <w:tcPr>
            <w:tcW w:w="2174" w:type="pct"/>
          </w:tcPr>
          <w:p w14:paraId="21DE6D9D" w14:textId="77777777" w:rsidR="003C1EF7" w:rsidRPr="00CF1517" w:rsidRDefault="003C1EF7" w:rsidP="003C1EF7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41" w:type="pct"/>
            <w:gridSpan w:val="5"/>
          </w:tcPr>
          <w:p w14:paraId="6D1FED82" w14:textId="77777777" w:rsidR="003C1EF7" w:rsidRPr="00CF1517" w:rsidRDefault="003C1EF7" w:rsidP="003C1E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  <w:gridSpan w:val="2"/>
          </w:tcPr>
          <w:p w14:paraId="7CE78D62" w14:textId="77777777" w:rsidR="003C1EF7" w:rsidRPr="00CF1517" w:rsidRDefault="003C1EF7" w:rsidP="003C1E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43" w:type="pct"/>
            <w:gridSpan w:val="6"/>
          </w:tcPr>
          <w:p w14:paraId="5A27DDDD" w14:textId="77777777" w:rsidR="003C1EF7" w:rsidRPr="00CF1517" w:rsidRDefault="003C1EF7" w:rsidP="003C1E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B5618" w:rsidRPr="00CF1517" w14:paraId="7DE05AE7" w14:textId="77777777" w:rsidTr="00966CC9">
        <w:trPr>
          <w:trHeight w:hRule="exact" w:val="393"/>
          <w:tblHeader/>
        </w:trPr>
        <w:tc>
          <w:tcPr>
            <w:tcW w:w="2174" w:type="pct"/>
          </w:tcPr>
          <w:p w14:paraId="6996E873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5D6063E9" w14:textId="4B5F4EA8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8" w:type="pct"/>
            <w:gridSpan w:val="2"/>
          </w:tcPr>
          <w:p w14:paraId="55E5BD35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699872BE" w14:textId="0F0AD98B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38" w:type="pct"/>
            <w:gridSpan w:val="2"/>
          </w:tcPr>
          <w:p w14:paraId="1876D0B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gridSpan w:val="2"/>
          </w:tcPr>
          <w:p w14:paraId="2131F9B0" w14:textId="5974E6DF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7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0" w:type="pct"/>
            <w:gridSpan w:val="2"/>
          </w:tcPr>
          <w:p w14:paraId="15449C6C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gridSpan w:val="2"/>
          </w:tcPr>
          <w:p w14:paraId="043199A7" w14:textId="4F1ADCE5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5618" w:rsidRPr="00CF1517" w14:paraId="06B2BF08" w14:textId="77777777" w:rsidTr="00966CC9">
        <w:trPr>
          <w:trHeight w:hRule="exact" w:val="393"/>
          <w:tblHeader/>
        </w:trPr>
        <w:tc>
          <w:tcPr>
            <w:tcW w:w="2174" w:type="pct"/>
          </w:tcPr>
          <w:p w14:paraId="230C5BD0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826" w:type="pct"/>
            <w:gridSpan w:val="13"/>
          </w:tcPr>
          <w:p w14:paraId="2C2AF2D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6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B5618" w:rsidRPr="00CF1517" w14:paraId="02F8AB7C" w14:textId="77777777" w:rsidTr="00B2552E">
        <w:trPr>
          <w:trHeight w:hRule="exact" w:val="393"/>
        </w:trPr>
        <w:tc>
          <w:tcPr>
            <w:tcW w:w="2174" w:type="pct"/>
          </w:tcPr>
          <w:p w14:paraId="12574DBB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วัตถุดิบ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</w:p>
        </w:tc>
        <w:tc>
          <w:tcPr>
            <w:tcW w:w="601" w:type="pct"/>
          </w:tcPr>
          <w:p w14:paraId="3A4DBEC6" w14:textId="5D675A5E" w:rsidR="00BB5618" w:rsidRPr="00CF1517" w:rsidRDefault="00360B44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D6092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D6092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38" w:type="pct"/>
            <w:gridSpan w:val="2"/>
          </w:tcPr>
          <w:p w14:paraId="539C827A" w14:textId="77777777" w:rsidR="00BB5618" w:rsidRPr="00CF1517" w:rsidRDefault="00BB5618" w:rsidP="00D609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after="0"/>
              <w:ind w:left="-108" w:right="-1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36466647" w14:textId="5A9BB104" w:rsidR="00BB5618" w:rsidRPr="00CF1517" w:rsidRDefault="00360B44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191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787</w:t>
            </w:r>
          </w:p>
        </w:tc>
        <w:tc>
          <w:tcPr>
            <w:tcW w:w="138" w:type="pct"/>
            <w:gridSpan w:val="2"/>
          </w:tcPr>
          <w:p w14:paraId="45CE711B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7" w:type="pct"/>
            <w:gridSpan w:val="2"/>
          </w:tcPr>
          <w:p w14:paraId="1BD6054F" w14:textId="74FF098A" w:rsidR="00BB5618" w:rsidRPr="00CF1517" w:rsidRDefault="00360B44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D35B0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40" w:type="pct"/>
            <w:gridSpan w:val="2"/>
          </w:tcPr>
          <w:p w14:paraId="7C965BC5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gridSpan w:val="2"/>
          </w:tcPr>
          <w:p w14:paraId="2F4B9DFC" w14:textId="17759B31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11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917</w:t>
            </w:r>
          </w:p>
        </w:tc>
      </w:tr>
      <w:tr w:rsidR="00BB5618" w:rsidRPr="00CF1517" w14:paraId="601AFAA2" w14:textId="77777777" w:rsidTr="00B2552E">
        <w:trPr>
          <w:trHeight w:hRule="exact" w:val="393"/>
        </w:trPr>
        <w:tc>
          <w:tcPr>
            <w:tcW w:w="2174" w:type="pct"/>
          </w:tcPr>
          <w:p w14:paraId="18D76CD8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สินค้าระหว่างผลิต</w:t>
            </w:r>
          </w:p>
        </w:tc>
        <w:tc>
          <w:tcPr>
            <w:tcW w:w="601" w:type="pct"/>
          </w:tcPr>
          <w:p w14:paraId="1B77682D" w14:textId="0073A6CC" w:rsidR="00BB5618" w:rsidRPr="00195CAE" w:rsidRDefault="004B0B8A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D60920" w:rsidRPr="00195CA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195CAE">
              <w:rPr>
                <w:rFonts w:ascii="Angsana New" w:hAnsi="Angsana New" w:cs="Angsana New"/>
                <w:sz w:val="30"/>
                <w:szCs w:val="30"/>
                <w:lang w:val="en-US"/>
              </w:rPr>
              <w:t>10</w:t>
            </w:r>
          </w:p>
        </w:tc>
        <w:tc>
          <w:tcPr>
            <w:tcW w:w="138" w:type="pct"/>
            <w:gridSpan w:val="2"/>
          </w:tcPr>
          <w:p w14:paraId="4EE43853" w14:textId="77777777" w:rsidR="00BB5618" w:rsidRPr="00CF1517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2451A7EA" w14:textId="45D4FBBC" w:rsidR="00BB5618" w:rsidRPr="00CF1517" w:rsidRDefault="00360B44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</w:p>
        </w:tc>
        <w:tc>
          <w:tcPr>
            <w:tcW w:w="138" w:type="pct"/>
            <w:gridSpan w:val="2"/>
          </w:tcPr>
          <w:p w14:paraId="6BA374BA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7" w:type="pct"/>
            <w:gridSpan w:val="2"/>
          </w:tcPr>
          <w:p w14:paraId="78C1F0AA" w14:textId="5DF6FF93" w:rsidR="00BB5618" w:rsidRPr="00CF1517" w:rsidRDefault="00D35B09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0" w:type="pct"/>
            <w:gridSpan w:val="2"/>
          </w:tcPr>
          <w:p w14:paraId="433A9594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gridSpan w:val="2"/>
          </w:tcPr>
          <w:p w14:paraId="3989374B" w14:textId="03F025AD" w:rsidR="00BB5618" w:rsidRPr="00CF1517" w:rsidRDefault="00BB5618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B5618" w:rsidRPr="00CF1517" w14:paraId="13CB187D" w14:textId="77777777" w:rsidTr="00B2552E">
        <w:trPr>
          <w:trHeight w:hRule="exact" w:val="393"/>
        </w:trPr>
        <w:tc>
          <w:tcPr>
            <w:tcW w:w="2174" w:type="pct"/>
          </w:tcPr>
          <w:p w14:paraId="060DF026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สินค้าสำเร็จรูป</w:t>
            </w:r>
          </w:p>
        </w:tc>
        <w:tc>
          <w:tcPr>
            <w:tcW w:w="601" w:type="pct"/>
          </w:tcPr>
          <w:p w14:paraId="5FC2865E" w14:textId="526ECD51" w:rsidR="00BB5618" w:rsidRPr="00195CAE" w:rsidRDefault="00360B44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95CAE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  <w:r w:rsidR="00F91471">
              <w:rPr>
                <w:rFonts w:ascii="Angsana New" w:hAnsi="Angsana New" w:cs="Angsana New"/>
                <w:sz w:val="30"/>
                <w:szCs w:val="30"/>
                <w:lang w:val="en-US"/>
              </w:rPr>
              <w:t>51</w:t>
            </w:r>
            <w:r w:rsidR="00D60920" w:rsidRPr="00195CA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F91471">
              <w:rPr>
                <w:rFonts w:ascii="Angsana New" w:hAnsi="Angsana New" w:cs="Angsana New"/>
                <w:sz w:val="30"/>
                <w:szCs w:val="30"/>
              </w:rPr>
              <w:t>022</w:t>
            </w:r>
          </w:p>
        </w:tc>
        <w:tc>
          <w:tcPr>
            <w:tcW w:w="138" w:type="pct"/>
            <w:gridSpan w:val="2"/>
          </w:tcPr>
          <w:p w14:paraId="44A9B690" w14:textId="77777777" w:rsidR="00BB5618" w:rsidRPr="00CF1517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3DCD9A2A" w14:textId="6FD493CF" w:rsidR="00BB5618" w:rsidRPr="00CF1517" w:rsidRDefault="00360B44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</w:p>
        </w:tc>
        <w:tc>
          <w:tcPr>
            <w:tcW w:w="138" w:type="pct"/>
            <w:gridSpan w:val="2"/>
          </w:tcPr>
          <w:p w14:paraId="13A00DA9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7" w:type="pct"/>
            <w:gridSpan w:val="2"/>
          </w:tcPr>
          <w:p w14:paraId="7E38BC0C" w14:textId="4DD14894" w:rsidR="00BB5618" w:rsidRPr="00CF1517" w:rsidRDefault="004B0B8A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69</w:t>
            </w:r>
            <w:r w:rsidR="00D35B0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61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  <w:tc>
          <w:tcPr>
            <w:tcW w:w="140" w:type="pct"/>
            <w:gridSpan w:val="2"/>
          </w:tcPr>
          <w:p w14:paraId="61930647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gridSpan w:val="2"/>
          </w:tcPr>
          <w:p w14:paraId="6064BD9D" w14:textId="7E7A1BE2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</w:tr>
      <w:tr w:rsidR="00BB5618" w:rsidRPr="00CF1517" w14:paraId="78707670" w14:textId="77777777" w:rsidTr="00B2552E">
        <w:trPr>
          <w:trHeight w:hRule="exact" w:val="393"/>
        </w:trPr>
        <w:tc>
          <w:tcPr>
            <w:tcW w:w="2174" w:type="pct"/>
          </w:tcPr>
          <w:p w14:paraId="71772ED3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ภาชนะบรรจุและวัสดุสิ้นเปลือง</w:t>
            </w:r>
          </w:p>
        </w:tc>
        <w:tc>
          <w:tcPr>
            <w:tcW w:w="601" w:type="pct"/>
          </w:tcPr>
          <w:p w14:paraId="044C566F" w14:textId="4BF56610" w:rsidR="00BB5618" w:rsidRPr="00195CAE" w:rsidRDefault="004B0B8A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195CAE">
              <w:rPr>
                <w:rFonts w:ascii="Angsana New" w:hAnsi="Angsana New" w:cs="Angsana New"/>
                <w:sz w:val="30"/>
                <w:szCs w:val="30"/>
                <w:lang w:val="en-US"/>
              </w:rPr>
              <w:t>80</w:t>
            </w:r>
            <w:r w:rsidR="00D60920" w:rsidRPr="00195CA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195CAE">
              <w:rPr>
                <w:rFonts w:ascii="Angsana New" w:hAnsi="Angsana New" w:cs="Angsana New"/>
                <w:sz w:val="30"/>
                <w:szCs w:val="30"/>
                <w:lang w:val="en-US"/>
              </w:rPr>
              <w:t>659</w:t>
            </w:r>
          </w:p>
        </w:tc>
        <w:tc>
          <w:tcPr>
            <w:tcW w:w="138" w:type="pct"/>
            <w:gridSpan w:val="2"/>
          </w:tcPr>
          <w:p w14:paraId="7F9C8483" w14:textId="77777777" w:rsidR="00BB5618" w:rsidRPr="00CF1517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32948B87" w14:textId="3FBA7326" w:rsidR="00BB5618" w:rsidRPr="00CF1517" w:rsidRDefault="004B0B8A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65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</w:p>
        </w:tc>
        <w:tc>
          <w:tcPr>
            <w:tcW w:w="138" w:type="pct"/>
            <w:gridSpan w:val="2"/>
          </w:tcPr>
          <w:p w14:paraId="07B9904A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7" w:type="pct"/>
            <w:gridSpan w:val="2"/>
          </w:tcPr>
          <w:p w14:paraId="74E11CFA" w14:textId="1E4F6278" w:rsidR="00BB5618" w:rsidRPr="00CF1517" w:rsidRDefault="00360B44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D35B0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22</w:t>
            </w:r>
          </w:p>
        </w:tc>
        <w:tc>
          <w:tcPr>
            <w:tcW w:w="140" w:type="pct"/>
            <w:gridSpan w:val="2"/>
          </w:tcPr>
          <w:p w14:paraId="7B21A890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gridSpan w:val="2"/>
          </w:tcPr>
          <w:p w14:paraId="554CA55B" w14:textId="734EF5F5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190</w:t>
            </w:r>
          </w:p>
        </w:tc>
      </w:tr>
      <w:tr w:rsidR="00BB5618" w:rsidRPr="00CF1517" w14:paraId="225421FE" w14:textId="77777777" w:rsidTr="00B2552E">
        <w:trPr>
          <w:trHeight w:hRule="exact" w:val="393"/>
        </w:trPr>
        <w:tc>
          <w:tcPr>
            <w:tcW w:w="2174" w:type="pct"/>
          </w:tcPr>
          <w:p w14:paraId="0D7C937D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วัตถุดิบระหว่างทาง</w:t>
            </w: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7F32CBFE" w14:textId="7A654BE2" w:rsidR="00BB5618" w:rsidRPr="00195CAE" w:rsidRDefault="00360B44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95CAE">
              <w:rPr>
                <w:rFonts w:ascii="Angsana New" w:hAnsi="Angsana New" w:cs="Angsana New"/>
                <w:sz w:val="30"/>
                <w:szCs w:val="30"/>
                <w:lang w:val="en-US"/>
              </w:rPr>
              <w:t>616</w:t>
            </w:r>
            <w:r w:rsidR="00D60920" w:rsidRPr="00195CA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95CAE">
              <w:rPr>
                <w:rFonts w:ascii="Angsana New" w:hAnsi="Angsana New" w:cs="Angsana New"/>
                <w:sz w:val="30"/>
                <w:szCs w:val="30"/>
                <w:lang w:val="en-US"/>
              </w:rPr>
              <w:t>986</w:t>
            </w:r>
          </w:p>
        </w:tc>
        <w:tc>
          <w:tcPr>
            <w:tcW w:w="138" w:type="pct"/>
            <w:gridSpan w:val="2"/>
          </w:tcPr>
          <w:p w14:paraId="5AC8C835" w14:textId="77777777" w:rsidR="00BB5618" w:rsidRPr="00CF1517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  <w:tcBorders>
              <w:bottom w:val="single" w:sz="4" w:space="0" w:color="auto"/>
            </w:tcBorders>
          </w:tcPr>
          <w:p w14:paraId="63B579AF" w14:textId="0C833F2F" w:rsidR="00BB5618" w:rsidRPr="00CF1517" w:rsidRDefault="004B0B8A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17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68</w:t>
            </w:r>
          </w:p>
        </w:tc>
        <w:tc>
          <w:tcPr>
            <w:tcW w:w="138" w:type="pct"/>
            <w:gridSpan w:val="2"/>
          </w:tcPr>
          <w:p w14:paraId="440A2603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7" w:type="pct"/>
            <w:gridSpan w:val="2"/>
            <w:tcBorders>
              <w:bottom w:val="single" w:sz="4" w:space="0" w:color="auto"/>
            </w:tcBorders>
          </w:tcPr>
          <w:p w14:paraId="54610918" w14:textId="46D3B5A6" w:rsidR="00BB5618" w:rsidRPr="00CF1517" w:rsidRDefault="00D35B09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0" w:type="pct"/>
            <w:gridSpan w:val="2"/>
          </w:tcPr>
          <w:p w14:paraId="29A6CCEA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  <w:gridSpan w:val="2"/>
            <w:tcBorders>
              <w:bottom w:val="single" w:sz="4" w:space="0" w:color="auto"/>
            </w:tcBorders>
          </w:tcPr>
          <w:p w14:paraId="7F0FF5C2" w14:textId="6821559B" w:rsidR="00BB5618" w:rsidRPr="00CF1517" w:rsidRDefault="00BB5618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B5618" w:rsidRPr="00CF1517" w14:paraId="278C9B0A" w14:textId="77777777" w:rsidTr="00B2552E">
        <w:trPr>
          <w:trHeight w:hRule="exact" w:val="393"/>
        </w:trPr>
        <w:tc>
          <w:tcPr>
            <w:tcW w:w="2174" w:type="pct"/>
          </w:tcPr>
          <w:p w14:paraId="10A8D356" w14:textId="77777777" w:rsidR="00BB5618" w:rsidRPr="00CF1517" w:rsidRDefault="00BB5618" w:rsidP="00BB5618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01" w:type="pct"/>
            <w:tcBorders>
              <w:top w:val="single" w:sz="4" w:space="0" w:color="auto"/>
            </w:tcBorders>
          </w:tcPr>
          <w:p w14:paraId="37C0375A" w14:textId="182D9CDC" w:rsidR="00BB5618" w:rsidRPr="00195CAE" w:rsidRDefault="004B0B8A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D60920" w:rsidRPr="00195CA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195CA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</w:t>
            </w:r>
            <w:r w:rsidR="00F91471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</w:t>
            </w:r>
            <w:r w:rsidR="00D60920" w:rsidRPr="00195CA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F91471">
              <w:rPr>
                <w:rFonts w:ascii="Angsana New" w:hAnsi="Angsana New" w:cs="Angsana New"/>
                <w:b/>
                <w:bCs/>
                <w:sz w:val="30"/>
                <w:szCs w:val="30"/>
              </w:rPr>
              <w:t>622</w:t>
            </w:r>
          </w:p>
        </w:tc>
        <w:tc>
          <w:tcPr>
            <w:tcW w:w="138" w:type="pct"/>
            <w:gridSpan w:val="2"/>
          </w:tcPr>
          <w:p w14:paraId="64183882" w14:textId="77777777" w:rsidR="00BB5618" w:rsidRPr="00CF1517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</w:tcBorders>
          </w:tcPr>
          <w:p w14:paraId="103CB1A4" w14:textId="660595CD" w:rsidR="00BB5618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900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776</w:t>
            </w:r>
          </w:p>
        </w:tc>
        <w:tc>
          <w:tcPr>
            <w:tcW w:w="138" w:type="pct"/>
            <w:gridSpan w:val="2"/>
          </w:tcPr>
          <w:p w14:paraId="03778EF6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</w:tcBorders>
          </w:tcPr>
          <w:p w14:paraId="1CB4378E" w14:textId="41B7410E" w:rsidR="00BB5618" w:rsidRPr="00CF1517" w:rsidRDefault="00360B44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D35B0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890</w:t>
            </w:r>
          </w:p>
        </w:tc>
        <w:tc>
          <w:tcPr>
            <w:tcW w:w="140" w:type="pct"/>
            <w:gridSpan w:val="2"/>
          </w:tcPr>
          <w:p w14:paraId="48C4014D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gridSpan w:val="2"/>
            <w:tcBorders>
              <w:top w:val="single" w:sz="4" w:space="0" w:color="auto"/>
            </w:tcBorders>
          </w:tcPr>
          <w:p w14:paraId="2272C216" w14:textId="063724E9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33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</w:t>
            </w:r>
          </w:p>
        </w:tc>
      </w:tr>
      <w:tr w:rsidR="00BB5618" w:rsidRPr="00CF1517" w14:paraId="30A2B941" w14:textId="77777777" w:rsidTr="00B2552E">
        <w:trPr>
          <w:trHeight w:hRule="exact" w:val="393"/>
        </w:trPr>
        <w:tc>
          <w:tcPr>
            <w:tcW w:w="2174" w:type="pct"/>
          </w:tcPr>
          <w:p w14:paraId="58248854" w14:textId="77777777" w:rsidR="00BB5618" w:rsidRPr="00CF1517" w:rsidRDefault="00BB5618" w:rsidP="00BB5618">
            <w:pPr>
              <w:tabs>
                <w:tab w:val="left" w:pos="342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ค่าเผื่อมูลค่าสินค้าลดลง</w:t>
            </w:r>
          </w:p>
        </w:tc>
        <w:tc>
          <w:tcPr>
            <w:tcW w:w="601" w:type="pct"/>
          </w:tcPr>
          <w:p w14:paraId="0C8ED31D" w14:textId="05BA02F9" w:rsidR="00BB5618" w:rsidRPr="00195CAE" w:rsidRDefault="00D60920" w:rsidP="00D60920">
            <w:pPr>
              <w:pStyle w:val="acctfourfigures"/>
              <w:tabs>
                <w:tab w:val="clear" w:pos="765"/>
              </w:tabs>
              <w:spacing w:line="240" w:lineRule="atLeast"/>
              <w:ind w:right="-10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95CAE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F91471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195CA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F91471">
              <w:rPr>
                <w:rFonts w:ascii="Angsana New" w:hAnsi="Angsana New" w:cs="Angsana New"/>
                <w:sz w:val="30"/>
                <w:szCs w:val="30"/>
              </w:rPr>
              <w:t>258</w:t>
            </w:r>
            <w:r w:rsidRPr="00195CAE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8" w:type="pct"/>
            <w:gridSpan w:val="2"/>
          </w:tcPr>
          <w:p w14:paraId="5E45B5C8" w14:textId="77777777" w:rsidR="00BB5618" w:rsidRPr="00195CAE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335BA6FA" w14:textId="77F248F8" w:rsidR="00BB5618" w:rsidRPr="00CF1517" w:rsidRDefault="00BB5618" w:rsidP="00BB5618">
            <w:pPr>
              <w:pStyle w:val="acctfourfigures"/>
              <w:tabs>
                <w:tab w:val="clear" w:pos="765"/>
              </w:tabs>
              <w:spacing w:line="240" w:lineRule="atLeast"/>
              <w:ind w:right="-10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  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8" w:type="pct"/>
            <w:gridSpan w:val="2"/>
          </w:tcPr>
          <w:p w14:paraId="5E219F2F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97" w:type="pct"/>
            <w:gridSpan w:val="2"/>
          </w:tcPr>
          <w:p w14:paraId="4AE4AA29" w14:textId="14E296E2" w:rsidR="00BB5618" w:rsidRPr="00D35B09" w:rsidRDefault="00D35B09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ind w:right="-385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D35B09">
              <w:rPr>
                <w:rFonts w:ascii="Angsana New" w:hAnsi="Angsana New" w:cs="Angsana New"/>
                <w:sz w:val="30"/>
                <w:szCs w:val="30"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  <w:r w:rsidRPr="00D35B09">
              <w:rPr>
                <w:rFonts w:ascii="Angsana New" w:hAnsi="Angsana New" w:cs="Angsana New"/>
                <w:sz w:val="30"/>
                <w:szCs w:val="30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60</w:t>
            </w:r>
            <w:r w:rsidRPr="00D35B09">
              <w:rPr>
                <w:rFonts w:ascii="Angsana New" w:hAnsi="Angsana New" w:cs="Angsana New"/>
                <w:sz w:val="30"/>
                <w:szCs w:val="30"/>
                <w:lang w:bidi="th-TH"/>
              </w:rPr>
              <w:t>)</w:t>
            </w:r>
          </w:p>
        </w:tc>
        <w:tc>
          <w:tcPr>
            <w:tcW w:w="140" w:type="pct"/>
            <w:gridSpan w:val="2"/>
          </w:tcPr>
          <w:p w14:paraId="4160C9CD" w14:textId="77777777" w:rsidR="00BB5618" w:rsidRPr="00D35B09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74"/>
              </w:tabs>
              <w:jc w:val="right"/>
              <w:rPr>
                <w:rFonts w:ascii="Angsana New" w:hAnsi="Angsana New" w:cs="Angsana New"/>
                <w:sz w:val="30"/>
                <w:szCs w:val="30"/>
                <w:lang w:val="en-GB"/>
              </w:rPr>
            </w:pPr>
          </w:p>
        </w:tc>
        <w:tc>
          <w:tcPr>
            <w:tcW w:w="606" w:type="pct"/>
            <w:gridSpan w:val="2"/>
          </w:tcPr>
          <w:p w14:paraId="392A8E52" w14:textId="1ED205C0" w:rsidR="00BB5618" w:rsidRPr="00CF1517" w:rsidRDefault="00BB5618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10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  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BB5618" w:rsidRPr="00CF1517" w14:paraId="642D71C8" w14:textId="77777777" w:rsidTr="00B2552E">
        <w:trPr>
          <w:trHeight w:hRule="exact" w:val="393"/>
        </w:trPr>
        <w:tc>
          <w:tcPr>
            <w:tcW w:w="2174" w:type="pct"/>
          </w:tcPr>
          <w:p w14:paraId="6DA9C7CE" w14:textId="77777777" w:rsidR="00BB5618" w:rsidRPr="00CF1517" w:rsidRDefault="00BB5618" w:rsidP="00BB5618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256317D5" w14:textId="14CD2B9C" w:rsidR="00BB5618" w:rsidRPr="00CF1517" w:rsidRDefault="004B0B8A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D6092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194116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</w:t>
            </w:r>
            <w:r w:rsidR="00D6092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194116">
              <w:rPr>
                <w:rFonts w:ascii="Angsana New" w:hAnsi="Angsana New" w:cs="Angsana New"/>
                <w:b/>
                <w:bCs/>
                <w:sz w:val="30"/>
                <w:szCs w:val="30"/>
              </w:rPr>
              <w:t>364</w:t>
            </w:r>
          </w:p>
        </w:tc>
        <w:tc>
          <w:tcPr>
            <w:tcW w:w="138" w:type="pct"/>
            <w:gridSpan w:val="2"/>
          </w:tcPr>
          <w:p w14:paraId="659612BB" w14:textId="77777777" w:rsidR="00BB5618" w:rsidRPr="00CF1517" w:rsidRDefault="00BB5618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9596D4B" w14:textId="7375FF17" w:rsidR="00BB5618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55</w:t>
            </w:r>
          </w:p>
        </w:tc>
        <w:tc>
          <w:tcPr>
            <w:tcW w:w="138" w:type="pct"/>
            <w:gridSpan w:val="2"/>
          </w:tcPr>
          <w:p w14:paraId="06C2BC87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7C73831" w14:textId="14802590" w:rsidR="00BB5618" w:rsidRPr="00CF1517" w:rsidRDefault="00360B44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59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D35B09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0" w:type="pct"/>
            <w:gridSpan w:val="2"/>
          </w:tcPr>
          <w:p w14:paraId="30C3B600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F29DDC3" w14:textId="5DD47B02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788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34</w:t>
            </w:r>
          </w:p>
        </w:tc>
      </w:tr>
      <w:tr w:rsidR="00CB5B0E" w:rsidRPr="00CF1517" w14:paraId="2A2E02CE" w14:textId="77777777" w:rsidTr="00CB5B0E">
        <w:trPr>
          <w:trHeight w:hRule="exact" w:val="393"/>
        </w:trPr>
        <w:tc>
          <w:tcPr>
            <w:tcW w:w="2174" w:type="pct"/>
          </w:tcPr>
          <w:p w14:paraId="0075843A" w14:textId="77777777" w:rsidR="00CB5B0E" w:rsidRPr="00CF1517" w:rsidRDefault="00CB5B0E" w:rsidP="00BB5618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01" w:type="pct"/>
            <w:tcBorders>
              <w:top w:val="single" w:sz="4" w:space="0" w:color="auto"/>
            </w:tcBorders>
          </w:tcPr>
          <w:p w14:paraId="375E4D9B" w14:textId="77777777" w:rsidR="00CB5B0E" w:rsidRPr="00CF1517" w:rsidRDefault="00CB5B0E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gridSpan w:val="2"/>
          </w:tcPr>
          <w:p w14:paraId="37D4176A" w14:textId="77777777" w:rsidR="00CB5B0E" w:rsidRPr="00CF1517" w:rsidRDefault="00CB5B0E" w:rsidP="00D609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</w:tcBorders>
          </w:tcPr>
          <w:p w14:paraId="5E931639" w14:textId="77777777" w:rsidR="00CB5B0E" w:rsidRPr="00CF1517" w:rsidRDefault="00CB5B0E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gridSpan w:val="2"/>
          </w:tcPr>
          <w:p w14:paraId="4BC864F2" w14:textId="77777777" w:rsidR="00CB5B0E" w:rsidRPr="00CF1517" w:rsidRDefault="00CB5B0E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</w:tcBorders>
          </w:tcPr>
          <w:p w14:paraId="61D56264" w14:textId="77777777" w:rsidR="00CB5B0E" w:rsidRPr="00CF1517" w:rsidRDefault="00CB5B0E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40" w:type="pct"/>
            <w:gridSpan w:val="2"/>
          </w:tcPr>
          <w:p w14:paraId="522C854C" w14:textId="77777777" w:rsidR="00CB5B0E" w:rsidRPr="00CF1517" w:rsidRDefault="00CB5B0E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gridSpan w:val="2"/>
            <w:tcBorders>
              <w:top w:val="single" w:sz="4" w:space="0" w:color="auto"/>
            </w:tcBorders>
          </w:tcPr>
          <w:p w14:paraId="11028ED4" w14:textId="77777777" w:rsidR="00CB5B0E" w:rsidRPr="00CF1517" w:rsidRDefault="00CB5B0E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27682A" w:rsidRPr="00CF1517" w14:paraId="328861AB" w14:textId="77777777" w:rsidTr="00CB5B0E">
        <w:trPr>
          <w:trHeight w:hRule="exact" w:val="819"/>
        </w:trPr>
        <w:tc>
          <w:tcPr>
            <w:tcW w:w="2175" w:type="pct"/>
          </w:tcPr>
          <w:p w14:paraId="12BD6687" w14:textId="05090B3C" w:rsidR="0027682A" w:rsidRPr="00CF1517" w:rsidRDefault="00FB4BD7" w:rsidP="009A2785">
            <w:pPr>
              <w:tabs>
                <w:tab w:val="clear" w:pos="227"/>
              </w:tabs>
              <w:ind w:hanging="252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th-TH"/>
              </w:rPr>
              <w:tab/>
            </w:r>
            <w:r w:rsidR="0027682A" w:rsidRPr="00CF151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ต้นทุนของสินค้าคงเหลือที่บันทึก</w:t>
            </w:r>
            <w:r w:rsidR="00686FCA" w:rsidRPr="00CF151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รวม</w:t>
            </w:r>
          </w:p>
          <w:p w14:paraId="07131579" w14:textId="31D6B178" w:rsidR="0027682A" w:rsidRPr="00CF1517" w:rsidRDefault="0027682A" w:rsidP="000804DC">
            <w:pPr>
              <w:ind w:left="252" w:hanging="252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sz w:val="30"/>
                <w:szCs w:val="30"/>
              </w:rPr>
              <w:t xml:space="preserve">     </w:t>
            </w:r>
            <w:r w:rsidRPr="00CF151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ในบัญชีต้นทุนขาย </w:t>
            </w:r>
          </w:p>
        </w:tc>
        <w:tc>
          <w:tcPr>
            <w:tcW w:w="604" w:type="pct"/>
            <w:gridSpan w:val="2"/>
          </w:tcPr>
          <w:p w14:paraId="022B80ED" w14:textId="77777777" w:rsidR="0027682A" w:rsidRPr="00CF1517" w:rsidRDefault="0027682A" w:rsidP="00D60920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9" w:type="pct"/>
            <w:gridSpan w:val="2"/>
          </w:tcPr>
          <w:p w14:paraId="59FDBFE4" w14:textId="77777777" w:rsidR="0027682A" w:rsidRPr="00CF1517" w:rsidRDefault="0027682A" w:rsidP="000804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76B765B8" w14:textId="77777777" w:rsidR="0027682A" w:rsidRPr="00CF1517" w:rsidRDefault="0027682A" w:rsidP="000804DC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8" w:type="pct"/>
            <w:gridSpan w:val="2"/>
          </w:tcPr>
          <w:p w14:paraId="74C63728" w14:textId="77777777" w:rsidR="0027682A" w:rsidRPr="00CF1517" w:rsidRDefault="0027682A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94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8" w:type="pct"/>
            <w:gridSpan w:val="2"/>
          </w:tcPr>
          <w:p w14:paraId="733EE859" w14:textId="77777777" w:rsidR="0027682A" w:rsidRPr="00CF1517" w:rsidRDefault="0027682A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  <w:p w14:paraId="4F64910C" w14:textId="77777777" w:rsidR="0027682A" w:rsidRPr="00CF1517" w:rsidRDefault="0027682A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" w:type="pct"/>
            <w:gridSpan w:val="2"/>
          </w:tcPr>
          <w:p w14:paraId="601D56CB" w14:textId="77777777" w:rsidR="0027682A" w:rsidRPr="00CF1517" w:rsidRDefault="0027682A" w:rsidP="00EF01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</w:tcPr>
          <w:p w14:paraId="609796FD" w14:textId="77777777" w:rsidR="0027682A" w:rsidRPr="00CF1517" w:rsidRDefault="0027682A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B5618" w:rsidRPr="00CF1517" w14:paraId="30F1626B" w14:textId="77777777" w:rsidTr="000831D8">
        <w:trPr>
          <w:trHeight w:hRule="exact" w:val="398"/>
        </w:trPr>
        <w:tc>
          <w:tcPr>
            <w:tcW w:w="2175" w:type="pct"/>
          </w:tcPr>
          <w:p w14:paraId="3517BD54" w14:textId="77777777" w:rsidR="00BB5618" w:rsidRPr="00CF1517" w:rsidRDefault="00BB5618" w:rsidP="00786A30">
            <w:pPr>
              <w:numPr>
                <w:ilvl w:val="0"/>
                <w:numId w:val="10"/>
              </w:numPr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604" w:type="pct"/>
            <w:gridSpan w:val="2"/>
          </w:tcPr>
          <w:p w14:paraId="6AC7220B" w14:textId="6CAC26D9" w:rsidR="00BB5618" w:rsidRPr="00CF1517" w:rsidRDefault="00086D0E" w:rsidP="00D60920">
            <w:pPr>
              <w:pStyle w:val="acctfourfigures"/>
              <w:tabs>
                <w:tab w:val="clear" w:pos="765"/>
              </w:tabs>
              <w:spacing w:line="240" w:lineRule="atLeast"/>
              <w:ind w:right="-13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  <w:r w:rsidR="00D6092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F9147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29</w:t>
            </w:r>
            <w:r w:rsidR="00D6092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F9147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40</w:t>
            </w:r>
            <w:r w:rsidR="00A1240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39" w:type="pct"/>
            <w:gridSpan w:val="2"/>
          </w:tcPr>
          <w:p w14:paraId="7471FABA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53AC9FCA" w14:textId="55557E82" w:rsidR="00BB5618" w:rsidRPr="00723DA7" w:rsidRDefault="001F53F8" w:rsidP="00723DA7">
            <w:pPr>
              <w:pStyle w:val="acctfourfigures"/>
              <w:tabs>
                <w:tab w:val="clear" w:pos="765"/>
              </w:tabs>
              <w:spacing w:line="240" w:lineRule="atLeast"/>
              <w:ind w:right="-11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F53F8">
              <w:rPr>
                <w:rFonts w:ascii="Angsana New" w:hAnsi="Angsana New" w:cs="Angsana New"/>
                <w:sz w:val="30"/>
                <w:szCs w:val="30"/>
                <w:lang w:val="en-US"/>
              </w:rPr>
              <w:t>25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1F53F8">
              <w:rPr>
                <w:rFonts w:ascii="Angsana New" w:hAnsi="Angsana New" w:cs="Angsana New"/>
                <w:sz w:val="30"/>
                <w:szCs w:val="30"/>
                <w:lang w:val="en-US"/>
              </w:rPr>
              <w:t>767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1F53F8">
              <w:rPr>
                <w:rFonts w:ascii="Angsana New" w:hAnsi="Angsana New" w:cs="Angsana New"/>
                <w:sz w:val="30"/>
                <w:szCs w:val="30"/>
                <w:lang w:val="en-US"/>
              </w:rPr>
              <w:t>181</w:t>
            </w:r>
          </w:p>
        </w:tc>
        <w:tc>
          <w:tcPr>
            <w:tcW w:w="138" w:type="pct"/>
            <w:gridSpan w:val="2"/>
          </w:tcPr>
          <w:p w14:paraId="207AE9B8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94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8" w:type="pct"/>
            <w:gridSpan w:val="2"/>
          </w:tcPr>
          <w:p w14:paraId="085C9DB3" w14:textId="2E33C182" w:rsidR="00BB5618" w:rsidRPr="007C3AAD" w:rsidRDefault="00360B44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792462" w:rsidRPr="007C3AA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91</w:t>
            </w:r>
            <w:r w:rsidR="00792462" w:rsidRPr="007C3AA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 w:rsidR="000831D8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41" w:type="pct"/>
            <w:gridSpan w:val="2"/>
          </w:tcPr>
          <w:p w14:paraId="641A82FD" w14:textId="77777777" w:rsidR="00BB5618" w:rsidRPr="00CF1517" w:rsidRDefault="00BB5618" w:rsidP="00EF01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</w:tcPr>
          <w:p w14:paraId="68200F21" w14:textId="253AE68A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886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711</w:t>
            </w:r>
          </w:p>
        </w:tc>
      </w:tr>
      <w:tr w:rsidR="00BB5618" w:rsidRPr="00CF1517" w14:paraId="60F37D6D" w14:textId="77777777" w:rsidTr="00CB5B0E">
        <w:trPr>
          <w:trHeight w:hRule="exact" w:val="393"/>
        </w:trPr>
        <w:tc>
          <w:tcPr>
            <w:tcW w:w="2175" w:type="pct"/>
          </w:tcPr>
          <w:p w14:paraId="7F7711BB" w14:textId="74C77403" w:rsidR="00BB5618" w:rsidRPr="00CF1517" w:rsidRDefault="000E5061" w:rsidP="00786A30">
            <w:pPr>
              <w:numPr>
                <w:ilvl w:val="0"/>
                <w:numId w:val="10"/>
              </w:numPr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กลับรายการ</w:t>
            </w:r>
            <w:r w:rsidR="00BB5618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ปรับลดมูลค่าเป็นมูลค่าสุทธิ</w:t>
            </w:r>
          </w:p>
        </w:tc>
        <w:tc>
          <w:tcPr>
            <w:tcW w:w="604" w:type="pct"/>
            <w:gridSpan w:val="2"/>
          </w:tcPr>
          <w:p w14:paraId="15F02803" w14:textId="110ECBBF" w:rsidR="00BB5618" w:rsidRPr="00CF1517" w:rsidRDefault="00BB5618" w:rsidP="00D60920">
            <w:pPr>
              <w:pStyle w:val="acctfourfigures"/>
              <w:tabs>
                <w:tab w:val="clear" w:pos="765"/>
              </w:tabs>
              <w:spacing w:line="240" w:lineRule="atLeast"/>
              <w:ind w:right="-13" w:hanging="11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9" w:type="pct"/>
            <w:gridSpan w:val="2"/>
          </w:tcPr>
          <w:p w14:paraId="393BBAB4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43766D66" w14:textId="133B7F02" w:rsidR="00BB5618" w:rsidRPr="00723DA7" w:rsidRDefault="00BB5618" w:rsidP="00723DA7">
            <w:pPr>
              <w:pStyle w:val="acctfourfigures"/>
              <w:tabs>
                <w:tab w:val="clear" w:pos="765"/>
                <w:tab w:val="left" w:pos="952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38" w:type="pct"/>
            <w:gridSpan w:val="2"/>
          </w:tcPr>
          <w:p w14:paraId="314FAC03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94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8" w:type="pct"/>
            <w:gridSpan w:val="2"/>
          </w:tcPr>
          <w:p w14:paraId="5886AD47" w14:textId="523CD699" w:rsidR="00BB5618" w:rsidRPr="007C3AAD" w:rsidRDefault="00BB5618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" w:type="pct"/>
            <w:gridSpan w:val="2"/>
          </w:tcPr>
          <w:p w14:paraId="41B273DB" w14:textId="77777777" w:rsidR="00BB5618" w:rsidRPr="00CF1517" w:rsidRDefault="00BB5618" w:rsidP="00EF01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</w:tcPr>
          <w:p w14:paraId="76136415" w14:textId="69750006" w:rsidR="00BB5618" w:rsidRPr="00CF1517" w:rsidRDefault="00BB5618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B5618" w:rsidRPr="00CF1517" w14:paraId="01732F12" w14:textId="77777777" w:rsidTr="00CB5B0E">
        <w:trPr>
          <w:trHeight w:hRule="exact" w:val="393"/>
        </w:trPr>
        <w:tc>
          <w:tcPr>
            <w:tcW w:w="2175" w:type="pct"/>
          </w:tcPr>
          <w:p w14:paraId="4E942E73" w14:textId="22BA91D3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    </w:t>
            </w:r>
            <w:r w:rsidR="008C6B6D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ที่</w:t>
            </w:r>
            <w:r w:rsidR="000E5061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คาด</w:t>
            </w:r>
            <w:r w:rsidR="008C6B6D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ว่าจะได้รับ</w:t>
            </w:r>
          </w:p>
        </w:tc>
        <w:tc>
          <w:tcPr>
            <w:tcW w:w="604" w:type="pct"/>
            <w:gridSpan w:val="2"/>
          </w:tcPr>
          <w:p w14:paraId="25C6DE6D" w14:textId="7D68A1CF" w:rsidR="00BB5618" w:rsidRPr="00CF1517" w:rsidRDefault="00D60920" w:rsidP="00D60920">
            <w:pPr>
              <w:pStyle w:val="acctfourfigures"/>
              <w:tabs>
                <w:tab w:val="clear" w:pos="765"/>
              </w:tabs>
              <w:spacing w:line="240" w:lineRule="atLeast"/>
              <w:ind w:right="-10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F91471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F91471">
              <w:rPr>
                <w:rFonts w:ascii="Angsana New" w:hAnsi="Angsana New" w:cs="Angsana New"/>
                <w:sz w:val="30"/>
                <w:szCs w:val="30"/>
              </w:rPr>
              <w:t>26</w:t>
            </w:r>
            <w:r w:rsidR="00A12405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9" w:type="pct"/>
            <w:gridSpan w:val="2"/>
          </w:tcPr>
          <w:p w14:paraId="594FBD9C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  <w:gridSpan w:val="2"/>
          </w:tcPr>
          <w:p w14:paraId="6329E47C" w14:textId="0AE8EC0F" w:rsidR="00BB5618" w:rsidRPr="00723DA7" w:rsidRDefault="00723DA7" w:rsidP="002F691C">
            <w:pPr>
              <w:pStyle w:val="acctfourfigures"/>
              <w:tabs>
                <w:tab w:val="clear" w:pos="765"/>
              </w:tabs>
              <w:spacing w:line="240" w:lineRule="atLeast"/>
              <w:ind w:right="-10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723DA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="002F691C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="00BB5618" w:rsidRPr="00723DA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723DA7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723DA7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BB5618" w:rsidRPr="00723DA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723DA7">
              <w:rPr>
                <w:rFonts w:ascii="Angsana New" w:hAnsi="Angsana New" w:cs="Angsana New"/>
                <w:sz w:val="30"/>
                <w:szCs w:val="30"/>
              </w:rPr>
              <w:t>867</w:t>
            </w:r>
            <w:r w:rsidR="00BB5618" w:rsidRPr="00723DA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8" w:type="pct"/>
            <w:gridSpan w:val="2"/>
          </w:tcPr>
          <w:p w14:paraId="592F4894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94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8" w:type="pct"/>
            <w:gridSpan w:val="2"/>
          </w:tcPr>
          <w:p w14:paraId="06004650" w14:textId="696C4CFF" w:rsidR="00BB5618" w:rsidRPr="007C3AAD" w:rsidRDefault="00792462" w:rsidP="000831D8">
            <w:pPr>
              <w:pStyle w:val="acctfourfigures"/>
              <w:tabs>
                <w:tab w:val="clear" w:pos="765"/>
                <w:tab w:val="left" w:pos="874"/>
              </w:tabs>
              <w:spacing w:line="240" w:lineRule="atLeast"/>
              <w:ind w:right="-3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7C3AAD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15</w:t>
            </w:r>
            <w:r w:rsidRPr="007C3AA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7C3AAD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Pr="007C3AAD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1" w:type="pct"/>
            <w:gridSpan w:val="2"/>
          </w:tcPr>
          <w:p w14:paraId="539617CB" w14:textId="77777777" w:rsidR="00BB5618" w:rsidRPr="00CF1517" w:rsidRDefault="00BB5618" w:rsidP="00EF01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</w:tcPr>
          <w:p w14:paraId="401BB172" w14:textId="1F057812" w:rsidR="00BB5618" w:rsidRPr="00CF1517" w:rsidRDefault="00BB5618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569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BB5618" w:rsidRPr="00CF1517" w14:paraId="2E614984" w14:textId="77777777" w:rsidTr="000831D8">
        <w:trPr>
          <w:trHeight w:hRule="exact" w:val="390"/>
        </w:trPr>
        <w:tc>
          <w:tcPr>
            <w:tcW w:w="2175" w:type="pct"/>
          </w:tcPr>
          <w:p w14:paraId="781FABEA" w14:textId="77777777" w:rsidR="00BB5618" w:rsidRPr="00CF1517" w:rsidRDefault="00BB5618" w:rsidP="00BB5618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604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21330BB" w14:textId="7E9F995B" w:rsidR="00BB5618" w:rsidRPr="00CF1517" w:rsidRDefault="00086D0E" w:rsidP="00D60920">
            <w:pPr>
              <w:pStyle w:val="acctfourfigures"/>
              <w:tabs>
                <w:tab w:val="clear" w:pos="765"/>
              </w:tabs>
              <w:spacing w:line="240" w:lineRule="atLeast"/>
              <w:ind w:right="-1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  <w:r w:rsidR="00D6092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90</w:t>
            </w:r>
            <w:r w:rsidR="00194116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</w:t>
            </w:r>
            <w:r w:rsidR="00D6092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194116">
              <w:rPr>
                <w:rFonts w:ascii="Angsana New" w:hAnsi="Angsana New" w:cs="Angsana New"/>
                <w:b/>
                <w:bCs/>
                <w:sz w:val="30"/>
                <w:szCs w:val="30"/>
              </w:rPr>
              <w:t>141</w:t>
            </w:r>
          </w:p>
        </w:tc>
        <w:tc>
          <w:tcPr>
            <w:tcW w:w="139" w:type="pct"/>
            <w:gridSpan w:val="2"/>
          </w:tcPr>
          <w:p w14:paraId="65417888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BB9EA53" w14:textId="2C3D0C1F" w:rsidR="00BB5618" w:rsidRPr="00723DA7" w:rsidRDefault="00086D0E" w:rsidP="00723DA7">
            <w:pPr>
              <w:pStyle w:val="acctfourfigures"/>
              <w:tabs>
                <w:tab w:val="clear" w:pos="765"/>
                <w:tab w:val="left" w:pos="952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723DA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723DA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BB5618" w:rsidRPr="00723DA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="001F53F8" w:rsidRPr="00723DA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719,314</w:t>
            </w:r>
          </w:p>
        </w:tc>
        <w:tc>
          <w:tcPr>
            <w:tcW w:w="138" w:type="pct"/>
            <w:gridSpan w:val="2"/>
          </w:tcPr>
          <w:p w14:paraId="465F41BA" w14:textId="77777777" w:rsidR="00BB5618" w:rsidRPr="00CF1517" w:rsidRDefault="00BB5618" w:rsidP="00083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94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F6952AA" w14:textId="12AAEC4C" w:rsidR="00BB5618" w:rsidRPr="00CF1517" w:rsidRDefault="00360B44" w:rsidP="000831D8">
            <w:pPr>
              <w:pStyle w:val="acctfourfigures"/>
              <w:tabs>
                <w:tab w:val="clear" w:pos="765"/>
                <w:tab w:val="left" w:pos="694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792462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76</w:t>
            </w:r>
            <w:r w:rsidR="00792462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0831D8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1" w:type="pct"/>
            <w:gridSpan w:val="2"/>
          </w:tcPr>
          <w:p w14:paraId="16951249" w14:textId="77777777" w:rsidR="00BB5618" w:rsidRPr="00CF1517" w:rsidRDefault="00BB5618" w:rsidP="00EF01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</w:tcPr>
          <w:p w14:paraId="6FEB3BC8" w14:textId="3F733A14" w:rsidR="00BB5618" w:rsidRPr="00CF1517" w:rsidRDefault="00360B44" w:rsidP="00EF017E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</w:tr>
      <w:tr w:rsidR="00BB5618" w:rsidRPr="00CF1517" w14:paraId="1D5CBAA1" w14:textId="77777777" w:rsidTr="00CB5B0E">
        <w:trPr>
          <w:trHeight w:hRule="exact" w:val="393"/>
        </w:trPr>
        <w:tc>
          <w:tcPr>
            <w:tcW w:w="2175" w:type="pct"/>
          </w:tcPr>
          <w:p w14:paraId="1290EB6C" w14:textId="77777777" w:rsidR="00BB5618" w:rsidRPr="00CF1517" w:rsidRDefault="00BB5618" w:rsidP="00BB5618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04" w:type="pct"/>
            <w:gridSpan w:val="2"/>
            <w:tcBorders>
              <w:top w:val="double" w:sz="4" w:space="0" w:color="auto"/>
            </w:tcBorders>
          </w:tcPr>
          <w:p w14:paraId="5CA4478E" w14:textId="77777777" w:rsidR="00BB5618" w:rsidRPr="00CF1517" w:rsidRDefault="00BB5618" w:rsidP="00BB5618">
            <w:pPr>
              <w:pStyle w:val="acctfourfigures"/>
              <w:tabs>
                <w:tab w:val="clear" w:pos="765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  <w:gridSpan w:val="2"/>
          </w:tcPr>
          <w:p w14:paraId="255A01B5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gridSpan w:val="2"/>
            <w:tcBorders>
              <w:top w:val="double" w:sz="4" w:space="0" w:color="auto"/>
            </w:tcBorders>
          </w:tcPr>
          <w:p w14:paraId="09003E8B" w14:textId="77777777" w:rsidR="00BB5618" w:rsidRPr="00CF1517" w:rsidRDefault="00BB5618" w:rsidP="00723DA7">
            <w:pPr>
              <w:pStyle w:val="acctfourfigures"/>
              <w:tabs>
                <w:tab w:val="clear" w:pos="765"/>
                <w:tab w:val="left" w:pos="952"/>
              </w:tabs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gridSpan w:val="2"/>
          </w:tcPr>
          <w:p w14:paraId="696C2067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gridSpan w:val="2"/>
            <w:tcBorders>
              <w:top w:val="double" w:sz="4" w:space="0" w:color="auto"/>
            </w:tcBorders>
          </w:tcPr>
          <w:p w14:paraId="7423FB50" w14:textId="77777777" w:rsidR="00BB5618" w:rsidRPr="00CF1517" w:rsidRDefault="00BB5618" w:rsidP="00BB5618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1" w:type="pct"/>
            <w:gridSpan w:val="2"/>
          </w:tcPr>
          <w:p w14:paraId="236D1B7C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double" w:sz="4" w:space="0" w:color="auto"/>
            </w:tcBorders>
          </w:tcPr>
          <w:p w14:paraId="2BC41B6C" w14:textId="77777777" w:rsidR="00BB5618" w:rsidRPr="00CF1517" w:rsidRDefault="00BB5618" w:rsidP="00BB5618">
            <w:pPr>
              <w:pStyle w:val="acctfourfigures"/>
              <w:tabs>
                <w:tab w:val="clear" w:pos="765"/>
              </w:tabs>
              <w:spacing w:line="240" w:lineRule="atLeast"/>
              <w:ind w:right="-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</w:p>
        </w:tc>
      </w:tr>
    </w:tbl>
    <w:p w14:paraId="2ACB76AB" w14:textId="77777777" w:rsidR="00415EA0" w:rsidRPr="00CF1517" w:rsidRDefault="00415EA0" w:rsidP="00FB4B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23"/>
        </w:tabs>
        <w:rPr>
          <w:rFonts w:ascii="Angsana New" w:hAnsi="Angsana New" w:cs="Angsana New"/>
          <w:sz w:val="28"/>
          <w:szCs w:val="28"/>
          <w:cs/>
          <w:lang w:val="th-TH"/>
        </w:rPr>
      </w:pPr>
    </w:p>
    <w:p w14:paraId="6CB5A289" w14:textId="77777777" w:rsidR="00DF5663" w:rsidRPr="00CF1517" w:rsidRDefault="00BF4C7B" w:rsidP="00DF566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br w:type="page"/>
      </w:r>
      <w:r w:rsidR="00DF5663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สินทรัพย์ชีวภาพ</w:t>
      </w:r>
    </w:p>
    <w:p w14:paraId="0F29589C" w14:textId="77777777" w:rsidR="00DF5663" w:rsidRPr="00101186" w:rsidRDefault="009A38A5" w:rsidP="009A38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rPr>
          <w:rFonts w:ascii="Angsana New" w:hAnsi="Angsana New" w:cs="Angsana New"/>
          <w:sz w:val="20"/>
          <w:szCs w:val="20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cs/>
          <w:lang w:val="th-TH"/>
        </w:rPr>
        <w:tab/>
      </w:r>
    </w:p>
    <w:tbl>
      <w:tblPr>
        <w:tblW w:w="9162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852"/>
        <w:gridCol w:w="270"/>
        <w:gridCol w:w="1530"/>
        <w:gridCol w:w="270"/>
        <w:gridCol w:w="1530"/>
        <w:gridCol w:w="236"/>
        <w:gridCol w:w="1474"/>
      </w:tblGrid>
      <w:tr w:rsidR="003913AE" w:rsidRPr="00CF1517" w14:paraId="107F9C12" w14:textId="77777777" w:rsidTr="00E6468A">
        <w:trPr>
          <w:trHeight w:hRule="exact" w:val="317"/>
        </w:trPr>
        <w:tc>
          <w:tcPr>
            <w:tcW w:w="3852" w:type="dxa"/>
          </w:tcPr>
          <w:p w14:paraId="230B57E7" w14:textId="77777777" w:rsidR="003913AE" w:rsidRPr="00CF1517" w:rsidRDefault="003913AE" w:rsidP="004F18A9">
            <w:pPr>
              <w:tabs>
                <w:tab w:val="left" w:pos="342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537F145" w14:textId="77777777" w:rsidR="003913AE" w:rsidRPr="00CF1517" w:rsidRDefault="003913AE" w:rsidP="004F18A9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5"/>
          </w:tcPr>
          <w:p w14:paraId="4E2F87F5" w14:textId="77777777" w:rsidR="003913AE" w:rsidRPr="00CF1517" w:rsidRDefault="003913AE" w:rsidP="004F18A9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913AE" w:rsidRPr="00CF1517" w14:paraId="1F9718E3" w14:textId="77777777" w:rsidTr="00196993">
        <w:trPr>
          <w:trHeight w:hRule="exact" w:val="403"/>
        </w:trPr>
        <w:tc>
          <w:tcPr>
            <w:tcW w:w="3852" w:type="dxa"/>
          </w:tcPr>
          <w:p w14:paraId="0A931EC2" w14:textId="77777777" w:rsidR="003913AE" w:rsidRPr="00CF1517" w:rsidRDefault="003913AE" w:rsidP="003913AE">
            <w:pPr>
              <w:tabs>
                <w:tab w:val="left" w:pos="342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90F9F24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7758F76D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ไก่</w:t>
            </w:r>
          </w:p>
        </w:tc>
        <w:tc>
          <w:tcPr>
            <w:tcW w:w="270" w:type="dxa"/>
          </w:tcPr>
          <w:p w14:paraId="2B18F826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7F4A4D7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สุกร</w:t>
            </w:r>
          </w:p>
        </w:tc>
        <w:tc>
          <w:tcPr>
            <w:tcW w:w="236" w:type="dxa"/>
          </w:tcPr>
          <w:p w14:paraId="7F64C08A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73B78D3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3913AE" w:rsidRPr="00CF1517" w14:paraId="3769C7E5" w14:textId="77777777" w:rsidTr="00E6468A">
        <w:trPr>
          <w:trHeight w:hRule="exact" w:val="326"/>
        </w:trPr>
        <w:tc>
          <w:tcPr>
            <w:tcW w:w="3852" w:type="dxa"/>
          </w:tcPr>
          <w:p w14:paraId="02A274F7" w14:textId="77777777" w:rsidR="003913AE" w:rsidRPr="00CF1517" w:rsidRDefault="003913AE" w:rsidP="003913AE">
            <w:pPr>
              <w:tabs>
                <w:tab w:val="left" w:pos="342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6DD98F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5"/>
          </w:tcPr>
          <w:p w14:paraId="6A4014C5" w14:textId="77777777" w:rsidR="003913AE" w:rsidRPr="00CF1517" w:rsidRDefault="003913AE" w:rsidP="003913AE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01186" w:rsidRPr="00CF1517" w14:paraId="293B7060" w14:textId="77777777" w:rsidTr="00196993">
        <w:trPr>
          <w:trHeight w:hRule="exact" w:val="403"/>
        </w:trPr>
        <w:tc>
          <w:tcPr>
            <w:tcW w:w="3852" w:type="dxa"/>
          </w:tcPr>
          <w:p w14:paraId="70267F78" w14:textId="7524E78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0FF51249" w14:textId="77777777" w:rsidR="00101186" w:rsidRPr="00CF1517" w:rsidRDefault="00101186" w:rsidP="00101186">
            <w:pPr>
              <w:pStyle w:val="block"/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7CB3F61" w14:textId="6416F3A8" w:rsidR="00101186" w:rsidRPr="00CF1517" w:rsidRDefault="00101186" w:rsidP="00101186">
            <w:pPr>
              <w:pStyle w:val="block"/>
              <w:spacing w:after="0" w:line="360" w:lineRule="exact"/>
              <w:ind w:left="609" w:right="-111" w:hanging="26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B4B434E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161E3B8" w14:textId="6B24211B" w:rsidR="00101186" w:rsidRPr="00CF1517" w:rsidRDefault="00101186" w:rsidP="00101186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36A089F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5D9A27E" w14:textId="149D21BE" w:rsidR="00101186" w:rsidRPr="00CF1517" w:rsidRDefault="00101186" w:rsidP="00101186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</w:tr>
      <w:tr w:rsidR="00101186" w:rsidRPr="00CF1517" w14:paraId="6393D31F" w14:textId="77777777" w:rsidTr="00196993">
        <w:trPr>
          <w:trHeight w:hRule="exact" w:val="403"/>
        </w:trPr>
        <w:tc>
          <w:tcPr>
            <w:tcW w:w="3852" w:type="dxa"/>
          </w:tcPr>
          <w:p w14:paraId="6852D9FB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ราคาทุน</w:t>
            </w:r>
          </w:p>
        </w:tc>
        <w:tc>
          <w:tcPr>
            <w:tcW w:w="270" w:type="dxa"/>
          </w:tcPr>
          <w:p w14:paraId="4D815A7C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6791AE3" w14:textId="67578B32" w:rsidR="00101186" w:rsidRPr="00CF1517" w:rsidRDefault="00360B44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101186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101186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1F09807C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A92DF00" w14:textId="2C2F31E3" w:rsidR="00101186" w:rsidRPr="00CF1517" w:rsidRDefault="00086D0E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101186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33</w:t>
            </w:r>
            <w:r w:rsidR="00101186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</w:tcPr>
          <w:p w14:paraId="7F81E78D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359D0349" w14:textId="043CE451" w:rsidR="00101186" w:rsidRPr="00CF1517" w:rsidRDefault="004B0B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101186"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76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101186"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96</w:t>
            </w:r>
          </w:p>
        </w:tc>
      </w:tr>
      <w:tr w:rsidR="00101186" w:rsidRPr="00CF1517" w14:paraId="2DD02BA9" w14:textId="77777777" w:rsidTr="00101186">
        <w:trPr>
          <w:trHeight w:hRule="exact" w:val="403"/>
        </w:trPr>
        <w:tc>
          <w:tcPr>
            <w:tcW w:w="3852" w:type="dxa"/>
          </w:tcPr>
          <w:p w14:paraId="391730AB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ค่าเสื่อมราคาสะสมและ</w:t>
            </w:r>
          </w:p>
        </w:tc>
        <w:tc>
          <w:tcPr>
            <w:tcW w:w="270" w:type="dxa"/>
          </w:tcPr>
          <w:p w14:paraId="49B2D2E2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C50FBDE" w14:textId="618E627D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9DB76B2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3657F06" w14:textId="62C603D8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7C70CD5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A440066" w14:textId="5E2594B0" w:rsidR="00101186" w:rsidRPr="00CF1517" w:rsidRDefault="00101186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101186" w:rsidRPr="00CF1517" w14:paraId="5A73F4CA" w14:textId="77777777" w:rsidTr="00196993">
        <w:trPr>
          <w:trHeight w:hRule="exact" w:val="403"/>
        </w:trPr>
        <w:tc>
          <w:tcPr>
            <w:tcW w:w="3852" w:type="dxa"/>
          </w:tcPr>
          <w:p w14:paraId="2627CDBC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การด้อยค่าสะสม</w:t>
            </w:r>
          </w:p>
        </w:tc>
        <w:tc>
          <w:tcPr>
            <w:tcW w:w="270" w:type="dxa"/>
          </w:tcPr>
          <w:p w14:paraId="600C68E1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572079CC" w14:textId="08EAFCC6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3ED5CD5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140F0311" w14:textId="33551BD9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1EF552AF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471BD32" w14:textId="7AF2D836" w:rsidR="00101186" w:rsidRPr="00CF1517" w:rsidRDefault="00101186" w:rsidP="0035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8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01186" w:rsidRPr="00CF1517" w14:paraId="6539A98C" w14:textId="77777777" w:rsidTr="00196993">
        <w:trPr>
          <w:trHeight w:hRule="exact" w:val="403"/>
        </w:trPr>
        <w:tc>
          <w:tcPr>
            <w:tcW w:w="3852" w:type="dxa"/>
          </w:tcPr>
          <w:p w14:paraId="6D437FB8" w14:textId="521F4C61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270" w:type="dxa"/>
          </w:tcPr>
          <w:p w14:paraId="5187A244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5B68DE3F" w14:textId="77777777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1230508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1784DE33" w14:textId="77777777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F4CF948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704262F" w14:textId="77777777" w:rsidR="00101186" w:rsidRPr="00CF1517" w:rsidRDefault="00101186" w:rsidP="0035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8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01186" w:rsidRPr="00CF1517" w14:paraId="4A134140" w14:textId="77777777" w:rsidTr="00196993">
        <w:trPr>
          <w:trHeight w:hRule="exact" w:val="403"/>
        </w:trPr>
        <w:tc>
          <w:tcPr>
            <w:tcW w:w="3852" w:type="dxa"/>
          </w:tcPr>
          <w:p w14:paraId="67EF8220" w14:textId="61EA41F9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แปลงค่า</w:t>
            </w:r>
            <w:r w:rsidR="000E118E">
              <w:rPr>
                <w:rFonts w:ascii="Angsana New" w:hAnsi="Angsana New" w:cs="Angsana New" w:hint="cs"/>
                <w:sz w:val="30"/>
                <w:szCs w:val="30"/>
                <w:cs/>
              </w:rPr>
              <w:t>งบการเงิน</w:t>
            </w:r>
          </w:p>
        </w:tc>
        <w:tc>
          <w:tcPr>
            <w:tcW w:w="270" w:type="dxa"/>
          </w:tcPr>
          <w:p w14:paraId="6A5FED40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D1D921A" w14:textId="0393373E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7AF830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290364E" w14:textId="3BC459F5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21804BB1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1E49ACB" w14:textId="1E8AA261" w:rsidR="00101186" w:rsidRPr="00CF1517" w:rsidRDefault="00101186" w:rsidP="0035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8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01186" w:rsidRPr="00CF1517" w14:paraId="6865D252" w14:textId="77777777" w:rsidTr="00196993">
        <w:trPr>
          <w:trHeight w:hRule="exact" w:val="403"/>
        </w:trPr>
        <w:tc>
          <w:tcPr>
            <w:tcW w:w="3852" w:type="dxa"/>
          </w:tcPr>
          <w:p w14:paraId="3A43E685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59EF455F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4B452B2C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379612C6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135AFCF7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24A74AB3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40E98CFE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5AD2CF8D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47147E9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8E0A0DD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0C883BB8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167B7DE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3059810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8A78489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8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D947D18" w14:textId="6CD795A1" w:rsidR="00101186" w:rsidRPr="00CF1517" w:rsidRDefault="00360B44" w:rsidP="0035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360" w:lineRule="exact"/>
              <w:ind w:left="342" w:right="72"/>
              <w:rPr>
                <w:rFonts w:ascii="Angsana New" w:hAnsi="Angsana New" w:cs="Angsana New"/>
                <w:sz w:val="30"/>
                <w:szCs w:val="38"/>
              </w:rPr>
            </w:pPr>
            <w:r w:rsidRPr="00360B44">
              <w:rPr>
                <w:rFonts w:ascii="Angsana New" w:hAnsi="Angsana New" w:cs="Angsana New"/>
                <w:sz w:val="30"/>
                <w:szCs w:val="38"/>
              </w:rPr>
              <w:t>1</w:t>
            </w:r>
            <w:r w:rsidR="00101186">
              <w:rPr>
                <w:rFonts w:ascii="Angsana New" w:hAnsi="Angsana New" w:cs="Angsana New"/>
                <w:sz w:val="30"/>
                <w:szCs w:val="38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8"/>
              </w:rPr>
              <w:t>719</w:t>
            </w:r>
            <w:r w:rsidR="00101186">
              <w:rPr>
                <w:rFonts w:ascii="Angsana New" w:hAnsi="Angsana New" w:cs="Angsana New"/>
                <w:sz w:val="30"/>
                <w:szCs w:val="38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8"/>
              </w:rPr>
              <w:t>8</w:t>
            </w:r>
            <w:r w:rsidR="00086D0E" w:rsidRPr="00086D0E">
              <w:rPr>
                <w:rFonts w:ascii="Angsana New" w:hAnsi="Angsana New" w:cs="Angsana New"/>
                <w:sz w:val="30"/>
                <w:szCs w:val="38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8"/>
              </w:rPr>
              <w:t>5</w:t>
            </w:r>
          </w:p>
        </w:tc>
        <w:tc>
          <w:tcPr>
            <w:tcW w:w="270" w:type="dxa"/>
          </w:tcPr>
          <w:p w14:paraId="448FEF30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60D7ECD0" w14:textId="04F159CC" w:rsidR="00101186" w:rsidRPr="00CF1517" w:rsidRDefault="00086D0E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10118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10118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36" w:type="dxa"/>
          </w:tcPr>
          <w:p w14:paraId="56A4C260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</w:tcPr>
          <w:p w14:paraId="09C1BC6A" w14:textId="0A1BE2CD" w:rsidR="00101186" w:rsidRPr="00CF1517" w:rsidRDefault="004B0B8A" w:rsidP="0035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8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101186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169</w:t>
            </w:r>
            <w:r w:rsidR="00101186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</w:tr>
      <w:tr w:rsidR="00101186" w:rsidRPr="00CF1517" w14:paraId="3D8EE82A" w14:textId="77777777" w:rsidTr="00196993">
        <w:trPr>
          <w:trHeight w:hRule="exact" w:val="403"/>
        </w:trPr>
        <w:tc>
          <w:tcPr>
            <w:tcW w:w="3852" w:type="dxa"/>
          </w:tcPr>
          <w:p w14:paraId="25428D40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เพิ่มขึ้นจากการซื้อ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/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การเลี้ยง</w:t>
            </w:r>
          </w:p>
        </w:tc>
        <w:tc>
          <w:tcPr>
            <w:tcW w:w="270" w:type="dxa"/>
          </w:tcPr>
          <w:p w14:paraId="05319497" w14:textId="77777777" w:rsidR="00101186" w:rsidRPr="00CF1517" w:rsidRDefault="00101186" w:rsidP="00101186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A1E0B24" w14:textId="5488704B" w:rsidR="00101186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33,005,415</w:t>
            </w:r>
          </w:p>
        </w:tc>
        <w:tc>
          <w:tcPr>
            <w:tcW w:w="270" w:type="dxa"/>
          </w:tcPr>
          <w:p w14:paraId="4D9E5D50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F6E9BDB" w14:textId="5225A3AC" w:rsidR="00101186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10,726,715</w:t>
            </w:r>
          </w:p>
        </w:tc>
        <w:tc>
          <w:tcPr>
            <w:tcW w:w="236" w:type="dxa"/>
          </w:tcPr>
          <w:p w14:paraId="615DF992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6D3C4E26" w14:textId="669F759F" w:rsidR="00101186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43,732,130</w:t>
            </w:r>
          </w:p>
        </w:tc>
      </w:tr>
      <w:tr w:rsidR="00101186" w:rsidRPr="00CF1517" w14:paraId="7E585773" w14:textId="77777777" w:rsidTr="00196993">
        <w:trPr>
          <w:trHeight w:hRule="exact" w:val="403"/>
        </w:trPr>
        <w:tc>
          <w:tcPr>
            <w:tcW w:w="3852" w:type="dxa"/>
          </w:tcPr>
          <w:p w14:paraId="2E6D5D83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ลดลงจากการขาย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/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เก็บเกี่ยว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</w:t>
            </w:r>
          </w:p>
        </w:tc>
        <w:tc>
          <w:tcPr>
            <w:tcW w:w="270" w:type="dxa"/>
          </w:tcPr>
          <w:p w14:paraId="34A944A8" w14:textId="77777777" w:rsidR="00101186" w:rsidRPr="00CF1517" w:rsidRDefault="00101186" w:rsidP="00101186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CBBA13E" w14:textId="2E2CDA78" w:rsidR="00101186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1B12C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2,</w:t>
            </w:r>
            <w:r w:rsidR="001B12C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584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1B12C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FA53D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2525BAEA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3380725C" w14:textId="6EE894F9" w:rsidR="00101186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(9,551,640)</w:t>
            </w:r>
          </w:p>
        </w:tc>
        <w:tc>
          <w:tcPr>
            <w:tcW w:w="236" w:type="dxa"/>
          </w:tcPr>
          <w:p w14:paraId="61AFF49C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3647DF90" w14:textId="139897E6" w:rsidR="00101186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="001B12CC">
              <w:rPr>
                <w:rFonts w:ascii="Angsana New" w:hAnsi="Angsana New" w:cs="Angsana New"/>
                <w:sz w:val="30"/>
                <w:szCs w:val="30"/>
                <w:lang w:val="en-US"/>
              </w:rPr>
              <w:t>42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1B12CC">
              <w:rPr>
                <w:rFonts w:ascii="Angsana New" w:hAnsi="Angsana New" w:cs="Angsana New"/>
                <w:sz w:val="30"/>
                <w:szCs w:val="30"/>
                <w:lang w:val="en-US"/>
              </w:rPr>
              <w:t>136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1B12CC">
              <w:rPr>
                <w:rFonts w:ascii="Angsana New" w:hAnsi="Angsana New" w:cs="Angsana New"/>
                <w:sz w:val="30"/>
                <w:szCs w:val="30"/>
                <w:lang w:val="en-US"/>
              </w:rPr>
              <w:t>29</w:t>
            </w:r>
            <w:r w:rsidR="00FA53D9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101186" w:rsidRPr="00CF1517" w14:paraId="15F3E6FE" w14:textId="77777777" w:rsidTr="00196993">
        <w:trPr>
          <w:trHeight w:hRule="exact" w:val="403"/>
        </w:trPr>
        <w:tc>
          <w:tcPr>
            <w:tcW w:w="3852" w:type="dxa"/>
          </w:tcPr>
          <w:p w14:paraId="0AFA7294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270" w:type="dxa"/>
          </w:tcPr>
          <w:p w14:paraId="450A5D86" w14:textId="77777777" w:rsidR="00101186" w:rsidRPr="00CF1517" w:rsidRDefault="00101186" w:rsidP="00101186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39B2BBA4" w14:textId="0A49791F" w:rsidR="00101186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(411,9</w:t>
            </w:r>
            <w:r w:rsidR="00FA53D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19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8D553E1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AFF9549" w14:textId="7BB4B4FA" w:rsidR="00101186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(263,168)</w:t>
            </w:r>
          </w:p>
        </w:tc>
        <w:tc>
          <w:tcPr>
            <w:tcW w:w="236" w:type="dxa"/>
          </w:tcPr>
          <w:p w14:paraId="4A0EF45A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3AC0EA93" w14:textId="61E1C2C7" w:rsidR="00101186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(675,08</w:t>
            </w:r>
            <w:r w:rsidR="00FA53D9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101186" w:rsidRPr="00CF1517" w14:paraId="561D8F0B" w14:textId="77777777" w:rsidTr="00196993">
        <w:trPr>
          <w:trHeight w:hRule="exact" w:val="403"/>
        </w:trPr>
        <w:tc>
          <w:tcPr>
            <w:tcW w:w="3852" w:type="dxa"/>
          </w:tcPr>
          <w:p w14:paraId="48F14CBB" w14:textId="77777777" w:rsidR="00101186" w:rsidRPr="00CF1517" w:rsidRDefault="00101186" w:rsidP="00101186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กำไร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จากการเปลี่ยนแปลงมูลค่า</w:t>
            </w:r>
          </w:p>
        </w:tc>
        <w:tc>
          <w:tcPr>
            <w:tcW w:w="270" w:type="dxa"/>
          </w:tcPr>
          <w:p w14:paraId="6C196D16" w14:textId="77777777" w:rsidR="00101186" w:rsidRPr="00CF1517" w:rsidRDefault="00101186" w:rsidP="00101186">
            <w:pPr>
              <w:pStyle w:val="block"/>
              <w:tabs>
                <w:tab w:val="left" w:pos="954"/>
                <w:tab w:val="decimal" w:pos="106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67AC5F4" w14:textId="4C6CBC04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F08D6EA" w14:textId="77777777" w:rsidR="00101186" w:rsidRPr="00CF1517" w:rsidRDefault="00101186" w:rsidP="00101186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129AE78" w14:textId="5804D503" w:rsidR="00101186" w:rsidRPr="00CF1517" w:rsidRDefault="00101186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716F4CE" w14:textId="77777777" w:rsidR="00101186" w:rsidRPr="00CF1517" w:rsidRDefault="00101186" w:rsidP="001011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6BA5A0E" w14:textId="1330F3C7" w:rsidR="00101186" w:rsidRPr="00CF1517" w:rsidRDefault="00101186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E6468A" w:rsidRPr="00CF1517" w14:paraId="5C92A8B6" w14:textId="77777777" w:rsidTr="00196993">
        <w:trPr>
          <w:trHeight w:hRule="exact" w:val="403"/>
        </w:trPr>
        <w:tc>
          <w:tcPr>
            <w:tcW w:w="3852" w:type="dxa"/>
          </w:tcPr>
          <w:p w14:paraId="47058F88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ยุติธรรมหักต้นทุนในการขาย</w:t>
            </w:r>
          </w:p>
        </w:tc>
        <w:tc>
          <w:tcPr>
            <w:tcW w:w="270" w:type="dxa"/>
          </w:tcPr>
          <w:p w14:paraId="3B603BE2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5E62105" w14:textId="42063CEB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88DA771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0D5D5FD0" w14:textId="045BE7DB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164,014</w:t>
            </w:r>
          </w:p>
        </w:tc>
        <w:tc>
          <w:tcPr>
            <w:tcW w:w="236" w:type="dxa"/>
          </w:tcPr>
          <w:p w14:paraId="52316629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C290431" w14:textId="54DA5FEC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164,014</w:t>
            </w:r>
          </w:p>
        </w:tc>
      </w:tr>
      <w:tr w:rsidR="00E6468A" w:rsidRPr="00CF1517" w14:paraId="0605D85C" w14:textId="77777777" w:rsidTr="00196993">
        <w:trPr>
          <w:trHeight w:hRule="exact" w:val="403"/>
        </w:trPr>
        <w:tc>
          <w:tcPr>
            <w:tcW w:w="3852" w:type="dxa"/>
          </w:tcPr>
          <w:p w14:paraId="5B11294D" w14:textId="6B53B8FA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b/>
                <w:bCs/>
                <w:szCs w:val="22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3C6A42E5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53950F73" w14:textId="00E5DDE5" w:rsidR="00E6468A" w:rsidRPr="00CF1517" w:rsidRDefault="00E6468A" w:rsidP="003574BF">
            <w:pPr>
              <w:pStyle w:val="block"/>
              <w:tabs>
                <w:tab w:val="decimal" w:pos="977"/>
                <w:tab w:val="decimal" w:pos="1067"/>
              </w:tabs>
              <w:spacing w:after="0" w:line="360" w:lineRule="exact"/>
              <w:ind w:left="324" w:right="158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1,728,667</w:t>
            </w:r>
          </w:p>
        </w:tc>
        <w:tc>
          <w:tcPr>
            <w:tcW w:w="270" w:type="dxa"/>
          </w:tcPr>
          <w:p w14:paraId="187E9AD4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4C0667A5" w14:textId="582F77FD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3,525,412</w:t>
            </w:r>
          </w:p>
        </w:tc>
        <w:tc>
          <w:tcPr>
            <w:tcW w:w="236" w:type="dxa"/>
          </w:tcPr>
          <w:p w14:paraId="2CC2FA5C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4F0B77F5" w14:textId="64A3F650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5,254,079</w:t>
            </w:r>
          </w:p>
        </w:tc>
      </w:tr>
      <w:tr w:rsidR="00E6468A" w:rsidRPr="00CF1517" w14:paraId="06601F82" w14:textId="77777777" w:rsidTr="00E6468A">
        <w:trPr>
          <w:trHeight w:hRule="exact" w:val="275"/>
        </w:trPr>
        <w:tc>
          <w:tcPr>
            <w:tcW w:w="3852" w:type="dxa"/>
          </w:tcPr>
          <w:p w14:paraId="2949F98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270" w:type="dxa"/>
          </w:tcPr>
          <w:p w14:paraId="15F72536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</w:tcPr>
          <w:p w14:paraId="455B48AE" w14:textId="77777777" w:rsidR="00E6468A" w:rsidRPr="00CF1517" w:rsidRDefault="00E6468A" w:rsidP="003574BF">
            <w:pPr>
              <w:pStyle w:val="block"/>
              <w:tabs>
                <w:tab w:val="left" w:pos="954"/>
                <w:tab w:val="decimal" w:pos="1152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A0020AA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</w:tcPr>
          <w:p w14:paraId="51F1F159" w14:textId="77777777" w:rsidR="00E6468A" w:rsidRPr="00CF1517" w:rsidRDefault="00E6468A" w:rsidP="003574BF">
            <w:pPr>
              <w:pStyle w:val="block"/>
              <w:tabs>
                <w:tab w:val="decimal" w:pos="1152"/>
                <w:tab w:val="decimal" w:pos="142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9C4CA22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double" w:sz="4" w:space="0" w:color="auto"/>
            </w:tcBorders>
          </w:tcPr>
          <w:p w14:paraId="1D8B5C49" w14:textId="77777777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E6468A" w:rsidRPr="00CF1517" w14:paraId="21B8CBF3" w14:textId="77777777" w:rsidTr="00196993">
        <w:trPr>
          <w:trHeight w:hRule="exact" w:val="403"/>
        </w:trPr>
        <w:tc>
          <w:tcPr>
            <w:tcW w:w="3852" w:type="dxa"/>
          </w:tcPr>
          <w:p w14:paraId="30A5808A" w14:textId="2C0C95FE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5840FE74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506E9D8D" w14:textId="77777777" w:rsidR="00E6468A" w:rsidRPr="00CF1517" w:rsidRDefault="00E6468A" w:rsidP="003574BF">
            <w:pPr>
              <w:tabs>
                <w:tab w:val="left" w:pos="180"/>
                <w:tab w:val="left" w:pos="360"/>
                <w:tab w:val="decimal" w:pos="1152"/>
              </w:tabs>
              <w:spacing w:line="360" w:lineRule="exact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E9F1C44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790C21B5" w14:textId="77777777" w:rsidR="00E6468A" w:rsidRPr="00CF1517" w:rsidRDefault="00E6468A" w:rsidP="003574BF">
            <w:pPr>
              <w:tabs>
                <w:tab w:val="left" w:pos="180"/>
                <w:tab w:val="left" w:pos="360"/>
                <w:tab w:val="decimal" w:pos="1152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176281E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CEE0169" w14:textId="77777777" w:rsidR="00E6468A" w:rsidRPr="00CF1517" w:rsidRDefault="00E6468A" w:rsidP="003574BF">
            <w:pPr>
              <w:tabs>
                <w:tab w:val="left" w:pos="180"/>
                <w:tab w:val="left" w:pos="360"/>
                <w:tab w:val="decimal" w:pos="1098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6468A" w:rsidRPr="00CF1517" w14:paraId="18EC883E" w14:textId="77777777" w:rsidTr="00196993">
        <w:trPr>
          <w:trHeight w:hRule="exact" w:val="403"/>
        </w:trPr>
        <w:tc>
          <w:tcPr>
            <w:tcW w:w="3852" w:type="dxa"/>
          </w:tcPr>
          <w:p w14:paraId="4974E299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ราคาทุน</w:t>
            </w:r>
          </w:p>
        </w:tc>
        <w:tc>
          <w:tcPr>
            <w:tcW w:w="270" w:type="dxa"/>
          </w:tcPr>
          <w:p w14:paraId="2425DFB3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8"/>
                <w:lang w:val="en-US" w:bidi="th-TH"/>
              </w:rPr>
            </w:pPr>
          </w:p>
        </w:tc>
        <w:tc>
          <w:tcPr>
            <w:tcW w:w="1530" w:type="dxa"/>
          </w:tcPr>
          <w:p w14:paraId="5C03A0E1" w14:textId="6E00E32E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1,815,527</w:t>
            </w:r>
          </w:p>
        </w:tc>
        <w:tc>
          <w:tcPr>
            <w:tcW w:w="270" w:type="dxa"/>
          </w:tcPr>
          <w:p w14:paraId="123FC330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332FCE0C" w14:textId="42BBDDF1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3,773,235</w:t>
            </w:r>
          </w:p>
        </w:tc>
        <w:tc>
          <w:tcPr>
            <w:tcW w:w="236" w:type="dxa"/>
          </w:tcPr>
          <w:p w14:paraId="4C007262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830F324" w14:textId="4AFC0A34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5,588,762</w:t>
            </w:r>
          </w:p>
        </w:tc>
      </w:tr>
      <w:tr w:rsidR="00E6468A" w:rsidRPr="00CF1517" w14:paraId="22BC18F4" w14:textId="77777777" w:rsidTr="00196993">
        <w:trPr>
          <w:trHeight w:hRule="exact" w:val="403"/>
        </w:trPr>
        <w:tc>
          <w:tcPr>
            <w:tcW w:w="3852" w:type="dxa"/>
          </w:tcPr>
          <w:p w14:paraId="45337609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ค่าเสื่อมราคาสะสมและ</w:t>
            </w:r>
          </w:p>
        </w:tc>
        <w:tc>
          <w:tcPr>
            <w:tcW w:w="270" w:type="dxa"/>
          </w:tcPr>
          <w:p w14:paraId="624403FF" w14:textId="77777777" w:rsidR="00E6468A" w:rsidRPr="00CF1517" w:rsidRDefault="00E6468A" w:rsidP="00E6468A">
            <w:pPr>
              <w:pStyle w:val="block"/>
              <w:tabs>
                <w:tab w:val="decimal" w:pos="106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665A2779" w14:textId="77777777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BA944FE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17C89DAA" w14:textId="77777777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065550FD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12109F4D" w14:textId="77777777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E6468A" w:rsidRPr="00CF1517" w14:paraId="1A4C9CA4" w14:textId="77777777" w:rsidTr="00196993">
        <w:trPr>
          <w:trHeight w:hRule="exact" w:val="403"/>
        </w:trPr>
        <w:tc>
          <w:tcPr>
            <w:tcW w:w="3852" w:type="dxa"/>
          </w:tcPr>
          <w:p w14:paraId="25160329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การด้อยค่าสะสม</w:t>
            </w:r>
          </w:p>
        </w:tc>
        <w:tc>
          <w:tcPr>
            <w:tcW w:w="270" w:type="dxa"/>
          </w:tcPr>
          <w:p w14:paraId="5884106A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D768826" w14:textId="14665E99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(86,860)</w:t>
            </w:r>
          </w:p>
        </w:tc>
        <w:tc>
          <w:tcPr>
            <w:tcW w:w="270" w:type="dxa"/>
          </w:tcPr>
          <w:p w14:paraId="27520B3F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118649E1" w14:textId="180D5EF7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(247,823)</w:t>
            </w:r>
          </w:p>
        </w:tc>
        <w:tc>
          <w:tcPr>
            <w:tcW w:w="236" w:type="dxa"/>
          </w:tcPr>
          <w:p w14:paraId="67CCF5FB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3D0595B2" w14:textId="04661C83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(334,683)</w:t>
            </w:r>
          </w:p>
        </w:tc>
      </w:tr>
      <w:tr w:rsidR="00E6468A" w:rsidRPr="00CF1517" w14:paraId="28AED62A" w14:textId="77777777" w:rsidTr="00196993">
        <w:trPr>
          <w:trHeight w:hRule="exact" w:val="403"/>
        </w:trPr>
        <w:tc>
          <w:tcPr>
            <w:tcW w:w="3852" w:type="dxa"/>
          </w:tcPr>
          <w:p w14:paraId="0822044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1C0B5404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79A2DBB7" w14:textId="64E9EDBE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1,728,667</w:t>
            </w:r>
          </w:p>
        </w:tc>
        <w:tc>
          <w:tcPr>
            <w:tcW w:w="270" w:type="dxa"/>
          </w:tcPr>
          <w:p w14:paraId="77D3F982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1A17DE26" w14:textId="56384403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3,525,412</w:t>
            </w:r>
          </w:p>
        </w:tc>
        <w:tc>
          <w:tcPr>
            <w:tcW w:w="236" w:type="dxa"/>
          </w:tcPr>
          <w:p w14:paraId="20B21D44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6C197BCA" w14:textId="4FD0E994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72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5,254,079</w:t>
            </w:r>
          </w:p>
        </w:tc>
      </w:tr>
      <w:tr w:rsidR="00E6468A" w:rsidRPr="00CF1517" w14:paraId="02F33923" w14:textId="77777777" w:rsidTr="00101186">
        <w:trPr>
          <w:trHeight w:hRule="exact" w:val="239"/>
        </w:trPr>
        <w:tc>
          <w:tcPr>
            <w:tcW w:w="3852" w:type="dxa"/>
          </w:tcPr>
          <w:p w14:paraId="565AE4BF" w14:textId="77777777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80644E8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38E6A19" w14:textId="77777777" w:rsidR="00E6468A" w:rsidRPr="00CF1517" w:rsidRDefault="00E6468A" w:rsidP="003574BF">
            <w:pPr>
              <w:pStyle w:val="block"/>
              <w:tabs>
                <w:tab w:val="decimal" w:pos="1152"/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98917A0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0B5C271A" w14:textId="77777777" w:rsidR="00E6468A" w:rsidRPr="00CF1517" w:rsidRDefault="00E6468A" w:rsidP="003574BF">
            <w:pPr>
              <w:pStyle w:val="block"/>
              <w:tabs>
                <w:tab w:val="decimal" w:pos="1152"/>
                <w:tab w:val="decimal" w:pos="142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954B8FB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2495949" w14:textId="77777777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</w:tr>
      <w:tr w:rsidR="00E6468A" w:rsidRPr="00CF1517" w14:paraId="545C493C" w14:textId="77777777" w:rsidTr="00E6468A">
        <w:trPr>
          <w:trHeight w:hRule="exact" w:val="360"/>
        </w:trPr>
        <w:tc>
          <w:tcPr>
            <w:tcW w:w="3852" w:type="dxa"/>
          </w:tcPr>
          <w:p w14:paraId="47E3B1AE" w14:textId="0364AEBA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270" w:type="dxa"/>
          </w:tcPr>
          <w:p w14:paraId="05244260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B12FF0A" w14:textId="4A3E6CF1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9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1,728,667</w:t>
            </w:r>
          </w:p>
        </w:tc>
        <w:tc>
          <w:tcPr>
            <w:tcW w:w="270" w:type="dxa"/>
          </w:tcPr>
          <w:p w14:paraId="02CF1C3F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E7B48CB" w14:textId="2D2EB9BD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1,917,495</w:t>
            </w:r>
          </w:p>
        </w:tc>
        <w:tc>
          <w:tcPr>
            <w:tcW w:w="236" w:type="dxa"/>
          </w:tcPr>
          <w:p w14:paraId="3AA47E86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3969EF0" w14:textId="4EEB66DA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3,646,162</w:t>
            </w:r>
          </w:p>
        </w:tc>
      </w:tr>
      <w:tr w:rsidR="00E6468A" w:rsidRPr="00CF1517" w14:paraId="2835D836" w14:textId="77777777" w:rsidTr="00E6468A">
        <w:trPr>
          <w:trHeight w:hRule="exact" w:val="360"/>
        </w:trPr>
        <w:tc>
          <w:tcPr>
            <w:tcW w:w="3852" w:type="dxa"/>
          </w:tcPr>
          <w:p w14:paraId="076AB477" w14:textId="7F5F0785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270" w:type="dxa"/>
          </w:tcPr>
          <w:p w14:paraId="2399FD58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6598D0B7" w14:textId="57E6296C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9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8BDBB7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3A78D026" w14:textId="00D8B971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1,607,917</w:t>
            </w:r>
          </w:p>
        </w:tc>
        <w:tc>
          <w:tcPr>
            <w:tcW w:w="236" w:type="dxa"/>
          </w:tcPr>
          <w:p w14:paraId="47D62562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</w:tcPr>
          <w:p w14:paraId="7D6509CC" w14:textId="5BE7EB5B" w:rsidR="00E6468A" w:rsidRPr="00CF1517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1,607,917</w:t>
            </w:r>
          </w:p>
        </w:tc>
      </w:tr>
      <w:tr w:rsidR="00E6468A" w:rsidRPr="00CF1517" w14:paraId="09AF1711" w14:textId="77777777" w:rsidTr="00196993">
        <w:trPr>
          <w:trHeight w:hRule="exact" w:val="403"/>
        </w:trPr>
        <w:tc>
          <w:tcPr>
            <w:tcW w:w="3852" w:type="dxa"/>
          </w:tcPr>
          <w:p w14:paraId="13FED082" w14:textId="7CFEAD3C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3191B689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3E147F29" w14:textId="1B0AF0EE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90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1,728,667</w:t>
            </w:r>
          </w:p>
        </w:tc>
        <w:tc>
          <w:tcPr>
            <w:tcW w:w="270" w:type="dxa"/>
          </w:tcPr>
          <w:p w14:paraId="335F161F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61E06F03" w14:textId="27EFE7E7" w:rsidR="00E6468A" w:rsidRPr="00CF1517" w:rsidRDefault="00E6468A" w:rsidP="003574BF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3,525,412</w:t>
            </w:r>
          </w:p>
        </w:tc>
        <w:tc>
          <w:tcPr>
            <w:tcW w:w="236" w:type="dxa"/>
          </w:tcPr>
          <w:p w14:paraId="7A0FB86D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482334D8" w14:textId="0A26D555" w:rsidR="00E6468A" w:rsidRPr="00E6468A" w:rsidRDefault="00E6468A" w:rsidP="003574BF">
            <w:pPr>
              <w:pStyle w:val="block"/>
              <w:tabs>
                <w:tab w:val="decimal" w:pos="1098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E646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5,254,079</w:t>
            </w:r>
          </w:p>
        </w:tc>
      </w:tr>
    </w:tbl>
    <w:p w14:paraId="281BF8CE" w14:textId="5424BE18" w:rsidR="00590827" w:rsidRDefault="00590827"/>
    <w:p w14:paraId="209D6E98" w14:textId="52A888D2" w:rsidR="00590827" w:rsidRDefault="00590827"/>
    <w:p w14:paraId="2695C4B2" w14:textId="5AA7A36D" w:rsidR="00590827" w:rsidRDefault="00590827"/>
    <w:p w14:paraId="6C35605D" w14:textId="56BED2D5" w:rsidR="00590827" w:rsidRDefault="00590827"/>
    <w:p w14:paraId="71AB29BD" w14:textId="4E6D3B3C" w:rsidR="00590827" w:rsidRDefault="00590827"/>
    <w:p w14:paraId="4F864523" w14:textId="6D172F79" w:rsidR="00590827" w:rsidRDefault="00590827"/>
    <w:p w14:paraId="2D85140B" w14:textId="43484E9C" w:rsidR="00590827" w:rsidRDefault="00590827"/>
    <w:p w14:paraId="47FC9289" w14:textId="77777777" w:rsidR="001B12CC" w:rsidRDefault="001B12CC"/>
    <w:p w14:paraId="7CB19B42" w14:textId="77777777" w:rsidR="00590827" w:rsidRDefault="00590827"/>
    <w:tbl>
      <w:tblPr>
        <w:tblW w:w="9162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852"/>
        <w:gridCol w:w="270"/>
        <w:gridCol w:w="1530"/>
        <w:gridCol w:w="270"/>
        <w:gridCol w:w="1530"/>
        <w:gridCol w:w="236"/>
        <w:gridCol w:w="1474"/>
      </w:tblGrid>
      <w:tr w:rsidR="00E6468A" w:rsidRPr="00CF1517" w14:paraId="00EF489A" w14:textId="77777777" w:rsidTr="00196993">
        <w:trPr>
          <w:trHeight w:hRule="exact" w:val="403"/>
        </w:trPr>
        <w:tc>
          <w:tcPr>
            <w:tcW w:w="3852" w:type="dxa"/>
          </w:tcPr>
          <w:p w14:paraId="019017B5" w14:textId="77777777" w:rsidR="00E6468A" w:rsidRPr="00CF1517" w:rsidRDefault="00E6468A" w:rsidP="00E6468A">
            <w:pPr>
              <w:tabs>
                <w:tab w:val="left" w:pos="342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FEA3CB2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5"/>
          </w:tcPr>
          <w:p w14:paraId="28272626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E6468A" w:rsidRPr="00CF1517" w14:paraId="28BB873C" w14:textId="77777777" w:rsidTr="00196993">
        <w:trPr>
          <w:trHeight w:hRule="exact" w:val="403"/>
        </w:trPr>
        <w:tc>
          <w:tcPr>
            <w:tcW w:w="3852" w:type="dxa"/>
          </w:tcPr>
          <w:p w14:paraId="76C0EE08" w14:textId="77777777" w:rsidR="00E6468A" w:rsidRPr="00CF1517" w:rsidRDefault="00E6468A" w:rsidP="00E6468A">
            <w:pPr>
              <w:tabs>
                <w:tab w:val="left" w:pos="342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278A64C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4990A945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ไก่</w:t>
            </w:r>
          </w:p>
        </w:tc>
        <w:tc>
          <w:tcPr>
            <w:tcW w:w="270" w:type="dxa"/>
          </w:tcPr>
          <w:p w14:paraId="4DBA98FA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A8B91A8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สุกร</w:t>
            </w:r>
          </w:p>
        </w:tc>
        <w:tc>
          <w:tcPr>
            <w:tcW w:w="236" w:type="dxa"/>
          </w:tcPr>
          <w:p w14:paraId="275F7D8D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15604173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E6468A" w:rsidRPr="00CF1517" w14:paraId="5B67990A" w14:textId="77777777" w:rsidTr="00196993">
        <w:trPr>
          <w:trHeight w:hRule="exact" w:val="403"/>
        </w:trPr>
        <w:tc>
          <w:tcPr>
            <w:tcW w:w="3852" w:type="dxa"/>
          </w:tcPr>
          <w:p w14:paraId="3D3FD3F3" w14:textId="77777777" w:rsidR="00E6468A" w:rsidRPr="00CF1517" w:rsidRDefault="00E6468A" w:rsidP="00E6468A">
            <w:pPr>
              <w:tabs>
                <w:tab w:val="left" w:pos="342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B2F23C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5"/>
          </w:tcPr>
          <w:p w14:paraId="7003C348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6468A" w:rsidRPr="00CF1517" w14:paraId="10FE634D" w14:textId="77777777" w:rsidTr="00196993">
        <w:trPr>
          <w:trHeight w:hRule="exact" w:val="403"/>
        </w:trPr>
        <w:tc>
          <w:tcPr>
            <w:tcW w:w="3852" w:type="dxa"/>
          </w:tcPr>
          <w:p w14:paraId="30670673" w14:textId="56903973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7B6F403E" w14:textId="77777777" w:rsidR="00E6468A" w:rsidRPr="00CF1517" w:rsidRDefault="00E6468A" w:rsidP="00E6468A">
            <w:pPr>
              <w:pStyle w:val="block"/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6007BE3" w14:textId="77777777" w:rsidR="00E6468A" w:rsidRPr="00CF1517" w:rsidRDefault="00E6468A" w:rsidP="00E6468A">
            <w:pPr>
              <w:pStyle w:val="block"/>
              <w:spacing w:after="0" w:line="360" w:lineRule="exact"/>
              <w:ind w:left="609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B9DACED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3AFFC482" w14:textId="77777777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012282DA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4028D95" w14:textId="77777777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</w:tr>
      <w:tr w:rsidR="00E6468A" w:rsidRPr="00CF1517" w14:paraId="4C2A858C" w14:textId="77777777" w:rsidTr="00196993">
        <w:trPr>
          <w:trHeight w:hRule="exact" w:val="403"/>
        </w:trPr>
        <w:tc>
          <w:tcPr>
            <w:tcW w:w="3852" w:type="dxa"/>
          </w:tcPr>
          <w:p w14:paraId="0A343B9C" w14:textId="10DD0DD1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ราคาทุน</w:t>
            </w:r>
          </w:p>
        </w:tc>
        <w:tc>
          <w:tcPr>
            <w:tcW w:w="270" w:type="dxa"/>
          </w:tcPr>
          <w:p w14:paraId="10DF751A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79C22B9" w14:textId="12DE3ADD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6BED0535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EEDBD48" w14:textId="6F7E7D5F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190</w:t>
            </w:r>
          </w:p>
        </w:tc>
        <w:tc>
          <w:tcPr>
            <w:tcW w:w="236" w:type="dxa"/>
          </w:tcPr>
          <w:p w14:paraId="01837D41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C68D119" w14:textId="24EDFE59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518</w:t>
            </w:r>
          </w:p>
        </w:tc>
      </w:tr>
      <w:tr w:rsidR="00E6468A" w:rsidRPr="00CF1517" w14:paraId="5E7430A1" w14:textId="77777777" w:rsidTr="00101186">
        <w:trPr>
          <w:trHeight w:hRule="exact" w:val="403"/>
        </w:trPr>
        <w:tc>
          <w:tcPr>
            <w:tcW w:w="3852" w:type="dxa"/>
          </w:tcPr>
          <w:p w14:paraId="16522C8F" w14:textId="25956D7A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ค่าเสื่อมราคาสะสมและ</w:t>
            </w:r>
          </w:p>
        </w:tc>
        <w:tc>
          <w:tcPr>
            <w:tcW w:w="270" w:type="dxa"/>
          </w:tcPr>
          <w:p w14:paraId="698419E7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BE2965A" w14:textId="77777777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EAEAF99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E933D33" w14:textId="77777777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19FA558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496F64F" w14:textId="77777777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E6468A" w:rsidRPr="00CF1517" w14:paraId="68822112" w14:textId="77777777" w:rsidTr="00101186">
        <w:trPr>
          <w:trHeight w:hRule="exact" w:val="403"/>
        </w:trPr>
        <w:tc>
          <w:tcPr>
            <w:tcW w:w="3852" w:type="dxa"/>
          </w:tcPr>
          <w:p w14:paraId="2A7A7B1D" w14:textId="35ED229C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การด้อยค่าสะสม</w:t>
            </w:r>
          </w:p>
        </w:tc>
        <w:tc>
          <w:tcPr>
            <w:tcW w:w="270" w:type="dxa"/>
          </w:tcPr>
          <w:p w14:paraId="37D1CD38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06BAB457" w14:textId="00213008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3A51CA9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30495BEF" w14:textId="2EE3D859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671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09589FD1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</w:tcPr>
          <w:p w14:paraId="27F7CD0D" w14:textId="2BFECCB7" w:rsidR="00E6468A" w:rsidRPr="00CF1517" w:rsidRDefault="00E6468A" w:rsidP="005553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8"/>
                <w:tab w:val="left" w:pos="1139"/>
              </w:tabs>
              <w:spacing w:line="360" w:lineRule="exact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E6468A" w:rsidRPr="00CF1517" w14:paraId="62EE0404" w14:textId="77777777" w:rsidTr="00101186">
        <w:trPr>
          <w:trHeight w:hRule="exact" w:val="403"/>
        </w:trPr>
        <w:tc>
          <w:tcPr>
            <w:tcW w:w="3852" w:type="dxa"/>
          </w:tcPr>
          <w:p w14:paraId="11BC6927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041AAA5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0E06067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1833509D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03A845C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98A3D68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7762B59D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20DE4B63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0AFED87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DC38D0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0206DF34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5CAD7946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  <w:p w14:paraId="633B95F7" w14:textId="2542E0F2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FF50A2E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69484AA" w14:textId="732E2318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8"/>
                <w:lang w:val="en-US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8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8"/>
                <w:lang w:val="en-US"/>
              </w:rPr>
              <w:t>906</w:t>
            </w:r>
            <w:r w:rsidRPr="00CF1517">
              <w:rPr>
                <w:rFonts w:ascii="Angsana New" w:hAnsi="Angsana New" w:cs="Angsana New"/>
                <w:sz w:val="30"/>
                <w:szCs w:val="38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8"/>
                <w:lang w:val="en-US"/>
              </w:rPr>
              <w:t>58</w:t>
            </w:r>
            <w:r w:rsidRPr="00086D0E">
              <w:rPr>
                <w:rFonts w:ascii="Angsana New" w:hAnsi="Angsana New" w:cs="Angsana New"/>
                <w:sz w:val="30"/>
                <w:szCs w:val="38"/>
                <w:lang w:val="en-US"/>
              </w:rPr>
              <w:t>2</w:t>
            </w:r>
          </w:p>
        </w:tc>
        <w:tc>
          <w:tcPr>
            <w:tcW w:w="270" w:type="dxa"/>
          </w:tcPr>
          <w:p w14:paraId="3AB254A3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6665B3D3" w14:textId="67F6CF7F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66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519</w:t>
            </w:r>
          </w:p>
        </w:tc>
        <w:tc>
          <w:tcPr>
            <w:tcW w:w="236" w:type="dxa"/>
          </w:tcPr>
          <w:p w14:paraId="66B091D9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</w:tcPr>
          <w:p w14:paraId="1ED816C3" w14:textId="4CD76BD5" w:rsidR="00E6468A" w:rsidRPr="00CF1517" w:rsidRDefault="00E6468A" w:rsidP="00BC7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  <w:tab w:val="decimal" w:pos="1152"/>
              </w:tabs>
              <w:spacing w:line="360" w:lineRule="exact"/>
              <w:ind w:right="7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101</w:t>
            </w:r>
          </w:p>
        </w:tc>
      </w:tr>
      <w:tr w:rsidR="00E6468A" w:rsidRPr="00CF1517" w14:paraId="539909E4" w14:textId="77777777" w:rsidTr="00101186">
        <w:trPr>
          <w:trHeight w:hRule="exact" w:val="403"/>
        </w:trPr>
        <w:tc>
          <w:tcPr>
            <w:tcW w:w="3852" w:type="dxa"/>
          </w:tcPr>
          <w:p w14:paraId="601CEABD" w14:textId="4A41B562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เพิ่มขึ้นจากการซื้อ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/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การเลี้ยง</w:t>
            </w:r>
          </w:p>
        </w:tc>
        <w:tc>
          <w:tcPr>
            <w:tcW w:w="270" w:type="dxa"/>
          </w:tcPr>
          <w:p w14:paraId="506633F8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BE48CBA" w14:textId="5573135C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09F7C165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00C3030E" w14:textId="5703041F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956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36" w:type="dxa"/>
          </w:tcPr>
          <w:p w14:paraId="5458EEE0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2D0E974" w14:textId="2A0400A4" w:rsidR="00E6468A" w:rsidRPr="00CF1517" w:rsidRDefault="00E6468A" w:rsidP="00BC7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  <w:tab w:val="decimal" w:pos="1152"/>
              </w:tabs>
              <w:spacing w:line="360" w:lineRule="exact"/>
              <w:ind w:right="7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809</w:t>
            </w:r>
          </w:p>
        </w:tc>
      </w:tr>
      <w:tr w:rsidR="00E6468A" w:rsidRPr="00CF1517" w14:paraId="3547021E" w14:textId="77777777" w:rsidTr="00101186">
        <w:trPr>
          <w:trHeight w:hRule="exact" w:val="403"/>
        </w:trPr>
        <w:tc>
          <w:tcPr>
            <w:tcW w:w="3852" w:type="dxa"/>
          </w:tcPr>
          <w:p w14:paraId="4D2F6F41" w14:textId="2EDEC7D0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ลดลงจากการขาย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/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เก็บเกี่ยว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</w:t>
            </w:r>
          </w:p>
        </w:tc>
        <w:tc>
          <w:tcPr>
            <w:tcW w:w="270" w:type="dxa"/>
          </w:tcPr>
          <w:p w14:paraId="2FCBF46B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2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8"/>
              </w:rPr>
            </w:pPr>
          </w:p>
        </w:tc>
        <w:tc>
          <w:tcPr>
            <w:tcW w:w="1530" w:type="dxa"/>
          </w:tcPr>
          <w:p w14:paraId="3E6C849D" w14:textId="14A058D2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1243"/>
              </w:tabs>
              <w:spacing w:line="360" w:lineRule="exact"/>
              <w:ind w:left="257" w:right="-22"/>
              <w:rPr>
                <w:rFonts w:ascii="Angsana New" w:hAnsi="Angsana New" w:cs="Angsana New"/>
                <w:sz w:val="30"/>
                <w:szCs w:val="38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CA3550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CA3550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4284969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8951AD5" w14:textId="400E380E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0B33477B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949F4F4" w14:textId="28FD58F6" w:rsidR="00E6468A" w:rsidRPr="00CF1517" w:rsidRDefault="00E6468A" w:rsidP="005553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  <w:tab w:val="left" w:pos="1188"/>
              </w:tabs>
              <w:spacing w:line="360" w:lineRule="exact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CA3550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CA3550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E6468A" w:rsidRPr="00CF1517" w14:paraId="1D0FB265" w14:textId="77777777" w:rsidTr="00196993">
        <w:trPr>
          <w:trHeight w:hRule="exact" w:val="403"/>
        </w:trPr>
        <w:tc>
          <w:tcPr>
            <w:tcW w:w="3852" w:type="dxa"/>
          </w:tcPr>
          <w:p w14:paraId="00290BB3" w14:textId="7913064F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270" w:type="dxa"/>
          </w:tcPr>
          <w:p w14:paraId="41B27A7D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711EA8B" w14:textId="0B88BF0F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CA355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01</w:t>
            </w:r>
            <w:r w:rsidR="00CA355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55FDC9F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99F78A2" w14:textId="03E35BFB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880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05E3B386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B6AD8E6" w14:textId="175E484D" w:rsidR="00E6468A" w:rsidRPr="00CF1517" w:rsidRDefault="00E6468A" w:rsidP="00BC7800">
            <w:pPr>
              <w:pStyle w:val="block"/>
              <w:tabs>
                <w:tab w:val="decimal" w:pos="918"/>
                <w:tab w:val="decimal" w:pos="1152"/>
                <w:tab w:val="left" w:pos="1188"/>
              </w:tabs>
              <w:spacing w:after="0" w:line="36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="00CA3550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89</w:t>
            </w:r>
            <w:r w:rsidR="00CA3550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E6468A" w:rsidRPr="00CF1517" w14:paraId="5DDB7320" w14:textId="77777777" w:rsidTr="00196993">
        <w:trPr>
          <w:trHeight w:hRule="exact" w:val="403"/>
        </w:trPr>
        <w:tc>
          <w:tcPr>
            <w:tcW w:w="3852" w:type="dxa"/>
          </w:tcPr>
          <w:p w14:paraId="7E3B8110" w14:textId="76D621F6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กำไร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จากการเปลี่ยนแปลงมูลค่า</w:t>
            </w:r>
          </w:p>
        </w:tc>
        <w:tc>
          <w:tcPr>
            <w:tcW w:w="270" w:type="dxa"/>
          </w:tcPr>
          <w:p w14:paraId="4BD341BE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028DE47A" w14:textId="0FE1C811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882D69E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6E702B03" w14:textId="63C4E4A7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02F0B19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7C9A569" w14:textId="1384C884" w:rsidR="00E6468A" w:rsidRPr="00CF1517" w:rsidRDefault="00E6468A" w:rsidP="00BC7800">
            <w:pPr>
              <w:pStyle w:val="block"/>
              <w:tabs>
                <w:tab w:val="decimal" w:pos="918"/>
                <w:tab w:val="left" w:pos="1127"/>
              </w:tabs>
              <w:spacing w:after="0" w:line="36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E6468A" w:rsidRPr="00CF1517" w14:paraId="6871687B" w14:textId="77777777" w:rsidTr="00196993">
        <w:trPr>
          <w:trHeight w:hRule="exact" w:val="403"/>
        </w:trPr>
        <w:tc>
          <w:tcPr>
            <w:tcW w:w="3852" w:type="dxa"/>
          </w:tcPr>
          <w:p w14:paraId="46DC857D" w14:textId="5CB8B1C0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ยุติธรรมหักต้นทุนในการขาย</w:t>
            </w:r>
          </w:p>
        </w:tc>
        <w:tc>
          <w:tcPr>
            <w:tcW w:w="270" w:type="dxa"/>
          </w:tcPr>
          <w:p w14:paraId="14F9F7B6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4A0B8CA" w14:textId="5F4C9A5A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DDF5A6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225BA18" w14:textId="76CA03EA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3C610DED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2600374" w14:textId="2E77DF49" w:rsidR="00E6468A" w:rsidRPr="00CF1517" w:rsidRDefault="00E6468A" w:rsidP="00BC7800">
            <w:pPr>
              <w:pStyle w:val="block"/>
              <w:tabs>
                <w:tab w:val="decimal" w:pos="918"/>
                <w:tab w:val="left" w:pos="1127"/>
              </w:tabs>
              <w:spacing w:after="0" w:line="36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E6468A" w:rsidRPr="00CF1517" w14:paraId="667C8D78" w14:textId="77777777" w:rsidTr="00196993">
        <w:trPr>
          <w:trHeight w:hRule="exact" w:val="403"/>
        </w:trPr>
        <w:tc>
          <w:tcPr>
            <w:tcW w:w="3852" w:type="dxa"/>
          </w:tcPr>
          <w:p w14:paraId="61C233E3" w14:textId="53268ECC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กลับรายการ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ค่าเผื่อมูลค่าสินค้าลดลง</w:t>
            </w:r>
          </w:p>
        </w:tc>
        <w:tc>
          <w:tcPr>
            <w:tcW w:w="270" w:type="dxa"/>
          </w:tcPr>
          <w:p w14:paraId="724D794F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133B07B" w14:textId="229386B6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877</w:t>
            </w:r>
          </w:p>
        </w:tc>
        <w:tc>
          <w:tcPr>
            <w:tcW w:w="270" w:type="dxa"/>
          </w:tcPr>
          <w:p w14:paraId="57061DFF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0B9AC23" w14:textId="70E857AB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E0D6ECB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34601E70" w14:textId="743E42E9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877</w:t>
            </w:r>
          </w:p>
        </w:tc>
      </w:tr>
      <w:tr w:rsidR="00E6468A" w:rsidRPr="00CF1517" w14:paraId="0D73A7DC" w14:textId="77777777" w:rsidTr="00196993">
        <w:trPr>
          <w:trHeight w:hRule="exact" w:val="403"/>
        </w:trPr>
        <w:tc>
          <w:tcPr>
            <w:tcW w:w="3852" w:type="dxa"/>
          </w:tcPr>
          <w:p w14:paraId="534C2C2E" w14:textId="48EED362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270" w:type="dxa"/>
          </w:tcPr>
          <w:p w14:paraId="2C47B6A8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06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56370B9E" w14:textId="77777777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8C59C45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008BDCF" w14:textId="77777777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A6697A0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6CD39E7A" w14:textId="77777777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E6468A" w:rsidRPr="00CF1517" w14:paraId="03760C8B" w14:textId="77777777" w:rsidTr="00BB5618">
        <w:trPr>
          <w:trHeight w:hRule="exact" w:val="403"/>
        </w:trPr>
        <w:tc>
          <w:tcPr>
            <w:tcW w:w="3852" w:type="dxa"/>
          </w:tcPr>
          <w:p w14:paraId="28FB4803" w14:textId="5570DC0F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แปลงค่า</w:t>
            </w:r>
            <w:r w:rsidR="0010293D">
              <w:rPr>
                <w:rFonts w:ascii="Angsana New" w:hAnsi="Angsana New" w:cs="Angsana New" w:hint="cs"/>
                <w:sz w:val="30"/>
                <w:szCs w:val="30"/>
                <w:cs/>
              </w:rPr>
              <w:t>งบการเงิน</w:t>
            </w:r>
          </w:p>
        </w:tc>
        <w:tc>
          <w:tcPr>
            <w:tcW w:w="270" w:type="dxa"/>
          </w:tcPr>
          <w:p w14:paraId="4B06718F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513F45F4" w14:textId="18B4CFBF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36B74AA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4C675B20" w14:textId="005FD0E3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341FAB66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</w:tcPr>
          <w:p w14:paraId="3DFF3A8D" w14:textId="21BBFEA0" w:rsidR="00E6468A" w:rsidRPr="00CF1517" w:rsidRDefault="00E6468A" w:rsidP="00BC7800">
            <w:pPr>
              <w:pStyle w:val="block"/>
              <w:tabs>
                <w:tab w:val="decimal" w:pos="1188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97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E6468A" w:rsidRPr="00CF1517" w14:paraId="749A9CCA" w14:textId="77777777" w:rsidTr="00BB5618">
        <w:trPr>
          <w:trHeight w:hRule="exact" w:val="403"/>
        </w:trPr>
        <w:tc>
          <w:tcPr>
            <w:tcW w:w="3852" w:type="dxa"/>
          </w:tcPr>
          <w:p w14:paraId="62CBD163" w14:textId="535D238E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402CB934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sz w:val="30"/>
                <w:szCs w:val="38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0EC9CB7F" w14:textId="20B21445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719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6E90852D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3951F879" w14:textId="4967A9D4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36" w:type="dxa"/>
          </w:tcPr>
          <w:p w14:paraId="18B60DCE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1B3C5521" w14:textId="5DBF23FB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169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E6468A" w:rsidRPr="00CF1517" w14:paraId="5010E31D" w14:textId="77777777" w:rsidTr="00BB5618">
        <w:trPr>
          <w:trHeight w:hRule="exact" w:val="403"/>
        </w:trPr>
        <w:tc>
          <w:tcPr>
            <w:tcW w:w="3852" w:type="dxa"/>
          </w:tcPr>
          <w:p w14:paraId="5CB59327" w14:textId="2C40A06C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CDB16AF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sz w:val="30"/>
                <w:szCs w:val="38"/>
                <w:lang w:val="en-US" w:bidi="th-TH"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</w:tcPr>
          <w:p w14:paraId="3C021768" w14:textId="4657269A" w:rsidR="00E6468A" w:rsidRPr="00CF1517" w:rsidRDefault="00E6468A" w:rsidP="00E6468A">
            <w:pPr>
              <w:pStyle w:val="block"/>
              <w:tabs>
                <w:tab w:val="decimal" w:pos="1152"/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748D6D6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</w:tcPr>
          <w:p w14:paraId="0066925C" w14:textId="1870B3D8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A0972E3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double" w:sz="4" w:space="0" w:color="auto"/>
            </w:tcBorders>
          </w:tcPr>
          <w:p w14:paraId="578979C2" w14:textId="36B02D67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</w:tr>
      <w:tr w:rsidR="00E6468A" w:rsidRPr="00CF1517" w14:paraId="3671EBC2" w14:textId="77777777" w:rsidTr="00BB5618">
        <w:trPr>
          <w:trHeight w:hRule="exact" w:val="403"/>
        </w:trPr>
        <w:tc>
          <w:tcPr>
            <w:tcW w:w="3852" w:type="dxa"/>
          </w:tcPr>
          <w:p w14:paraId="6A7DEE5C" w14:textId="50D0B883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b/>
                <w:bCs/>
                <w:szCs w:val="22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7C2E3EB9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1529305A" w14:textId="66F24FAE" w:rsidR="00E6468A" w:rsidRPr="00CF1517" w:rsidRDefault="00E6468A" w:rsidP="00E6468A">
            <w:pPr>
              <w:pStyle w:val="block"/>
              <w:tabs>
                <w:tab w:val="left" w:pos="954"/>
                <w:tab w:val="decimal" w:pos="1243"/>
                <w:tab w:val="decimal" w:pos="1332"/>
              </w:tabs>
              <w:spacing w:after="0" w:line="360" w:lineRule="exact"/>
              <w:ind w:left="324" w:right="72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830AAF5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E1B7709" w14:textId="78E7B600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EB25BAC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</w:tcPr>
          <w:p w14:paraId="4B73D9A8" w14:textId="6C3E1E80" w:rsidR="00E6468A" w:rsidRPr="00CF1517" w:rsidRDefault="00E6468A" w:rsidP="00BC7800">
            <w:pPr>
              <w:pStyle w:val="block"/>
              <w:tabs>
                <w:tab w:val="decimal" w:pos="1107"/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E6468A" w:rsidRPr="00CF1517" w14:paraId="5B9F80CF" w14:textId="77777777" w:rsidTr="00BB5618">
        <w:trPr>
          <w:trHeight w:hRule="exact" w:val="345"/>
        </w:trPr>
        <w:tc>
          <w:tcPr>
            <w:tcW w:w="3852" w:type="dxa"/>
          </w:tcPr>
          <w:p w14:paraId="4B6E3044" w14:textId="2625021F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b/>
                <w:bCs/>
                <w:szCs w:val="22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ราคาทุน</w:t>
            </w:r>
          </w:p>
        </w:tc>
        <w:tc>
          <w:tcPr>
            <w:tcW w:w="270" w:type="dxa"/>
          </w:tcPr>
          <w:p w14:paraId="5D3E82C8" w14:textId="77777777" w:rsidR="00E6468A" w:rsidRPr="00CF1517" w:rsidRDefault="00E6468A" w:rsidP="00E6468A">
            <w:pPr>
              <w:pStyle w:val="block"/>
              <w:tabs>
                <w:tab w:val="left" w:pos="954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22C29F1" w14:textId="604C1AAC" w:rsidR="00E6468A" w:rsidRPr="00CF1517" w:rsidRDefault="00E6468A" w:rsidP="00E6468A">
            <w:pPr>
              <w:pStyle w:val="block"/>
              <w:tabs>
                <w:tab w:val="left" w:pos="954"/>
                <w:tab w:val="decimal" w:pos="1243"/>
                <w:tab w:val="decimal" w:pos="1332"/>
              </w:tabs>
              <w:spacing w:after="0" w:line="360" w:lineRule="exact"/>
              <w:ind w:left="324" w:right="90" w:hanging="68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3351E2FC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677DAE9E" w14:textId="5396F7FE" w:rsidR="00E6468A" w:rsidRPr="00CF1517" w:rsidRDefault="00E6468A" w:rsidP="00E6468A">
            <w:pPr>
              <w:pStyle w:val="block"/>
              <w:tabs>
                <w:tab w:val="decimal" w:pos="1149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</w:tcPr>
          <w:p w14:paraId="5BA0D1C4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</w:tcPr>
          <w:p w14:paraId="439C3B66" w14:textId="6AF29269" w:rsidR="00E6468A" w:rsidRPr="00CF1517" w:rsidRDefault="00E6468A" w:rsidP="00BC7800">
            <w:pPr>
              <w:pStyle w:val="block"/>
              <w:tabs>
                <w:tab w:val="decimal" w:pos="1107"/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76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96</w:t>
            </w:r>
          </w:p>
        </w:tc>
      </w:tr>
      <w:tr w:rsidR="00E6468A" w:rsidRPr="00CF1517" w14:paraId="715F1389" w14:textId="77777777" w:rsidTr="00196993">
        <w:trPr>
          <w:trHeight w:hRule="exact" w:val="403"/>
        </w:trPr>
        <w:tc>
          <w:tcPr>
            <w:tcW w:w="3852" w:type="dxa"/>
          </w:tcPr>
          <w:p w14:paraId="111D6D5A" w14:textId="6F5929FF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ค่าเสื่อมราคาสะสมและ</w:t>
            </w:r>
          </w:p>
        </w:tc>
        <w:tc>
          <w:tcPr>
            <w:tcW w:w="270" w:type="dxa"/>
          </w:tcPr>
          <w:p w14:paraId="30F8DB9B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560D8ED7" w14:textId="77777777" w:rsidR="00E6468A" w:rsidRPr="00CF1517" w:rsidRDefault="00E6468A" w:rsidP="00E6468A">
            <w:pPr>
              <w:tabs>
                <w:tab w:val="left" w:pos="180"/>
                <w:tab w:val="left" w:pos="360"/>
                <w:tab w:val="decimal" w:pos="1243"/>
              </w:tabs>
              <w:spacing w:line="360" w:lineRule="exact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12DBD86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32CC9B57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E703464" w14:textId="77777777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6196CDB9" w14:textId="77777777" w:rsidR="00E6468A" w:rsidRPr="00CF1517" w:rsidRDefault="00E6468A" w:rsidP="00BC7800">
            <w:pPr>
              <w:tabs>
                <w:tab w:val="left" w:pos="180"/>
                <w:tab w:val="left" w:pos="360"/>
                <w:tab w:val="decimal" w:pos="1107"/>
                <w:tab w:val="decimal" w:pos="1152"/>
              </w:tabs>
              <w:spacing w:line="360" w:lineRule="exact"/>
              <w:ind w:right="7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6468A" w:rsidRPr="00CF1517" w14:paraId="0B9ABC37" w14:textId="77777777" w:rsidTr="00196993">
        <w:trPr>
          <w:trHeight w:hRule="exact" w:val="403"/>
        </w:trPr>
        <w:tc>
          <w:tcPr>
            <w:tcW w:w="3852" w:type="dxa"/>
          </w:tcPr>
          <w:p w14:paraId="677D6D19" w14:textId="6B855622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การด้อยค่าสะสม</w:t>
            </w:r>
          </w:p>
        </w:tc>
        <w:tc>
          <w:tcPr>
            <w:tcW w:w="270" w:type="dxa"/>
          </w:tcPr>
          <w:p w14:paraId="51CF3B83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8"/>
                <w:lang w:val="en-US" w:bidi="th-TH"/>
              </w:rPr>
            </w:pPr>
          </w:p>
        </w:tc>
        <w:tc>
          <w:tcPr>
            <w:tcW w:w="1530" w:type="dxa"/>
          </w:tcPr>
          <w:p w14:paraId="162AEBDB" w14:textId="32DF6B08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7A6ED2E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9E5AF2A" w14:textId="52387F39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08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6B7DB399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05FF083" w14:textId="26F733D7" w:rsidR="00E6468A" w:rsidRPr="00CF1517" w:rsidRDefault="00E6468A" w:rsidP="00BC7800">
            <w:pPr>
              <w:pStyle w:val="block"/>
              <w:tabs>
                <w:tab w:val="decimal" w:pos="1188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58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06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E6468A" w:rsidRPr="00CF1517" w14:paraId="777F572F" w14:textId="77777777" w:rsidTr="00196993">
        <w:trPr>
          <w:trHeight w:hRule="exact" w:val="403"/>
        </w:trPr>
        <w:tc>
          <w:tcPr>
            <w:tcW w:w="3852" w:type="dxa"/>
          </w:tcPr>
          <w:p w14:paraId="4A334FAA" w14:textId="58EBA85C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270" w:type="dxa"/>
          </w:tcPr>
          <w:p w14:paraId="2D8403C0" w14:textId="77777777" w:rsidR="00E6468A" w:rsidRPr="00CF1517" w:rsidRDefault="00E6468A" w:rsidP="00E6468A">
            <w:pPr>
              <w:pStyle w:val="block"/>
              <w:tabs>
                <w:tab w:val="decimal" w:pos="106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3C90B22B" w14:textId="77777777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60FF829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DAFFCE1" w14:textId="77777777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3854896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B3E7E48" w14:textId="77777777" w:rsidR="00E6468A" w:rsidRPr="00CF1517" w:rsidRDefault="00E6468A" w:rsidP="00BC7800">
            <w:pPr>
              <w:pStyle w:val="block"/>
              <w:tabs>
                <w:tab w:val="decimal" w:pos="1188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</w:p>
        </w:tc>
      </w:tr>
      <w:tr w:rsidR="00E6468A" w:rsidRPr="00CF1517" w14:paraId="31A849AD" w14:textId="77777777" w:rsidTr="00196993">
        <w:trPr>
          <w:trHeight w:hRule="exact" w:val="403"/>
        </w:trPr>
        <w:tc>
          <w:tcPr>
            <w:tcW w:w="3852" w:type="dxa"/>
          </w:tcPr>
          <w:p w14:paraId="6B40ADC4" w14:textId="6CED743F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แปลงค่า</w:t>
            </w:r>
            <w:r w:rsidR="009174D8">
              <w:rPr>
                <w:rFonts w:ascii="Angsana New" w:hAnsi="Angsana New" w:cs="Angsana New" w:hint="cs"/>
                <w:sz w:val="30"/>
                <w:szCs w:val="30"/>
                <w:cs/>
              </w:rPr>
              <w:t>งบการเงิน</w:t>
            </w:r>
          </w:p>
        </w:tc>
        <w:tc>
          <w:tcPr>
            <w:tcW w:w="270" w:type="dxa"/>
          </w:tcPr>
          <w:p w14:paraId="2B57369C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BD6C2A2" w14:textId="1EF3A15E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8F59107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FC97AA8" w14:textId="061633EB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7F7352F3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6421EE7" w14:textId="4F7D8DFB" w:rsidR="00E6468A" w:rsidRPr="00CF1517" w:rsidRDefault="00E6468A" w:rsidP="00BC7800">
            <w:pPr>
              <w:pStyle w:val="block"/>
              <w:tabs>
                <w:tab w:val="decimal" w:pos="1188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97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</w:tr>
      <w:tr w:rsidR="00E6468A" w:rsidRPr="00CF1517" w14:paraId="4D3AD99D" w14:textId="77777777" w:rsidTr="00196993">
        <w:trPr>
          <w:trHeight w:hRule="exact" w:val="403"/>
        </w:trPr>
        <w:tc>
          <w:tcPr>
            <w:tcW w:w="3852" w:type="dxa"/>
          </w:tcPr>
          <w:p w14:paraId="201F4FCF" w14:textId="3CAB33AB" w:rsidR="00E6468A" w:rsidRPr="00CF1517" w:rsidRDefault="00E6468A" w:rsidP="00E6468A">
            <w:pPr>
              <w:tabs>
                <w:tab w:val="left" w:pos="180"/>
                <w:tab w:val="left" w:pos="360"/>
              </w:tabs>
              <w:spacing w:line="360" w:lineRule="exac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6C45897E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42B8AA0C" w14:textId="0C74FBB8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72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719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41607131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2BE32EAE" w14:textId="15DFC470" w:rsidR="00E6468A" w:rsidRPr="00CF1517" w:rsidRDefault="00E6468A" w:rsidP="00E6468A">
            <w:pPr>
              <w:pStyle w:val="block"/>
              <w:tabs>
                <w:tab w:val="decimal" w:pos="1152"/>
              </w:tabs>
              <w:spacing w:after="0" w:line="360" w:lineRule="exact"/>
              <w:ind w:left="0" w:right="72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36" w:type="dxa"/>
          </w:tcPr>
          <w:p w14:paraId="4582A6CC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4045B4EE" w14:textId="4D08B94C" w:rsidR="00E6468A" w:rsidRPr="00CF1517" w:rsidRDefault="00E6468A" w:rsidP="00BC7800">
            <w:pPr>
              <w:pStyle w:val="block"/>
              <w:tabs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169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E6468A" w:rsidRPr="00CF1517" w14:paraId="260934AE" w14:textId="77777777" w:rsidTr="00196993">
        <w:trPr>
          <w:trHeight w:hRule="exact" w:val="403"/>
        </w:trPr>
        <w:tc>
          <w:tcPr>
            <w:tcW w:w="3852" w:type="dxa"/>
          </w:tcPr>
          <w:p w14:paraId="65BB3CFE" w14:textId="77777777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B1FB7C2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6AD9855C" w14:textId="77777777" w:rsidR="00E6468A" w:rsidRPr="00CF1517" w:rsidRDefault="00E6468A" w:rsidP="00E6468A">
            <w:pPr>
              <w:pStyle w:val="block"/>
              <w:tabs>
                <w:tab w:val="decimal" w:pos="1243"/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5DE0C3D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28856B4" w14:textId="77777777" w:rsidR="00E6468A" w:rsidRPr="00CF1517" w:rsidRDefault="00E6468A" w:rsidP="00E6468A">
            <w:pPr>
              <w:pStyle w:val="block"/>
              <w:tabs>
                <w:tab w:val="decimal" w:pos="142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373095C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F3B03AF" w14:textId="77777777" w:rsidR="00E6468A" w:rsidRPr="00CF1517" w:rsidRDefault="00E6468A" w:rsidP="00BC7800">
            <w:pPr>
              <w:pStyle w:val="block"/>
              <w:tabs>
                <w:tab w:val="decimal" w:pos="1107"/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</w:tr>
      <w:tr w:rsidR="00E6468A" w:rsidRPr="00CF1517" w14:paraId="78A41837" w14:textId="77777777" w:rsidTr="00196993">
        <w:trPr>
          <w:trHeight w:hRule="exact" w:val="403"/>
        </w:trPr>
        <w:tc>
          <w:tcPr>
            <w:tcW w:w="3852" w:type="dxa"/>
          </w:tcPr>
          <w:p w14:paraId="32837B31" w14:textId="45350E0D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270" w:type="dxa"/>
          </w:tcPr>
          <w:p w14:paraId="7919E848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1F0F80E" w14:textId="766BB1BD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9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719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4469327D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12C2B390" w14:textId="011D63CC" w:rsidR="00E6468A" w:rsidRPr="00CF1517" w:rsidRDefault="00E6468A" w:rsidP="00E6468A">
            <w:pPr>
              <w:pStyle w:val="block"/>
              <w:tabs>
                <w:tab w:val="decimal" w:pos="1131"/>
              </w:tabs>
              <w:spacing w:after="0" w:line="360" w:lineRule="exact"/>
              <w:ind w:left="0" w:right="9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55</w:t>
            </w:r>
          </w:p>
        </w:tc>
        <w:tc>
          <w:tcPr>
            <w:tcW w:w="236" w:type="dxa"/>
          </w:tcPr>
          <w:p w14:paraId="526F6019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15C66F2F" w14:textId="534EEEAB" w:rsidR="00E6468A" w:rsidRPr="00CF1517" w:rsidRDefault="00E6468A" w:rsidP="00BC7800">
            <w:pPr>
              <w:pStyle w:val="block"/>
              <w:tabs>
                <w:tab w:val="decimal" w:pos="1107"/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080</w:t>
            </w:r>
          </w:p>
        </w:tc>
      </w:tr>
      <w:tr w:rsidR="00E6468A" w:rsidRPr="00CF1517" w14:paraId="5C714A21" w14:textId="77777777" w:rsidTr="00196993">
        <w:trPr>
          <w:trHeight w:hRule="exact" w:val="403"/>
        </w:trPr>
        <w:tc>
          <w:tcPr>
            <w:tcW w:w="3852" w:type="dxa"/>
          </w:tcPr>
          <w:p w14:paraId="4A41F462" w14:textId="4114AC08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270" w:type="dxa"/>
          </w:tcPr>
          <w:p w14:paraId="5F493DEC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17D97D46" w14:textId="353FF930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9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DA7A78C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73D3536A" w14:textId="6EB0E376" w:rsidR="00E6468A" w:rsidRPr="00CF1517" w:rsidRDefault="00E6468A" w:rsidP="00E6468A">
            <w:pPr>
              <w:pStyle w:val="block"/>
              <w:tabs>
                <w:tab w:val="decimal" w:pos="1131"/>
              </w:tabs>
              <w:spacing w:after="0" w:line="360" w:lineRule="exact"/>
              <w:ind w:left="0" w:right="9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060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36" w:type="dxa"/>
          </w:tcPr>
          <w:p w14:paraId="0D33F422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</w:tcPr>
          <w:p w14:paraId="1D29821D" w14:textId="5BE2A953" w:rsidR="00E6468A" w:rsidRPr="00CF1517" w:rsidRDefault="00E6468A" w:rsidP="00BC7800">
            <w:pPr>
              <w:pStyle w:val="block"/>
              <w:tabs>
                <w:tab w:val="decimal" w:pos="1107"/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060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</w:p>
        </w:tc>
      </w:tr>
      <w:tr w:rsidR="00E6468A" w:rsidRPr="00CF1517" w14:paraId="0DCBD656" w14:textId="77777777" w:rsidTr="00196993">
        <w:trPr>
          <w:trHeight w:hRule="exact" w:val="403"/>
        </w:trPr>
        <w:tc>
          <w:tcPr>
            <w:tcW w:w="3852" w:type="dxa"/>
          </w:tcPr>
          <w:p w14:paraId="0135CBA7" w14:textId="41E2F95B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07D27C38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30F42CD0" w14:textId="68C65B39" w:rsidR="00E6468A" w:rsidRPr="00CF1517" w:rsidRDefault="00E6468A" w:rsidP="00E6468A">
            <w:pPr>
              <w:pStyle w:val="block"/>
              <w:tabs>
                <w:tab w:val="decimal" w:pos="1243"/>
              </w:tabs>
              <w:spacing w:after="0" w:line="360" w:lineRule="exact"/>
              <w:ind w:left="0" w:right="9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719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2267FCF2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0A5F95CA" w14:textId="38F0D152" w:rsidR="00E6468A" w:rsidRPr="00CF1517" w:rsidRDefault="00E6468A" w:rsidP="00E6468A">
            <w:pPr>
              <w:pStyle w:val="block"/>
              <w:tabs>
                <w:tab w:val="decimal" w:pos="1131"/>
              </w:tabs>
              <w:spacing w:after="0" w:line="360" w:lineRule="exact"/>
              <w:ind w:left="0" w:right="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36" w:type="dxa"/>
          </w:tcPr>
          <w:p w14:paraId="10021541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3AF6168C" w14:textId="46FCB78F" w:rsidR="00E6468A" w:rsidRPr="00CF1517" w:rsidRDefault="00E6468A" w:rsidP="00BC7800">
            <w:pPr>
              <w:pStyle w:val="block"/>
              <w:tabs>
                <w:tab w:val="decimal" w:pos="1107"/>
                <w:tab w:val="decimal" w:pos="1152"/>
              </w:tabs>
              <w:spacing w:after="0" w:line="360" w:lineRule="exact"/>
              <w:ind w:left="0" w:right="77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169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E6468A" w:rsidRPr="00CF1517" w14:paraId="3428DB64" w14:textId="77777777" w:rsidTr="00196993">
        <w:trPr>
          <w:trHeight w:hRule="exact" w:val="403"/>
        </w:trPr>
        <w:tc>
          <w:tcPr>
            <w:tcW w:w="3852" w:type="dxa"/>
          </w:tcPr>
          <w:p w14:paraId="4A36C476" w14:textId="77777777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21BC71F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6EB2CB72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C33D6CA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4BC3DF52" w14:textId="77777777" w:rsidR="00E6468A" w:rsidRPr="00CF1517" w:rsidRDefault="00E6468A" w:rsidP="00E6468A">
            <w:pPr>
              <w:pStyle w:val="block"/>
              <w:tabs>
                <w:tab w:val="decimal" w:pos="142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45B21C2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72AE891" w14:textId="77777777" w:rsidR="00E6468A" w:rsidRPr="00CF1517" w:rsidRDefault="00E6468A" w:rsidP="00E6468A">
            <w:pPr>
              <w:pStyle w:val="block"/>
              <w:tabs>
                <w:tab w:val="decimal" w:pos="1107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</w:tr>
      <w:tr w:rsidR="00E6468A" w:rsidRPr="00CF1517" w14:paraId="76C12139" w14:textId="77777777" w:rsidTr="00196993">
        <w:trPr>
          <w:trHeight w:hRule="exact" w:val="403"/>
        </w:trPr>
        <w:tc>
          <w:tcPr>
            <w:tcW w:w="3852" w:type="dxa"/>
          </w:tcPr>
          <w:p w14:paraId="1317C1AB" w14:textId="77777777" w:rsidR="00E6468A" w:rsidRPr="00CF1517" w:rsidRDefault="00E6468A" w:rsidP="00E6468A">
            <w:pPr>
              <w:tabs>
                <w:tab w:val="left" w:pos="180"/>
                <w:tab w:val="left" w:pos="360"/>
                <w:tab w:val="left" w:pos="630"/>
              </w:tabs>
              <w:spacing w:line="360" w:lineRule="exac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16D7578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2F4046D9" w14:textId="77777777" w:rsidR="00E6468A" w:rsidRPr="00CF1517" w:rsidRDefault="00E6468A" w:rsidP="00E6468A">
            <w:pPr>
              <w:pStyle w:val="block"/>
              <w:tabs>
                <w:tab w:val="decimal" w:pos="133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FEACCE5" w14:textId="77777777" w:rsidR="00E6468A" w:rsidRPr="00CF1517" w:rsidRDefault="00E6468A" w:rsidP="00E6468A">
            <w:pPr>
              <w:pStyle w:val="block"/>
              <w:tabs>
                <w:tab w:val="decimal" w:pos="833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</w:tcPr>
          <w:p w14:paraId="7DC353C4" w14:textId="77777777" w:rsidR="00E6468A" w:rsidRPr="00CF1517" w:rsidRDefault="00E6468A" w:rsidP="00E6468A">
            <w:pPr>
              <w:pStyle w:val="block"/>
              <w:tabs>
                <w:tab w:val="decimal" w:pos="1422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9717998" w14:textId="77777777" w:rsidR="00E6468A" w:rsidRPr="00CF1517" w:rsidRDefault="00E6468A" w:rsidP="00E64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360" w:lineRule="exact"/>
              <w:ind w:right="-11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74" w:type="dxa"/>
          </w:tcPr>
          <w:p w14:paraId="21528B92" w14:textId="77777777" w:rsidR="00E6468A" w:rsidRPr="00CF1517" w:rsidRDefault="00E6468A" w:rsidP="00E6468A">
            <w:pPr>
              <w:pStyle w:val="block"/>
              <w:tabs>
                <w:tab w:val="decimal" w:pos="1107"/>
              </w:tabs>
              <w:spacing w:after="0" w:line="360" w:lineRule="exact"/>
              <w:ind w:left="0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</w:tr>
    </w:tbl>
    <w:p w14:paraId="7560D92A" w14:textId="77777777" w:rsidR="00782029" w:rsidRPr="00CF1517" w:rsidRDefault="00782029" w:rsidP="008A7763">
      <w:pPr>
        <w:pStyle w:val="acctmergecolhdg"/>
        <w:tabs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pacing w:val="7"/>
          <w:sz w:val="30"/>
          <w:szCs w:val="30"/>
          <w:lang w:val="en-US" w:bidi="th-TH"/>
        </w:rPr>
      </w:pPr>
    </w:p>
    <w:p w14:paraId="008FB7E2" w14:textId="388F87FD" w:rsidR="007B305A" w:rsidRPr="00CF1517" w:rsidRDefault="007B305A" w:rsidP="008A7763">
      <w:pPr>
        <w:pStyle w:val="acctmergecolhdg"/>
        <w:tabs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CF1517">
        <w:rPr>
          <w:rFonts w:ascii="Angsana New" w:hAnsi="Angsana New" w:cs="Angsana New"/>
          <w:spacing w:val="7"/>
          <w:sz w:val="30"/>
          <w:szCs w:val="30"/>
          <w:cs/>
          <w:lang w:val="en-US" w:bidi="th-TH"/>
        </w:rPr>
        <w:t>สินทรัพย์</w:t>
      </w:r>
      <w:r w:rsidRPr="00CF1517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>ชีวภาพ ได้แก่ สุกร</w:t>
      </w:r>
      <w:r w:rsidR="0052434D" w:rsidRPr="00CF1517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>พันธุ์</w:t>
      </w:r>
      <w:r w:rsidR="0052434D" w:rsidRPr="00CF1517">
        <w:rPr>
          <w:rFonts w:ascii="Angsana New" w:hAnsi="Angsana New" w:cs="Angsana New"/>
          <w:spacing w:val="7"/>
          <w:sz w:val="30"/>
          <w:szCs w:val="30"/>
          <w:lang w:val="en-US" w:bidi="th-TH"/>
        </w:rPr>
        <w:t xml:space="preserve"> </w:t>
      </w:r>
      <w:r w:rsidR="0052434D" w:rsidRPr="00CF1517">
        <w:rPr>
          <w:rFonts w:ascii="Angsana New" w:hAnsi="Angsana New" w:cs="Angsana New"/>
          <w:spacing w:val="7"/>
          <w:sz w:val="30"/>
          <w:szCs w:val="30"/>
          <w:cs/>
          <w:lang w:val="en-US" w:bidi="th-TH"/>
        </w:rPr>
        <w:t>สุกรขุน</w:t>
      </w:r>
      <w:r w:rsidRPr="00CF1517">
        <w:rPr>
          <w:rFonts w:ascii="Angsana New" w:hAnsi="Angsana New" w:cs="Angsana New"/>
          <w:spacing w:val="7"/>
          <w:sz w:val="30"/>
          <w:szCs w:val="30"/>
          <w:cs/>
          <w:lang w:val="en-US" w:bidi="th-TH"/>
        </w:rPr>
        <w:t xml:space="preserve"> ไก่</w:t>
      </w:r>
      <w:r w:rsidR="0052434D" w:rsidRPr="00CF1517">
        <w:rPr>
          <w:rFonts w:ascii="Angsana New" w:hAnsi="Angsana New" w:cs="Angsana New"/>
          <w:spacing w:val="7"/>
          <w:sz w:val="30"/>
          <w:szCs w:val="30"/>
          <w:cs/>
          <w:lang w:val="en-US" w:bidi="th-TH"/>
        </w:rPr>
        <w:t>พันธุ์ ไก่เนื้อ</w:t>
      </w:r>
      <w:r w:rsidR="003A2380" w:rsidRPr="00CF1517">
        <w:rPr>
          <w:rFonts w:ascii="Angsana New" w:hAnsi="Angsana New" w:cs="Angsana New"/>
          <w:spacing w:val="7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/>
          <w:spacing w:val="7"/>
          <w:sz w:val="30"/>
          <w:szCs w:val="30"/>
          <w:cs/>
          <w:lang w:val="en-US" w:bidi="th-TH"/>
        </w:rPr>
        <w:t>เป็นต้น สินทรัพย์ชีวภาพดังกล่าวแสดงด้วยราคา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ทุนหักค่าเสื่อมราคาสะสมและค่าเผื่อการด้อยค่าสะสม (ยกเว้นสุกรขุนแสดงด้วยมูลค่ายุติธรรมหักต้นท</w:t>
      </w:r>
      <w:r w:rsidR="0051701D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ุนในการ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ขาย</w:t>
      </w:r>
      <w:r w:rsidR="008A7763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br/>
      </w:r>
      <w:r w:rsidRPr="00CF1517">
        <w:rPr>
          <w:rFonts w:ascii="Angsana New" w:hAnsi="Angsana New" w:cs="Angsana New"/>
          <w:spacing w:val="6"/>
          <w:sz w:val="30"/>
          <w:szCs w:val="30"/>
          <w:cs/>
          <w:lang w:val="en-US" w:bidi="th-TH"/>
        </w:rPr>
        <w:t xml:space="preserve">ซึ่งมูลค่ายุติธรรมกำหนดโดยใช้ราคาที่อ้างอิงราคาตลาด ณ วันที่ในรายงาน) </w:t>
      </w:r>
      <w:r w:rsidR="00F8563B" w:rsidRPr="00CF1517">
        <w:rPr>
          <w:rFonts w:ascii="Angsana New" w:hAnsi="Angsana New" w:cs="Angsana New"/>
          <w:spacing w:val="6"/>
          <w:sz w:val="30"/>
          <w:szCs w:val="30"/>
          <w:cs/>
          <w:lang w:val="en-US" w:bidi="th-TH"/>
        </w:rPr>
        <w:t>เนื่องจาก</w:t>
      </w:r>
      <w:r w:rsidR="00481588" w:rsidRPr="00CF1517">
        <w:rPr>
          <w:rFonts w:ascii="Angsana New" w:hAnsi="Angsana New" w:cs="Angsana New"/>
          <w:spacing w:val="6"/>
          <w:sz w:val="30"/>
          <w:szCs w:val="30"/>
          <w:cs/>
          <w:lang w:val="en-US" w:bidi="th-TH"/>
        </w:rPr>
        <w:t>สินทรัพย์ชีวภาพเหล่านี้</w:t>
      </w:r>
      <w:r w:rsidR="00FE43EB" w:rsidRPr="00CF1517">
        <w:rPr>
          <w:rFonts w:ascii="Angsana New" w:hAnsi="Angsana New" w:cs="Angsana New"/>
          <w:b w:val="0"/>
          <w:sz w:val="30"/>
          <w:szCs w:val="30"/>
          <w:cs/>
          <w:lang w:val="en-US" w:bidi="th-TH"/>
        </w:rPr>
        <w:t>มีวงจรเลี้ยงสั้น</w:t>
      </w:r>
      <w:r w:rsidR="00FE43EB" w:rsidRPr="00CF1517">
        <w:rPr>
          <w:rFonts w:ascii="Angsana New" w:hAnsi="Angsana New" w:cs="Angsana New"/>
          <w:b w:val="0"/>
          <w:i/>
          <w:iCs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กรณีสินทรัพย์ชีวภาพที่เป็นพันธุ์สัตว์ไม่สามารถหาราคาตลาดหรือมูลค่าเพื่อกำหนดมูลค่ายุติธรรมในสภาพปัจจุบันสำหรับสินทรัพย์ชีวภาพดังกล่าวได้</w:t>
      </w:r>
      <w:r w:rsidR="00FE43EB" w:rsidRPr="00CF1517">
        <w:rPr>
          <w:rFonts w:ascii="Angsana New" w:hAnsi="Angsana New" w:cs="Angsana New"/>
          <w:b w:val="0"/>
          <w:sz w:val="30"/>
          <w:szCs w:val="30"/>
          <w:cs/>
          <w:lang w:val="en-US" w:bidi="th-TH"/>
        </w:rPr>
        <w:t>และไม่สามารถกำหนดมูลค่ายุติธรรมโดยใช้มูลค่าปัจจุบันของประมาณการกระแสเงินสดสุทธิที่คาดว่าจะได้รับจากสินทรัพย์นั้นได้อย่างน่าเชื่อถือ เนื่องจากมีความไม่แน่นอนหลายปัจจัย</w:t>
      </w:r>
    </w:p>
    <w:p w14:paraId="248E1A4B" w14:textId="77777777" w:rsidR="007B305A" w:rsidRPr="00CF1517" w:rsidRDefault="007B305A" w:rsidP="007B305A">
      <w:pPr>
        <w:pStyle w:val="acctmergecolhdg"/>
        <w:tabs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24"/>
          <w:szCs w:val="24"/>
          <w:lang w:val="en-US" w:bidi="th-TH"/>
        </w:rPr>
      </w:pPr>
    </w:p>
    <w:p w14:paraId="7A9363C5" w14:textId="77777777" w:rsidR="005C4778" w:rsidRPr="00CF1517" w:rsidRDefault="007B305A" w:rsidP="007D6E3E">
      <w:pPr>
        <w:pStyle w:val="acctmergecolhdg"/>
        <w:tabs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ต้นทุนของสินทรัพย์ชีวภาพประกอบด้วยต้นทุนทั้งหมดที่เกิดขึ้นตั้งแต่ได้มาซึ่งสินทรัพ</w:t>
      </w:r>
      <w:r w:rsidR="00C0138C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 xml:space="preserve">ย์ชีวภาพและในช่วงการเจริญเติบโต เช่น 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ต้นทุนลูก</w:t>
      </w:r>
      <w:r w:rsidR="00C0138C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 xml:space="preserve">สัตว์ 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ค่าอาหา</w:t>
      </w:r>
      <w:r w:rsidR="00C0138C"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 xml:space="preserve">รสัตว์ และต้นทุนการเลี้ยงอื่น </w:t>
      </w: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>เป็นต้น</w:t>
      </w:r>
    </w:p>
    <w:p w14:paraId="03676E93" w14:textId="77777777" w:rsidR="007B305A" w:rsidRPr="00CF1517" w:rsidRDefault="007B305A" w:rsidP="007B305A">
      <w:pPr>
        <w:pStyle w:val="acctmergecolhdg"/>
        <w:tabs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24"/>
          <w:szCs w:val="24"/>
          <w:lang w:val="en-US"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val="en-US" w:bidi="th-TH"/>
        </w:rPr>
        <w:t xml:space="preserve"> </w:t>
      </w:r>
    </w:p>
    <w:p w14:paraId="3209ABC9" w14:textId="176546E0" w:rsidR="007B305A" w:rsidRPr="00CF1517" w:rsidRDefault="007B305A" w:rsidP="005C4778">
      <w:pPr>
        <w:pStyle w:val="a"/>
        <w:tabs>
          <w:tab w:val="clear" w:pos="1080"/>
          <w:tab w:val="left" w:pos="540"/>
        </w:tabs>
        <w:ind w:left="540"/>
        <w:jc w:val="both"/>
        <w:rPr>
          <w:rFonts w:ascii="Angsana New" w:eastAsia="Cordia New" w:hAnsi="Angsana New" w:cs="Angsana New"/>
          <w:cs/>
        </w:rPr>
      </w:pPr>
      <w:r w:rsidRPr="00CF1517">
        <w:rPr>
          <w:rFonts w:ascii="Angsana New" w:eastAsia="Cordia New" w:hAnsi="Angsana New" w:cs="Angsana New"/>
          <w:cs/>
        </w:rPr>
        <w:t xml:space="preserve">ประมาณการปริมาณทางกายภาพของสินทรัพย์ชีวภาพแต่ละกลุ่ม ณ วันที่ </w:t>
      </w:r>
      <w:r w:rsidR="004B0B8A" w:rsidRPr="004B0B8A">
        <w:rPr>
          <w:rFonts w:ascii="Angsana New" w:eastAsia="Cordia New" w:hAnsi="Angsana New" w:cs="Angsana New"/>
          <w:lang w:val="en-US"/>
        </w:rPr>
        <w:t>3</w:t>
      </w:r>
      <w:r w:rsidR="00E967B9" w:rsidRPr="00E967B9">
        <w:rPr>
          <w:rFonts w:ascii="Angsana New" w:eastAsia="Cordia New" w:hAnsi="Angsana New" w:cs="Angsana New"/>
          <w:lang w:val="en-US"/>
        </w:rPr>
        <w:t>1</w:t>
      </w:r>
      <w:r w:rsidRPr="00CF1517">
        <w:rPr>
          <w:rFonts w:ascii="Angsana New" w:eastAsia="Cordia New" w:hAnsi="Angsana New" w:cs="Angsana New"/>
          <w:lang w:val="en-US"/>
        </w:rPr>
        <w:t xml:space="preserve"> </w:t>
      </w:r>
      <w:r w:rsidRPr="00CF1517">
        <w:rPr>
          <w:rFonts w:ascii="Angsana New" w:eastAsia="Cordia New" w:hAnsi="Angsana New" w:cs="Angsana New"/>
          <w:cs/>
          <w:lang w:val="en-US"/>
        </w:rPr>
        <w:t xml:space="preserve">ธันวาคม </w:t>
      </w:r>
      <w:r w:rsidR="00086D0E" w:rsidRPr="00086D0E">
        <w:rPr>
          <w:rFonts w:ascii="Angsana New" w:eastAsia="Cordia New" w:hAnsi="Angsana New" w:cs="Angsana New"/>
          <w:lang w:val="en-US"/>
        </w:rPr>
        <w:t>2</w:t>
      </w:r>
      <w:r w:rsidR="00360B44" w:rsidRPr="00360B44">
        <w:rPr>
          <w:rFonts w:ascii="Angsana New" w:eastAsia="Cordia New" w:hAnsi="Angsana New" w:cs="Angsana New"/>
          <w:lang w:val="en-US"/>
        </w:rPr>
        <w:t>56</w:t>
      </w:r>
      <w:r w:rsidR="004B0B8A" w:rsidRPr="004B0B8A">
        <w:rPr>
          <w:rFonts w:ascii="Angsana New" w:eastAsia="Cordia New" w:hAnsi="Angsana New" w:cs="Angsana New"/>
          <w:lang w:val="en-US"/>
        </w:rPr>
        <w:t>3</w:t>
      </w:r>
      <w:r w:rsidR="00E91A05" w:rsidRPr="00CF1517">
        <w:rPr>
          <w:rFonts w:ascii="Angsana New" w:eastAsia="Cordia New" w:hAnsi="Angsana New" w:cs="Angsana New"/>
          <w:lang w:val="en-US"/>
        </w:rPr>
        <w:t xml:space="preserve"> </w:t>
      </w:r>
      <w:r w:rsidR="00E91A05" w:rsidRPr="00CF1517">
        <w:rPr>
          <w:rFonts w:ascii="Angsana New" w:eastAsia="Cordia New" w:hAnsi="Angsana New" w:cs="Angsana New"/>
          <w:cs/>
          <w:lang w:val="en-US"/>
        </w:rPr>
        <w:t xml:space="preserve">และ </w:t>
      </w:r>
      <w:r w:rsidR="00086D0E" w:rsidRPr="00086D0E">
        <w:rPr>
          <w:rFonts w:ascii="Angsana New" w:eastAsia="Cordia New" w:hAnsi="Angsana New" w:cs="Angsana New"/>
          <w:lang w:val="en-US"/>
        </w:rPr>
        <w:t>2</w:t>
      </w:r>
      <w:r w:rsidR="00360B44" w:rsidRPr="00360B44">
        <w:rPr>
          <w:rFonts w:ascii="Angsana New" w:eastAsia="Cordia New" w:hAnsi="Angsana New" w:cs="Angsana New"/>
          <w:lang w:val="en-US"/>
        </w:rPr>
        <w:t>56</w:t>
      </w:r>
      <w:r w:rsidR="00086D0E" w:rsidRPr="00086D0E">
        <w:rPr>
          <w:rFonts w:ascii="Angsana New" w:eastAsia="Cordia New" w:hAnsi="Angsana New" w:cs="Angsana New"/>
          <w:lang w:val="en-US"/>
        </w:rPr>
        <w:t>2</w:t>
      </w:r>
      <w:r w:rsidR="00791837" w:rsidRPr="00CF1517">
        <w:rPr>
          <w:rFonts w:ascii="Angsana New" w:eastAsia="Cordia New" w:hAnsi="Angsana New" w:cs="Angsana New"/>
          <w:lang w:val="en-US"/>
        </w:rPr>
        <w:t xml:space="preserve"> </w:t>
      </w:r>
      <w:r w:rsidRPr="00CF1517">
        <w:rPr>
          <w:rFonts w:ascii="Angsana New" w:eastAsia="Cordia New" w:hAnsi="Angsana New" w:cs="Angsana New"/>
          <w:cs/>
        </w:rPr>
        <w:t>มีดังนี้</w:t>
      </w:r>
    </w:p>
    <w:p w14:paraId="38100235" w14:textId="77777777" w:rsidR="00B94BA5" w:rsidRPr="00CF1517" w:rsidRDefault="00B94BA5" w:rsidP="007B305A">
      <w:pPr>
        <w:pStyle w:val="a"/>
        <w:tabs>
          <w:tab w:val="clear" w:pos="1080"/>
          <w:tab w:val="left" w:pos="540"/>
        </w:tabs>
        <w:ind w:left="540"/>
        <w:jc w:val="both"/>
        <w:rPr>
          <w:rFonts w:ascii="Angsana New" w:eastAsia="Cordia New" w:hAnsi="Angsana New" w:cs="Angsana New"/>
          <w:sz w:val="24"/>
          <w:szCs w:val="24"/>
          <w:cs/>
        </w:rPr>
      </w:pPr>
    </w:p>
    <w:tbl>
      <w:tblPr>
        <w:tblW w:w="9225" w:type="dxa"/>
        <w:tblInd w:w="531" w:type="dxa"/>
        <w:tblLayout w:type="fixed"/>
        <w:tblLook w:val="0000" w:firstRow="0" w:lastRow="0" w:firstColumn="0" w:lastColumn="0" w:noHBand="0" w:noVBand="0"/>
      </w:tblPr>
      <w:tblGrid>
        <w:gridCol w:w="5879"/>
        <w:gridCol w:w="236"/>
        <w:gridCol w:w="1472"/>
        <w:gridCol w:w="236"/>
        <w:gridCol w:w="1402"/>
      </w:tblGrid>
      <w:tr w:rsidR="00B94BA5" w:rsidRPr="00CF1517" w14:paraId="6CFE2BAA" w14:textId="77777777" w:rsidTr="006239A7">
        <w:trPr>
          <w:trHeight w:hRule="exact" w:val="317"/>
        </w:trPr>
        <w:tc>
          <w:tcPr>
            <w:tcW w:w="3186" w:type="pct"/>
          </w:tcPr>
          <w:p w14:paraId="593169F8" w14:textId="77777777" w:rsidR="00B94BA5" w:rsidRPr="00CF1517" w:rsidRDefault="00B94BA5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</w:tcPr>
          <w:p w14:paraId="57BB2A35" w14:textId="77777777" w:rsidR="00B94BA5" w:rsidRPr="00CF1517" w:rsidRDefault="00B94BA5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686" w:type="pct"/>
            <w:gridSpan w:val="3"/>
          </w:tcPr>
          <w:p w14:paraId="424F084C" w14:textId="77777777" w:rsidR="00B94BA5" w:rsidRPr="00CF1517" w:rsidRDefault="00B94BA5" w:rsidP="005C6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94BA5" w:rsidRPr="00CF1517" w14:paraId="47BEFEC2" w14:textId="77777777" w:rsidTr="006239A7">
        <w:trPr>
          <w:trHeight w:hRule="exact" w:val="317"/>
        </w:trPr>
        <w:tc>
          <w:tcPr>
            <w:tcW w:w="3186" w:type="pct"/>
            <w:vAlign w:val="bottom"/>
          </w:tcPr>
          <w:p w14:paraId="6DDE13B6" w14:textId="77777777" w:rsidR="00B94BA5" w:rsidRPr="00CF1517" w:rsidRDefault="00B94BA5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8" w:type="pct"/>
          </w:tcPr>
          <w:p w14:paraId="7BA7302A" w14:textId="77777777" w:rsidR="00B94BA5" w:rsidRPr="00CF1517" w:rsidRDefault="00B94BA5" w:rsidP="005C6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98" w:type="pct"/>
          </w:tcPr>
          <w:p w14:paraId="57EFAF9F" w14:textId="382ED0E2" w:rsidR="00B94BA5" w:rsidRPr="00CF1517" w:rsidRDefault="00086D0E" w:rsidP="005C6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2131440D" w14:textId="77777777" w:rsidR="00B94BA5" w:rsidRPr="00CF1517" w:rsidRDefault="00B94BA5" w:rsidP="005C6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60" w:type="pct"/>
          </w:tcPr>
          <w:p w14:paraId="7A0C5FAA" w14:textId="1D5B4D2E" w:rsidR="00B94BA5" w:rsidRPr="00CF1517" w:rsidRDefault="00086D0E" w:rsidP="005C6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94BA5" w:rsidRPr="00CF1517" w14:paraId="57284E97" w14:textId="77777777" w:rsidTr="006239A7">
        <w:trPr>
          <w:trHeight w:hRule="exact" w:val="317"/>
        </w:trPr>
        <w:tc>
          <w:tcPr>
            <w:tcW w:w="3186" w:type="pct"/>
            <w:vAlign w:val="bottom"/>
          </w:tcPr>
          <w:p w14:paraId="05403804" w14:textId="77777777" w:rsidR="00B94BA5" w:rsidRPr="00CF1517" w:rsidRDefault="00B94BA5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8" w:type="pct"/>
          </w:tcPr>
          <w:p w14:paraId="0BB19546" w14:textId="77777777" w:rsidR="00B94BA5" w:rsidRPr="00CF1517" w:rsidRDefault="00B94BA5" w:rsidP="005C6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86" w:type="pct"/>
            <w:gridSpan w:val="3"/>
          </w:tcPr>
          <w:p w14:paraId="36B84B2A" w14:textId="77777777" w:rsidR="00B94BA5" w:rsidRPr="00CF1517" w:rsidRDefault="00E7786D" w:rsidP="003E50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24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</w:t>
            </w:r>
            <w:r w:rsidR="00FE43EB"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พัน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ตัว</w:t>
            </w:r>
            <w:r w:rsidR="00564350"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BB5618" w:rsidRPr="00CF1517" w14:paraId="70D2B25C" w14:textId="77777777" w:rsidTr="00791837">
        <w:trPr>
          <w:trHeight w:hRule="exact" w:val="374"/>
        </w:trPr>
        <w:tc>
          <w:tcPr>
            <w:tcW w:w="3186" w:type="pct"/>
          </w:tcPr>
          <w:p w14:paraId="405BE9DF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ไก่</w:t>
            </w:r>
          </w:p>
        </w:tc>
        <w:tc>
          <w:tcPr>
            <w:tcW w:w="128" w:type="pct"/>
          </w:tcPr>
          <w:p w14:paraId="2127E2E2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98" w:type="pct"/>
          </w:tcPr>
          <w:p w14:paraId="1237CDE6" w14:textId="36A260E1" w:rsidR="00BB5618" w:rsidRPr="00CF1517" w:rsidRDefault="000E5810" w:rsidP="000E581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7"/>
              </w:tabs>
              <w:spacing w:after="0"/>
              <w:ind w:left="-108" w:right="94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15,925</w:t>
            </w:r>
          </w:p>
        </w:tc>
        <w:tc>
          <w:tcPr>
            <w:tcW w:w="128" w:type="pct"/>
          </w:tcPr>
          <w:p w14:paraId="01E2A33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60" w:type="pct"/>
          </w:tcPr>
          <w:p w14:paraId="6E9BFA00" w14:textId="45124C54" w:rsidR="00BB5618" w:rsidRPr="00CF1517" w:rsidRDefault="00360B44" w:rsidP="000E581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5"/>
              </w:tabs>
              <w:spacing w:after="0"/>
              <w:ind w:left="-108" w:right="102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BB5618" w:rsidRPr="00CF1517" w14:paraId="6C6E243B" w14:textId="77777777" w:rsidTr="00791837">
        <w:trPr>
          <w:trHeight w:hRule="exact" w:val="374"/>
        </w:trPr>
        <w:tc>
          <w:tcPr>
            <w:tcW w:w="3186" w:type="pct"/>
          </w:tcPr>
          <w:p w14:paraId="5E11549A" w14:textId="77777777" w:rsidR="00BB5618" w:rsidRPr="00CF1517" w:rsidRDefault="00BB5618" w:rsidP="00BB5618">
            <w:pPr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หมู</w:t>
            </w:r>
          </w:p>
        </w:tc>
        <w:tc>
          <w:tcPr>
            <w:tcW w:w="128" w:type="pct"/>
          </w:tcPr>
          <w:p w14:paraId="59E7886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98" w:type="pct"/>
            <w:tcBorders>
              <w:bottom w:val="single" w:sz="4" w:space="0" w:color="auto"/>
            </w:tcBorders>
          </w:tcPr>
          <w:p w14:paraId="226916A3" w14:textId="4A274D42" w:rsidR="00BB5618" w:rsidRPr="00CF1517" w:rsidRDefault="000E5810" w:rsidP="000E5810">
            <w:pPr>
              <w:pStyle w:val="acctfourfigures"/>
              <w:tabs>
                <w:tab w:val="clear" w:pos="765"/>
              </w:tabs>
              <w:spacing w:line="240" w:lineRule="atLeast"/>
              <w:ind w:right="9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644</w:t>
            </w:r>
          </w:p>
        </w:tc>
        <w:tc>
          <w:tcPr>
            <w:tcW w:w="128" w:type="pct"/>
          </w:tcPr>
          <w:p w14:paraId="349633AC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760" w:type="pct"/>
            <w:tcBorders>
              <w:bottom w:val="single" w:sz="4" w:space="0" w:color="auto"/>
            </w:tcBorders>
          </w:tcPr>
          <w:p w14:paraId="014919C4" w14:textId="2B9FCEAA" w:rsidR="00BB5618" w:rsidRPr="00CF1517" w:rsidRDefault="00360B44" w:rsidP="000E5810">
            <w:pPr>
              <w:pStyle w:val="acctfourfigures"/>
              <w:tabs>
                <w:tab w:val="clear" w:pos="765"/>
              </w:tabs>
              <w:spacing w:line="240" w:lineRule="atLeast"/>
              <w:ind w:right="10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43</w:t>
            </w:r>
          </w:p>
        </w:tc>
      </w:tr>
      <w:tr w:rsidR="00BB5618" w:rsidRPr="00CF1517" w14:paraId="673F4FF5" w14:textId="77777777" w:rsidTr="00791837">
        <w:trPr>
          <w:trHeight w:hRule="exact" w:val="374"/>
        </w:trPr>
        <w:tc>
          <w:tcPr>
            <w:tcW w:w="3186" w:type="pct"/>
          </w:tcPr>
          <w:p w14:paraId="5870D5D5" w14:textId="77777777" w:rsidR="00BB5618" w:rsidRPr="00CF1517" w:rsidRDefault="00BB5618" w:rsidP="00BB5618">
            <w:pPr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8" w:type="pct"/>
          </w:tcPr>
          <w:p w14:paraId="7BC82F0E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98" w:type="pct"/>
            <w:tcBorders>
              <w:top w:val="single" w:sz="4" w:space="0" w:color="auto"/>
              <w:bottom w:val="double" w:sz="4" w:space="0" w:color="auto"/>
            </w:tcBorders>
          </w:tcPr>
          <w:p w14:paraId="49C234C1" w14:textId="6505CDB2" w:rsidR="00BB5618" w:rsidRPr="00CF1517" w:rsidRDefault="000E5810" w:rsidP="000E5810">
            <w:pPr>
              <w:pStyle w:val="acctfourfigures"/>
              <w:tabs>
                <w:tab w:val="clear" w:pos="765"/>
              </w:tabs>
              <w:spacing w:line="240" w:lineRule="atLeast"/>
              <w:ind w:right="9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16,569</w:t>
            </w:r>
          </w:p>
        </w:tc>
        <w:tc>
          <w:tcPr>
            <w:tcW w:w="128" w:type="pct"/>
          </w:tcPr>
          <w:p w14:paraId="3A6EB5F1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760" w:type="pct"/>
            <w:tcBorders>
              <w:top w:val="single" w:sz="4" w:space="0" w:color="auto"/>
              <w:bottom w:val="double" w:sz="4" w:space="0" w:color="auto"/>
            </w:tcBorders>
          </w:tcPr>
          <w:p w14:paraId="4446B29F" w14:textId="11BD94A0" w:rsidR="00BB5618" w:rsidRPr="00CF1517" w:rsidRDefault="00360B44" w:rsidP="000E5810">
            <w:pPr>
              <w:pStyle w:val="acctfourfigures"/>
              <w:tabs>
                <w:tab w:val="clear" w:pos="765"/>
              </w:tabs>
              <w:spacing w:line="240" w:lineRule="atLeast"/>
              <w:ind w:right="102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15</w:t>
            </w:r>
            <w:r w:rsidR="00BB5618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</w:tr>
    </w:tbl>
    <w:p w14:paraId="02EB4DD0" w14:textId="77777777" w:rsidR="006239A7" w:rsidRPr="00CF1517" w:rsidRDefault="006239A7" w:rsidP="006239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 w:cs="Angsana New"/>
          <w:b/>
          <w:sz w:val="30"/>
          <w:szCs w:val="30"/>
        </w:rPr>
      </w:pPr>
    </w:p>
    <w:p w14:paraId="1814D5F1" w14:textId="77777777" w:rsidR="005C4778" w:rsidRPr="00CF1517" w:rsidRDefault="007B305A" w:rsidP="006239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eastAsia="Cordi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b/>
          <w:sz w:val="30"/>
          <w:szCs w:val="30"/>
          <w:cs/>
        </w:rPr>
        <w:t>ปริมาณทางกายภาพของสินทรัพย์ชีวภาพประมาณ</w:t>
      </w:r>
      <w:r w:rsidR="00FE43EB" w:rsidRPr="00CF1517">
        <w:rPr>
          <w:rFonts w:ascii="Angsana New" w:hAnsi="Angsana New" w:cs="Angsana New"/>
          <w:b/>
          <w:sz w:val="30"/>
          <w:szCs w:val="30"/>
          <w:cs/>
        </w:rPr>
        <w:t>โดยอาศัยประสบการณ์และข้อมูลในอดีต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</w:p>
    <w:p w14:paraId="02ABEADB" w14:textId="0F77C37F" w:rsidR="00E276C0" w:rsidRDefault="00E276C0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00939A09" w14:textId="3988F5E8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564E8652" w14:textId="1D83D035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64D7419E" w14:textId="30FD255D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7A8F27E4" w14:textId="60FA3E20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7B2E4BD4" w14:textId="3A200E09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7AC73938" w14:textId="47EB2443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22DAEF31" w14:textId="4416DDE7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3C4BBC1D" w14:textId="77777777" w:rsidR="00DC4432" w:rsidRPr="00CF1517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004E79FA" w14:textId="77777777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63069234" w14:textId="77777777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0BC1D8CA" w14:textId="77777777" w:rsidR="00DC4432" w:rsidRDefault="00DC4432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72604CED" w14:textId="0E23BACC" w:rsidR="007B305A" w:rsidRPr="00CF1517" w:rsidRDefault="007B305A" w:rsidP="007B305A">
      <w:pPr>
        <w:ind w:left="540" w:right="-360"/>
        <w:jc w:val="both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sz w:val="30"/>
          <w:szCs w:val="30"/>
          <w:cs/>
        </w:rPr>
        <w:t>การวัดมูลค่ายุติธรรม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737410C9" w14:textId="77777777" w:rsidR="007B305A" w:rsidRPr="00CF1517" w:rsidRDefault="007B305A" w:rsidP="007B305A">
      <w:pPr>
        <w:pStyle w:val="block"/>
        <w:spacing w:after="0" w:line="240" w:lineRule="atLeast"/>
        <w:ind w:right="-7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46B4F66A" w14:textId="77777777" w:rsidR="007B305A" w:rsidRPr="00CF1517" w:rsidRDefault="007B305A" w:rsidP="007B305A">
      <w:pPr>
        <w:pStyle w:val="block"/>
        <w:spacing w:after="0" w:line="240" w:lineRule="atLeast"/>
        <w:ind w:right="-7"/>
        <w:jc w:val="both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มูลค่ายุติธรรมของสินทรัพย์ชีวภาพรวมถึงมูลค่าตามบัญชีในงบแสดงฐานะการเงินรวม</w:t>
      </w: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มีดังนี้</w:t>
      </w:r>
    </w:p>
    <w:p w14:paraId="275E230A" w14:textId="77777777" w:rsidR="007B305A" w:rsidRPr="00CF1517" w:rsidRDefault="007B305A" w:rsidP="007B305A">
      <w:pPr>
        <w:pStyle w:val="block"/>
        <w:spacing w:after="0" w:line="240" w:lineRule="atLeast"/>
        <w:ind w:right="-7"/>
        <w:jc w:val="both"/>
        <w:rPr>
          <w:rFonts w:ascii="Angsana New" w:hAnsi="Angsana New" w:cs="Angsana New"/>
          <w:sz w:val="30"/>
          <w:szCs w:val="30"/>
          <w:lang w:bidi="th-TH"/>
        </w:rPr>
      </w:pPr>
    </w:p>
    <w:tbl>
      <w:tblPr>
        <w:tblW w:w="9090" w:type="dxa"/>
        <w:tblInd w:w="529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27"/>
        <w:gridCol w:w="1261"/>
        <w:gridCol w:w="182"/>
        <w:gridCol w:w="986"/>
        <w:gridCol w:w="180"/>
        <w:gridCol w:w="900"/>
        <w:gridCol w:w="180"/>
        <w:gridCol w:w="990"/>
        <w:gridCol w:w="180"/>
        <w:gridCol w:w="904"/>
      </w:tblGrid>
      <w:tr w:rsidR="007B305A" w:rsidRPr="00CF1517" w14:paraId="71433729" w14:textId="77777777" w:rsidTr="00E276C0">
        <w:trPr>
          <w:cantSplit/>
          <w:trHeight w:hRule="exact" w:val="374"/>
          <w:tblHeader/>
        </w:trPr>
        <w:tc>
          <w:tcPr>
            <w:tcW w:w="3327" w:type="dxa"/>
            <w:vAlign w:val="bottom"/>
            <w:hideMark/>
          </w:tcPr>
          <w:p w14:paraId="61730B00" w14:textId="77777777" w:rsidR="007B305A" w:rsidRPr="00CF1517" w:rsidRDefault="007B305A" w:rsidP="00C2438E">
            <w:pPr>
              <w:pStyle w:val="acctfourfigures"/>
              <w:tabs>
                <w:tab w:val="left" w:pos="720"/>
              </w:tabs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3" w:type="dxa"/>
            <w:gridSpan w:val="2"/>
            <w:vAlign w:val="bottom"/>
            <w:hideMark/>
          </w:tcPr>
          <w:p w14:paraId="1579ED13" w14:textId="77777777" w:rsidR="007B305A" w:rsidRPr="00CF1517" w:rsidRDefault="007B305A" w:rsidP="00C2438E">
            <w:pPr>
              <w:pStyle w:val="acctfourfigures"/>
              <w:tabs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320" w:type="dxa"/>
            <w:gridSpan w:val="7"/>
            <w:vAlign w:val="bottom"/>
          </w:tcPr>
          <w:p w14:paraId="01889EDD" w14:textId="77777777" w:rsidR="007B305A" w:rsidRPr="00CF1517" w:rsidRDefault="007B305A" w:rsidP="00C2438E">
            <w:pPr>
              <w:pStyle w:val="acctfourfigures"/>
              <w:tabs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7B305A" w:rsidRPr="00CF1517" w14:paraId="37C9F082" w14:textId="77777777" w:rsidTr="00E276C0">
        <w:trPr>
          <w:cantSplit/>
          <w:trHeight w:hRule="exact" w:val="374"/>
          <w:tblHeader/>
        </w:trPr>
        <w:tc>
          <w:tcPr>
            <w:tcW w:w="3327" w:type="dxa"/>
            <w:hideMark/>
          </w:tcPr>
          <w:p w14:paraId="3AA8068C" w14:textId="77777777" w:rsidR="007B305A" w:rsidRPr="00CF1517" w:rsidRDefault="007B305A" w:rsidP="00C2438E">
            <w:pPr>
              <w:ind w:left="180" w:hanging="180"/>
              <w:rPr>
                <w:rFonts w:ascii="Angsana New" w:hAnsi="Angsana New" w:cs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1" w:type="dxa"/>
            <w:hideMark/>
          </w:tcPr>
          <w:p w14:paraId="5B100864" w14:textId="77777777" w:rsidR="007B305A" w:rsidRPr="00CF1517" w:rsidRDefault="007B305A" w:rsidP="00C2438E">
            <w:pPr>
              <w:pStyle w:val="acctfourfigures"/>
              <w:tabs>
                <w:tab w:val="left" w:pos="720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82" w:type="dxa"/>
          </w:tcPr>
          <w:p w14:paraId="111ED4E0" w14:textId="77777777" w:rsidR="007B305A" w:rsidRPr="00CF1517" w:rsidRDefault="007B305A" w:rsidP="00C2438E">
            <w:pPr>
              <w:pStyle w:val="acctfourfigures"/>
              <w:tabs>
                <w:tab w:val="left" w:pos="720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32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6D9421B" w14:textId="77777777" w:rsidR="007B305A" w:rsidRPr="00CF1517" w:rsidRDefault="007B305A" w:rsidP="00C2438E">
            <w:pPr>
              <w:pStyle w:val="acctfourfigures"/>
              <w:tabs>
                <w:tab w:val="left" w:pos="720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7B305A" w:rsidRPr="00CF1517" w14:paraId="316FD0BB" w14:textId="77777777" w:rsidTr="00E276C0">
        <w:trPr>
          <w:cantSplit/>
          <w:trHeight w:hRule="exact" w:val="374"/>
          <w:tblHeader/>
        </w:trPr>
        <w:tc>
          <w:tcPr>
            <w:tcW w:w="3327" w:type="dxa"/>
            <w:hideMark/>
          </w:tcPr>
          <w:p w14:paraId="591C77E1" w14:textId="77777777" w:rsidR="007B305A" w:rsidRPr="00CF1517" w:rsidRDefault="007B305A" w:rsidP="00C2438E">
            <w:pPr>
              <w:ind w:left="180" w:hanging="18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</w:tcPr>
          <w:p w14:paraId="342FC59C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2" w:type="dxa"/>
          </w:tcPr>
          <w:p w14:paraId="27BCC777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6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103CF940" w14:textId="4386B200" w:rsidR="007B305A" w:rsidRPr="00CF1517" w:rsidRDefault="007B305A" w:rsidP="00C2438E">
            <w:pPr>
              <w:pStyle w:val="acctfourfigures"/>
              <w:tabs>
                <w:tab w:val="decimal" w:pos="-83"/>
              </w:tabs>
              <w:ind w:right="-7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right w:val="nil"/>
            </w:tcBorders>
          </w:tcPr>
          <w:p w14:paraId="0E32B7A3" w14:textId="77777777" w:rsidR="007B305A" w:rsidRPr="00CF1517" w:rsidRDefault="007B305A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4ABBA236" w14:textId="449AA9F5" w:rsidR="007B305A" w:rsidRPr="00CF1517" w:rsidRDefault="007B305A" w:rsidP="00C2438E">
            <w:pPr>
              <w:pStyle w:val="acctfourfigures"/>
              <w:tabs>
                <w:tab w:val="decimal" w:pos="-83"/>
              </w:tabs>
              <w:ind w:left="-83" w:right="-7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right w:val="nil"/>
            </w:tcBorders>
          </w:tcPr>
          <w:p w14:paraId="1B4ABBB9" w14:textId="77777777" w:rsidR="007B305A" w:rsidRPr="00CF1517" w:rsidRDefault="007B305A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1D107456" w14:textId="3A3367C1" w:rsidR="007B305A" w:rsidRPr="00CF1517" w:rsidRDefault="007B305A" w:rsidP="00C2438E">
            <w:pPr>
              <w:pStyle w:val="acctfourfigures"/>
              <w:tabs>
                <w:tab w:val="decimal" w:pos="-83"/>
              </w:tabs>
              <w:ind w:right="-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right w:val="nil"/>
            </w:tcBorders>
          </w:tcPr>
          <w:p w14:paraId="1B4BCFB3" w14:textId="77777777" w:rsidR="007B305A" w:rsidRPr="00CF1517" w:rsidRDefault="007B305A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466BD24E" w14:textId="77777777" w:rsidR="007B305A" w:rsidRPr="00CF1517" w:rsidRDefault="007B305A" w:rsidP="00C2438E">
            <w:pPr>
              <w:pStyle w:val="acctfourfigures"/>
              <w:tabs>
                <w:tab w:val="decimal" w:pos="-85"/>
              </w:tabs>
              <w:ind w:left="-85" w:right="1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0F4A75" w:rsidRPr="00CF1517" w14:paraId="0AE3E8C8" w14:textId="77777777" w:rsidTr="00E276C0">
        <w:trPr>
          <w:cantSplit/>
          <w:trHeight w:hRule="exact" w:val="374"/>
          <w:tblHeader/>
        </w:trPr>
        <w:tc>
          <w:tcPr>
            <w:tcW w:w="3327" w:type="dxa"/>
          </w:tcPr>
          <w:p w14:paraId="29A759F8" w14:textId="77777777" w:rsidR="000F4A75" w:rsidRPr="00CF1517" w:rsidRDefault="000F4A75" w:rsidP="00C2438E">
            <w:pPr>
              <w:ind w:left="180" w:hanging="18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</w:tcPr>
          <w:p w14:paraId="1433563D" w14:textId="77777777" w:rsidR="000F4A75" w:rsidRPr="00CF1517" w:rsidRDefault="000F4A75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2" w:type="dxa"/>
          </w:tcPr>
          <w:p w14:paraId="10801F28" w14:textId="77777777" w:rsidR="000F4A75" w:rsidRPr="00CF1517" w:rsidRDefault="000F4A75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6" w:type="dxa"/>
            <w:tcBorders>
              <w:left w:val="nil"/>
              <w:bottom w:val="nil"/>
              <w:right w:val="nil"/>
            </w:tcBorders>
          </w:tcPr>
          <w:p w14:paraId="1E37EF77" w14:textId="77777777" w:rsidR="000F4A75" w:rsidRPr="00CF1517" w:rsidRDefault="000F4A75" w:rsidP="00C2438E">
            <w:pPr>
              <w:pStyle w:val="acctfourfigures"/>
              <w:tabs>
                <w:tab w:val="decimal" w:pos="-83"/>
              </w:tabs>
              <w:ind w:right="-75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  <w:tcBorders>
              <w:left w:val="nil"/>
              <w:bottom w:val="nil"/>
              <w:right w:val="nil"/>
            </w:tcBorders>
          </w:tcPr>
          <w:p w14:paraId="62EA68F7" w14:textId="77777777" w:rsidR="000F4A75" w:rsidRPr="00CF1517" w:rsidRDefault="000F4A75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left w:val="nil"/>
              <w:bottom w:val="nil"/>
              <w:right w:val="nil"/>
            </w:tcBorders>
          </w:tcPr>
          <w:p w14:paraId="55C9C989" w14:textId="77777777" w:rsidR="000F4A75" w:rsidRPr="00CF1517" w:rsidRDefault="000F4A75" w:rsidP="00C2438E">
            <w:pPr>
              <w:pStyle w:val="acctfourfigures"/>
              <w:tabs>
                <w:tab w:val="decimal" w:pos="-83"/>
              </w:tabs>
              <w:ind w:right="-7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180" w:type="dxa"/>
            <w:tcBorders>
              <w:left w:val="nil"/>
              <w:bottom w:val="nil"/>
              <w:right w:val="nil"/>
            </w:tcBorders>
          </w:tcPr>
          <w:p w14:paraId="394565A3" w14:textId="77777777" w:rsidR="000F4A75" w:rsidRPr="00CF1517" w:rsidRDefault="000F4A75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4" w:type="dxa"/>
            <w:tcBorders>
              <w:left w:val="nil"/>
              <w:bottom w:val="nil"/>
              <w:right w:val="nil"/>
            </w:tcBorders>
          </w:tcPr>
          <w:p w14:paraId="3658E207" w14:textId="77777777" w:rsidR="000F4A75" w:rsidRPr="00CF1517" w:rsidRDefault="000F4A75" w:rsidP="00C2438E">
            <w:pPr>
              <w:pStyle w:val="acctfourfigures"/>
              <w:tabs>
                <w:tab w:val="decimal" w:pos="-85"/>
              </w:tabs>
              <w:ind w:left="-85" w:right="11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</w:tr>
      <w:tr w:rsidR="007B305A" w:rsidRPr="00CF1517" w14:paraId="5733E750" w14:textId="77777777" w:rsidTr="00E276C0">
        <w:trPr>
          <w:cantSplit/>
          <w:trHeight w:hRule="exact" w:val="374"/>
        </w:trPr>
        <w:tc>
          <w:tcPr>
            <w:tcW w:w="3327" w:type="dxa"/>
            <w:hideMark/>
          </w:tcPr>
          <w:p w14:paraId="64660A02" w14:textId="6FCB2CB7" w:rsidR="007B305A" w:rsidRPr="00CF1517" w:rsidRDefault="004B0B8A" w:rsidP="00C2438E">
            <w:pPr>
              <w:ind w:left="11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7B305A"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61" w:type="dxa"/>
          </w:tcPr>
          <w:p w14:paraId="399AE843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06CD1DA6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86" w:type="dxa"/>
          </w:tcPr>
          <w:p w14:paraId="05F70B7A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17FF433" w14:textId="77777777" w:rsidR="007B305A" w:rsidRPr="00CF1517" w:rsidRDefault="007B305A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00" w:type="dxa"/>
          </w:tcPr>
          <w:p w14:paraId="54C84129" w14:textId="77777777" w:rsidR="007B305A" w:rsidRPr="00CF1517" w:rsidRDefault="007B305A" w:rsidP="00C2438E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2178ACD2" w14:textId="77777777" w:rsidR="007B305A" w:rsidRPr="00CF1517" w:rsidRDefault="007B305A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D8AAF7C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C7AEE8E" w14:textId="77777777" w:rsidR="007B305A" w:rsidRPr="00CF1517" w:rsidRDefault="007B305A" w:rsidP="00C2438E">
            <w:pPr>
              <w:pStyle w:val="acctfourfigures"/>
              <w:spacing w:line="240" w:lineRule="atLeast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04" w:type="dxa"/>
          </w:tcPr>
          <w:p w14:paraId="531E9480" w14:textId="77777777" w:rsidR="007B305A" w:rsidRPr="00CF1517" w:rsidRDefault="007B305A" w:rsidP="00C2438E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</w:tr>
      <w:tr w:rsidR="001876F8" w:rsidRPr="00CF1517" w14:paraId="23CBA0F1" w14:textId="77777777" w:rsidTr="00E276C0">
        <w:trPr>
          <w:cantSplit/>
          <w:trHeight w:hRule="exact" w:val="374"/>
        </w:trPr>
        <w:tc>
          <w:tcPr>
            <w:tcW w:w="3327" w:type="dxa"/>
            <w:hideMark/>
          </w:tcPr>
          <w:p w14:paraId="7D3DC8B7" w14:textId="77777777" w:rsidR="001876F8" w:rsidRPr="00CF1517" w:rsidRDefault="001876F8" w:rsidP="001876F8">
            <w:pPr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สินทรัพย์ชีวภาพที่แสดงด้วยมูลค่า</w:t>
            </w:r>
          </w:p>
        </w:tc>
        <w:tc>
          <w:tcPr>
            <w:tcW w:w="1261" w:type="dxa"/>
          </w:tcPr>
          <w:p w14:paraId="464A20D2" w14:textId="77777777" w:rsidR="001876F8" w:rsidRPr="00CF1517" w:rsidRDefault="001876F8" w:rsidP="001876F8">
            <w:pPr>
              <w:pStyle w:val="acctfourfigures"/>
              <w:tabs>
                <w:tab w:val="clear" w:pos="765"/>
                <w:tab w:val="decimal" w:pos="1004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24D9FA5F" w14:textId="77777777" w:rsidR="001876F8" w:rsidRPr="00CF1517" w:rsidRDefault="001876F8" w:rsidP="001876F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6" w:type="dxa"/>
          </w:tcPr>
          <w:p w14:paraId="5966DF6F" w14:textId="77777777" w:rsidR="001876F8" w:rsidRPr="00CF1517" w:rsidRDefault="001876F8" w:rsidP="001876F8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A9685C1" w14:textId="77777777" w:rsidR="001876F8" w:rsidRPr="00CF1517" w:rsidRDefault="001876F8" w:rsidP="001876F8">
            <w:pPr>
              <w:pStyle w:val="acctfourfigures"/>
              <w:spacing w:line="240" w:lineRule="atLeast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B96348C" w14:textId="77777777" w:rsidR="001876F8" w:rsidRPr="00CF1517" w:rsidRDefault="001876F8" w:rsidP="001876F8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2C6ACD3B" w14:textId="77777777" w:rsidR="001876F8" w:rsidRPr="00CF1517" w:rsidRDefault="001876F8" w:rsidP="001876F8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8501944" w14:textId="77777777" w:rsidR="001876F8" w:rsidRPr="00CF1517" w:rsidRDefault="001876F8" w:rsidP="001876F8">
            <w:pPr>
              <w:pStyle w:val="acctfourfigures"/>
              <w:tabs>
                <w:tab w:val="clear" w:pos="765"/>
                <w:tab w:val="decimal" w:pos="656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3E60E75" w14:textId="77777777" w:rsidR="001876F8" w:rsidRPr="00CF1517" w:rsidRDefault="001876F8" w:rsidP="001876F8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4" w:type="dxa"/>
          </w:tcPr>
          <w:p w14:paraId="3BC586A8" w14:textId="77777777" w:rsidR="001876F8" w:rsidRPr="00CF1517" w:rsidRDefault="001876F8" w:rsidP="001876F8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C7B7E" w:rsidRPr="00CF1517" w14:paraId="37CCBDC3" w14:textId="77777777" w:rsidTr="00E276C0">
        <w:trPr>
          <w:cantSplit/>
          <w:trHeight w:hRule="exact" w:val="374"/>
        </w:trPr>
        <w:tc>
          <w:tcPr>
            <w:tcW w:w="3327" w:type="dxa"/>
          </w:tcPr>
          <w:p w14:paraId="55EA0315" w14:textId="77777777" w:rsidR="00FC7B7E" w:rsidRPr="00CF1517" w:rsidRDefault="00FC7B7E" w:rsidP="00FC7B7E">
            <w:pPr>
              <w:ind w:left="11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ยุติธรรมหักต้นทุนในการขาย</w:t>
            </w:r>
          </w:p>
        </w:tc>
        <w:tc>
          <w:tcPr>
            <w:tcW w:w="1261" w:type="dxa"/>
          </w:tcPr>
          <w:p w14:paraId="0D852C0D" w14:textId="2BAC2776" w:rsidR="00FC7B7E" w:rsidRPr="00CF1517" w:rsidRDefault="00FC7B7E" w:rsidP="00FC7B7E">
            <w:pPr>
              <w:pStyle w:val="acctfourfigures"/>
              <w:tabs>
                <w:tab w:val="clear" w:pos="765"/>
                <w:tab w:val="decimal" w:pos="1004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324,528</w:t>
            </w:r>
          </w:p>
        </w:tc>
        <w:tc>
          <w:tcPr>
            <w:tcW w:w="182" w:type="dxa"/>
          </w:tcPr>
          <w:p w14:paraId="48F7A605" w14:textId="77777777" w:rsidR="00FC7B7E" w:rsidRPr="00CF1517" w:rsidRDefault="00FC7B7E" w:rsidP="00FC7B7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6" w:type="dxa"/>
          </w:tcPr>
          <w:p w14:paraId="5FA8E99A" w14:textId="0672A446" w:rsidR="00FC7B7E" w:rsidRPr="00CF1517" w:rsidRDefault="00FC7B7E" w:rsidP="00FC7B7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E16A657" w14:textId="77777777" w:rsidR="00FC7B7E" w:rsidRPr="00CF1517" w:rsidRDefault="00FC7B7E" w:rsidP="00FC7B7E">
            <w:pPr>
              <w:pStyle w:val="acctfourfigures"/>
              <w:spacing w:line="240" w:lineRule="atLeast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5F838EF" w14:textId="74F21182" w:rsidR="00FC7B7E" w:rsidRPr="00CF1517" w:rsidRDefault="00FC7B7E" w:rsidP="00FC7B7E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324,528</w:t>
            </w:r>
          </w:p>
        </w:tc>
        <w:tc>
          <w:tcPr>
            <w:tcW w:w="180" w:type="dxa"/>
          </w:tcPr>
          <w:p w14:paraId="4EAD273A" w14:textId="77777777" w:rsidR="00FC7B7E" w:rsidRPr="00CF1517" w:rsidRDefault="00FC7B7E" w:rsidP="00FC7B7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3C6C664" w14:textId="174ED51C" w:rsidR="00FC7B7E" w:rsidRPr="00CF1517" w:rsidRDefault="00FC7B7E" w:rsidP="00FC7B7E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BB5E0DD" w14:textId="77777777" w:rsidR="00FC7B7E" w:rsidRPr="00CF1517" w:rsidRDefault="00FC7B7E" w:rsidP="00FC7B7E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4" w:type="dxa"/>
          </w:tcPr>
          <w:p w14:paraId="6B8065C2" w14:textId="46524766" w:rsidR="00FC7B7E" w:rsidRPr="00CF1517" w:rsidRDefault="00FC7B7E" w:rsidP="00FC7B7E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324,528</w:t>
            </w:r>
          </w:p>
        </w:tc>
      </w:tr>
    </w:tbl>
    <w:p w14:paraId="4498A619" w14:textId="75F83357" w:rsidR="007B305A" w:rsidRPr="00CF1517" w:rsidRDefault="007B305A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24"/>
          <w:szCs w:val="24"/>
        </w:rPr>
      </w:pPr>
    </w:p>
    <w:tbl>
      <w:tblPr>
        <w:tblW w:w="9090" w:type="dxa"/>
        <w:tblInd w:w="529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27"/>
        <w:gridCol w:w="1261"/>
        <w:gridCol w:w="182"/>
        <w:gridCol w:w="986"/>
        <w:gridCol w:w="180"/>
        <w:gridCol w:w="900"/>
        <w:gridCol w:w="180"/>
        <w:gridCol w:w="990"/>
        <w:gridCol w:w="180"/>
        <w:gridCol w:w="904"/>
      </w:tblGrid>
      <w:tr w:rsidR="00615D7C" w:rsidRPr="00CF1517" w14:paraId="0D798221" w14:textId="77777777" w:rsidTr="004C749B">
        <w:trPr>
          <w:cantSplit/>
          <w:trHeight w:hRule="exact" w:val="374"/>
        </w:trPr>
        <w:tc>
          <w:tcPr>
            <w:tcW w:w="3327" w:type="dxa"/>
            <w:hideMark/>
          </w:tcPr>
          <w:p w14:paraId="2F28F921" w14:textId="75DBBEB1" w:rsidR="00615D7C" w:rsidRPr="00CF1517" w:rsidRDefault="004B0B8A" w:rsidP="00615D7C">
            <w:pPr>
              <w:ind w:left="11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615D7C"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261" w:type="dxa"/>
          </w:tcPr>
          <w:p w14:paraId="51EA3DFB" w14:textId="77777777" w:rsidR="00615D7C" w:rsidRPr="00CF1517" w:rsidRDefault="00615D7C" w:rsidP="00615D7C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22589B9B" w14:textId="77777777" w:rsidR="00615D7C" w:rsidRPr="00CF1517" w:rsidRDefault="00615D7C" w:rsidP="00615D7C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86" w:type="dxa"/>
          </w:tcPr>
          <w:p w14:paraId="3C563F7B" w14:textId="77777777" w:rsidR="00615D7C" w:rsidRPr="00CF1517" w:rsidRDefault="00615D7C" w:rsidP="00615D7C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3CE3809" w14:textId="77777777" w:rsidR="00615D7C" w:rsidRPr="00CF1517" w:rsidRDefault="00615D7C" w:rsidP="00615D7C">
            <w:pPr>
              <w:pStyle w:val="acctfourfigures"/>
              <w:spacing w:line="240" w:lineRule="atLeast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9488FC1" w14:textId="77777777" w:rsidR="00615D7C" w:rsidRPr="00CF1517" w:rsidRDefault="00615D7C" w:rsidP="00615D7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FBFBAD3" w14:textId="77777777" w:rsidR="00615D7C" w:rsidRPr="00CF1517" w:rsidRDefault="00615D7C" w:rsidP="00615D7C">
            <w:pPr>
              <w:pStyle w:val="acctfourfigures"/>
              <w:spacing w:line="240" w:lineRule="atLeast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96F1714" w14:textId="77777777" w:rsidR="00615D7C" w:rsidRPr="00CF1517" w:rsidRDefault="00615D7C" w:rsidP="00615D7C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5D53FB9" w14:textId="77777777" w:rsidR="00615D7C" w:rsidRPr="00CF1517" w:rsidRDefault="00615D7C" w:rsidP="00615D7C">
            <w:pPr>
              <w:pStyle w:val="acctfourfigures"/>
              <w:spacing w:line="240" w:lineRule="atLeast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904" w:type="dxa"/>
          </w:tcPr>
          <w:p w14:paraId="30FA4D70" w14:textId="77777777" w:rsidR="00615D7C" w:rsidRPr="00CF1517" w:rsidRDefault="00615D7C" w:rsidP="00615D7C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</w:tr>
      <w:tr w:rsidR="00615D7C" w:rsidRPr="00CF1517" w14:paraId="5357744F" w14:textId="77777777" w:rsidTr="004C749B">
        <w:trPr>
          <w:cantSplit/>
          <w:trHeight w:hRule="exact" w:val="374"/>
        </w:trPr>
        <w:tc>
          <w:tcPr>
            <w:tcW w:w="3327" w:type="dxa"/>
            <w:hideMark/>
          </w:tcPr>
          <w:p w14:paraId="0981E78F" w14:textId="77777777" w:rsidR="00615D7C" w:rsidRPr="00CF1517" w:rsidRDefault="00615D7C" w:rsidP="00615D7C">
            <w:pPr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สินทรัพย์ชีวภาพที่แสดงด้วยมูลค่า</w:t>
            </w:r>
          </w:p>
        </w:tc>
        <w:tc>
          <w:tcPr>
            <w:tcW w:w="1261" w:type="dxa"/>
          </w:tcPr>
          <w:p w14:paraId="579D1BEF" w14:textId="77777777" w:rsidR="00615D7C" w:rsidRPr="00CF1517" w:rsidRDefault="00615D7C" w:rsidP="00615D7C">
            <w:pPr>
              <w:pStyle w:val="acctfourfigures"/>
              <w:tabs>
                <w:tab w:val="clear" w:pos="765"/>
                <w:tab w:val="decimal" w:pos="1004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41458880" w14:textId="77777777" w:rsidR="00615D7C" w:rsidRPr="00CF1517" w:rsidRDefault="00615D7C" w:rsidP="00615D7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6" w:type="dxa"/>
          </w:tcPr>
          <w:p w14:paraId="239266D3" w14:textId="77777777" w:rsidR="00615D7C" w:rsidRPr="00CF1517" w:rsidRDefault="00615D7C" w:rsidP="00615D7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427F7BB4" w14:textId="77777777" w:rsidR="00615D7C" w:rsidRPr="00CF1517" w:rsidRDefault="00615D7C" w:rsidP="00615D7C">
            <w:pPr>
              <w:pStyle w:val="acctfourfigures"/>
              <w:spacing w:line="240" w:lineRule="atLeast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FB97412" w14:textId="77777777" w:rsidR="00615D7C" w:rsidRPr="00CF1517" w:rsidRDefault="00615D7C" w:rsidP="00615D7C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78A69B8B" w14:textId="77777777" w:rsidR="00615D7C" w:rsidRPr="00CF1517" w:rsidRDefault="00615D7C" w:rsidP="00615D7C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AAA2EDD" w14:textId="77777777" w:rsidR="00615D7C" w:rsidRPr="00CF1517" w:rsidRDefault="00615D7C" w:rsidP="00615D7C">
            <w:pPr>
              <w:pStyle w:val="acctfourfigures"/>
              <w:tabs>
                <w:tab w:val="clear" w:pos="765"/>
                <w:tab w:val="decimal" w:pos="656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DD4A86E" w14:textId="77777777" w:rsidR="00615D7C" w:rsidRPr="00CF1517" w:rsidRDefault="00615D7C" w:rsidP="00615D7C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4" w:type="dxa"/>
          </w:tcPr>
          <w:p w14:paraId="424E5D20" w14:textId="77777777" w:rsidR="00615D7C" w:rsidRPr="00CF1517" w:rsidRDefault="00615D7C" w:rsidP="00615D7C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B5618" w:rsidRPr="00CF1517" w14:paraId="15A9764D" w14:textId="77777777" w:rsidTr="004C749B">
        <w:trPr>
          <w:cantSplit/>
          <w:trHeight w:hRule="exact" w:val="374"/>
        </w:trPr>
        <w:tc>
          <w:tcPr>
            <w:tcW w:w="3327" w:type="dxa"/>
          </w:tcPr>
          <w:p w14:paraId="5D15D2D0" w14:textId="77777777" w:rsidR="00BB5618" w:rsidRPr="00CF1517" w:rsidRDefault="00BB5618" w:rsidP="00BB5618">
            <w:pPr>
              <w:ind w:left="11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ยุติธรรมหักต้นทุนในการขาย</w:t>
            </w:r>
          </w:p>
        </w:tc>
        <w:tc>
          <w:tcPr>
            <w:tcW w:w="1261" w:type="dxa"/>
          </w:tcPr>
          <w:p w14:paraId="294566C8" w14:textId="23FD5B3D" w:rsidR="00BB5618" w:rsidRPr="00CF1517" w:rsidRDefault="00086D0E" w:rsidP="00BB5618">
            <w:pPr>
              <w:pStyle w:val="acctfourfigures"/>
              <w:tabs>
                <w:tab w:val="clear" w:pos="765"/>
                <w:tab w:val="decimal" w:pos="1004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966</w:t>
            </w:r>
          </w:p>
        </w:tc>
        <w:tc>
          <w:tcPr>
            <w:tcW w:w="182" w:type="dxa"/>
          </w:tcPr>
          <w:p w14:paraId="6684CBBD" w14:textId="77777777" w:rsidR="00BB5618" w:rsidRPr="00CF1517" w:rsidRDefault="00BB5618" w:rsidP="00BB561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6" w:type="dxa"/>
          </w:tcPr>
          <w:p w14:paraId="0F88FDA3" w14:textId="0252DC84" w:rsidR="00BB5618" w:rsidRPr="00CF1517" w:rsidRDefault="00BB5618" w:rsidP="00BB561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576FFE1" w14:textId="77777777" w:rsidR="00BB5618" w:rsidRPr="00CF1517" w:rsidRDefault="00BB5618" w:rsidP="00BB5618">
            <w:pPr>
              <w:pStyle w:val="acctfourfigures"/>
              <w:spacing w:line="240" w:lineRule="atLeast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430DEB" w14:textId="6486DC76" w:rsidR="00BB5618" w:rsidRPr="00CF1517" w:rsidRDefault="00086D0E" w:rsidP="00BB5618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79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966</w:t>
            </w:r>
          </w:p>
        </w:tc>
        <w:tc>
          <w:tcPr>
            <w:tcW w:w="180" w:type="dxa"/>
          </w:tcPr>
          <w:p w14:paraId="5479A62B" w14:textId="77777777" w:rsidR="00BB5618" w:rsidRPr="00CF1517" w:rsidRDefault="00BB5618" w:rsidP="00BB5618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9E8A97E" w14:textId="663BA1BA" w:rsidR="00BB5618" w:rsidRPr="00CF1517" w:rsidRDefault="00BB5618" w:rsidP="00BB561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4DBB39DD" w14:textId="77777777" w:rsidR="00BB5618" w:rsidRPr="00CF1517" w:rsidRDefault="00BB5618" w:rsidP="00BB5618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4" w:type="dxa"/>
          </w:tcPr>
          <w:p w14:paraId="22A7AD20" w14:textId="21BADE8A" w:rsidR="00BB5618" w:rsidRPr="00CF1517" w:rsidRDefault="00086D0E" w:rsidP="00BB5618">
            <w:pPr>
              <w:pStyle w:val="acctfourfigures"/>
              <w:tabs>
                <w:tab w:val="clear" w:pos="765"/>
                <w:tab w:val="left" w:pos="465"/>
                <w:tab w:val="decimal" w:pos="555"/>
                <w:tab w:val="left" w:pos="735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79</w:t>
            </w:r>
            <w:r w:rsidR="00BB5618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966</w:t>
            </w:r>
          </w:p>
        </w:tc>
      </w:tr>
    </w:tbl>
    <w:p w14:paraId="212C1B00" w14:textId="77777777" w:rsidR="007D6E3E" w:rsidRPr="00CF1517" w:rsidRDefault="007D6E3E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34149D3A" w14:textId="7E235F05" w:rsidR="007B305A" w:rsidRPr="00CF1517" w:rsidRDefault="007B305A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เทคนิคการประเมินมูลค่าและข้อมูลที่ใช้ในการวัดมูลค่ายุติธรรมของสินทรัพย์ชีวภาพที่ถูกจัดอยู่ในระดับ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คือวิธีเปรียบเทียบข้อมูลตลาด โดยใช้ราคาที่อ้างอิงราคาตลาด ณ วันสิ้นรอบระยะเวลารายงาน</w:t>
      </w:r>
    </w:p>
    <w:p w14:paraId="5A943F30" w14:textId="26A66519" w:rsidR="00E276C0" w:rsidRDefault="00E276C0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58812DE6" w14:textId="6ECAA4C6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F20200F" w14:textId="3E7AE173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0B27D851" w14:textId="12A23F3F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7561009E" w14:textId="25619819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2C14C3BC" w14:textId="33A5D62B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7C160569" w14:textId="73DA8C85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224DC26E" w14:textId="1C28B008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5FF5F3FA" w14:textId="799DAC30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30E39CA2" w14:textId="26FCBB9C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48B61175" w14:textId="0BC8A1C7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2AF314D4" w14:textId="4A72D212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31F1DA33" w14:textId="264CB251" w:rsidR="00DC4432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7619475" w14:textId="77777777" w:rsidR="00DC4432" w:rsidRPr="00CF1517" w:rsidRDefault="00DC4432" w:rsidP="007B3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17ABBA1" w14:textId="45C6B2FF" w:rsidR="00396FE7" w:rsidRPr="00CF1517" w:rsidRDefault="00396FE7" w:rsidP="00220D3B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เงินทดรองจ่ายให้แก่เกษตรกร</w:t>
      </w:r>
    </w:p>
    <w:p w14:paraId="3C7CF05F" w14:textId="77777777" w:rsidR="00145548" w:rsidRPr="00CF1517" w:rsidRDefault="00145548" w:rsidP="00145548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tbl>
      <w:tblPr>
        <w:tblW w:w="9465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3600"/>
        <w:gridCol w:w="873"/>
        <w:gridCol w:w="1073"/>
        <w:gridCol w:w="240"/>
        <w:gridCol w:w="1030"/>
        <w:gridCol w:w="237"/>
        <w:gridCol w:w="1083"/>
        <w:gridCol w:w="269"/>
        <w:gridCol w:w="1060"/>
      </w:tblGrid>
      <w:tr w:rsidR="009D0F98" w:rsidRPr="00CF1517" w14:paraId="6BDC9FF7" w14:textId="77777777" w:rsidTr="00E344A2">
        <w:trPr>
          <w:trHeight w:hRule="exact" w:val="403"/>
          <w:tblHeader/>
        </w:trPr>
        <w:tc>
          <w:tcPr>
            <w:tcW w:w="1902" w:type="pct"/>
          </w:tcPr>
          <w:p w14:paraId="201E4108" w14:textId="77777777" w:rsidR="009D0F98" w:rsidRPr="00CF1517" w:rsidRDefault="009D0F98" w:rsidP="00020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61" w:type="pct"/>
          </w:tcPr>
          <w:p w14:paraId="43B1A58D" w14:textId="77777777" w:rsidR="009D0F98" w:rsidRPr="00CF1517" w:rsidRDefault="009D0F98" w:rsidP="00020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38" w:type="pct"/>
            <w:gridSpan w:val="3"/>
          </w:tcPr>
          <w:p w14:paraId="1128DD4E" w14:textId="77777777" w:rsidR="009D0F98" w:rsidRPr="00CF1517" w:rsidRDefault="009D0F98" w:rsidP="000205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5" w:type="pct"/>
          </w:tcPr>
          <w:p w14:paraId="67BEACF6" w14:textId="77777777" w:rsidR="009D0F98" w:rsidRPr="00CF1517" w:rsidRDefault="009D0F98" w:rsidP="000205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74" w:type="pct"/>
            <w:gridSpan w:val="3"/>
          </w:tcPr>
          <w:p w14:paraId="18FE38FA" w14:textId="77777777" w:rsidR="009D0F98" w:rsidRPr="00CF1517" w:rsidRDefault="009D0F98" w:rsidP="000205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BB5618" w:rsidRPr="00CF1517" w14:paraId="6F0A5A09" w14:textId="77777777" w:rsidTr="00E344A2">
        <w:trPr>
          <w:trHeight w:hRule="exact" w:val="403"/>
          <w:tblHeader/>
        </w:trPr>
        <w:tc>
          <w:tcPr>
            <w:tcW w:w="1902" w:type="pct"/>
            <w:vAlign w:val="bottom"/>
          </w:tcPr>
          <w:p w14:paraId="09F1BC12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1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61" w:type="pct"/>
            <w:vAlign w:val="bottom"/>
          </w:tcPr>
          <w:p w14:paraId="19C8C367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1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45FCF71F" w14:textId="5E8F92C7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27" w:type="pct"/>
            <w:vAlign w:val="bottom"/>
          </w:tcPr>
          <w:p w14:paraId="14A13CA7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08A084B9" w14:textId="6AD62933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25" w:type="pct"/>
            <w:vAlign w:val="bottom"/>
          </w:tcPr>
          <w:p w14:paraId="11106D93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3E485501" w14:textId="7B6A1ED7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2" w:type="pct"/>
            <w:vAlign w:val="bottom"/>
          </w:tcPr>
          <w:p w14:paraId="77F1CE78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128AB9E6" w14:textId="44AF1450" w:rsidR="00BB5618" w:rsidRPr="00CF1517" w:rsidRDefault="00086D0E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5618" w:rsidRPr="00CF1517" w14:paraId="03BC535E" w14:textId="77777777" w:rsidTr="00E344A2">
        <w:trPr>
          <w:trHeight w:hRule="exact" w:val="403"/>
          <w:tblHeader/>
        </w:trPr>
        <w:tc>
          <w:tcPr>
            <w:tcW w:w="1902" w:type="pct"/>
            <w:vAlign w:val="bottom"/>
          </w:tcPr>
          <w:p w14:paraId="7B2CEEEC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61" w:type="pct"/>
            <w:vAlign w:val="bottom"/>
          </w:tcPr>
          <w:p w14:paraId="05D6C40E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637" w:type="pct"/>
            <w:gridSpan w:val="7"/>
            <w:vAlign w:val="bottom"/>
          </w:tcPr>
          <w:p w14:paraId="1B2C0B5B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B5618" w:rsidRPr="00CF1517" w14:paraId="6A3924BE" w14:textId="77777777" w:rsidTr="00E344A2">
        <w:trPr>
          <w:trHeight w:hRule="exact" w:val="403"/>
        </w:trPr>
        <w:tc>
          <w:tcPr>
            <w:tcW w:w="1902" w:type="pct"/>
            <w:vAlign w:val="bottom"/>
          </w:tcPr>
          <w:p w14:paraId="6AD6DE31" w14:textId="77777777" w:rsidR="00BB5618" w:rsidRPr="00CF1517" w:rsidRDefault="00BB5618" w:rsidP="00BB5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461" w:type="pct"/>
            <w:vAlign w:val="bottom"/>
          </w:tcPr>
          <w:p w14:paraId="5016DB9C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17F3D96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7" w:type="pct"/>
            <w:vAlign w:val="bottom"/>
          </w:tcPr>
          <w:p w14:paraId="00E7DCD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5A102C8C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/>
              <w:ind w:left="-108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5" w:type="pct"/>
            <w:vAlign w:val="bottom"/>
          </w:tcPr>
          <w:p w14:paraId="3989EE2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spacing w:after="0"/>
              <w:ind w:left="30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7B81ED56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spacing w:after="0"/>
              <w:ind w:left="30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427AEBA9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00AF9022" w14:textId="77777777" w:rsidR="00BB5618" w:rsidRPr="00CF1517" w:rsidRDefault="00BB5618" w:rsidP="00BB56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left="30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D36BB" w:rsidRPr="00CF1517" w14:paraId="76CC75AC" w14:textId="77777777" w:rsidTr="00E344A2">
        <w:trPr>
          <w:trHeight w:hRule="exact" w:val="403"/>
        </w:trPr>
        <w:tc>
          <w:tcPr>
            <w:tcW w:w="1902" w:type="pct"/>
            <w:vAlign w:val="bottom"/>
          </w:tcPr>
          <w:p w14:paraId="2D43764D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เงินทดรองจ่ายให้แก่เกษตรกร</w:t>
            </w:r>
          </w:p>
        </w:tc>
        <w:tc>
          <w:tcPr>
            <w:tcW w:w="461" w:type="pct"/>
            <w:vAlign w:val="bottom"/>
          </w:tcPr>
          <w:p w14:paraId="101E2EC8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70F57B15" w14:textId="42C81171" w:rsidR="00CD36BB" w:rsidRPr="00CF1517" w:rsidRDefault="00AE632A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194,203</w:t>
            </w:r>
          </w:p>
        </w:tc>
        <w:tc>
          <w:tcPr>
            <w:tcW w:w="127" w:type="pct"/>
            <w:vAlign w:val="bottom"/>
          </w:tcPr>
          <w:p w14:paraId="147FB8F6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02E7713D" w14:textId="4C6418D7" w:rsidR="00CD36BB" w:rsidRPr="00CF1517" w:rsidRDefault="00086D0E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18</w:t>
            </w:r>
            <w:r w:rsidR="00CD36BB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25" w:type="pct"/>
            <w:vAlign w:val="bottom"/>
          </w:tcPr>
          <w:p w14:paraId="03EFE9A9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25E3AA3A" w14:textId="0C231F08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2A063586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4B4024B1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D36BB" w:rsidRPr="00CF1517" w14:paraId="52549B8F" w14:textId="77777777" w:rsidTr="00713F85">
        <w:trPr>
          <w:trHeight w:hRule="exact" w:val="767"/>
        </w:trPr>
        <w:tc>
          <w:tcPr>
            <w:tcW w:w="1902" w:type="pct"/>
            <w:vAlign w:val="bottom"/>
          </w:tcPr>
          <w:p w14:paraId="035F25AA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ค่าเผื่อผลขาดทุนจากการด้อยค่า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  <w:p w14:paraId="078F4FC0" w14:textId="47478C54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="00086D0E" w:rsidRPr="00086D0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461" w:type="pct"/>
            <w:vAlign w:val="bottom"/>
          </w:tcPr>
          <w:p w14:paraId="1FF325C9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4DFD49DD" w14:textId="28F89A15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979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7" w:type="pct"/>
            <w:vAlign w:val="bottom"/>
          </w:tcPr>
          <w:p w14:paraId="090785D2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00A5774D" w14:textId="150B7B04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5" w:type="pct"/>
            <w:vAlign w:val="bottom"/>
          </w:tcPr>
          <w:p w14:paraId="66DE6650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7D0804BE" w14:textId="3A6A1D52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37AAF817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34FC68FE" w14:textId="747B0E95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D36BB" w:rsidRPr="00CF1517" w14:paraId="2BCBD3FE" w14:textId="77777777" w:rsidTr="00E344A2">
        <w:trPr>
          <w:trHeight w:hRule="exact" w:val="403"/>
        </w:trPr>
        <w:tc>
          <w:tcPr>
            <w:tcW w:w="1902" w:type="pct"/>
            <w:vAlign w:val="bottom"/>
          </w:tcPr>
          <w:p w14:paraId="1CCB4810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461" w:type="pct"/>
            <w:vAlign w:val="bottom"/>
          </w:tcPr>
          <w:p w14:paraId="3D985BF7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0CD784" w14:textId="3007D0CD" w:rsidR="00CD36BB" w:rsidRPr="00CF1517" w:rsidRDefault="00AE632A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186,224</w:t>
            </w:r>
          </w:p>
        </w:tc>
        <w:tc>
          <w:tcPr>
            <w:tcW w:w="127" w:type="pct"/>
            <w:vAlign w:val="bottom"/>
          </w:tcPr>
          <w:p w14:paraId="1CB4B30E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4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45DA3B" w14:textId="0B8D292F" w:rsidR="00CD36BB" w:rsidRPr="00CF1517" w:rsidRDefault="00086D0E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18</w:t>
            </w:r>
            <w:r w:rsidR="00CD36BB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</w:t>
            </w:r>
          </w:p>
        </w:tc>
        <w:tc>
          <w:tcPr>
            <w:tcW w:w="125" w:type="pct"/>
            <w:vAlign w:val="bottom"/>
          </w:tcPr>
          <w:p w14:paraId="21D1E17A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C3C935" w14:textId="13F39B19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710ABF75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5FD71A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CD36BB" w:rsidRPr="00CF1517" w14:paraId="4E339800" w14:textId="77777777" w:rsidTr="00E344A2">
        <w:trPr>
          <w:trHeight w:hRule="exact" w:val="403"/>
        </w:trPr>
        <w:tc>
          <w:tcPr>
            <w:tcW w:w="1902" w:type="pct"/>
            <w:vAlign w:val="bottom"/>
          </w:tcPr>
          <w:p w14:paraId="45907F0E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61" w:type="pct"/>
            <w:vAlign w:val="bottom"/>
          </w:tcPr>
          <w:p w14:paraId="53671660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</w:tcBorders>
            <w:vAlign w:val="bottom"/>
          </w:tcPr>
          <w:p w14:paraId="34D235FF" w14:textId="7777777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7" w:type="pct"/>
            <w:vAlign w:val="bottom"/>
          </w:tcPr>
          <w:p w14:paraId="7F6E384C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tcBorders>
              <w:top w:val="single" w:sz="4" w:space="0" w:color="auto"/>
            </w:tcBorders>
            <w:vAlign w:val="bottom"/>
          </w:tcPr>
          <w:p w14:paraId="4272B272" w14:textId="7777777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5" w:type="pct"/>
            <w:vAlign w:val="bottom"/>
          </w:tcPr>
          <w:p w14:paraId="45349C8D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tcBorders>
              <w:top w:val="single" w:sz="4" w:space="0" w:color="auto"/>
            </w:tcBorders>
            <w:vAlign w:val="bottom"/>
          </w:tcPr>
          <w:p w14:paraId="0E669E99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11DF111A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  <w:vAlign w:val="bottom"/>
          </w:tcPr>
          <w:p w14:paraId="359FCACB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D36BB" w:rsidRPr="00CF1517" w14:paraId="593E1815" w14:textId="77777777" w:rsidTr="00E344A2">
        <w:trPr>
          <w:trHeight w:hRule="exact" w:val="389"/>
        </w:trPr>
        <w:tc>
          <w:tcPr>
            <w:tcW w:w="1902" w:type="pct"/>
            <w:vAlign w:val="bottom"/>
          </w:tcPr>
          <w:p w14:paraId="2C5B1211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461" w:type="pct"/>
            <w:vAlign w:val="bottom"/>
          </w:tcPr>
          <w:p w14:paraId="3CD0D664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32BD875B" w14:textId="7777777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7" w:type="pct"/>
            <w:vAlign w:val="bottom"/>
          </w:tcPr>
          <w:p w14:paraId="2BFE7D69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5D1DE655" w14:textId="7777777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5" w:type="pct"/>
            <w:vAlign w:val="bottom"/>
          </w:tcPr>
          <w:p w14:paraId="5F1A25C4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0927B6B5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539903D0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30341609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D36BB" w:rsidRPr="00CF1517" w14:paraId="0767C325" w14:textId="77777777" w:rsidTr="00E344A2">
        <w:trPr>
          <w:trHeight w:hRule="exact" w:val="389"/>
        </w:trPr>
        <w:tc>
          <w:tcPr>
            <w:tcW w:w="1902" w:type="pct"/>
            <w:vAlign w:val="bottom"/>
          </w:tcPr>
          <w:p w14:paraId="3E2EBC0A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เงินทดรองจ่ายให้แก่เกษตรกร</w:t>
            </w:r>
          </w:p>
        </w:tc>
        <w:tc>
          <w:tcPr>
            <w:tcW w:w="461" w:type="pct"/>
            <w:vAlign w:val="bottom"/>
          </w:tcPr>
          <w:p w14:paraId="21F0A061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27456D6D" w14:textId="57D208B9" w:rsidR="00CD36BB" w:rsidRPr="00CF1517" w:rsidRDefault="004B0B8A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60</w:t>
            </w:r>
            <w:r w:rsidR="00CD36BB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33</w:t>
            </w:r>
            <w:r w:rsidR="00C13F0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  <w:tc>
          <w:tcPr>
            <w:tcW w:w="127" w:type="pct"/>
            <w:vAlign w:val="bottom"/>
          </w:tcPr>
          <w:p w14:paraId="2D83AD50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2F9CB12D" w14:textId="26B3B60F" w:rsidR="00CD36BB" w:rsidRPr="00CF1517" w:rsidRDefault="004B0B8A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CD36BB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058</w:t>
            </w:r>
          </w:p>
        </w:tc>
        <w:tc>
          <w:tcPr>
            <w:tcW w:w="125" w:type="pct"/>
            <w:vAlign w:val="bottom"/>
          </w:tcPr>
          <w:p w14:paraId="2945E065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78BE3C62" w14:textId="0391CC6D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351F768F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131428A3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D36BB" w:rsidRPr="00CF1517" w14:paraId="092D399B" w14:textId="77777777" w:rsidTr="00E344A2">
        <w:trPr>
          <w:trHeight w:hRule="exact" w:val="767"/>
        </w:trPr>
        <w:tc>
          <w:tcPr>
            <w:tcW w:w="1902" w:type="pct"/>
            <w:vAlign w:val="bottom"/>
          </w:tcPr>
          <w:p w14:paraId="5990A2EC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ค่าเผื่อผลขาดทุนจากการด้อยค่า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  <w:p w14:paraId="32B61252" w14:textId="49D96515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="00086D0E" w:rsidRPr="00086D0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461" w:type="pct"/>
            <w:vAlign w:val="bottom"/>
          </w:tcPr>
          <w:p w14:paraId="0DE9B041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  <w:vAlign w:val="bottom"/>
          </w:tcPr>
          <w:p w14:paraId="591B66A2" w14:textId="7AE9E778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167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C13F04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7" w:type="pct"/>
            <w:vAlign w:val="bottom"/>
          </w:tcPr>
          <w:p w14:paraId="0B3D3776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tcBorders>
              <w:bottom w:val="single" w:sz="4" w:space="0" w:color="auto"/>
            </w:tcBorders>
            <w:vAlign w:val="bottom"/>
          </w:tcPr>
          <w:p w14:paraId="46855ED7" w14:textId="7E44FF8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717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5" w:type="pct"/>
            <w:vAlign w:val="bottom"/>
          </w:tcPr>
          <w:p w14:paraId="0594480F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  <w:vAlign w:val="bottom"/>
          </w:tcPr>
          <w:p w14:paraId="249D14C8" w14:textId="0B5C29DF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39331260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single" w:sz="4" w:space="0" w:color="auto"/>
            </w:tcBorders>
            <w:vAlign w:val="bottom"/>
          </w:tcPr>
          <w:p w14:paraId="7754BEEB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D36BB" w:rsidRPr="00CF1517" w14:paraId="37A3D4B1" w14:textId="77777777" w:rsidTr="00E344A2">
        <w:trPr>
          <w:trHeight w:hRule="exact" w:val="360"/>
        </w:trPr>
        <w:tc>
          <w:tcPr>
            <w:tcW w:w="1902" w:type="pct"/>
            <w:vAlign w:val="bottom"/>
          </w:tcPr>
          <w:p w14:paraId="2707A915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461" w:type="pct"/>
            <w:vAlign w:val="bottom"/>
          </w:tcPr>
          <w:p w14:paraId="6BEE3FD3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  <w:vAlign w:val="bottom"/>
          </w:tcPr>
          <w:p w14:paraId="2E138082" w14:textId="23D9367C" w:rsidR="00CD36BB" w:rsidRPr="00CF1517" w:rsidRDefault="00360B44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19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CD36BB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597</w:t>
            </w:r>
          </w:p>
        </w:tc>
        <w:tc>
          <w:tcPr>
            <w:tcW w:w="127" w:type="pct"/>
            <w:vAlign w:val="bottom"/>
          </w:tcPr>
          <w:p w14:paraId="3D35C2A2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4" w:type="pct"/>
            <w:tcBorders>
              <w:bottom w:val="single" w:sz="4" w:space="0" w:color="auto"/>
            </w:tcBorders>
            <w:vAlign w:val="bottom"/>
          </w:tcPr>
          <w:p w14:paraId="52789EA9" w14:textId="39EF8D7F" w:rsidR="00CD36BB" w:rsidRPr="00CF1517" w:rsidRDefault="00086D0E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</w:t>
            </w:r>
            <w:r w:rsidR="00CD36BB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25" w:type="pct"/>
            <w:vAlign w:val="bottom"/>
          </w:tcPr>
          <w:p w14:paraId="786BA31D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  <w:vAlign w:val="bottom"/>
          </w:tcPr>
          <w:p w14:paraId="545D9B0D" w14:textId="69BF134C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261223F5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single" w:sz="4" w:space="0" w:color="auto"/>
            </w:tcBorders>
            <w:vAlign w:val="bottom"/>
          </w:tcPr>
          <w:p w14:paraId="20FA2681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CD36BB" w:rsidRPr="00CF1517" w14:paraId="49892362" w14:textId="77777777" w:rsidTr="00E344A2">
        <w:trPr>
          <w:trHeight w:hRule="exact" w:val="360"/>
        </w:trPr>
        <w:tc>
          <w:tcPr>
            <w:tcW w:w="1902" w:type="pct"/>
            <w:vAlign w:val="bottom"/>
          </w:tcPr>
          <w:p w14:paraId="23235C20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61" w:type="pct"/>
            <w:vAlign w:val="bottom"/>
          </w:tcPr>
          <w:p w14:paraId="1E91F897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60FA7ED6" w14:textId="7777777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7" w:type="pct"/>
            <w:vAlign w:val="bottom"/>
          </w:tcPr>
          <w:p w14:paraId="04E0CA9C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3EC9879B" w14:textId="77777777" w:rsidR="00CD36BB" w:rsidRPr="00CF1517" w:rsidRDefault="00CD36BB" w:rsidP="00CD36B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5" w:type="pct"/>
            <w:vAlign w:val="bottom"/>
          </w:tcPr>
          <w:p w14:paraId="54642358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20ACBF3D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1E313997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617B12B2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D36BB" w:rsidRPr="00CF1517" w14:paraId="3AAC002A" w14:textId="77777777" w:rsidTr="00E344A2">
        <w:trPr>
          <w:trHeight w:hRule="exact" w:val="360"/>
        </w:trPr>
        <w:tc>
          <w:tcPr>
            <w:tcW w:w="1902" w:type="pct"/>
            <w:vAlign w:val="bottom"/>
          </w:tcPr>
          <w:p w14:paraId="2D1F55F2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461" w:type="pct"/>
            <w:vAlign w:val="bottom"/>
          </w:tcPr>
          <w:p w14:paraId="2630FB9C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  <w:vAlign w:val="bottom"/>
          </w:tcPr>
          <w:p w14:paraId="40314938" w14:textId="4488CC24" w:rsidR="00CD36BB" w:rsidRPr="00CF1517" w:rsidRDefault="004B0B8A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AE632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78,821</w:t>
            </w:r>
          </w:p>
        </w:tc>
        <w:tc>
          <w:tcPr>
            <w:tcW w:w="127" w:type="pct"/>
            <w:vAlign w:val="bottom"/>
          </w:tcPr>
          <w:p w14:paraId="3DD2B000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4" w:type="pct"/>
            <w:tcBorders>
              <w:bottom w:val="double" w:sz="4" w:space="0" w:color="auto"/>
            </w:tcBorders>
            <w:vAlign w:val="bottom"/>
          </w:tcPr>
          <w:p w14:paraId="56B6D4DA" w14:textId="6B547587" w:rsidR="00CD36BB" w:rsidRPr="00CF1517" w:rsidRDefault="004B0B8A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  <w:r w:rsidR="00CD36BB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071</w:t>
            </w:r>
          </w:p>
        </w:tc>
        <w:tc>
          <w:tcPr>
            <w:tcW w:w="125" w:type="pct"/>
            <w:vAlign w:val="bottom"/>
          </w:tcPr>
          <w:p w14:paraId="3F109BC4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tcBorders>
              <w:bottom w:val="double" w:sz="4" w:space="0" w:color="auto"/>
            </w:tcBorders>
            <w:vAlign w:val="bottom"/>
          </w:tcPr>
          <w:p w14:paraId="7B348F9B" w14:textId="625428CB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2A76329C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double" w:sz="4" w:space="0" w:color="auto"/>
            </w:tcBorders>
            <w:vAlign w:val="bottom"/>
          </w:tcPr>
          <w:p w14:paraId="1380438C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CD36BB" w:rsidRPr="00CF1517" w14:paraId="4A80DF6D" w14:textId="77777777" w:rsidTr="00E344A2">
        <w:trPr>
          <w:trHeight w:hRule="exact" w:val="360"/>
        </w:trPr>
        <w:tc>
          <w:tcPr>
            <w:tcW w:w="1902" w:type="pct"/>
            <w:vAlign w:val="bottom"/>
          </w:tcPr>
          <w:p w14:paraId="738F2ED6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61" w:type="pct"/>
            <w:vAlign w:val="bottom"/>
          </w:tcPr>
          <w:p w14:paraId="5704B0F1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6A04E849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7" w:type="pct"/>
            <w:vAlign w:val="bottom"/>
          </w:tcPr>
          <w:p w14:paraId="59503772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756C0513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5" w:type="pct"/>
            <w:vAlign w:val="bottom"/>
          </w:tcPr>
          <w:p w14:paraId="4C0BA2FC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75788BC3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2C96BF76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2E3BE304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CD36BB" w:rsidRPr="00CF1517" w14:paraId="52058413" w14:textId="77777777" w:rsidTr="00E344A2">
        <w:trPr>
          <w:trHeight w:hRule="exact" w:val="360"/>
        </w:trPr>
        <w:tc>
          <w:tcPr>
            <w:tcW w:w="1902" w:type="pct"/>
            <w:vAlign w:val="bottom"/>
          </w:tcPr>
          <w:p w14:paraId="6755D429" w14:textId="59EED258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ขาดทุนจากการด้อยค่า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: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หนี้สูญ</w:t>
            </w:r>
          </w:p>
        </w:tc>
        <w:tc>
          <w:tcPr>
            <w:tcW w:w="461" w:type="pct"/>
            <w:vAlign w:val="bottom"/>
          </w:tcPr>
          <w:p w14:paraId="62B9129E" w14:textId="77777777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710C1C8D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7" w:type="pct"/>
            <w:vAlign w:val="bottom"/>
          </w:tcPr>
          <w:p w14:paraId="78B02F4D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4" w:type="pct"/>
            <w:vAlign w:val="bottom"/>
          </w:tcPr>
          <w:p w14:paraId="1A139456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5" w:type="pct"/>
            <w:vAlign w:val="bottom"/>
          </w:tcPr>
          <w:p w14:paraId="7C2E685A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2" w:type="pct"/>
            <w:vAlign w:val="bottom"/>
          </w:tcPr>
          <w:p w14:paraId="1B663EFB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3C8AE772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37DDC619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CD36BB" w:rsidRPr="00CF1517" w14:paraId="3DA19499" w14:textId="77777777" w:rsidTr="00E344A2">
        <w:trPr>
          <w:trHeight w:hRule="exact" w:val="443"/>
        </w:trPr>
        <w:tc>
          <w:tcPr>
            <w:tcW w:w="1902" w:type="pct"/>
            <w:vAlign w:val="bottom"/>
          </w:tcPr>
          <w:p w14:paraId="4D0843AB" w14:textId="3970FBD8" w:rsidR="00CD36BB" w:rsidRPr="00CF1517" w:rsidRDefault="00CD36BB" w:rsidP="00CD36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72" w:right="-131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   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และหนี้สงสัยจะสูญ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)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461" w:type="pct"/>
            <w:vAlign w:val="bottom"/>
          </w:tcPr>
          <w:p w14:paraId="5118E69D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right="-97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353F9AA" w14:textId="6FE45BBA" w:rsidR="00CD36BB" w:rsidRPr="00CF1517" w:rsidRDefault="00360B44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4"/>
              </w:tabs>
              <w:spacing w:line="240" w:lineRule="auto"/>
              <w:ind w:left="-108" w:right="-97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195CA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="00766DE0" w:rsidRPr="00195CA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Pr="00195CA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175</w:t>
            </w:r>
          </w:p>
        </w:tc>
        <w:tc>
          <w:tcPr>
            <w:tcW w:w="127" w:type="pct"/>
            <w:vAlign w:val="bottom"/>
          </w:tcPr>
          <w:p w14:paraId="079DC66D" w14:textId="77777777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108" w:right="-97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44" w:type="pct"/>
            <w:tcBorders>
              <w:bottom w:val="double" w:sz="4" w:space="0" w:color="auto"/>
            </w:tcBorders>
            <w:vAlign w:val="bottom"/>
          </w:tcPr>
          <w:p w14:paraId="4AD20B01" w14:textId="5CC97F71" w:rsidR="00CD36BB" w:rsidRPr="00CF1517" w:rsidRDefault="004B0B8A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4"/>
              </w:tabs>
              <w:spacing w:line="240" w:lineRule="auto"/>
              <w:ind w:left="-108" w:right="-97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0</w:t>
            </w:r>
            <w:r w:rsidR="00CD36BB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99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</w:p>
        </w:tc>
        <w:tc>
          <w:tcPr>
            <w:tcW w:w="125" w:type="pct"/>
            <w:vAlign w:val="bottom"/>
          </w:tcPr>
          <w:p w14:paraId="76FD032C" w14:textId="3ADBCE0F" w:rsidR="00CD36BB" w:rsidRPr="00CF1517" w:rsidRDefault="00CD36BB" w:rsidP="00CD3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240" w:lineRule="auto"/>
              <w:ind w:left="-108" w:right="-97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72" w:type="pct"/>
            <w:tcBorders>
              <w:bottom w:val="double" w:sz="4" w:space="0" w:color="auto"/>
            </w:tcBorders>
            <w:vAlign w:val="bottom"/>
          </w:tcPr>
          <w:p w14:paraId="636F98B5" w14:textId="51ADD9F3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4B423CFB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double" w:sz="4" w:space="0" w:color="auto"/>
            </w:tcBorders>
            <w:vAlign w:val="bottom"/>
          </w:tcPr>
          <w:p w14:paraId="472A523C" w14:textId="77777777" w:rsidR="00CD36BB" w:rsidRPr="00CF1517" w:rsidRDefault="00CD36BB" w:rsidP="00CD36BB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ACE9263" w14:textId="77777777" w:rsidR="007D6E3E" w:rsidRPr="00CF1517" w:rsidRDefault="007D6E3E" w:rsidP="009536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 w:cs="Angsana New"/>
          <w:sz w:val="30"/>
          <w:szCs w:val="30"/>
          <w:cs/>
          <w:lang w:val="th-TH"/>
        </w:rPr>
      </w:pPr>
    </w:p>
    <w:p w14:paraId="61D2D3E1" w14:textId="7870256B" w:rsidR="00AB6C43" w:rsidRPr="00CF1517" w:rsidRDefault="00346AE0" w:rsidP="00AB6C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  <w:lang w:val="th-TH"/>
        </w:rPr>
        <w:t>เงินทดรองจ่ายให้แก่เกษตรกรเป็นเงินทดรองจ่ายเพื่อให้เกษตรกรสามารถประกอบกิจการฟาร์มเลี้ยงไก่และสุกร เกษตรกรเหล่านี้เป็นเกษตรกรรับจ้างเลี้ยงไก่และสุกรให้แก่กลุ่มบริษัท เงินทดรองจ่ายดังกล่าวมีอัตราดอกเบี้ย</w:t>
      </w:r>
      <w:r w:rsidR="00A7714F" w:rsidRPr="00CF1517">
        <w:rPr>
          <w:rFonts w:ascii="Angsana New" w:hAnsi="Angsana New" w:cs="Angsana New"/>
          <w:sz w:val="30"/>
          <w:szCs w:val="30"/>
          <w:cs/>
          <w:lang w:val="th-TH"/>
        </w:rPr>
        <w:br/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 xml:space="preserve">ร้อยละ </w:t>
      </w:r>
      <w:r w:rsidR="00A260D1">
        <w:rPr>
          <w:rFonts w:ascii="Angsana New" w:hAnsi="Angsana New" w:cs="Angsana New"/>
          <w:sz w:val="30"/>
          <w:szCs w:val="30"/>
        </w:rPr>
        <w:t>5.0</w:t>
      </w:r>
      <w:r w:rsidR="00D2160A">
        <w:rPr>
          <w:rFonts w:ascii="Angsana New" w:hAnsi="Angsana New" w:cs="Angsana New"/>
          <w:sz w:val="30"/>
          <w:szCs w:val="30"/>
        </w:rPr>
        <w:t xml:space="preserve"> </w:t>
      </w:r>
      <w:r w:rsidR="00D2160A">
        <w:rPr>
          <w:rFonts w:ascii="Angsana New" w:hAnsi="Angsana New" w:cs="Angsana New" w:hint="cs"/>
          <w:sz w:val="30"/>
          <w:szCs w:val="30"/>
          <w:cs/>
        </w:rPr>
        <w:t xml:space="preserve">ถึงร้อยละ </w:t>
      </w:r>
      <w:r w:rsidR="00D2160A">
        <w:rPr>
          <w:rFonts w:ascii="Angsana New" w:hAnsi="Angsana New" w:cs="Angsana New"/>
          <w:sz w:val="30"/>
          <w:szCs w:val="30"/>
        </w:rPr>
        <w:t>11.0</w:t>
      </w:r>
      <w:r w:rsidR="00537709" w:rsidRPr="00CF1517">
        <w:rPr>
          <w:rFonts w:ascii="Angsana New" w:hAnsi="Angsana New" w:cs="Angsana New" w:hint="cs"/>
          <w:sz w:val="30"/>
          <w:szCs w:val="30"/>
          <w:cs/>
          <w:lang w:val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 xml:space="preserve">ต่อปี </w:t>
      </w: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</w:t>
      </w:r>
      <w:r w:rsidR="00360B44" w:rsidRPr="00360B44">
        <w:rPr>
          <w:rFonts w:ascii="Angsana New" w:hAnsi="Angsana New" w:cs="Angsana New" w:hint="cs"/>
          <w:i/>
          <w:iCs/>
          <w:sz w:val="30"/>
          <w:szCs w:val="30"/>
        </w:rPr>
        <w:t>6</w:t>
      </w:r>
      <w:r w:rsidR="00086D0E" w:rsidRPr="00086D0E">
        <w:rPr>
          <w:rFonts w:ascii="Angsana New" w:hAnsi="Angsana New" w:cs="Angsana New" w:hint="cs"/>
          <w:i/>
          <w:iCs/>
          <w:sz w:val="30"/>
          <w:szCs w:val="30"/>
        </w:rPr>
        <w:t>2</w:t>
      </w:r>
      <w:r w:rsidR="00102418"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: ร้อยละ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</w:t>
      </w:r>
      <w:r w:rsidR="00102418"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.</w:t>
      </w:r>
      <w:r w:rsidR="00360B44" w:rsidRPr="00360B44">
        <w:rPr>
          <w:rFonts w:ascii="Angsana New" w:hAnsi="Angsana New" w:cs="Angsana New" w:hint="cs"/>
          <w:i/>
          <w:iCs/>
          <w:sz w:val="30"/>
          <w:szCs w:val="30"/>
        </w:rPr>
        <w:t>5</w:t>
      </w:r>
      <w:r w:rsidRPr="00CF1517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 ต่อปี)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 xml:space="preserve"> เงินทดรองจ่ายให้แก่เกษตรกรหมุนเวียน เกษตรกรจะจ่ายชำระคืนแก่กลุ่มบริษัทเมื่อเกษตรกรสามารถกู้ยืมเงินได้จาก</w:t>
      </w:r>
      <w:r w:rsidR="00AB6C43" w:rsidRPr="00CF1517">
        <w:rPr>
          <w:rFonts w:ascii="Angsana New" w:hAnsi="Angsana New" w:cs="Angsana New"/>
          <w:sz w:val="30"/>
          <w:szCs w:val="30"/>
          <w:cs/>
          <w:lang w:val="th-TH"/>
        </w:rPr>
        <w:t>สถาบันการเงิน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 xml:space="preserve"> ทั้งนี้กลุ่มบริษัทคาดว่าเงินทดรองจ่ายที่หมุนเวียนจะได้รับชำระคืนภายใน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 xml:space="preserve"> ปี สำหรับเงินทดรองจ่ายให้แก่เกษตรกรไม่หมุนเวียน เกษตรกรจะจ่าย</w:t>
      </w:r>
      <w:r w:rsidRPr="00CF1517">
        <w:rPr>
          <w:rFonts w:ascii="Angsana New" w:hAnsi="Angsana New" w:cs="Angsana New"/>
          <w:spacing w:val="-3"/>
          <w:sz w:val="30"/>
          <w:szCs w:val="30"/>
          <w:cs/>
          <w:lang w:val="th-TH"/>
        </w:rPr>
        <w:t>ชำระคืนแก่กลุ่มบริษัทตามวิธีการที่ตกลงร่วมกัน โดยขึ้นอยู่กับผลประกอบการการรับจ้างเลี้ยงของเกษตรกรแต่ละราย</w:t>
      </w:r>
      <w:r w:rsidRPr="00CF1517">
        <w:rPr>
          <w:rFonts w:ascii="Angsana New" w:hAnsi="Angsana New" w:cs="Angsana New"/>
          <w:sz w:val="30"/>
          <w:szCs w:val="30"/>
          <w:cs/>
          <w:lang w:val="th-TH"/>
        </w:rPr>
        <w:t xml:space="preserve"> เงินทดรองจ่ายให้แก่เกษตรกร</w:t>
      </w:r>
      <w:r w:rsidRPr="00CF1517">
        <w:rPr>
          <w:rFonts w:ascii="Angsana New" w:hAnsi="Angsana New" w:cs="Angsana New"/>
          <w:sz w:val="30"/>
          <w:szCs w:val="30"/>
          <w:cs/>
        </w:rPr>
        <w:t>ไม่หมุนเวียนมีหลักทรัพย์ค้ำประกันเป็นการค้ำประกันโดยที่ดินของเกษตรกร</w:t>
      </w:r>
    </w:p>
    <w:p w14:paraId="70173893" w14:textId="77777777" w:rsidR="007D6E3E" w:rsidRPr="00CF1517" w:rsidRDefault="007D6E3E" w:rsidP="00AB6C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45E25770" w14:textId="77777777" w:rsidR="008266E3" w:rsidRPr="005C1AB3" w:rsidRDefault="008266E3" w:rsidP="004E4905">
      <w:pPr>
        <w:pStyle w:val="Heading1"/>
        <w:keepLines/>
        <w:numPr>
          <w:ilvl w:val="0"/>
          <w:numId w:val="0"/>
        </w:numPr>
        <w:shd w:val="clear" w:color="auto" w:fill="auto"/>
        <w:ind w:right="-45"/>
        <w:jc w:val="thaiDistribute"/>
        <w:rPr>
          <w:rFonts w:ascii="Angsana New" w:hAnsi="Angsana New" w:cs="Angsana New"/>
          <w:sz w:val="30"/>
          <w:szCs w:val="30"/>
          <w:u w:val="none"/>
        </w:rPr>
        <w:sectPr w:rsidR="008266E3" w:rsidRPr="005C1AB3" w:rsidSect="005941F5">
          <w:headerReference w:type="even" r:id="rId13"/>
          <w:headerReference w:type="default" r:id="rId14"/>
          <w:footerReference w:type="default" r:id="rId15"/>
          <w:footerReference w:type="first" r:id="rId16"/>
          <w:pgSz w:w="11909" w:h="16834" w:code="9"/>
          <w:pgMar w:top="691" w:right="1152" w:bottom="720" w:left="1152" w:header="720" w:footer="850" w:gutter="0"/>
          <w:pgNumType w:start="34"/>
          <w:cols w:space="720"/>
          <w:docGrid w:linePitch="360"/>
        </w:sectPr>
      </w:pPr>
    </w:p>
    <w:p w14:paraId="17413D3B" w14:textId="77777777" w:rsidR="008F6745" w:rsidRPr="00CF1517" w:rsidRDefault="008F6745" w:rsidP="008F6745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เงินลงทุนในบริษัทย่อย</w:t>
      </w:r>
    </w:p>
    <w:p w14:paraId="3CD6B63C" w14:textId="77777777" w:rsidR="008F5F29" w:rsidRPr="00CF1517" w:rsidRDefault="008F5F29" w:rsidP="00396F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43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14143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926"/>
        <w:gridCol w:w="1239"/>
        <w:gridCol w:w="749"/>
        <w:gridCol w:w="785"/>
        <w:gridCol w:w="8"/>
        <w:gridCol w:w="797"/>
        <w:gridCol w:w="178"/>
        <w:gridCol w:w="794"/>
        <w:gridCol w:w="13"/>
        <w:gridCol w:w="781"/>
        <w:gridCol w:w="178"/>
        <w:gridCol w:w="823"/>
        <w:gridCol w:w="16"/>
        <w:gridCol w:w="160"/>
        <w:gridCol w:w="16"/>
        <w:gridCol w:w="778"/>
        <w:gridCol w:w="178"/>
        <w:gridCol w:w="794"/>
        <w:gridCol w:w="20"/>
        <w:gridCol w:w="156"/>
        <w:gridCol w:w="20"/>
        <w:gridCol w:w="774"/>
        <w:gridCol w:w="178"/>
        <w:gridCol w:w="794"/>
        <w:gridCol w:w="24"/>
        <w:gridCol w:w="152"/>
        <w:gridCol w:w="24"/>
        <w:gridCol w:w="770"/>
        <w:gridCol w:w="178"/>
        <w:gridCol w:w="805"/>
        <w:gridCol w:w="35"/>
      </w:tblGrid>
      <w:tr w:rsidR="008823EA" w:rsidRPr="00CF1517" w14:paraId="7577C722" w14:textId="77777777" w:rsidTr="008823EA">
        <w:trPr>
          <w:cantSplit/>
          <w:trHeight w:val="309"/>
        </w:trPr>
        <w:tc>
          <w:tcPr>
            <w:tcW w:w="1926" w:type="dxa"/>
          </w:tcPr>
          <w:p w14:paraId="5E357D6F" w14:textId="77777777" w:rsidR="008823EA" w:rsidRPr="00CF1517" w:rsidRDefault="008823EA" w:rsidP="005D4A8B">
            <w:pPr>
              <w:spacing w:line="240" w:lineRule="auto"/>
              <w:ind w:right="-45"/>
              <w:jc w:val="thaiDistribute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239" w:type="dxa"/>
          </w:tcPr>
          <w:p w14:paraId="451A035C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0978" w:type="dxa"/>
            <w:gridSpan w:val="29"/>
          </w:tcPr>
          <w:p w14:paraId="1A882ECA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left="-61" w:right="-34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  <w:t>งบการเงินเฉพาะกิจการ</w:t>
            </w:r>
          </w:p>
        </w:tc>
      </w:tr>
      <w:tr w:rsidR="008823EA" w:rsidRPr="00CF1517" w14:paraId="31092816" w14:textId="77777777" w:rsidTr="008823EA">
        <w:trPr>
          <w:cantSplit/>
          <w:trHeight w:val="354"/>
        </w:trPr>
        <w:tc>
          <w:tcPr>
            <w:tcW w:w="1926" w:type="dxa"/>
          </w:tcPr>
          <w:p w14:paraId="0F1F55B2" w14:textId="77777777" w:rsidR="008823EA" w:rsidRPr="00CF1517" w:rsidRDefault="008823EA" w:rsidP="00A776F1">
            <w:pPr>
              <w:spacing w:line="240" w:lineRule="auto"/>
              <w:ind w:right="-45"/>
              <w:jc w:val="thaiDistribute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239" w:type="dxa"/>
          </w:tcPr>
          <w:p w14:paraId="40274855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542" w:type="dxa"/>
            <w:gridSpan w:val="3"/>
          </w:tcPr>
          <w:p w14:paraId="5801FBA4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สัดส่วนความเป็น</w:t>
            </w:r>
          </w:p>
        </w:tc>
        <w:tc>
          <w:tcPr>
            <w:tcW w:w="1782" w:type="dxa"/>
            <w:gridSpan w:val="4"/>
          </w:tcPr>
          <w:p w14:paraId="5F1FB4C4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98" w:type="dxa"/>
            <w:gridSpan w:val="4"/>
          </w:tcPr>
          <w:p w14:paraId="5E66BC83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265ACA5A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70" w:type="dxa"/>
            <w:gridSpan w:val="4"/>
          </w:tcPr>
          <w:p w14:paraId="0411B398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362379FA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70" w:type="dxa"/>
            <w:gridSpan w:val="4"/>
          </w:tcPr>
          <w:p w14:paraId="0A0B48A9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6DEF30E4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88" w:type="dxa"/>
            <w:gridSpan w:val="4"/>
          </w:tcPr>
          <w:p w14:paraId="0C338F32" w14:textId="2640BF9F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340" w:lineRule="exact"/>
              <w:ind w:left="-61" w:right="-34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เงินปันผลรับ</w:t>
            </w:r>
          </w:p>
        </w:tc>
      </w:tr>
      <w:tr w:rsidR="008823EA" w:rsidRPr="00CF1517" w14:paraId="47E1B1A6" w14:textId="77777777" w:rsidTr="008823EA">
        <w:trPr>
          <w:cantSplit/>
          <w:trHeight w:val="354"/>
        </w:trPr>
        <w:tc>
          <w:tcPr>
            <w:tcW w:w="1926" w:type="dxa"/>
          </w:tcPr>
          <w:p w14:paraId="4753B34D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ชื่อกิจการ</w:t>
            </w:r>
          </w:p>
        </w:tc>
        <w:tc>
          <w:tcPr>
            <w:tcW w:w="1239" w:type="dxa"/>
          </w:tcPr>
          <w:p w14:paraId="71126C9B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11" w:right="-45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val="en-US" w:bidi="th-TH"/>
              </w:rPr>
              <w:t>ลักษณะธุรกิจ</w:t>
            </w:r>
          </w:p>
        </w:tc>
        <w:tc>
          <w:tcPr>
            <w:tcW w:w="1542" w:type="dxa"/>
            <w:gridSpan w:val="3"/>
          </w:tcPr>
          <w:p w14:paraId="4DEFE7B6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เจ้าของ</w:t>
            </w:r>
          </w:p>
        </w:tc>
        <w:tc>
          <w:tcPr>
            <w:tcW w:w="1782" w:type="dxa"/>
            <w:gridSpan w:val="4"/>
          </w:tcPr>
          <w:p w14:paraId="07991659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ทุนชำระแล้ว</w:t>
            </w:r>
          </w:p>
        </w:tc>
        <w:tc>
          <w:tcPr>
            <w:tcW w:w="1798" w:type="dxa"/>
            <w:gridSpan w:val="4"/>
          </w:tcPr>
          <w:p w14:paraId="16FB1705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ราคาทุน</w:t>
            </w:r>
          </w:p>
        </w:tc>
        <w:tc>
          <w:tcPr>
            <w:tcW w:w="176" w:type="dxa"/>
            <w:gridSpan w:val="2"/>
          </w:tcPr>
          <w:p w14:paraId="39AEE79E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70" w:type="dxa"/>
            <w:gridSpan w:val="4"/>
          </w:tcPr>
          <w:p w14:paraId="05F87936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การด้อยค่า</w:t>
            </w:r>
          </w:p>
        </w:tc>
        <w:tc>
          <w:tcPr>
            <w:tcW w:w="176" w:type="dxa"/>
            <w:gridSpan w:val="2"/>
          </w:tcPr>
          <w:p w14:paraId="284EB3CE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70" w:type="dxa"/>
            <w:gridSpan w:val="4"/>
          </w:tcPr>
          <w:p w14:paraId="6E54BF99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ราคาทุน -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สุทธิ</w:t>
            </w:r>
          </w:p>
        </w:tc>
        <w:tc>
          <w:tcPr>
            <w:tcW w:w="176" w:type="dxa"/>
            <w:gridSpan w:val="2"/>
          </w:tcPr>
          <w:p w14:paraId="444741A6" w14:textId="77777777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88" w:type="dxa"/>
            <w:gridSpan w:val="4"/>
          </w:tcPr>
          <w:p w14:paraId="7CAE5AE3" w14:textId="018AD1CE" w:rsidR="008823EA" w:rsidRPr="00CF1517" w:rsidRDefault="008823EA" w:rsidP="00A776F1">
            <w:pPr>
              <w:pStyle w:val="acctfourfigures"/>
              <w:tabs>
                <w:tab w:val="clear" w:pos="765"/>
              </w:tabs>
              <w:spacing w:line="340" w:lineRule="exact"/>
              <w:ind w:left="-61" w:right="-34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val="en-US" w:bidi="th-TH"/>
              </w:rPr>
              <w:t>สำหรับปี</w:t>
            </w:r>
          </w:p>
        </w:tc>
      </w:tr>
      <w:tr w:rsidR="008823EA" w:rsidRPr="00CF1517" w14:paraId="6954C0DD" w14:textId="77777777" w:rsidTr="008823EA">
        <w:trPr>
          <w:gridAfter w:val="1"/>
          <w:wAfter w:w="35" w:type="dxa"/>
          <w:cantSplit/>
          <w:trHeight w:val="309"/>
        </w:trPr>
        <w:tc>
          <w:tcPr>
            <w:tcW w:w="1926" w:type="dxa"/>
          </w:tcPr>
          <w:p w14:paraId="3868F875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239" w:type="dxa"/>
          </w:tcPr>
          <w:p w14:paraId="2E108176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</w:p>
        </w:tc>
        <w:tc>
          <w:tcPr>
            <w:tcW w:w="749" w:type="dxa"/>
          </w:tcPr>
          <w:p w14:paraId="16E0DF95" w14:textId="40FB60BB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785" w:type="dxa"/>
          </w:tcPr>
          <w:p w14:paraId="4BEE2295" w14:textId="391ACC00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805" w:type="dxa"/>
            <w:gridSpan w:val="2"/>
          </w:tcPr>
          <w:p w14:paraId="09B1849A" w14:textId="43EED107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7A38AC95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6B41C983" w14:textId="04793A78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794" w:type="dxa"/>
            <w:gridSpan w:val="2"/>
          </w:tcPr>
          <w:p w14:paraId="55DC8A52" w14:textId="12FBE0B8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08B33CA4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23" w:type="dxa"/>
          </w:tcPr>
          <w:p w14:paraId="5F2A12AD" w14:textId="4468B89E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176" w:type="dxa"/>
            <w:gridSpan w:val="2"/>
          </w:tcPr>
          <w:p w14:paraId="6C1B7267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7400C769" w14:textId="70EDB630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5CEEF9DC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56F44A5B" w14:textId="4FAB775C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176" w:type="dxa"/>
            <w:gridSpan w:val="2"/>
          </w:tcPr>
          <w:p w14:paraId="74D5724D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3B8EEDBB" w14:textId="64A93990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7542FF37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2645CA7B" w14:textId="58124638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176" w:type="dxa"/>
            <w:gridSpan w:val="2"/>
          </w:tcPr>
          <w:p w14:paraId="5E75A0EE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61ABB8E7" w14:textId="13AFEBC3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13E16C15" w14:textId="77777777" w:rsidR="008823EA" w:rsidRPr="00CF1517" w:rsidRDefault="008823EA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05" w:type="dxa"/>
          </w:tcPr>
          <w:p w14:paraId="49FC2643" w14:textId="4B6060BA" w:rsidR="008823EA" w:rsidRPr="00CF1517" w:rsidRDefault="00086D0E" w:rsidP="00BB5618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</w:tr>
      <w:tr w:rsidR="008823EA" w:rsidRPr="00CF1517" w14:paraId="3EF33D4A" w14:textId="77777777" w:rsidTr="008823EA">
        <w:trPr>
          <w:cantSplit/>
          <w:trHeight w:val="309"/>
        </w:trPr>
        <w:tc>
          <w:tcPr>
            <w:tcW w:w="1926" w:type="dxa"/>
          </w:tcPr>
          <w:p w14:paraId="7377C708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right="-45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1239" w:type="dxa"/>
          </w:tcPr>
          <w:p w14:paraId="551B7B8F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</w:p>
        </w:tc>
        <w:tc>
          <w:tcPr>
            <w:tcW w:w="1542" w:type="dxa"/>
            <w:gridSpan w:val="3"/>
          </w:tcPr>
          <w:p w14:paraId="72120C72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9436" w:type="dxa"/>
            <w:gridSpan w:val="26"/>
          </w:tcPr>
          <w:p w14:paraId="39745525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Cs w:val="22"/>
                <w:cs/>
                <w:lang w:bidi="th-TH"/>
              </w:rPr>
              <w:t>(ล้านบาท)</w:t>
            </w:r>
          </w:p>
        </w:tc>
      </w:tr>
      <w:tr w:rsidR="008823EA" w:rsidRPr="00CF1517" w14:paraId="13C10688" w14:textId="77777777" w:rsidTr="008823EA">
        <w:trPr>
          <w:gridAfter w:val="1"/>
          <w:wAfter w:w="35" w:type="dxa"/>
          <w:cantSplit/>
          <w:trHeight w:val="309"/>
        </w:trPr>
        <w:tc>
          <w:tcPr>
            <w:tcW w:w="1926" w:type="dxa"/>
          </w:tcPr>
          <w:p w14:paraId="1483195A" w14:textId="77777777" w:rsidR="008823EA" w:rsidRPr="00CF1517" w:rsidRDefault="008823EA" w:rsidP="005D4A8B">
            <w:pPr>
              <w:spacing w:line="240" w:lineRule="auto"/>
              <w:ind w:right="-45"/>
              <w:jc w:val="thaiDistribute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2"/>
                <w:szCs w:val="22"/>
                <w:cs/>
              </w:rPr>
              <w:t>บริษัทย่อยทางตรงในประเทศ</w:t>
            </w:r>
          </w:p>
        </w:tc>
        <w:tc>
          <w:tcPr>
            <w:tcW w:w="1239" w:type="dxa"/>
          </w:tcPr>
          <w:p w14:paraId="04704088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240" w:lineRule="auto"/>
              <w:ind w:right="-169"/>
              <w:jc w:val="both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</w:p>
        </w:tc>
        <w:tc>
          <w:tcPr>
            <w:tcW w:w="749" w:type="dxa"/>
          </w:tcPr>
          <w:p w14:paraId="77D2B332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326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val="en-US" w:bidi="th-TH"/>
              </w:rPr>
            </w:pPr>
          </w:p>
        </w:tc>
        <w:tc>
          <w:tcPr>
            <w:tcW w:w="785" w:type="dxa"/>
          </w:tcPr>
          <w:p w14:paraId="693188E3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326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val="en-US" w:bidi="th-TH"/>
              </w:rPr>
            </w:pPr>
          </w:p>
        </w:tc>
        <w:tc>
          <w:tcPr>
            <w:tcW w:w="805" w:type="dxa"/>
            <w:gridSpan w:val="2"/>
          </w:tcPr>
          <w:p w14:paraId="2C5D52E5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62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val="en-US" w:bidi="th-TH"/>
              </w:rPr>
            </w:pPr>
          </w:p>
        </w:tc>
        <w:tc>
          <w:tcPr>
            <w:tcW w:w="178" w:type="dxa"/>
          </w:tcPr>
          <w:p w14:paraId="1341DA49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605FD3BF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62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val="en-US" w:bidi="th-TH"/>
              </w:rPr>
            </w:pPr>
          </w:p>
        </w:tc>
        <w:tc>
          <w:tcPr>
            <w:tcW w:w="794" w:type="dxa"/>
            <w:gridSpan w:val="2"/>
          </w:tcPr>
          <w:p w14:paraId="574B2D30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8" w:type="dxa"/>
          </w:tcPr>
          <w:p w14:paraId="7A116C5E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23" w:type="dxa"/>
          </w:tcPr>
          <w:p w14:paraId="09773B80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3E325FF6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2D983EA1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178" w:type="dxa"/>
          </w:tcPr>
          <w:p w14:paraId="44A76D4C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6618C909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5FE54299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7938C9BC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8" w:type="dxa"/>
          </w:tcPr>
          <w:p w14:paraId="12A02F8E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264D109C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96"/>
              </w:tabs>
              <w:spacing w:line="240" w:lineRule="auto"/>
              <w:ind w:left="-72" w:right="-216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75830916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3F0077B8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178" w:type="dxa"/>
          </w:tcPr>
          <w:p w14:paraId="0FFDA8E3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1144B42E" w14:textId="77777777" w:rsidR="008823EA" w:rsidRPr="00CF1517" w:rsidRDefault="008823EA" w:rsidP="005D4A8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</w:p>
        </w:tc>
      </w:tr>
      <w:tr w:rsidR="00F64FF5" w:rsidRPr="00CF1517" w14:paraId="1CF50E2F" w14:textId="77777777" w:rsidTr="008823EA">
        <w:trPr>
          <w:gridAfter w:val="1"/>
          <w:wAfter w:w="35" w:type="dxa"/>
          <w:cantSplit/>
          <w:trHeight w:val="620"/>
        </w:trPr>
        <w:tc>
          <w:tcPr>
            <w:tcW w:w="1926" w:type="dxa"/>
          </w:tcPr>
          <w:p w14:paraId="6F243D43" w14:textId="77777777" w:rsidR="00F64FF5" w:rsidRPr="00CF1517" w:rsidRDefault="00F64FF5" w:rsidP="00F64FF5">
            <w:pPr>
              <w:tabs>
                <w:tab w:val="clear" w:pos="227"/>
                <w:tab w:val="clear" w:pos="45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 xml:space="preserve">บริษัท ไทย ฟู้ดส์ อาหารสัตว์ </w:t>
            </w:r>
            <w:r w:rsidRPr="00CF1517">
              <w:rPr>
                <w:rFonts w:ascii="Angsana New" w:hAnsi="Angsana New" w:cs="Angsana New"/>
                <w:sz w:val="22"/>
                <w:szCs w:val="22"/>
              </w:rPr>
              <w:t xml:space="preserve"> </w:t>
            </w:r>
          </w:p>
          <w:p w14:paraId="5C4F1379" w14:textId="77777777" w:rsidR="00F64FF5" w:rsidRPr="00CF1517" w:rsidRDefault="00F64FF5" w:rsidP="00F64FF5">
            <w:pPr>
              <w:tabs>
                <w:tab w:val="clear" w:pos="227"/>
                <w:tab w:val="clear" w:pos="45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>จำกัด</w:t>
            </w:r>
          </w:p>
        </w:tc>
        <w:tc>
          <w:tcPr>
            <w:tcW w:w="1239" w:type="dxa"/>
          </w:tcPr>
          <w:p w14:paraId="60AAE498" w14:textId="76FBFD08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left="-24" w:right="-79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br/>
            </w:r>
            <w:r w:rsidR="00DC4432">
              <w:rPr>
                <w:rFonts w:ascii="Angsana New" w:hAnsi="Angsana New" w:cs="Angsana New"/>
                <w:szCs w:val="22"/>
                <w:lang w:val="en-US"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val="en-US" w:bidi="th-TH"/>
              </w:rPr>
              <w:t>อาหารสัตว์</w:t>
            </w:r>
          </w:p>
        </w:tc>
        <w:tc>
          <w:tcPr>
            <w:tcW w:w="749" w:type="dxa"/>
          </w:tcPr>
          <w:p w14:paraId="6E3F286B" w14:textId="249106B3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07FE8E74" w14:textId="724092FC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4BABBC1A" w14:textId="7898D1F2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8" w:type="dxa"/>
          </w:tcPr>
          <w:p w14:paraId="165C019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62B6F1DF" w14:textId="3ACB9AEE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794" w:type="dxa"/>
            <w:gridSpan w:val="2"/>
          </w:tcPr>
          <w:p w14:paraId="1F69F24C" w14:textId="0C438329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3E8111D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823" w:type="dxa"/>
          </w:tcPr>
          <w:p w14:paraId="78975DB1" w14:textId="75712203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6" w:type="dxa"/>
            <w:gridSpan w:val="2"/>
          </w:tcPr>
          <w:p w14:paraId="61F24CA7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27739E87" w14:textId="5794DF79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19955E30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124B134F" w14:textId="6BCFE830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6" w:type="dxa"/>
            <w:gridSpan w:val="2"/>
          </w:tcPr>
          <w:p w14:paraId="6530763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0F33345C" w14:textId="088D217A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96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8" w:type="dxa"/>
          </w:tcPr>
          <w:p w14:paraId="3A6C58E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699A9710" w14:textId="151FA431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96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6" w:type="dxa"/>
            <w:gridSpan w:val="2"/>
          </w:tcPr>
          <w:p w14:paraId="6AA22D2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6AAB4A65" w14:textId="02810D7D" w:rsidR="00F64FF5" w:rsidRPr="00CF1517" w:rsidRDefault="00360B44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195CAE">
              <w:rPr>
                <w:rFonts w:ascii="Angsana New" w:hAnsi="Angsana New" w:cs="Angsana New"/>
                <w:szCs w:val="22"/>
                <w:lang w:val="en-US" w:bidi="th-TH"/>
              </w:rPr>
              <w:t>500</w:t>
            </w:r>
          </w:p>
        </w:tc>
        <w:tc>
          <w:tcPr>
            <w:tcW w:w="178" w:type="dxa"/>
          </w:tcPr>
          <w:p w14:paraId="4851EFFD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0A709AF3" w14:textId="647892AA" w:rsidR="00F64FF5" w:rsidRPr="00CF1517" w:rsidRDefault="00360B44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600</w:t>
            </w:r>
          </w:p>
        </w:tc>
      </w:tr>
      <w:tr w:rsidR="00F64FF5" w:rsidRPr="00CF1517" w14:paraId="3DF470BF" w14:textId="77777777" w:rsidTr="008823EA">
        <w:trPr>
          <w:gridAfter w:val="1"/>
          <w:wAfter w:w="35" w:type="dxa"/>
          <w:cantSplit/>
          <w:trHeight w:val="620"/>
        </w:trPr>
        <w:tc>
          <w:tcPr>
            <w:tcW w:w="1926" w:type="dxa"/>
          </w:tcPr>
          <w:p w14:paraId="002DD381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164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 xml:space="preserve">บริษัท ไทย ฟู้ดส์ โพลทรีย์ </w:t>
            </w:r>
          </w:p>
          <w:p w14:paraId="7917B8B4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164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>ฟาร์ม จำกัด</w:t>
            </w:r>
          </w:p>
        </w:tc>
        <w:tc>
          <w:tcPr>
            <w:tcW w:w="1239" w:type="dxa"/>
          </w:tcPr>
          <w:p w14:paraId="1E15BE1E" w14:textId="52FD856B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br/>
            </w:r>
            <w:r w:rsidR="00DC4432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ลูกไก่พันธุ์เนื้อ</w:t>
            </w:r>
          </w:p>
        </w:tc>
        <w:tc>
          <w:tcPr>
            <w:tcW w:w="749" w:type="dxa"/>
          </w:tcPr>
          <w:p w14:paraId="6BC290AF" w14:textId="3DA1E027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223573C0" w14:textId="18C758A6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77A64F0F" w14:textId="38C21A68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178" w:type="dxa"/>
          </w:tcPr>
          <w:p w14:paraId="4233E923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5C83B2C3" w14:textId="6E40FCD0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794" w:type="dxa"/>
            <w:gridSpan w:val="2"/>
          </w:tcPr>
          <w:p w14:paraId="436DD4E1" w14:textId="1719F26B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178" w:type="dxa"/>
            <w:vAlign w:val="bottom"/>
          </w:tcPr>
          <w:p w14:paraId="678CA71C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823" w:type="dxa"/>
          </w:tcPr>
          <w:p w14:paraId="19F3C22E" w14:textId="1497B22F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176" w:type="dxa"/>
            <w:gridSpan w:val="2"/>
          </w:tcPr>
          <w:p w14:paraId="376D0C7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6D8516F0" w14:textId="054E19D9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25CDD4D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646C4733" w14:textId="2DC4D4A3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6" w:type="dxa"/>
            <w:gridSpan w:val="2"/>
          </w:tcPr>
          <w:p w14:paraId="28F467B7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433B9872" w14:textId="585CCB81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178" w:type="dxa"/>
          </w:tcPr>
          <w:p w14:paraId="6054136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1478FC8F" w14:textId="1594B67C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176" w:type="dxa"/>
            <w:gridSpan w:val="2"/>
          </w:tcPr>
          <w:p w14:paraId="007DBEE3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7310C222" w14:textId="73DC6671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64F490F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156AD184" w14:textId="4DCF63D0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25F4B41E" w14:textId="77777777" w:rsidTr="008823EA">
        <w:trPr>
          <w:gridAfter w:val="1"/>
          <w:wAfter w:w="35" w:type="dxa"/>
          <w:cantSplit/>
          <w:trHeight w:val="606"/>
        </w:trPr>
        <w:tc>
          <w:tcPr>
            <w:tcW w:w="1926" w:type="dxa"/>
          </w:tcPr>
          <w:p w14:paraId="65962747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164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 xml:space="preserve">บริษัท ไทย ฟู้ดส์ คอนแทรค </w:t>
            </w:r>
          </w:p>
          <w:p w14:paraId="4C6DAB1B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164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>ฟาร์มมิ่ง</w:t>
            </w:r>
            <w:r w:rsidRPr="00CF1517">
              <w:rPr>
                <w:rFonts w:ascii="Angsana New" w:hAnsi="Angsana New" w:cs="Angsana New"/>
                <w:sz w:val="22"/>
                <w:szCs w:val="22"/>
              </w:rPr>
              <w:t xml:space="preserve"> </w:t>
            </w: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>จำกัด</w:t>
            </w:r>
          </w:p>
        </w:tc>
        <w:tc>
          <w:tcPr>
            <w:tcW w:w="1239" w:type="dxa"/>
          </w:tcPr>
          <w:p w14:paraId="2649FC42" w14:textId="351E9F7C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br/>
            </w:r>
            <w:r w:rsidR="00DC4432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ไก่พันธุ์เนื้อ</w:t>
            </w:r>
          </w:p>
        </w:tc>
        <w:tc>
          <w:tcPr>
            <w:tcW w:w="749" w:type="dxa"/>
          </w:tcPr>
          <w:p w14:paraId="026C6D76" w14:textId="45D32876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14AFEC36" w14:textId="5C110AF3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3C058AC4" w14:textId="24654547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</w:p>
        </w:tc>
        <w:tc>
          <w:tcPr>
            <w:tcW w:w="178" w:type="dxa"/>
          </w:tcPr>
          <w:p w14:paraId="3BA9660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6CBD13A8" w14:textId="4108F606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</w:p>
        </w:tc>
        <w:tc>
          <w:tcPr>
            <w:tcW w:w="794" w:type="dxa"/>
            <w:gridSpan w:val="2"/>
          </w:tcPr>
          <w:p w14:paraId="2CA7F571" w14:textId="32756901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</w:p>
        </w:tc>
        <w:tc>
          <w:tcPr>
            <w:tcW w:w="178" w:type="dxa"/>
            <w:vAlign w:val="bottom"/>
          </w:tcPr>
          <w:p w14:paraId="427FA89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823" w:type="dxa"/>
          </w:tcPr>
          <w:p w14:paraId="3674BAEC" w14:textId="0042D069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</w:p>
        </w:tc>
        <w:tc>
          <w:tcPr>
            <w:tcW w:w="176" w:type="dxa"/>
            <w:gridSpan w:val="2"/>
          </w:tcPr>
          <w:p w14:paraId="3733BD70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56F73306" w14:textId="20425B19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646D560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5189429F" w14:textId="68FEEE9D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6" w:type="dxa"/>
            <w:gridSpan w:val="2"/>
          </w:tcPr>
          <w:p w14:paraId="19CDBAE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04892F41" w14:textId="66FDB128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</w:p>
        </w:tc>
        <w:tc>
          <w:tcPr>
            <w:tcW w:w="178" w:type="dxa"/>
          </w:tcPr>
          <w:p w14:paraId="1DE68E9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30F8A5EC" w14:textId="7508BD5F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</w:p>
        </w:tc>
        <w:tc>
          <w:tcPr>
            <w:tcW w:w="176" w:type="dxa"/>
            <w:gridSpan w:val="2"/>
          </w:tcPr>
          <w:p w14:paraId="4E0226A0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4390A470" w14:textId="6952F635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1F012E23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0B53B934" w14:textId="15B516B8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2B2FE3BD" w14:textId="77777777" w:rsidTr="008823EA">
        <w:trPr>
          <w:gridAfter w:val="1"/>
          <w:wAfter w:w="35" w:type="dxa"/>
          <w:cantSplit/>
          <w:trHeight w:val="620"/>
        </w:trPr>
        <w:tc>
          <w:tcPr>
            <w:tcW w:w="1926" w:type="dxa"/>
          </w:tcPr>
          <w:p w14:paraId="37AEAD87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164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 xml:space="preserve">บริษัท ไทย ฟู้ดส์ รีเสิร์ซ </w:t>
            </w:r>
          </w:p>
          <w:p w14:paraId="4343EA96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1644"/>
              </w:tabs>
              <w:spacing w:line="240" w:lineRule="auto"/>
              <w:ind w:right="-79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CF1517"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 w:rsidRPr="00CF1517">
              <w:rPr>
                <w:rFonts w:ascii="Angsana New" w:hAnsi="Angsana New" w:cs="Angsana New"/>
                <w:sz w:val="22"/>
                <w:szCs w:val="22"/>
                <w:cs/>
              </w:rPr>
              <w:t>เซ็นเตอร์ จำกัด</w:t>
            </w:r>
          </w:p>
        </w:tc>
        <w:tc>
          <w:tcPr>
            <w:tcW w:w="1239" w:type="dxa"/>
          </w:tcPr>
          <w:p w14:paraId="1F8B4E77" w14:textId="77777777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การวิจัยโรคและ</w:t>
            </w:r>
          </w:p>
          <w:p w14:paraId="3E4DFA21" w14:textId="1449E773" w:rsidR="00F64FF5" w:rsidRPr="00CF1517" w:rsidRDefault="00DC4432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="00F64FF5"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ผลิตวัคซีนรักษา</w:t>
            </w:r>
            <w:r>
              <w:rPr>
                <w:rFonts w:ascii="Angsana New" w:hAnsi="Angsana New" w:cs="Angsana New"/>
                <w:szCs w:val="22"/>
                <w:lang w:bidi="th-TH"/>
              </w:rPr>
              <w:t xml:space="preserve">    </w:t>
            </w:r>
            <w:r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="00F64FF5"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สัตว์</w:t>
            </w:r>
          </w:p>
        </w:tc>
        <w:tc>
          <w:tcPr>
            <w:tcW w:w="749" w:type="dxa"/>
          </w:tcPr>
          <w:p w14:paraId="191A6DF9" w14:textId="49085AF3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25F9A75A" w14:textId="780FD151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7595DC84" w14:textId="524FCDBC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178" w:type="dxa"/>
          </w:tcPr>
          <w:p w14:paraId="1139B65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6E149073" w14:textId="1095DF8F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794" w:type="dxa"/>
            <w:gridSpan w:val="2"/>
          </w:tcPr>
          <w:p w14:paraId="25F6871C" w14:textId="127929A1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178" w:type="dxa"/>
          </w:tcPr>
          <w:p w14:paraId="7DAA166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23" w:type="dxa"/>
          </w:tcPr>
          <w:p w14:paraId="012AA0CD" w14:textId="79C95338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176" w:type="dxa"/>
            <w:gridSpan w:val="2"/>
          </w:tcPr>
          <w:p w14:paraId="5B67864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2D9644C8" w14:textId="2CAD8994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78D97170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48E1CC26" w14:textId="18FF38F5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6" w:type="dxa"/>
            <w:gridSpan w:val="2"/>
          </w:tcPr>
          <w:p w14:paraId="1961AE64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536BEAF9" w14:textId="4C12B74D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178" w:type="dxa"/>
          </w:tcPr>
          <w:p w14:paraId="6E22389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31E19C13" w14:textId="252AD2E2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176" w:type="dxa"/>
            <w:gridSpan w:val="2"/>
          </w:tcPr>
          <w:p w14:paraId="372D46C4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5F009A14" w14:textId="2EBC4485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3523D90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3B4A446D" w14:textId="1BDDD4B1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0E4AD44E" w14:textId="77777777" w:rsidTr="00DC4432">
        <w:trPr>
          <w:gridAfter w:val="1"/>
          <w:wAfter w:w="35" w:type="dxa"/>
          <w:cantSplit/>
          <w:trHeight w:val="533"/>
        </w:trPr>
        <w:tc>
          <w:tcPr>
            <w:tcW w:w="1926" w:type="dxa"/>
          </w:tcPr>
          <w:p w14:paraId="674090D7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บริษัท ไทยฟู้ดส์</w:t>
            </w:r>
            <w:r w:rsidRPr="00CF1517">
              <w:rPr>
                <w:rFonts w:ascii="Angsana New" w:hAnsi="Angsana New" w:cs="Angsana New"/>
                <w:szCs w:val="22"/>
                <w:rtl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เซอร์วิส </w:t>
            </w:r>
          </w:p>
          <w:p w14:paraId="5A4D6D99" w14:textId="0E798A29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แอนด์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ซัพพลาย จำกัด</w:t>
            </w:r>
          </w:p>
        </w:tc>
        <w:tc>
          <w:tcPr>
            <w:tcW w:w="1239" w:type="dxa"/>
          </w:tcPr>
          <w:p w14:paraId="21CE3ECE" w14:textId="67B60FA6" w:rsidR="00F64FF5" w:rsidRPr="00DC4432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ให้เช่าอุปกรณ์</w:t>
            </w:r>
          </w:p>
        </w:tc>
        <w:tc>
          <w:tcPr>
            <w:tcW w:w="749" w:type="dxa"/>
          </w:tcPr>
          <w:p w14:paraId="0272E50F" w14:textId="414B4A89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0CCA1445" w14:textId="54E1CA1F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3F78562C" w14:textId="44F678AB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178" w:type="dxa"/>
          </w:tcPr>
          <w:p w14:paraId="068EBC0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2CCF1E46" w14:textId="50525227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794" w:type="dxa"/>
            <w:gridSpan w:val="2"/>
          </w:tcPr>
          <w:p w14:paraId="20C927D7" w14:textId="3E7E32BB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178" w:type="dxa"/>
          </w:tcPr>
          <w:p w14:paraId="600A36B9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23" w:type="dxa"/>
          </w:tcPr>
          <w:p w14:paraId="02E24C53" w14:textId="16029836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176" w:type="dxa"/>
            <w:gridSpan w:val="2"/>
          </w:tcPr>
          <w:p w14:paraId="3E96BBF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37B57B80" w14:textId="4DF50192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>)</w:t>
            </w:r>
          </w:p>
        </w:tc>
        <w:tc>
          <w:tcPr>
            <w:tcW w:w="178" w:type="dxa"/>
          </w:tcPr>
          <w:p w14:paraId="484FB1A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345EE01B" w14:textId="5FBA7469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7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>)</w:t>
            </w:r>
          </w:p>
        </w:tc>
        <w:tc>
          <w:tcPr>
            <w:tcW w:w="176" w:type="dxa"/>
            <w:gridSpan w:val="2"/>
          </w:tcPr>
          <w:p w14:paraId="36C84B7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3D04F8E4" w14:textId="1395BDDD" w:rsidR="00F64FF5" w:rsidRPr="00CF151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9</w:t>
            </w:r>
          </w:p>
        </w:tc>
        <w:tc>
          <w:tcPr>
            <w:tcW w:w="178" w:type="dxa"/>
          </w:tcPr>
          <w:p w14:paraId="02CD0DB0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0F92B7A9" w14:textId="38C13312" w:rsidR="00F64FF5" w:rsidRPr="00CF151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43</w:t>
            </w:r>
          </w:p>
        </w:tc>
        <w:tc>
          <w:tcPr>
            <w:tcW w:w="176" w:type="dxa"/>
            <w:gridSpan w:val="2"/>
          </w:tcPr>
          <w:p w14:paraId="0A9C940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33E6D164" w14:textId="079D6010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38FBB9CD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2C13CA76" w14:textId="21E27B2D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05DCD2E7" w14:textId="77777777" w:rsidTr="008823EA">
        <w:trPr>
          <w:gridAfter w:val="1"/>
          <w:wAfter w:w="35" w:type="dxa"/>
          <w:cantSplit/>
          <w:trHeight w:val="309"/>
        </w:trPr>
        <w:tc>
          <w:tcPr>
            <w:tcW w:w="1926" w:type="dxa"/>
          </w:tcPr>
          <w:p w14:paraId="67BF7A18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บริษัท ไทย ฟู้ดส์ </w:t>
            </w:r>
            <w:r w:rsidRPr="00CF1517">
              <w:rPr>
                <w:rFonts w:ascii="Angsana New" w:hAnsi="Angsana New" w:cs="Angsana New"/>
                <w:szCs w:val="22"/>
                <w:rtl/>
                <w:cs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สไวน</w:t>
            </w:r>
          </w:p>
          <w:p w14:paraId="37BBC8AE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ฟาร์ม จำกัด</w:t>
            </w:r>
          </w:p>
        </w:tc>
        <w:tc>
          <w:tcPr>
            <w:tcW w:w="1239" w:type="dxa"/>
          </w:tcPr>
          <w:p w14:paraId="3A0E8C82" w14:textId="3F4D6BCE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="00DC4432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="00DC4432"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สุกร</w:t>
            </w:r>
          </w:p>
        </w:tc>
        <w:tc>
          <w:tcPr>
            <w:tcW w:w="749" w:type="dxa"/>
          </w:tcPr>
          <w:p w14:paraId="09AA058D" w14:textId="1D4F91A9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5AA395BD" w14:textId="40C9D51D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50B4513F" w14:textId="69DEEB22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8" w:type="dxa"/>
          </w:tcPr>
          <w:p w14:paraId="309DB2B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2CDD94E9" w14:textId="720865C8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794" w:type="dxa"/>
            <w:gridSpan w:val="2"/>
          </w:tcPr>
          <w:p w14:paraId="4BA6693D" w14:textId="63D94DB7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8" w:type="dxa"/>
          </w:tcPr>
          <w:p w14:paraId="4A2024A6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23" w:type="dxa"/>
          </w:tcPr>
          <w:p w14:paraId="4E2AC5D3" w14:textId="17E63CDD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6" w:type="dxa"/>
            <w:gridSpan w:val="2"/>
          </w:tcPr>
          <w:p w14:paraId="59F4217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05B4CF11" w14:textId="0ED51B75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047863D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199A1BF3" w14:textId="21886761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6" w:type="dxa"/>
            <w:gridSpan w:val="2"/>
          </w:tcPr>
          <w:p w14:paraId="482EF6A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4CB8E8B7" w14:textId="17D27023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8" w:type="dxa"/>
          </w:tcPr>
          <w:p w14:paraId="6CC486F9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4A7AFE22" w14:textId="04A75B8A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000</w:t>
            </w:r>
          </w:p>
        </w:tc>
        <w:tc>
          <w:tcPr>
            <w:tcW w:w="176" w:type="dxa"/>
            <w:gridSpan w:val="2"/>
          </w:tcPr>
          <w:p w14:paraId="6B744BF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67935F54" w14:textId="3B7AECB3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1BBD0BA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3E7411D4" w14:textId="6C44868D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3B536C52" w14:textId="77777777" w:rsidTr="008823EA">
        <w:trPr>
          <w:gridAfter w:val="1"/>
          <w:wAfter w:w="35" w:type="dxa"/>
          <w:cantSplit/>
          <w:trHeight w:val="309"/>
        </w:trPr>
        <w:tc>
          <w:tcPr>
            <w:tcW w:w="1926" w:type="dxa"/>
          </w:tcPr>
          <w:p w14:paraId="20E9E3CD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บริษัท อโยธยา อกรี เท</w:t>
            </w: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 xml:space="preserve">ค </w:t>
            </w:r>
          </w:p>
          <w:p w14:paraId="4C490DBA" w14:textId="47D4F05C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จำกัด</w:t>
            </w:r>
          </w:p>
        </w:tc>
        <w:tc>
          <w:tcPr>
            <w:tcW w:w="1239" w:type="dxa"/>
          </w:tcPr>
          <w:p w14:paraId="4F15DECD" w14:textId="2E5EC235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ผลิตชิ้นส่วนจาก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br/>
            </w:r>
            <w:r w:rsidR="00DC4432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พลาสติกและ</w:t>
            </w:r>
          </w:p>
          <w:p w14:paraId="29A077CE" w14:textId="2A5A4123" w:rsidR="00F64FF5" w:rsidRPr="00CF1517" w:rsidRDefault="00DC4432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="00F64FF5"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กระสอบสาน</w:t>
            </w:r>
            <w:r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="00F64FF5"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พลาสติก</w:t>
            </w:r>
          </w:p>
        </w:tc>
        <w:tc>
          <w:tcPr>
            <w:tcW w:w="749" w:type="dxa"/>
          </w:tcPr>
          <w:p w14:paraId="666AAE71" w14:textId="62AB0BBC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85" w:type="dxa"/>
          </w:tcPr>
          <w:p w14:paraId="25B30E41" w14:textId="7195B4A5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05" w:type="dxa"/>
            <w:gridSpan w:val="2"/>
          </w:tcPr>
          <w:p w14:paraId="613687FD" w14:textId="7EBBB814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040BCD7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53D68F9F" w14:textId="2F0133FB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794" w:type="dxa"/>
            <w:gridSpan w:val="2"/>
          </w:tcPr>
          <w:p w14:paraId="6950997B" w14:textId="50B67F96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541CF1E7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23" w:type="dxa"/>
          </w:tcPr>
          <w:p w14:paraId="75790C2C" w14:textId="154ADD53" w:rsidR="00F64FF5" w:rsidRPr="00CF1517" w:rsidRDefault="00360B44" w:rsidP="00F64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6" w:type="dxa"/>
            <w:gridSpan w:val="2"/>
          </w:tcPr>
          <w:p w14:paraId="3FD4EB5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66557671" w14:textId="208B011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77ADC755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</w:tcPr>
          <w:p w14:paraId="60C4F280" w14:textId="61F053F1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6" w:type="dxa"/>
            <w:gridSpan w:val="2"/>
          </w:tcPr>
          <w:p w14:paraId="7E98049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28F625B9" w14:textId="0FD91D9C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0611FBA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4" w:type="dxa"/>
          </w:tcPr>
          <w:p w14:paraId="7AF02083" w14:textId="326AFC71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76" w:type="dxa"/>
            <w:gridSpan w:val="2"/>
          </w:tcPr>
          <w:p w14:paraId="691C428A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4" w:type="dxa"/>
            <w:gridSpan w:val="2"/>
          </w:tcPr>
          <w:p w14:paraId="7C319932" w14:textId="75D77347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78" w:type="dxa"/>
          </w:tcPr>
          <w:p w14:paraId="15CF170A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05" w:type="dxa"/>
          </w:tcPr>
          <w:p w14:paraId="44B3A87C" w14:textId="1610E938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</w:tbl>
    <w:p w14:paraId="03939614" w14:textId="77777777" w:rsidR="00BD6CDA" w:rsidRPr="00CF1517" w:rsidRDefault="00BD6CDA">
      <w:pPr>
        <w:rPr>
          <w:rFonts w:ascii="Angsana New" w:hAnsi="Angsana New" w:cs="Angsana New"/>
        </w:rPr>
      </w:pPr>
    </w:p>
    <w:tbl>
      <w:tblPr>
        <w:tblW w:w="14092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879"/>
        <w:gridCol w:w="1080"/>
        <w:gridCol w:w="761"/>
        <w:gridCol w:w="793"/>
        <w:gridCol w:w="6"/>
        <w:gridCol w:w="821"/>
        <w:gridCol w:w="180"/>
        <w:gridCol w:w="810"/>
        <w:gridCol w:w="810"/>
        <w:gridCol w:w="180"/>
        <w:gridCol w:w="843"/>
        <w:gridCol w:w="180"/>
        <w:gridCol w:w="810"/>
        <w:gridCol w:w="180"/>
        <w:gridCol w:w="810"/>
        <w:gridCol w:w="180"/>
        <w:gridCol w:w="810"/>
        <w:gridCol w:w="180"/>
        <w:gridCol w:w="810"/>
        <w:gridCol w:w="180"/>
        <w:gridCol w:w="810"/>
        <w:gridCol w:w="180"/>
        <w:gridCol w:w="799"/>
      </w:tblGrid>
      <w:tr w:rsidR="008823EA" w:rsidRPr="00CF1517" w14:paraId="767D6408" w14:textId="77777777" w:rsidTr="008823EA">
        <w:trPr>
          <w:cantSplit/>
        </w:trPr>
        <w:tc>
          <w:tcPr>
            <w:tcW w:w="1879" w:type="dxa"/>
          </w:tcPr>
          <w:p w14:paraId="7246C1EF" w14:textId="77777777" w:rsidR="008823EA" w:rsidRPr="00CF1517" w:rsidRDefault="008823EA" w:rsidP="005D4A8B">
            <w:pPr>
              <w:spacing w:line="340" w:lineRule="exact"/>
              <w:ind w:right="-45"/>
              <w:jc w:val="thaiDistribute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080" w:type="dxa"/>
          </w:tcPr>
          <w:p w14:paraId="1F8AEE2E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1133" w:type="dxa"/>
            <w:gridSpan w:val="21"/>
          </w:tcPr>
          <w:p w14:paraId="426D4F06" w14:textId="77777777" w:rsidR="008823EA" w:rsidRPr="00CF1517" w:rsidRDefault="008823EA" w:rsidP="005D4A8B">
            <w:pPr>
              <w:pStyle w:val="acctfourfigures"/>
              <w:tabs>
                <w:tab w:val="clear" w:pos="765"/>
              </w:tabs>
              <w:spacing w:line="340" w:lineRule="exact"/>
              <w:ind w:left="-61" w:right="-34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  <w:t>งบการเงินเฉพาะกิจการ</w:t>
            </w:r>
            <w:r w:rsidRPr="00CF151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Cs w:val="22"/>
                <w:cs/>
                <w:lang w:bidi="th-TH"/>
              </w:rPr>
              <w:t>(ต่อ)</w:t>
            </w:r>
          </w:p>
        </w:tc>
      </w:tr>
      <w:tr w:rsidR="008823EA" w:rsidRPr="00CF1517" w14:paraId="75DC834E" w14:textId="77777777" w:rsidTr="008823EA">
        <w:trPr>
          <w:cantSplit/>
        </w:trPr>
        <w:tc>
          <w:tcPr>
            <w:tcW w:w="1879" w:type="dxa"/>
          </w:tcPr>
          <w:p w14:paraId="4373725B" w14:textId="77777777" w:rsidR="008823EA" w:rsidRPr="00CF1517" w:rsidRDefault="008823EA" w:rsidP="007A325F">
            <w:pPr>
              <w:spacing w:line="340" w:lineRule="exact"/>
              <w:ind w:right="-45"/>
              <w:jc w:val="thaiDistribute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080" w:type="dxa"/>
          </w:tcPr>
          <w:p w14:paraId="3EF6D2D1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554" w:type="dxa"/>
            <w:gridSpan w:val="2"/>
          </w:tcPr>
          <w:p w14:paraId="600ACAC3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สัดส่วนความเป็น</w:t>
            </w:r>
          </w:p>
        </w:tc>
        <w:tc>
          <w:tcPr>
            <w:tcW w:w="1817" w:type="dxa"/>
            <w:gridSpan w:val="4"/>
          </w:tcPr>
          <w:p w14:paraId="191177C1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833" w:type="dxa"/>
            <w:gridSpan w:val="3"/>
          </w:tcPr>
          <w:p w14:paraId="4E2BE394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80" w:type="dxa"/>
          </w:tcPr>
          <w:p w14:paraId="04C69503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800" w:type="dxa"/>
            <w:gridSpan w:val="3"/>
          </w:tcPr>
          <w:p w14:paraId="514F4B50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80" w:type="dxa"/>
          </w:tcPr>
          <w:p w14:paraId="6A0910E1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800" w:type="dxa"/>
            <w:gridSpan w:val="3"/>
          </w:tcPr>
          <w:p w14:paraId="78D97940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80" w:type="dxa"/>
          </w:tcPr>
          <w:p w14:paraId="4A0D9392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89" w:type="dxa"/>
            <w:gridSpan w:val="3"/>
          </w:tcPr>
          <w:p w14:paraId="05E323AE" w14:textId="286C6719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61" w:right="-34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เงินปันผลรับ</w:t>
            </w:r>
          </w:p>
        </w:tc>
      </w:tr>
      <w:tr w:rsidR="008823EA" w:rsidRPr="00CF1517" w14:paraId="5F217025" w14:textId="77777777" w:rsidTr="008823EA">
        <w:trPr>
          <w:cantSplit/>
        </w:trPr>
        <w:tc>
          <w:tcPr>
            <w:tcW w:w="1879" w:type="dxa"/>
          </w:tcPr>
          <w:p w14:paraId="27A630E9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ชื่อกิจการ</w:t>
            </w:r>
          </w:p>
        </w:tc>
        <w:tc>
          <w:tcPr>
            <w:tcW w:w="1080" w:type="dxa"/>
          </w:tcPr>
          <w:p w14:paraId="2DAF31F0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11" w:right="-45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val="en-US" w:bidi="th-TH"/>
              </w:rPr>
              <w:t>ลักษณะธุรกิจ</w:t>
            </w:r>
          </w:p>
        </w:tc>
        <w:tc>
          <w:tcPr>
            <w:tcW w:w="1554" w:type="dxa"/>
            <w:gridSpan w:val="2"/>
          </w:tcPr>
          <w:p w14:paraId="7D4E3DF2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เจ้าของ</w:t>
            </w:r>
          </w:p>
        </w:tc>
        <w:tc>
          <w:tcPr>
            <w:tcW w:w="1817" w:type="dxa"/>
            <w:gridSpan w:val="4"/>
          </w:tcPr>
          <w:p w14:paraId="3DAB7B21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ทุนชำระแล้ว</w:t>
            </w:r>
          </w:p>
        </w:tc>
        <w:tc>
          <w:tcPr>
            <w:tcW w:w="1833" w:type="dxa"/>
            <w:gridSpan w:val="3"/>
          </w:tcPr>
          <w:p w14:paraId="769F7188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ราคาทุน</w:t>
            </w:r>
          </w:p>
        </w:tc>
        <w:tc>
          <w:tcPr>
            <w:tcW w:w="180" w:type="dxa"/>
          </w:tcPr>
          <w:p w14:paraId="5DD378B9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800" w:type="dxa"/>
            <w:gridSpan w:val="3"/>
          </w:tcPr>
          <w:p w14:paraId="14CB370A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</w:tcPr>
          <w:p w14:paraId="530B2857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800" w:type="dxa"/>
            <w:gridSpan w:val="3"/>
          </w:tcPr>
          <w:p w14:paraId="6E1763CD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ราคาทุน -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สุทธิ</w:t>
            </w:r>
          </w:p>
        </w:tc>
        <w:tc>
          <w:tcPr>
            <w:tcW w:w="180" w:type="dxa"/>
          </w:tcPr>
          <w:p w14:paraId="125C9348" w14:textId="77777777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</w:rPr>
            </w:pPr>
          </w:p>
        </w:tc>
        <w:tc>
          <w:tcPr>
            <w:tcW w:w="1789" w:type="dxa"/>
            <w:gridSpan w:val="3"/>
          </w:tcPr>
          <w:p w14:paraId="048AE28A" w14:textId="050085A2" w:rsidR="008823EA" w:rsidRPr="00CF1517" w:rsidRDefault="008823EA" w:rsidP="007A325F">
            <w:pPr>
              <w:pStyle w:val="acctfourfigures"/>
              <w:tabs>
                <w:tab w:val="clear" w:pos="765"/>
              </w:tabs>
              <w:spacing w:line="340" w:lineRule="exact"/>
              <w:ind w:left="-61" w:right="-34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val="en-US" w:bidi="th-TH"/>
              </w:rPr>
              <w:t>สำหรับปี</w:t>
            </w:r>
          </w:p>
        </w:tc>
      </w:tr>
      <w:tr w:rsidR="008823EA" w:rsidRPr="00CF1517" w14:paraId="0D5CDC1F" w14:textId="77777777" w:rsidTr="008823EA">
        <w:trPr>
          <w:cantSplit/>
        </w:trPr>
        <w:tc>
          <w:tcPr>
            <w:tcW w:w="1879" w:type="dxa"/>
          </w:tcPr>
          <w:p w14:paraId="20D81522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340" w:lineRule="exact"/>
              <w:ind w:right="-45"/>
              <w:jc w:val="center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1080" w:type="dxa"/>
          </w:tcPr>
          <w:p w14:paraId="1CAF7D17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</w:p>
        </w:tc>
        <w:tc>
          <w:tcPr>
            <w:tcW w:w="761" w:type="dxa"/>
          </w:tcPr>
          <w:p w14:paraId="2EC5459A" w14:textId="74D3D67C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799" w:type="dxa"/>
            <w:gridSpan w:val="2"/>
          </w:tcPr>
          <w:p w14:paraId="610BF7BD" w14:textId="4A6E2BC5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821" w:type="dxa"/>
          </w:tcPr>
          <w:p w14:paraId="232C02DA" w14:textId="6AAEC1A8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6A761BF7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501BCA77" w14:textId="2CC685F5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810" w:type="dxa"/>
          </w:tcPr>
          <w:p w14:paraId="55331B1C" w14:textId="6601D7BF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24A3DFE2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43" w:type="dxa"/>
          </w:tcPr>
          <w:p w14:paraId="3DD0AB5B" w14:textId="707084F2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094A9C20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0E5437D8" w14:textId="01CCD2C2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4FEF0022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1EE4E7B4" w14:textId="2E905FFC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4E99A594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7771F9A7" w14:textId="7A57623F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6A83622B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4D59F80B" w14:textId="419CA70B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0F8D9178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45126968" w14:textId="73194F62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6E629930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88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799" w:type="dxa"/>
          </w:tcPr>
          <w:p w14:paraId="579BC18B" w14:textId="224148CA" w:rsidR="008823EA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uto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</w:p>
        </w:tc>
      </w:tr>
      <w:tr w:rsidR="008823EA" w:rsidRPr="00CF1517" w14:paraId="3CEEE63E" w14:textId="77777777" w:rsidTr="008823EA">
        <w:trPr>
          <w:cantSplit/>
        </w:trPr>
        <w:tc>
          <w:tcPr>
            <w:tcW w:w="1879" w:type="dxa"/>
          </w:tcPr>
          <w:p w14:paraId="3E7556F2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340" w:lineRule="exact"/>
              <w:ind w:right="-45"/>
              <w:jc w:val="center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1080" w:type="dxa"/>
          </w:tcPr>
          <w:p w14:paraId="369558E8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</w:p>
        </w:tc>
        <w:tc>
          <w:tcPr>
            <w:tcW w:w="1554" w:type="dxa"/>
            <w:gridSpan w:val="2"/>
          </w:tcPr>
          <w:p w14:paraId="51625C90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9579" w:type="dxa"/>
            <w:gridSpan w:val="19"/>
          </w:tcPr>
          <w:p w14:paraId="4585E6AA" w14:textId="77777777" w:rsidR="008823EA" w:rsidRPr="00CF1517" w:rsidRDefault="008823EA" w:rsidP="00A06B03">
            <w:pPr>
              <w:pStyle w:val="acctfourfigures"/>
              <w:tabs>
                <w:tab w:val="clear" w:pos="765"/>
              </w:tabs>
              <w:spacing w:line="340" w:lineRule="exact"/>
              <w:ind w:left="-79" w:right="-45"/>
              <w:jc w:val="center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Cs w:val="22"/>
                <w:cs/>
                <w:lang w:bidi="th-TH"/>
              </w:rPr>
              <w:t>(ล้านบาท)</w:t>
            </w:r>
          </w:p>
        </w:tc>
      </w:tr>
      <w:tr w:rsidR="00F64FF5" w:rsidRPr="00CF1517" w14:paraId="3FE7369B" w14:textId="77777777" w:rsidTr="008823EA">
        <w:trPr>
          <w:cantSplit/>
        </w:trPr>
        <w:tc>
          <w:tcPr>
            <w:tcW w:w="1879" w:type="dxa"/>
          </w:tcPr>
          <w:p w14:paraId="0ABD9909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บริษัท ที พาราก้อน โฮลดิ้ง </w:t>
            </w:r>
          </w:p>
          <w:p w14:paraId="26A4B561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Cs w:val="22"/>
                <w:rtl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จำกัด</w:t>
            </w:r>
          </w:p>
        </w:tc>
        <w:tc>
          <w:tcPr>
            <w:tcW w:w="1080" w:type="dxa"/>
          </w:tcPr>
          <w:p w14:paraId="17CF0C2E" w14:textId="77777777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กิจกรรมลงทุน</w:t>
            </w:r>
          </w:p>
        </w:tc>
        <w:tc>
          <w:tcPr>
            <w:tcW w:w="761" w:type="dxa"/>
          </w:tcPr>
          <w:p w14:paraId="5A48B174" w14:textId="34FEE90F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99" w:type="dxa"/>
            <w:gridSpan w:val="2"/>
          </w:tcPr>
          <w:p w14:paraId="31CC9F76" w14:textId="7D279DA1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21" w:type="dxa"/>
          </w:tcPr>
          <w:p w14:paraId="120E3010" w14:textId="00C7451B" w:rsidR="00F64FF5" w:rsidRPr="00CF151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62365D" w:rsidRPr="0062365D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DC4432">
              <w:rPr>
                <w:rFonts w:ascii="Angsana New" w:hAnsi="Angsana New" w:cs="Angsana New"/>
                <w:szCs w:val="22"/>
                <w:lang w:val="en-US" w:bidi="th-TH"/>
              </w:rPr>
              <w:t>8</w:t>
            </w:r>
          </w:p>
        </w:tc>
        <w:tc>
          <w:tcPr>
            <w:tcW w:w="180" w:type="dxa"/>
          </w:tcPr>
          <w:p w14:paraId="45568026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227EFD56" w14:textId="58834C2B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9</w:t>
            </w:r>
          </w:p>
        </w:tc>
        <w:tc>
          <w:tcPr>
            <w:tcW w:w="810" w:type="dxa"/>
          </w:tcPr>
          <w:p w14:paraId="7CC98350" w14:textId="232983F8" w:rsidR="00F64FF5" w:rsidRPr="00CF151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62365D" w:rsidRPr="0062365D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DC4432">
              <w:rPr>
                <w:rFonts w:ascii="Angsana New" w:hAnsi="Angsana New" w:cs="Angsana New"/>
                <w:szCs w:val="22"/>
                <w:lang w:val="en-US" w:bidi="th-TH"/>
              </w:rPr>
              <w:t>8</w:t>
            </w:r>
          </w:p>
        </w:tc>
        <w:tc>
          <w:tcPr>
            <w:tcW w:w="180" w:type="dxa"/>
          </w:tcPr>
          <w:p w14:paraId="59BF814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43" w:type="dxa"/>
          </w:tcPr>
          <w:p w14:paraId="22D0873F" w14:textId="41FDF04D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9</w:t>
            </w:r>
          </w:p>
        </w:tc>
        <w:tc>
          <w:tcPr>
            <w:tcW w:w="180" w:type="dxa"/>
          </w:tcPr>
          <w:p w14:paraId="34E143A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40EDD169" w14:textId="2943D8B8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7E877E4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2F03B75E" w14:textId="1D84C124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3C9E61B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2316CD9F" w14:textId="6414776A" w:rsidR="00F64FF5" w:rsidRPr="00CF151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62365D" w:rsidRPr="0062365D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DC4432">
              <w:rPr>
                <w:rFonts w:ascii="Angsana New" w:hAnsi="Angsana New" w:cs="Angsana New"/>
                <w:szCs w:val="22"/>
                <w:lang w:val="en-US" w:bidi="th-TH"/>
              </w:rPr>
              <w:t>8</w:t>
            </w:r>
          </w:p>
        </w:tc>
        <w:tc>
          <w:tcPr>
            <w:tcW w:w="180" w:type="dxa"/>
          </w:tcPr>
          <w:p w14:paraId="3CDB0C14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3A6B2166" w14:textId="6507A5E8" w:rsidR="00F64FF5" w:rsidRPr="00CF151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96"/>
              <w:rPr>
                <w:rFonts w:ascii="Angsana New" w:hAnsi="Angsana New" w:cs="Angsana New"/>
                <w:szCs w:val="22"/>
                <w:lang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9</w:t>
            </w:r>
          </w:p>
        </w:tc>
        <w:tc>
          <w:tcPr>
            <w:tcW w:w="180" w:type="dxa"/>
          </w:tcPr>
          <w:p w14:paraId="3AED207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360464D4" w14:textId="24B94963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619CF7CC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5DDB44B2" w14:textId="07FCD29D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4B2D54FD" w14:textId="77777777" w:rsidTr="008823EA">
        <w:trPr>
          <w:cantSplit/>
        </w:trPr>
        <w:tc>
          <w:tcPr>
            <w:tcW w:w="1879" w:type="dxa"/>
          </w:tcPr>
          <w:p w14:paraId="2426BF43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rtl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บริษัท ไทย ฟู้ดส์ สไวน</w:t>
            </w:r>
            <w:r w:rsidRPr="00CF1517">
              <w:rPr>
                <w:rFonts w:ascii="Angsana New" w:hAnsi="Angsana New" w:cs="Angsana New"/>
                <w:szCs w:val="22"/>
                <w:rtl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rtl/>
                <w:cs/>
              </w:rPr>
              <w:br/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 อินเตอร์เนชั่นแนล</w:t>
            </w:r>
            <w:r w:rsidRPr="00CF1517">
              <w:rPr>
                <w:rFonts w:ascii="Angsana New" w:hAnsi="Angsana New" w:cs="Angsana New"/>
                <w:szCs w:val="22"/>
                <w:rtl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จำกัด</w:t>
            </w:r>
          </w:p>
        </w:tc>
        <w:tc>
          <w:tcPr>
            <w:tcW w:w="1080" w:type="dxa"/>
          </w:tcPr>
          <w:p w14:paraId="7D8436D7" w14:textId="0F46D116" w:rsidR="00F64FF5" w:rsidRPr="00CF1517" w:rsidRDefault="00F64FF5" w:rsidP="00DC4432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="00991B61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="00991B61"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สุกร</w:t>
            </w:r>
          </w:p>
        </w:tc>
        <w:tc>
          <w:tcPr>
            <w:tcW w:w="761" w:type="dxa"/>
          </w:tcPr>
          <w:p w14:paraId="249939D4" w14:textId="2B2CDE49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99" w:type="dxa"/>
            <w:gridSpan w:val="2"/>
          </w:tcPr>
          <w:p w14:paraId="254C434C" w14:textId="51E8389A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21" w:type="dxa"/>
          </w:tcPr>
          <w:p w14:paraId="79BE86CF" w14:textId="25995802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180" w:type="dxa"/>
          </w:tcPr>
          <w:p w14:paraId="1D46A8FD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3ACDBA11" w14:textId="43B80BB2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810" w:type="dxa"/>
          </w:tcPr>
          <w:p w14:paraId="0167F4F2" w14:textId="201F0460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0C2CA86E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43" w:type="dxa"/>
          </w:tcPr>
          <w:p w14:paraId="28464680" w14:textId="15A597CC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2" w:right="-72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2B0B66DE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6F7623FB" w14:textId="2ADDDE04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224F47C3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5680D18A" w14:textId="52B7AF52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26F382D6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66EF0E34" w14:textId="51EAC5E2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7C00BF26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</w:tcPr>
          <w:p w14:paraId="43B201FA" w14:textId="0B32CA8D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1F02A053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42CD5516" w14:textId="6147C407" w:rsidR="00F64FF5" w:rsidRPr="002D6C77" w:rsidRDefault="00360B44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195CAE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F64FF5" w:rsidRPr="00195CAE">
              <w:rPr>
                <w:rFonts w:ascii="Angsana New" w:hAnsi="Angsana New" w:cs="Angsana New"/>
                <w:szCs w:val="22"/>
                <w:lang w:bidi="th-TH"/>
              </w:rPr>
              <w:t>,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4</w:t>
            </w:r>
            <w:r w:rsidRPr="00195CAE">
              <w:rPr>
                <w:rFonts w:ascii="Angsana New" w:hAnsi="Angsana New" w:cs="Angsana New"/>
                <w:szCs w:val="22"/>
                <w:lang w:val="en-US" w:bidi="th-TH"/>
              </w:rPr>
              <w:t>0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4</w:t>
            </w:r>
          </w:p>
        </w:tc>
        <w:tc>
          <w:tcPr>
            <w:tcW w:w="180" w:type="dxa"/>
          </w:tcPr>
          <w:p w14:paraId="5A460B07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4C21E3CF" w14:textId="726D8763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316316D1" w14:textId="77777777" w:rsidTr="008823EA">
        <w:trPr>
          <w:cantSplit/>
        </w:trPr>
        <w:tc>
          <w:tcPr>
            <w:tcW w:w="1879" w:type="dxa"/>
          </w:tcPr>
          <w:p w14:paraId="2522511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บริษัท ไทยฟู้ดส์ เฟอร์เธอร์ </w:t>
            </w:r>
          </w:p>
          <w:p w14:paraId="308EB24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จำกัด</w:t>
            </w:r>
          </w:p>
        </w:tc>
        <w:tc>
          <w:tcPr>
            <w:tcW w:w="1080" w:type="dxa"/>
          </w:tcPr>
          <w:p w14:paraId="6D5956F4" w14:textId="0954DFA9" w:rsidR="00F64FF5" w:rsidRPr="00CF1517" w:rsidRDefault="00F64FF5" w:rsidP="00DC4432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="00991B61"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สินค้าแปรรูป</w:t>
            </w:r>
          </w:p>
        </w:tc>
        <w:tc>
          <w:tcPr>
            <w:tcW w:w="761" w:type="dxa"/>
          </w:tcPr>
          <w:p w14:paraId="50B84BA6" w14:textId="7E92A42D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99" w:type="dxa"/>
            <w:gridSpan w:val="2"/>
          </w:tcPr>
          <w:p w14:paraId="493AECEE" w14:textId="1038CFB4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21" w:type="dxa"/>
          </w:tcPr>
          <w:p w14:paraId="74A04731" w14:textId="2A90A07A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500</w:t>
            </w:r>
          </w:p>
        </w:tc>
        <w:tc>
          <w:tcPr>
            <w:tcW w:w="180" w:type="dxa"/>
          </w:tcPr>
          <w:p w14:paraId="43D80FB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52E0F06C" w14:textId="258962AA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500</w:t>
            </w:r>
          </w:p>
        </w:tc>
        <w:tc>
          <w:tcPr>
            <w:tcW w:w="810" w:type="dxa"/>
          </w:tcPr>
          <w:p w14:paraId="1A743781" w14:textId="1886F135" w:rsidR="00F64FF5" w:rsidRPr="002D6C7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4</w:t>
            </w:r>
            <w:r w:rsidR="00360B44" w:rsidRPr="00195CAE">
              <w:rPr>
                <w:rFonts w:ascii="Angsana New" w:hAnsi="Angsana New" w:cs="Angsana New"/>
                <w:szCs w:val="22"/>
                <w:lang w:val="en-US" w:bidi="th-TH"/>
              </w:rPr>
              <w:t>70</w:t>
            </w:r>
          </w:p>
        </w:tc>
        <w:tc>
          <w:tcPr>
            <w:tcW w:w="180" w:type="dxa"/>
          </w:tcPr>
          <w:p w14:paraId="77820249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43" w:type="dxa"/>
          </w:tcPr>
          <w:p w14:paraId="519EB416" w14:textId="2BBB1247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500</w:t>
            </w:r>
          </w:p>
        </w:tc>
        <w:tc>
          <w:tcPr>
            <w:tcW w:w="180" w:type="dxa"/>
          </w:tcPr>
          <w:p w14:paraId="506F9CB6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64DBE175" w14:textId="1C9B0AC2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6265428F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61B747DB" w14:textId="4FC13AB1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4F4C8994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4646D79E" w14:textId="346D52C2" w:rsidR="00F64FF5" w:rsidRPr="002D6C7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70</w:t>
            </w:r>
          </w:p>
        </w:tc>
        <w:tc>
          <w:tcPr>
            <w:tcW w:w="180" w:type="dxa"/>
          </w:tcPr>
          <w:p w14:paraId="26CAB4F9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498D6F80" w14:textId="4E541FE0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500</w:t>
            </w:r>
          </w:p>
        </w:tc>
        <w:tc>
          <w:tcPr>
            <w:tcW w:w="180" w:type="dxa"/>
          </w:tcPr>
          <w:p w14:paraId="51FB606F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33AF617C" w14:textId="25322FED" w:rsidR="00F64FF5" w:rsidRPr="002D6C7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6A3B9FB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0C6C4A17" w14:textId="042AD9F6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7780EAFA" w14:textId="77777777" w:rsidTr="008823EA">
        <w:trPr>
          <w:cantSplit/>
        </w:trPr>
        <w:tc>
          <w:tcPr>
            <w:tcW w:w="1879" w:type="dxa"/>
          </w:tcPr>
          <w:p w14:paraId="3537115F" w14:textId="7F7462E6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บริษัท ไทย</w:t>
            </w: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ฟู้ดส์ </w:t>
            </w: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 xml:space="preserve">กรีน </w:t>
            </w:r>
          </w:p>
          <w:p w14:paraId="614BAE3E" w14:textId="3EA60DE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 xml:space="preserve">   เอนเนอร์จี้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 จำกัด</w:t>
            </w:r>
            <w:r w:rsidRPr="00CF1517">
              <w:rPr>
                <w:rFonts w:ascii="Angsana New" w:hAnsi="Angsana New" w:cs="Angsana New"/>
                <w:szCs w:val="22"/>
                <w:lang w:val="en-US" w:bidi="th-TH"/>
              </w:rPr>
              <w:t xml:space="preserve"> </w:t>
            </w:r>
          </w:p>
        </w:tc>
        <w:tc>
          <w:tcPr>
            <w:tcW w:w="1080" w:type="dxa"/>
          </w:tcPr>
          <w:p w14:paraId="2F687351" w14:textId="7CB1A958" w:rsidR="00F64FF5" w:rsidRPr="00CF1517" w:rsidRDefault="00F64FF5" w:rsidP="00DC4432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กิจกรรมลงทุน</w:t>
            </w:r>
          </w:p>
        </w:tc>
        <w:tc>
          <w:tcPr>
            <w:tcW w:w="761" w:type="dxa"/>
          </w:tcPr>
          <w:p w14:paraId="4774E67C" w14:textId="25321B53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99" w:type="dxa"/>
            <w:gridSpan w:val="2"/>
          </w:tcPr>
          <w:p w14:paraId="6ABAFAEF" w14:textId="4E92F895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21" w:type="dxa"/>
          </w:tcPr>
          <w:p w14:paraId="2239A580" w14:textId="17F6EED2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100</w:t>
            </w:r>
          </w:p>
        </w:tc>
        <w:tc>
          <w:tcPr>
            <w:tcW w:w="180" w:type="dxa"/>
          </w:tcPr>
          <w:p w14:paraId="188EF0F3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3EBE5EC3" w14:textId="55005464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100</w:t>
            </w:r>
          </w:p>
        </w:tc>
        <w:tc>
          <w:tcPr>
            <w:tcW w:w="810" w:type="dxa"/>
          </w:tcPr>
          <w:p w14:paraId="2846396E" w14:textId="2ADF7E26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100</w:t>
            </w:r>
          </w:p>
        </w:tc>
        <w:tc>
          <w:tcPr>
            <w:tcW w:w="180" w:type="dxa"/>
          </w:tcPr>
          <w:p w14:paraId="2915FB97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43" w:type="dxa"/>
          </w:tcPr>
          <w:p w14:paraId="4B61A666" w14:textId="37388303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100</w:t>
            </w:r>
          </w:p>
        </w:tc>
        <w:tc>
          <w:tcPr>
            <w:tcW w:w="180" w:type="dxa"/>
          </w:tcPr>
          <w:p w14:paraId="7C396906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417F0071" w14:textId="38773DBD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10</w:t>
            </w:r>
            <w:r w:rsidRPr="002D6C77">
              <w:rPr>
                <w:rFonts w:ascii="Angsana New" w:hAnsi="Angsana New" w:cs="Angsana New"/>
                <w:szCs w:val="22"/>
                <w:lang w:bidi="th-TH"/>
              </w:rPr>
              <w:t>)</w:t>
            </w:r>
          </w:p>
        </w:tc>
        <w:tc>
          <w:tcPr>
            <w:tcW w:w="180" w:type="dxa"/>
          </w:tcPr>
          <w:p w14:paraId="4040D33B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11F452A8" w14:textId="7519EE9E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10</w:t>
            </w:r>
            <w:r w:rsidRPr="002D6C77">
              <w:rPr>
                <w:rFonts w:ascii="Angsana New" w:hAnsi="Angsana New" w:cs="Angsana New"/>
                <w:szCs w:val="22"/>
                <w:lang w:bidi="th-TH"/>
              </w:rPr>
              <w:t>)</w:t>
            </w:r>
          </w:p>
        </w:tc>
        <w:tc>
          <w:tcPr>
            <w:tcW w:w="180" w:type="dxa"/>
          </w:tcPr>
          <w:p w14:paraId="6513B0CD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3F728409" w14:textId="6B4C1F71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90</w:t>
            </w:r>
          </w:p>
        </w:tc>
        <w:tc>
          <w:tcPr>
            <w:tcW w:w="180" w:type="dxa"/>
          </w:tcPr>
          <w:p w14:paraId="274025C3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62F5712B" w14:textId="78AA7E45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90</w:t>
            </w:r>
          </w:p>
        </w:tc>
        <w:tc>
          <w:tcPr>
            <w:tcW w:w="180" w:type="dxa"/>
          </w:tcPr>
          <w:p w14:paraId="7D037BD3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09B23B80" w14:textId="116567F3" w:rsidR="00F64FF5" w:rsidRPr="002D6C7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15A15C1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6A55C55A" w14:textId="24D57340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14DBA570" w14:textId="77777777" w:rsidTr="008823EA">
        <w:trPr>
          <w:cantSplit/>
        </w:trPr>
        <w:tc>
          <w:tcPr>
            <w:tcW w:w="1879" w:type="dxa"/>
          </w:tcPr>
          <w:p w14:paraId="27C37E7F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 xml:space="preserve">บริษัท ไทย โพรเซส ฟู้ดส์ </w:t>
            </w:r>
          </w:p>
          <w:p w14:paraId="11D8836A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จำกัด</w:t>
            </w:r>
          </w:p>
        </w:tc>
        <w:tc>
          <w:tcPr>
            <w:tcW w:w="1080" w:type="dxa"/>
          </w:tcPr>
          <w:p w14:paraId="3A36329B" w14:textId="43501ED5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  <w:r w:rsidR="00991B61"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สินค้าแปรรูป</w:t>
            </w:r>
            <w:r w:rsidR="00991B61"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 w:rsidR="00991B61"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สุกร</w:t>
            </w:r>
          </w:p>
        </w:tc>
        <w:tc>
          <w:tcPr>
            <w:tcW w:w="761" w:type="dxa"/>
          </w:tcPr>
          <w:p w14:paraId="5438F088" w14:textId="54B80225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799" w:type="dxa"/>
            <w:gridSpan w:val="2"/>
          </w:tcPr>
          <w:p w14:paraId="27707BBB" w14:textId="78615964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99</w:t>
            </w:r>
          </w:p>
        </w:tc>
        <w:tc>
          <w:tcPr>
            <w:tcW w:w="821" w:type="dxa"/>
          </w:tcPr>
          <w:p w14:paraId="2147851C" w14:textId="5DA21506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4FCA4449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1DAA7871" w14:textId="532D2488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810" w:type="dxa"/>
          </w:tcPr>
          <w:p w14:paraId="2FDB4B50" w14:textId="614F284F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0AE501C0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43" w:type="dxa"/>
          </w:tcPr>
          <w:p w14:paraId="0E80D362" w14:textId="5026926E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7F3A05A7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6FF7DA91" w14:textId="11E088FA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1288D31B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261771FA" w14:textId="31A9A68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6C7C3C04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75174821" w14:textId="2530B0E6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193722BC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733C4CCD" w14:textId="71580C98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Cs w:val="22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6B5B51C0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295C2791" w14:textId="7A518860" w:rsidR="00F64FF5" w:rsidRPr="002D6C7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4F66A00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2F16B2F1" w14:textId="0FE9DC2D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4755B44A" w14:textId="77777777" w:rsidTr="008823EA">
        <w:trPr>
          <w:cantSplit/>
        </w:trPr>
        <w:tc>
          <w:tcPr>
            <w:tcW w:w="1879" w:type="dxa"/>
          </w:tcPr>
          <w:p w14:paraId="49668404" w14:textId="66C08CAE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 xml:space="preserve">บริษัท ฟูด เบลสซิ่ง </w:t>
            </w:r>
            <w:r w:rsidRPr="00CF1517">
              <w:rPr>
                <w:rFonts w:ascii="Angsana New" w:hAnsi="Angsana New" w:cs="Angsana New"/>
                <w:szCs w:val="22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1988</w:t>
            </w:r>
            <w:r w:rsidRPr="00CF1517">
              <w:rPr>
                <w:rFonts w:ascii="Angsana New" w:hAnsi="Angsana New" w:cs="Angsana New"/>
                <w:szCs w:val="22"/>
                <w:lang w:val="en-US" w:bidi="th-TH"/>
              </w:rPr>
              <w:t>)</w:t>
            </w:r>
          </w:p>
          <w:p w14:paraId="7CE36E7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lang w:val="en-US" w:bidi="th-TH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Cs w:val="22"/>
                <w:cs/>
                <w:lang w:val="en-US" w:bidi="th-TH"/>
              </w:rPr>
              <w:t>จำกัด</w:t>
            </w:r>
          </w:p>
        </w:tc>
        <w:tc>
          <w:tcPr>
            <w:tcW w:w="1080" w:type="dxa"/>
          </w:tcPr>
          <w:p w14:paraId="3C126D81" w14:textId="77777777" w:rsidR="00F64FF5" w:rsidRPr="00CF1517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cs/>
                <w:lang w:bidi="th-TH"/>
              </w:rPr>
              <w:t>ผลิตและจำหน่าย</w:t>
            </w:r>
          </w:p>
          <w:p w14:paraId="29FFBB6A" w14:textId="0E258831" w:rsidR="00F64FF5" w:rsidRPr="00CF1517" w:rsidRDefault="00991B61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="00F64FF5"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ผลิตภัณฑ์ซอส</w:t>
            </w:r>
            <w:r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="00F64FF5"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และเครื่องปรุง</w:t>
            </w:r>
            <w:r>
              <w:rPr>
                <w:rFonts w:ascii="Angsana New" w:hAnsi="Angsana New" w:cs="Angsana New"/>
                <w:szCs w:val="22"/>
                <w:lang w:bidi="th-TH"/>
              </w:rPr>
              <w:t xml:space="preserve"> </w:t>
            </w:r>
            <w:r>
              <w:rPr>
                <w:rFonts w:ascii="Angsana New" w:hAnsi="Angsana New" w:cs="Angsana New"/>
                <w:szCs w:val="22"/>
                <w:lang w:bidi="th-TH"/>
              </w:rPr>
              <w:br/>
              <w:t xml:space="preserve">   </w:t>
            </w:r>
            <w:r w:rsidR="00F64FF5"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รส</w:t>
            </w:r>
          </w:p>
        </w:tc>
        <w:tc>
          <w:tcPr>
            <w:tcW w:w="761" w:type="dxa"/>
          </w:tcPr>
          <w:p w14:paraId="04486723" w14:textId="1840E226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100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799" w:type="dxa"/>
            <w:gridSpan w:val="2"/>
          </w:tcPr>
          <w:p w14:paraId="68A960DC" w14:textId="119ADDB5" w:rsidR="00F64FF5" w:rsidRPr="00CF1517" w:rsidRDefault="00360B44" w:rsidP="00F64FF5">
            <w:pPr>
              <w:pStyle w:val="acctfourfigures"/>
              <w:tabs>
                <w:tab w:val="clear" w:pos="765"/>
                <w:tab w:val="decimal" w:pos="394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100</w:t>
            </w:r>
            <w:r w:rsidR="00F64FF5" w:rsidRPr="00CF1517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00</w:t>
            </w:r>
          </w:p>
        </w:tc>
        <w:tc>
          <w:tcPr>
            <w:tcW w:w="821" w:type="dxa"/>
          </w:tcPr>
          <w:p w14:paraId="44F5CC23" w14:textId="4A1B095F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180" w:type="dxa"/>
          </w:tcPr>
          <w:p w14:paraId="24A529F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6F48AF7D" w14:textId="568FCC4C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szCs w:val="22"/>
                <w:lang w:val="en-US" w:bidi="th-TH"/>
              </w:rPr>
              <w:t>180</w:t>
            </w:r>
          </w:p>
        </w:tc>
        <w:tc>
          <w:tcPr>
            <w:tcW w:w="810" w:type="dxa"/>
          </w:tcPr>
          <w:p w14:paraId="528153C8" w14:textId="3F14DC62" w:rsidR="00F64FF5" w:rsidRPr="002D6C7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89</w:t>
            </w:r>
          </w:p>
        </w:tc>
        <w:tc>
          <w:tcPr>
            <w:tcW w:w="180" w:type="dxa"/>
          </w:tcPr>
          <w:p w14:paraId="467805C9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43" w:type="dxa"/>
          </w:tcPr>
          <w:p w14:paraId="0582B99A" w14:textId="1E0D2D08" w:rsidR="00F64FF5" w:rsidRPr="002D6C7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89</w:t>
            </w:r>
          </w:p>
        </w:tc>
        <w:tc>
          <w:tcPr>
            <w:tcW w:w="180" w:type="dxa"/>
          </w:tcPr>
          <w:p w14:paraId="03170AA9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2600B456" w14:textId="6DF38ABA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041310E7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6A7C273C" w14:textId="72D5F8D8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37FA2747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12C199A6" w14:textId="6977EF3F" w:rsidR="00F64FF5" w:rsidRPr="002D6C7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89</w:t>
            </w:r>
          </w:p>
        </w:tc>
        <w:tc>
          <w:tcPr>
            <w:tcW w:w="180" w:type="dxa"/>
          </w:tcPr>
          <w:p w14:paraId="28303A64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5D3CD3EF" w14:textId="724A7BA5" w:rsidR="00F64FF5" w:rsidRPr="002D6C77" w:rsidRDefault="00086D0E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086D0E">
              <w:rPr>
                <w:rFonts w:ascii="Angsana New" w:hAnsi="Angsana New" w:cs="Angsana New"/>
                <w:szCs w:val="22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Cs w:val="22"/>
                <w:lang w:val="en-US" w:bidi="th-TH"/>
              </w:rPr>
              <w:t>89</w:t>
            </w:r>
          </w:p>
        </w:tc>
        <w:tc>
          <w:tcPr>
            <w:tcW w:w="180" w:type="dxa"/>
          </w:tcPr>
          <w:p w14:paraId="019B6E37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42DFE728" w14:textId="24E9C66F" w:rsidR="00F64FF5" w:rsidRPr="002D6C7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22B3C5B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65B40CA3" w14:textId="1F98E77B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64A3F6A9" w14:textId="77777777" w:rsidTr="008823EA">
        <w:trPr>
          <w:cantSplit/>
        </w:trPr>
        <w:tc>
          <w:tcPr>
            <w:tcW w:w="1879" w:type="dxa"/>
          </w:tcPr>
          <w:p w14:paraId="744A376A" w14:textId="476FB45E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บริษัท มันนี่ ฮับ เซอร์วิส จำกัด</w:t>
            </w:r>
          </w:p>
        </w:tc>
        <w:tc>
          <w:tcPr>
            <w:tcW w:w="1080" w:type="dxa"/>
          </w:tcPr>
          <w:p w14:paraId="143030B5" w14:textId="77777777" w:rsidR="001616AA" w:rsidRDefault="00F64FF5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ให้สินเชื่อและ</w:t>
            </w:r>
          </w:p>
          <w:p w14:paraId="5E3CC907" w14:textId="28F66290" w:rsidR="00F64FF5" w:rsidRPr="00CF1517" w:rsidRDefault="001616AA" w:rsidP="00DC44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cs/>
                <w:lang w:bidi="th-TH"/>
              </w:rPr>
            </w:pPr>
            <w:r>
              <w:rPr>
                <w:rFonts w:ascii="Angsana New" w:hAnsi="Angsana New" w:cs="Angsana New"/>
                <w:szCs w:val="22"/>
                <w:lang w:bidi="th-TH"/>
              </w:rPr>
              <w:t xml:space="preserve">   </w:t>
            </w:r>
            <w:r w:rsidR="00F64FF5" w:rsidRPr="00CF1517">
              <w:rPr>
                <w:rFonts w:ascii="Angsana New" w:hAnsi="Angsana New" w:cs="Angsana New" w:hint="cs"/>
                <w:szCs w:val="22"/>
                <w:cs/>
                <w:lang w:bidi="th-TH"/>
              </w:rPr>
              <w:t>ค้ำประกัน</w:t>
            </w:r>
          </w:p>
        </w:tc>
        <w:tc>
          <w:tcPr>
            <w:tcW w:w="761" w:type="dxa"/>
          </w:tcPr>
          <w:p w14:paraId="5830B4D2" w14:textId="0502194A" w:rsidR="00F64FF5" w:rsidRPr="00CF1517" w:rsidRDefault="00360B44" w:rsidP="00F64FF5">
            <w:pPr>
              <w:pStyle w:val="acctfourfigures"/>
              <w:tabs>
                <w:tab w:val="clear" w:pos="765"/>
                <w:tab w:val="decimal" w:pos="367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195CAE">
              <w:rPr>
                <w:rFonts w:ascii="Angsana New" w:hAnsi="Angsana New" w:cs="Angsana New"/>
                <w:szCs w:val="22"/>
                <w:lang w:val="en-US" w:bidi="th-TH"/>
              </w:rPr>
              <w:t>88</w:t>
            </w:r>
            <w:r w:rsidR="00F64FF5" w:rsidRPr="00195CAE">
              <w:rPr>
                <w:rFonts w:ascii="Angsana New" w:hAnsi="Angsana New" w:cs="Angsana New"/>
                <w:szCs w:val="22"/>
                <w:lang w:val="en-US" w:bidi="th-TH"/>
              </w:rPr>
              <w:t>.</w:t>
            </w:r>
            <w:r w:rsidRPr="00195CAE"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799" w:type="dxa"/>
            <w:gridSpan w:val="2"/>
          </w:tcPr>
          <w:p w14:paraId="5F95B215" w14:textId="2C9DE48C" w:rsidR="00F64FF5" w:rsidRPr="00CF1517" w:rsidRDefault="00F64FF5" w:rsidP="00F64FF5">
            <w:pPr>
              <w:pStyle w:val="acctfourfigures"/>
              <w:tabs>
                <w:tab w:val="clear" w:pos="765"/>
                <w:tab w:val="decimal" w:pos="394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lang w:val="en-US" w:bidi="th-TH"/>
              </w:rPr>
              <w:t>-</w:t>
            </w:r>
          </w:p>
        </w:tc>
        <w:tc>
          <w:tcPr>
            <w:tcW w:w="821" w:type="dxa"/>
          </w:tcPr>
          <w:p w14:paraId="0CDDA8A6" w14:textId="213B4519" w:rsidR="00F64FF5" w:rsidRPr="00CF1517" w:rsidRDefault="001545E0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>
              <w:rPr>
                <w:rFonts w:ascii="Angsana New" w:hAnsi="Angsana New" w:cs="Angsana New"/>
                <w:szCs w:val="22"/>
                <w:lang w:val="en-US" w:bidi="th-TH"/>
              </w:rPr>
              <w:t>50</w:t>
            </w:r>
          </w:p>
        </w:tc>
        <w:tc>
          <w:tcPr>
            <w:tcW w:w="180" w:type="dxa"/>
          </w:tcPr>
          <w:p w14:paraId="2E9B93B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217DA74C" w14:textId="2D199C09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CF1517">
              <w:rPr>
                <w:rFonts w:ascii="Angsana New" w:hAnsi="Angsana New" w:cs="Angsana New"/>
                <w:szCs w:val="22"/>
                <w:lang w:val="en-US" w:bidi="th-TH"/>
              </w:rPr>
              <w:t>-</w:t>
            </w:r>
          </w:p>
        </w:tc>
        <w:tc>
          <w:tcPr>
            <w:tcW w:w="810" w:type="dxa"/>
          </w:tcPr>
          <w:p w14:paraId="6C87D8B6" w14:textId="32EDE6B9" w:rsidR="00F64FF5" w:rsidRPr="002D6C77" w:rsidRDefault="001545E0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>
              <w:rPr>
                <w:rFonts w:ascii="Angsana New" w:hAnsi="Angsana New" w:cs="Angsana New"/>
                <w:szCs w:val="22"/>
                <w:lang w:val="en-US" w:bidi="th-TH"/>
              </w:rPr>
              <w:t>44</w:t>
            </w:r>
          </w:p>
        </w:tc>
        <w:tc>
          <w:tcPr>
            <w:tcW w:w="180" w:type="dxa"/>
          </w:tcPr>
          <w:p w14:paraId="3291B09C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43" w:type="dxa"/>
          </w:tcPr>
          <w:p w14:paraId="1A311921" w14:textId="3C13B4E2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2D6C77">
              <w:rPr>
                <w:rFonts w:ascii="Angsana New" w:hAnsi="Angsana New" w:cs="Angsana New"/>
                <w:szCs w:val="22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89DD343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09BEAE19" w14:textId="217337E3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7329B91D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22AF8B0B" w14:textId="6F02EEF6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4375E210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1C6E5B14" w14:textId="1DC038C0" w:rsidR="00F64FF5" w:rsidRPr="002D6C77" w:rsidRDefault="004B0B8A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4B0B8A">
              <w:rPr>
                <w:rFonts w:ascii="Angsana New" w:hAnsi="Angsana New" w:cs="Angsana New"/>
                <w:szCs w:val="22"/>
                <w:lang w:val="en-US" w:bidi="th-TH"/>
              </w:rPr>
              <w:t>44</w:t>
            </w:r>
          </w:p>
        </w:tc>
        <w:tc>
          <w:tcPr>
            <w:tcW w:w="180" w:type="dxa"/>
          </w:tcPr>
          <w:p w14:paraId="50A8CAE2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767C17EA" w14:textId="441D074F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 w:cs="Angsana New"/>
                <w:szCs w:val="22"/>
                <w:lang w:val="en-US" w:bidi="th-TH"/>
              </w:rPr>
            </w:pPr>
            <w:r w:rsidRPr="002D6C77">
              <w:rPr>
                <w:rFonts w:ascii="Angsana New" w:hAnsi="Angsana New" w:cs="Angsana New"/>
                <w:szCs w:val="22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1AE67B8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</w:tcPr>
          <w:p w14:paraId="6ACDAD1F" w14:textId="1F33FE3B" w:rsidR="00F64FF5" w:rsidRPr="002D6C7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  <w:tc>
          <w:tcPr>
            <w:tcW w:w="180" w:type="dxa"/>
          </w:tcPr>
          <w:p w14:paraId="6F776FB3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99" w:type="dxa"/>
          </w:tcPr>
          <w:p w14:paraId="54052687" w14:textId="3F150FF8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79"/>
              <w:rPr>
                <w:rFonts w:ascii="Angsana New" w:hAnsi="Angsana New" w:cs="Angsana New"/>
                <w:szCs w:val="22"/>
                <w:lang w:bidi="th-TH"/>
              </w:rPr>
            </w:pPr>
            <w:r w:rsidRPr="00CF1517">
              <w:rPr>
                <w:rFonts w:ascii="Angsana New" w:hAnsi="Angsana New" w:cs="Angsana New"/>
                <w:szCs w:val="22"/>
                <w:lang w:bidi="th-TH"/>
              </w:rPr>
              <w:t>-</w:t>
            </w:r>
          </w:p>
        </w:tc>
      </w:tr>
      <w:tr w:rsidR="00F64FF5" w:rsidRPr="00CF1517" w14:paraId="472C12DD" w14:textId="77777777" w:rsidTr="008823EA">
        <w:trPr>
          <w:cantSplit/>
        </w:trPr>
        <w:tc>
          <w:tcPr>
            <w:tcW w:w="1879" w:type="dxa"/>
          </w:tcPr>
          <w:p w14:paraId="7E593CD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</w:tabs>
              <w:spacing w:line="240" w:lineRule="atLeast"/>
              <w:ind w:right="-79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1080" w:type="dxa"/>
          </w:tcPr>
          <w:p w14:paraId="4081181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left" w:pos="90"/>
                <w:tab w:val="decimal" w:pos="52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761" w:type="dxa"/>
          </w:tcPr>
          <w:p w14:paraId="61EFD96E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326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799" w:type="dxa"/>
            <w:gridSpan w:val="2"/>
          </w:tcPr>
          <w:p w14:paraId="49754387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326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821" w:type="dxa"/>
          </w:tcPr>
          <w:p w14:paraId="32AC617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180" w:type="dxa"/>
          </w:tcPr>
          <w:p w14:paraId="1A2400C1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</w:tcPr>
          <w:p w14:paraId="723D9C84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45"/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40AA5AD4" w14:textId="3666CFDB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</w:pPr>
            <w:r w:rsidRPr="00195CAE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5</w:t>
            </w:r>
            <w:r w:rsidR="00F64FF5" w:rsidRPr="00195CAE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,</w:t>
            </w:r>
            <w:r w:rsidR="0062365D" w:rsidRPr="00195CAE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96</w:t>
            </w:r>
            <w:r w:rsidR="001545E0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5</w:t>
            </w:r>
          </w:p>
        </w:tc>
        <w:tc>
          <w:tcPr>
            <w:tcW w:w="180" w:type="dxa"/>
          </w:tcPr>
          <w:p w14:paraId="626B5FFD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43" w:type="dxa"/>
            <w:tcBorders>
              <w:top w:val="single" w:sz="4" w:space="0" w:color="auto"/>
              <w:bottom w:val="double" w:sz="4" w:space="0" w:color="auto"/>
            </w:tcBorders>
          </w:tcPr>
          <w:p w14:paraId="4C4E591B" w14:textId="0FA6C273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5</w:t>
            </w:r>
            <w:r w:rsidR="00F64FF5" w:rsidRPr="002D6C77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86</w:t>
            </w:r>
            <w:r w:rsidR="00086D0E" w:rsidRPr="00086D0E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74BD45BC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C2930D7" w14:textId="037E4DD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151</w:t>
            </w:r>
            <w:r w:rsidRPr="002D6C7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)</w:t>
            </w:r>
          </w:p>
        </w:tc>
        <w:tc>
          <w:tcPr>
            <w:tcW w:w="180" w:type="dxa"/>
          </w:tcPr>
          <w:p w14:paraId="73435F2D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AA72E97" w14:textId="3251625A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lang w:bidi="th-TH"/>
              </w:rPr>
            </w:pPr>
            <w:r w:rsidRPr="002D6C7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7</w:t>
            </w:r>
            <w:r w:rsidRPr="002D6C7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)</w:t>
            </w:r>
          </w:p>
        </w:tc>
        <w:tc>
          <w:tcPr>
            <w:tcW w:w="180" w:type="dxa"/>
          </w:tcPr>
          <w:p w14:paraId="7AB350C3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4C2E370F" w14:textId="4C84B00F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96"/>
              <w:rPr>
                <w:rFonts w:ascii="Angsana New" w:hAnsi="Angsana New" w:cs="Angsana New"/>
                <w:b/>
                <w:bCs/>
                <w:szCs w:val="22"/>
                <w:lang w:bidi="th-TH"/>
              </w:rPr>
            </w:pPr>
            <w:r w:rsidRPr="0062365D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5</w:t>
            </w:r>
            <w:r w:rsidR="00F64FF5" w:rsidRPr="0062365D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,</w:t>
            </w:r>
            <w:r w:rsidR="0062365D" w:rsidRPr="0062365D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81</w:t>
            </w:r>
            <w:r w:rsidR="001545E0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4</w:t>
            </w:r>
          </w:p>
        </w:tc>
        <w:tc>
          <w:tcPr>
            <w:tcW w:w="180" w:type="dxa"/>
          </w:tcPr>
          <w:p w14:paraId="24031BC8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 w:right="-216"/>
              <w:rPr>
                <w:rFonts w:ascii="Angsana New" w:hAnsi="Angsana New" w:cs="Angsana New"/>
                <w:szCs w:val="22"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64D9FA0" w14:textId="23CA3452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96"/>
              <w:rPr>
                <w:rFonts w:ascii="Angsana New" w:hAnsi="Angsana New" w:cs="Angsana New"/>
                <w:b/>
                <w:bCs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5</w:t>
            </w:r>
            <w:r w:rsidR="00F64FF5" w:rsidRPr="002D6C7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715</w:t>
            </w:r>
          </w:p>
        </w:tc>
        <w:tc>
          <w:tcPr>
            <w:tcW w:w="180" w:type="dxa"/>
          </w:tcPr>
          <w:p w14:paraId="0AF17A0C" w14:textId="77777777" w:rsidR="00F64FF5" w:rsidRPr="002D6C7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9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CE3C552" w14:textId="0D9A78C7" w:rsidR="00F64FF5" w:rsidRPr="002D6C7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1</w:t>
            </w:r>
            <w:r w:rsidR="00F64FF5" w:rsidRPr="002D6C77">
              <w:rPr>
                <w:rFonts w:ascii="Angsana New" w:hAnsi="Angsana New" w:cs="Angsana New"/>
                <w:b/>
                <w:bCs/>
                <w:szCs w:val="22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90</w:t>
            </w:r>
            <w:r w:rsidR="004B0B8A" w:rsidRPr="004B0B8A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4</w:t>
            </w:r>
          </w:p>
        </w:tc>
        <w:tc>
          <w:tcPr>
            <w:tcW w:w="180" w:type="dxa"/>
          </w:tcPr>
          <w:p w14:paraId="7915C602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99" w:type="dxa"/>
            <w:tcBorders>
              <w:top w:val="single" w:sz="4" w:space="0" w:color="auto"/>
              <w:bottom w:val="double" w:sz="4" w:space="0" w:color="auto"/>
            </w:tcBorders>
          </w:tcPr>
          <w:p w14:paraId="535A383B" w14:textId="4287D81D" w:rsidR="00F64FF5" w:rsidRPr="00CF1517" w:rsidRDefault="00360B44" w:rsidP="00F64FF5">
            <w:pPr>
              <w:pStyle w:val="acctfourfigures"/>
              <w:tabs>
                <w:tab w:val="clear" w:pos="765"/>
                <w:tab w:val="decimal" w:pos="533"/>
              </w:tabs>
              <w:spacing w:line="340" w:lineRule="exact"/>
              <w:ind w:left="-72" w:right="-72"/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Cs w:val="22"/>
                <w:lang w:val="en-US" w:bidi="th-TH"/>
              </w:rPr>
              <w:t>600</w:t>
            </w:r>
          </w:p>
        </w:tc>
      </w:tr>
    </w:tbl>
    <w:p w14:paraId="240355F8" w14:textId="77777777" w:rsidR="00BD6CDA" w:rsidRPr="005D2623" w:rsidRDefault="00BD6CDA" w:rsidP="009C3FA7">
      <w:pPr>
        <w:jc w:val="thaiDistribute"/>
        <w:rPr>
          <w:rFonts w:ascii="Angsana New" w:hAnsi="Angsana New" w:cs="Angsana New"/>
          <w:sz w:val="30"/>
          <w:szCs w:val="30"/>
        </w:rPr>
      </w:pPr>
    </w:p>
    <w:p w14:paraId="4A35BC11" w14:textId="35FD127E" w:rsidR="005D2623" w:rsidRPr="005D2623" w:rsidRDefault="005D2623" w:rsidP="005D2623">
      <w:pPr>
        <w:ind w:firstLine="540"/>
        <w:rPr>
          <w:rFonts w:ascii="Angsana New" w:hAnsi="Angsana New" w:cs="Angsana New"/>
          <w:sz w:val="30"/>
          <w:szCs w:val="30"/>
          <w:cs/>
        </w:rPr>
      </w:pPr>
      <w:r>
        <w:rPr>
          <w:rFonts w:ascii="Angsana New" w:hAnsi="Angsana New" w:cs="Angsana New" w:hint="cs"/>
          <w:sz w:val="30"/>
          <w:szCs w:val="30"/>
          <w:cs/>
        </w:rPr>
        <w:t>บริษัทย่อยทางตรงทั้งหมดจดทะเบียนจัดตั้งและดำเนินธุรกิจในประเทศไทย</w:t>
      </w:r>
    </w:p>
    <w:p w14:paraId="7FCBBF1D" w14:textId="77777777" w:rsidR="005D2623" w:rsidRDefault="005D2623" w:rsidP="005D2623">
      <w:pPr>
        <w:rPr>
          <w:rFonts w:ascii="Angsana New" w:hAnsi="Angsana New" w:cs="Angsana New"/>
        </w:rPr>
      </w:pPr>
    </w:p>
    <w:p w14:paraId="26AF74D7" w14:textId="6641A7B5" w:rsidR="005D2623" w:rsidRPr="005D2623" w:rsidRDefault="005D2623" w:rsidP="005D2623">
      <w:pPr>
        <w:rPr>
          <w:rFonts w:ascii="Angsana New" w:hAnsi="Angsana New" w:cs="Angsana New"/>
          <w:cs/>
        </w:rPr>
        <w:sectPr w:rsidR="005D2623" w:rsidRPr="005D2623" w:rsidSect="00B261BB">
          <w:footerReference w:type="default" r:id="rId17"/>
          <w:pgSz w:w="16834" w:h="11909" w:orient="landscape" w:code="9"/>
          <w:pgMar w:top="691" w:right="1152" w:bottom="576" w:left="1152" w:header="720" w:footer="720" w:gutter="0"/>
          <w:pgNumType w:start="83"/>
          <w:cols w:space="720"/>
          <w:docGrid w:linePitch="360"/>
        </w:sectPr>
      </w:pPr>
    </w:p>
    <w:p w14:paraId="3E99AC5A" w14:textId="630A7CB9" w:rsidR="000D1702" w:rsidRPr="00D27381" w:rsidRDefault="008F5F29" w:rsidP="00D27381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การซื้อเงินลงทุน</w:t>
      </w:r>
    </w:p>
    <w:p w14:paraId="47973225" w14:textId="0E6B88B1" w:rsidR="000D1702" w:rsidRPr="00CF1517" w:rsidRDefault="000D1702" w:rsidP="008F5F29">
      <w:pPr>
        <w:tabs>
          <w:tab w:val="clear" w:pos="454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</w:p>
    <w:p w14:paraId="6DE12558" w14:textId="64963C2D" w:rsidR="000D1702" w:rsidRPr="00CF1517" w:rsidRDefault="000D1702" w:rsidP="00FF6025">
      <w:pPr>
        <w:pStyle w:val="ListParagraph"/>
        <w:tabs>
          <w:tab w:val="clear" w:pos="68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CF1517">
        <w:rPr>
          <w:rFonts w:ascii="Angsana New" w:hAnsi="Angsana New" w:hint="cs"/>
          <w:spacing w:val="4"/>
          <w:sz w:val="30"/>
          <w:szCs w:val="30"/>
          <w:cs/>
        </w:rPr>
        <w:t xml:space="preserve">บริษัทลงทุนในบริษัทย่อยในประเทศแห่งหนึ่ง </w:t>
      </w:r>
      <w:r w:rsidRPr="00CF1517">
        <w:rPr>
          <w:rFonts w:ascii="Angsana New" w:hAnsi="Angsana New"/>
          <w:spacing w:val="4"/>
          <w:sz w:val="30"/>
          <w:szCs w:val="30"/>
        </w:rPr>
        <w:t>(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บริษัท ที พาราก้อน โฮลดิ้ง จำกัด</w:t>
      </w:r>
      <w:r w:rsidR="00FF6025">
        <w:rPr>
          <w:rFonts w:ascii="Angsana New" w:hAnsi="Angsana New"/>
          <w:spacing w:val="4"/>
          <w:sz w:val="30"/>
          <w:szCs w:val="30"/>
        </w:rPr>
        <w:t xml:space="preserve"> (“T Paragon”))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 xml:space="preserve">เพิ่มขึ้นเป็นจำนวนเงิน </w:t>
      </w:r>
      <w:r w:rsidR="00360B44" w:rsidRPr="00360B44">
        <w:rPr>
          <w:rFonts w:ascii="Angsana New" w:hAnsi="Angsana New"/>
          <w:spacing w:val="4"/>
          <w:sz w:val="30"/>
          <w:szCs w:val="30"/>
        </w:rPr>
        <w:t>89</w:t>
      </w:r>
      <w:r w:rsidRPr="00CF1517">
        <w:rPr>
          <w:rFonts w:ascii="Angsana New" w:hAnsi="Angsana New"/>
          <w:spacing w:val="4"/>
          <w:sz w:val="30"/>
          <w:szCs w:val="30"/>
        </w:rPr>
        <w:t>.</w:t>
      </w:r>
      <w:r w:rsidR="004B0B8A" w:rsidRPr="004B0B8A">
        <w:rPr>
          <w:rFonts w:ascii="Angsana New" w:hAnsi="Angsana New"/>
          <w:spacing w:val="4"/>
          <w:sz w:val="30"/>
          <w:szCs w:val="30"/>
        </w:rPr>
        <w:t>3</w:t>
      </w:r>
      <w:r w:rsidRPr="00CF1517">
        <w:rPr>
          <w:rFonts w:ascii="Angsana New" w:hAnsi="Angsana New"/>
          <w:spacing w:val="4"/>
          <w:sz w:val="30"/>
          <w:szCs w:val="30"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ล้าน</w:t>
      </w:r>
      <w:r w:rsidRPr="00CF1517">
        <w:rPr>
          <w:rFonts w:ascii="Angsana New" w:hAnsi="Angsana New" w:hint="cs"/>
          <w:sz w:val="30"/>
          <w:szCs w:val="30"/>
          <w:cs/>
        </w:rPr>
        <w:t>บาท โดยมีรายละเอียดดังนี้</w:t>
      </w:r>
    </w:p>
    <w:p w14:paraId="71629122" w14:textId="77777777" w:rsidR="000D1702" w:rsidRPr="00CF1517" w:rsidRDefault="000D1702" w:rsidP="000D1702">
      <w:pPr>
        <w:pStyle w:val="ListParagraph"/>
        <w:tabs>
          <w:tab w:val="clear" w:pos="680"/>
          <w:tab w:val="left" w:pos="540"/>
        </w:tabs>
        <w:ind w:left="540"/>
        <w:jc w:val="thaiDistribute"/>
        <w:rPr>
          <w:rFonts w:ascii="Angsana New" w:hAnsi="Angsana New"/>
          <w:sz w:val="22"/>
        </w:rPr>
      </w:pPr>
    </w:p>
    <w:p w14:paraId="6D66C268" w14:textId="50E71A88" w:rsidR="000D1702" w:rsidRPr="00CF1517" w:rsidRDefault="000D1702" w:rsidP="000D1702">
      <w:pPr>
        <w:pStyle w:val="ListParagraph"/>
        <w:tabs>
          <w:tab w:val="clear" w:pos="68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CF1517">
        <w:rPr>
          <w:rFonts w:ascii="Angsana New" w:hAnsi="Angsana New" w:hint="cs"/>
          <w:sz w:val="30"/>
          <w:szCs w:val="30"/>
          <w:cs/>
        </w:rPr>
        <w:t xml:space="preserve">-  เรียกชำระค่าหุ้นส่วนที่เหลือในราคาหุ้นละ </w:t>
      </w:r>
      <w:r w:rsidR="00360B44" w:rsidRPr="00360B44">
        <w:rPr>
          <w:rFonts w:ascii="Angsana New" w:hAnsi="Angsana New"/>
          <w:sz w:val="30"/>
          <w:szCs w:val="30"/>
        </w:rPr>
        <w:t>1</w:t>
      </w:r>
      <w:r w:rsidR="004B0B8A" w:rsidRPr="004B0B8A">
        <w:rPr>
          <w:rFonts w:ascii="Angsana New" w:hAnsi="Angsana New"/>
          <w:sz w:val="30"/>
          <w:szCs w:val="30"/>
        </w:rPr>
        <w:t>3</w:t>
      </w:r>
      <w:r w:rsidRPr="00CF1517">
        <w:rPr>
          <w:rFonts w:ascii="Angsana New" w:hAnsi="Angsana New"/>
          <w:sz w:val="30"/>
          <w:szCs w:val="30"/>
        </w:rPr>
        <w:t>.</w:t>
      </w:r>
      <w:r w:rsidR="00360B44" w:rsidRPr="00360B44">
        <w:rPr>
          <w:rFonts w:ascii="Angsana New" w:hAnsi="Angsana New"/>
          <w:sz w:val="30"/>
          <w:szCs w:val="30"/>
        </w:rPr>
        <w:t>5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 xml:space="preserve">บาท สำหรับหุ้นสามัญจำนวน </w:t>
      </w:r>
      <w:r w:rsidR="00086D0E" w:rsidRPr="00086D0E">
        <w:rPr>
          <w:rFonts w:ascii="Angsana New" w:hAnsi="Angsana New"/>
          <w:sz w:val="30"/>
          <w:szCs w:val="30"/>
        </w:rPr>
        <w:t>2</w:t>
      </w:r>
      <w:r w:rsidRPr="00CF1517">
        <w:rPr>
          <w:rFonts w:ascii="Angsana New" w:hAnsi="Angsana New"/>
          <w:sz w:val="30"/>
          <w:szCs w:val="30"/>
        </w:rPr>
        <w:t>,</w:t>
      </w:r>
      <w:r w:rsidR="00360B44" w:rsidRPr="00360B44">
        <w:rPr>
          <w:rFonts w:ascii="Angsana New" w:hAnsi="Angsana New"/>
          <w:sz w:val="30"/>
          <w:szCs w:val="30"/>
        </w:rPr>
        <w:t>75</w:t>
      </w:r>
      <w:r w:rsidR="004B0B8A" w:rsidRPr="004B0B8A">
        <w:rPr>
          <w:rFonts w:ascii="Angsana New" w:hAnsi="Angsana New"/>
          <w:sz w:val="30"/>
          <w:szCs w:val="30"/>
        </w:rPr>
        <w:t>3</w:t>
      </w:r>
      <w:r w:rsidRPr="00CF1517">
        <w:rPr>
          <w:rFonts w:ascii="Angsana New" w:hAnsi="Angsana New"/>
          <w:sz w:val="30"/>
          <w:szCs w:val="30"/>
        </w:rPr>
        <w:t>,</w:t>
      </w:r>
      <w:r w:rsidR="00360B44" w:rsidRPr="00360B44">
        <w:rPr>
          <w:rFonts w:ascii="Angsana New" w:hAnsi="Angsana New"/>
          <w:sz w:val="30"/>
          <w:szCs w:val="30"/>
        </w:rPr>
        <w:t>000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 xml:space="preserve">หุ้น เป็นจำนวนเงินรวม   </w:t>
      </w:r>
      <w:r w:rsidRPr="00CF1517">
        <w:rPr>
          <w:rFonts w:ascii="Angsana New" w:hAnsi="Angsana New"/>
          <w:sz w:val="30"/>
          <w:szCs w:val="30"/>
          <w:cs/>
        </w:rPr>
        <w:br/>
      </w:r>
      <w:r w:rsidRPr="00CF1517">
        <w:rPr>
          <w:rFonts w:ascii="Angsana New" w:hAnsi="Angsana New" w:hint="cs"/>
          <w:sz w:val="30"/>
          <w:szCs w:val="30"/>
          <w:cs/>
        </w:rPr>
        <w:t xml:space="preserve">   </w:t>
      </w:r>
      <w:r w:rsidR="004B0B8A" w:rsidRPr="004B0B8A">
        <w:rPr>
          <w:rFonts w:ascii="Angsana New" w:hAnsi="Angsana New"/>
          <w:sz w:val="30"/>
          <w:szCs w:val="30"/>
        </w:rPr>
        <w:t>3</w:t>
      </w:r>
      <w:r w:rsidR="00360B44" w:rsidRPr="00360B44">
        <w:rPr>
          <w:rFonts w:ascii="Angsana New" w:hAnsi="Angsana New"/>
          <w:sz w:val="30"/>
          <w:szCs w:val="30"/>
        </w:rPr>
        <w:t>7</w:t>
      </w:r>
      <w:r w:rsidRPr="00CF1517">
        <w:rPr>
          <w:rFonts w:ascii="Angsana New" w:hAnsi="Angsana New"/>
          <w:sz w:val="30"/>
          <w:szCs w:val="30"/>
        </w:rPr>
        <w:t>.</w:t>
      </w:r>
      <w:r w:rsidR="00086D0E" w:rsidRPr="00086D0E">
        <w:rPr>
          <w:rFonts w:ascii="Angsana New" w:hAnsi="Angsana New"/>
          <w:sz w:val="30"/>
          <w:szCs w:val="30"/>
        </w:rPr>
        <w:t>2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1A3CEFC4" w14:textId="77777777" w:rsidR="000D1702" w:rsidRPr="00CF1517" w:rsidRDefault="000D1702" w:rsidP="000D1702">
      <w:pPr>
        <w:pStyle w:val="ListParagraph"/>
        <w:tabs>
          <w:tab w:val="clear" w:pos="680"/>
          <w:tab w:val="left" w:pos="540"/>
        </w:tabs>
        <w:ind w:hanging="180"/>
        <w:rPr>
          <w:rFonts w:ascii="Angsana New" w:hAnsi="Angsana New"/>
          <w:spacing w:val="-6"/>
          <w:sz w:val="22"/>
        </w:rPr>
      </w:pPr>
    </w:p>
    <w:p w14:paraId="2EC6FFE8" w14:textId="60F38DCE" w:rsidR="000D1702" w:rsidRPr="00CF1517" w:rsidRDefault="000D1702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right="-43" w:hanging="18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</w:rPr>
        <w:t xml:space="preserve">- 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เพิ่มทุนจดทะเบียนจาก </w:t>
      </w:r>
      <w:r w:rsidR="00086D0E" w:rsidRPr="00086D0E">
        <w:rPr>
          <w:rFonts w:ascii="Angsana New" w:hAnsi="Angsana New" w:cs="Angsana New"/>
          <w:spacing w:val="-2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76</w:t>
      </w:r>
      <w:r w:rsidRPr="00CF1517">
        <w:rPr>
          <w:rFonts w:ascii="Angsana New" w:hAnsi="Angsana New" w:cs="Angsana New"/>
          <w:spacing w:val="-2"/>
          <w:sz w:val="30"/>
          <w:szCs w:val="30"/>
        </w:rPr>
        <w:t>.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ล้านบาท เป็น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50</w:t>
      </w:r>
      <w:r w:rsidRPr="00CF1517">
        <w:rPr>
          <w:rFonts w:ascii="Angsana New" w:hAnsi="Angsana New" w:cs="Angsana New"/>
          <w:spacing w:val="-2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0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ล้านบาทและให้เรียกชำระค่าหุ้นในอัตราร้อยละ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0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คิดเป็น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>จำนว</w:t>
      </w:r>
      <w:r w:rsidRPr="00CF1517">
        <w:rPr>
          <w:rFonts w:ascii="Angsana New" w:hAnsi="Angsana New" w:cs="Angsana New" w:hint="cs"/>
          <w:spacing w:val="2"/>
          <w:sz w:val="30"/>
          <w:szCs w:val="30"/>
          <w:cs/>
        </w:rPr>
        <w:t>น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 xml:space="preserve">เงิน </w:t>
      </w:r>
      <w:r w:rsidR="00086D0E" w:rsidRPr="00086D0E">
        <w:rPr>
          <w:rFonts w:ascii="Angsana New" w:hAnsi="Angsana New" w:cs="Angsana New"/>
          <w:spacing w:val="2"/>
          <w:sz w:val="30"/>
          <w:szCs w:val="30"/>
        </w:rPr>
        <w:t>22</w:t>
      </w:r>
      <w:r w:rsidRPr="00CF1517">
        <w:rPr>
          <w:rFonts w:ascii="Angsana New" w:hAnsi="Angsana New" w:cs="Angsana New"/>
          <w:spacing w:val="2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pacing w:val="2"/>
          <w:sz w:val="30"/>
          <w:szCs w:val="30"/>
        </w:rPr>
        <w:t>1</w:t>
      </w:r>
      <w:r w:rsidRPr="00CF1517">
        <w:rPr>
          <w:rFonts w:ascii="Angsana New" w:hAnsi="Angsana New" w:cs="Angsana New"/>
          <w:spacing w:val="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 xml:space="preserve">ล้านบาท การดำเนินการจดทะเบียนเพิ่มทุนดังกล่าวกับกระทรวงพาณิชย์ได้แล้วเสร็จเมื่อวันที่ </w:t>
      </w:r>
      <w:r w:rsidR="00360B44" w:rsidRPr="00360B44">
        <w:rPr>
          <w:rFonts w:ascii="Angsana New" w:hAnsi="Angsana New" w:cs="Angsana New"/>
          <w:sz w:val="30"/>
          <w:szCs w:val="30"/>
        </w:rPr>
        <w:t>18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ม</w:t>
      </w:r>
      <w:r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ิถุนายน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</w:p>
    <w:p w14:paraId="2354289F" w14:textId="77777777" w:rsidR="000D1702" w:rsidRPr="00CF1517" w:rsidRDefault="000D1702" w:rsidP="000D1702">
      <w:pPr>
        <w:pStyle w:val="ListParagraph"/>
        <w:ind w:left="900"/>
        <w:jc w:val="thaiDistribute"/>
        <w:rPr>
          <w:rFonts w:ascii="Angsana New" w:hAnsi="Angsana New"/>
          <w:i/>
          <w:iCs/>
          <w:spacing w:val="-6"/>
          <w:sz w:val="22"/>
        </w:rPr>
      </w:pPr>
    </w:p>
    <w:p w14:paraId="6EA71E38" w14:textId="5AC774BC" w:rsidR="000D1702" w:rsidRPr="00CF1517" w:rsidRDefault="000D1702" w:rsidP="000D1702">
      <w:pPr>
        <w:pStyle w:val="ListParagraph"/>
        <w:tabs>
          <w:tab w:val="clear" w:pos="454"/>
          <w:tab w:val="clear" w:pos="907"/>
          <w:tab w:val="left" w:pos="810"/>
        </w:tabs>
        <w:ind w:hanging="180"/>
        <w:jc w:val="thaiDistribute"/>
        <w:rPr>
          <w:rFonts w:ascii="Angsana New" w:hAnsi="Angsana New"/>
          <w:spacing w:val="4"/>
          <w:sz w:val="30"/>
          <w:szCs w:val="30"/>
        </w:rPr>
      </w:pPr>
      <w:r w:rsidRPr="00CF1517">
        <w:rPr>
          <w:rFonts w:ascii="Angsana New" w:hAnsi="Angsana New"/>
          <w:spacing w:val="4"/>
          <w:sz w:val="30"/>
          <w:szCs w:val="30"/>
        </w:rPr>
        <w:t xml:space="preserve">- 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เพิ่มทุนจดทะเบียนจาก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="004B0B8A" w:rsidRPr="004B0B8A">
        <w:rPr>
          <w:rFonts w:ascii="Angsana New" w:hAnsi="Angsana New"/>
          <w:spacing w:val="4"/>
          <w:sz w:val="30"/>
          <w:szCs w:val="30"/>
        </w:rPr>
        <w:t>3</w:t>
      </w:r>
      <w:r w:rsidR="00360B44" w:rsidRPr="00360B44">
        <w:rPr>
          <w:rFonts w:ascii="Angsana New" w:hAnsi="Angsana New"/>
          <w:spacing w:val="4"/>
          <w:sz w:val="30"/>
          <w:szCs w:val="30"/>
        </w:rPr>
        <w:t>50</w:t>
      </w:r>
      <w:r w:rsidRPr="00CF1517">
        <w:rPr>
          <w:rFonts w:ascii="Angsana New" w:hAnsi="Angsana New"/>
          <w:spacing w:val="4"/>
          <w:sz w:val="30"/>
          <w:szCs w:val="30"/>
        </w:rPr>
        <w:t>.</w:t>
      </w:r>
      <w:r w:rsidR="00360B44" w:rsidRPr="00360B44">
        <w:rPr>
          <w:rFonts w:ascii="Angsana New" w:hAnsi="Angsana New"/>
          <w:spacing w:val="4"/>
          <w:sz w:val="30"/>
          <w:szCs w:val="30"/>
        </w:rPr>
        <w:t>0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ล้านบาท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เป็น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="004B0B8A" w:rsidRPr="004B0B8A">
        <w:rPr>
          <w:rFonts w:ascii="Angsana New" w:hAnsi="Angsana New"/>
          <w:spacing w:val="4"/>
          <w:sz w:val="30"/>
          <w:szCs w:val="30"/>
        </w:rPr>
        <w:t>4</w:t>
      </w:r>
      <w:r w:rsidR="00360B44" w:rsidRPr="00360B44">
        <w:rPr>
          <w:rFonts w:ascii="Angsana New" w:hAnsi="Angsana New"/>
          <w:spacing w:val="4"/>
          <w:sz w:val="30"/>
          <w:szCs w:val="30"/>
        </w:rPr>
        <w:t>50</w:t>
      </w:r>
      <w:r w:rsidRPr="00CF1517">
        <w:rPr>
          <w:rFonts w:ascii="Angsana New" w:hAnsi="Angsana New"/>
          <w:spacing w:val="4"/>
          <w:sz w:val="30"/>
          <w:szCs w:val="30"/>
          <w:cs/>
        </w:rPr>
        <w:t>.</w:t>
      </w:r>
      <w:r w:rsidR="00360B44" w:rsidRPr="00360B44">
        <w:rPr>
          <w:rFonts w:ascii="Angsana New" w:hAnsi="Angsana New"/>
          <w:spacing w:val="4"/>
          <w:sz w:val="30"/>
          <w:szCs w:val="30"/>
        </w:rPr>
        <w:t>0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ล้านบาทและให้เรียกชำระค่าหุ้นในอัตราร้อยละ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="004B0B8A" w:rsidRPr="004B0B8A">
        <w:rPr>
          <w:rFonts w:ascii="Angsana New" w:hAnsi="Angsana New"/>
          <w:spacing w:val="4"/>
          <w:sz w:val="30"/>
          <w:szCs w:val="30"/>
        </w:rPr>
        <w:t>3</w:t>
      </w:r>
      <w:r w:rsidR="00360B44" w:rsidRPr="00360B44">
        <w:rPr>
          <w:rFonts w:ascii="Angsana New" w:hAnsi="Angsana New"/>
          <w:spacing w:val="4"/>
          <w:sz w:val="30"/>
          <w:szCs w:val="30"/>
        </w:rPr>
        <w:t>0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คิดเป็นจำนวนเงิน</w:t>
      </w:r>
      <w:r w:rsidRPr="00CF1517">
        <w:rPr>
          <w:rFonts w:ascii="Angsana New" w:hAnsi="Angsana New"/>
          <w:spacing w:val="4"/>
          <w:sz w:val="30"/>
          <w:szCs w:val="30"/>
        </w:rPr>
        <w:t xml:space="preserve"> </w:t>
      </w:r>
      <w:r w:rsidR="004B0B8A" w:rsidRPr="004B0B8A">
        <w:rPr>
          <w:rFonts w:ascii="Angsana New" w:hAnsi="Angsana New"/>
          <w:spacing w:val="4"/>
          <w:sz w:val="30"/>
          <w:szCs w:val="30"/>
        </w:rPr>
        <w:t>3</w:t>
      </w:r>
      <w:r w:rsidR="00360B44" w:rsidRPr="00360B44">
        <w:rPr>
          <w:rFonts w:ascii="Angsana New" w:hAnsi="Angsana New"/>
          <w:spacing w:val="4"/>
          <w:sz w:val="30"/>
          <w:szCs w:val="30"/>
        </w:rPr>
        <w:t>0</w:t>
      </w:r>
      <w:r w:rsidRPr="00CF1517">
        <w:rPr>
          <w:rFonts w:ascii="Angsana New" w:hAnsi="Angsana New"/>
          <w:spacing w:val="4"/>
          <w:sz w:val="30"/>
          <w:szCs w:val="30"/>
          <w:cs/>
        </w:rPr>
        <w:t>.</w:t>
      </w:r>
      <w:r w:rsidR="00360B44" w:rsidRPr="00360B44">
        <w:rPr>
          <w:rFonts w:ascii="Angsana New" w:hAnsi="Angsana New"/>
          <w:spacing w:val="4"/>
          <w:sz w:val="30"/>
          <w:szCs w:val="30"/>
        </w:rPr>
        <w:t>0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>ล้านบาท</w:t>
      </w:r>
      <w:r w:rsidRPr="00CF1517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 xml:space="preserve">การดำเนินการจดทะเบียนเพิ่มทุนดังกล่าวกับกระทรวงพาณิชย์ได้แล้วเสร็จเมื่อวันที่ </w:t>
      </w:r>
      <w:r w:rsidR="00360B44" w:rsidRPr="00360B44">
        <w:rPr>
          <w:rFonts w:ascii="Angsana New" w:hAnsi="Angsana New" w:hint="cs"/>
          <w:spacing w:val="4"/>
          <w:sz w:val="30"/>
          <w:szCs w:val="30"/>
        </w:rPr>
        <w:t>1</w:t>
      </w:r>
      <w:r w:rsidRPr="00CF1517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CF1517">
        <w:rPr>
          <w:rFonts w:ascii="Angsana New" w:hAnsi="Angsana New" w:hint="cs"/>
          <w:spacing w:val="4"/>
          <w:sz w:val="30"/>
          <w:szCs w:val="30"/>
          <w:cs/>
        </w:rPr>
        <w:t xml:space="preserve">กันยายน </w:t>
      </w:r>
      <w:r w:rsidR="00086D0E" w:rsidRPr="00086D0E">
        <w:rPr>
          <w:rFonts w:ascii="Angsana New" w:hAnsi="Angsana New" w:hint="cs"/>
          <w:spacing w:val="4"/>
          <w:sz w:val="30"/>
          <w:szCs w:val="30"/>
        </w:rPr>
        <w:t>2</w:t>
      </w:r>
      <w:r w:rsidR="00360B44" w:rsidRPr="00360B44">
        <w:rPr>
          <w:rFonts w:ascii="Angsana New" w:hAnsi="Angsana New" w:hint="cs"/>
          <w:spacing w:val="4"/>
          <w:sz w:val="30"/>
          <w:szCs w:val="30"/>
        </w:rPr>
        <w:t>56</w:t>
      </w:r>
      <w:r w:rsidR="004B0B8A" w:rsidRPr="004B0B8A">
        <w:rPr>
          <w:rFonts w:ascii="Angsana New" w:hAnsi="Angsana New" w:hint="cs"/>
          <w:spacing w:val="4"/>
          <w:sz w:val="30"/>
          <w:szCs w:val="30"/>
        </w:rPr>
        <w:t>3</w:t>
      </w:r>
    </w:p>
    <w:p w14:paraId="7053039F" w14:textId="77777777" w:rsidR="004F03ED" w:rsidRDefault="004F03ED" w:rsidP="004F03ED">
      <w:pPr>
        <w:pStyle w:val="block"/>
        <w:spacing w:after="0" w:line="240" w:lineRule="atLeast"/>
        <w:ind w:left="450"/>
        <w:jc w:val="both"/>
        <w:rPr>
          <w:rFonts w:ascii="Angsana New" w:hAnsi="Angsana New" w:cs="Angsana New"/>
          <w:spacing w:val="8"/>
          <w:sz w:val="30"/>
          <w:szCs w:val="30"/>
          <w:lang w:val="en-US" w:bidi="th-TH"/>
        </w:rPr>
      </w:pPr>
    </w:p>
    <w:p w14:paraId="3BBECE0B" w14:textId="20F60A0A" w:rsidR="004F03ED" w:rsidRPr="00032BC0" w:rsidRDefault="004F03ED" w:rsidP="00FF6025">
      <w:pPr>
        <w:pStyle w:val="block"/>
        <w:spacing w:after="0" w:line="240" w:lineRule="atLeast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คณะกรรมการของบริษัทได้อนุมัติให้</w:t>
      </w:r>
      <w:r w:rsidR="00FF6025" w:rsidRPr="00CA518D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 </w:t>
      </w:r>
      <w:r w:rsidRPr="00CA518D">
        <w:rPr>
          <w:rFonts w:ascii="Angsana New" w:hAnsi="Angsana New" w:cs="Angsana New"/>
          <w:spacing w:val="-4"/>
          <w:sz w:val="30"/>
          <w:szCs w:val="30"/>
          <w:lang w:val="en-US" w:bidi="th-TH"/>
        </w:rPr>
        <w:t>T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 xml:space="preserve"> Paragon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จัดตั้ง</w:t>
      </w:r>
      <w:r w:rsidRPr="00032BC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บริษัทย่อย</w:t>
      </w:r>
      <w:r w:rsidR="0019156A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ทางอ้อม</w:t>
      </w:r>
      <w:r w:rsidRPr="00032BC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ในประเทศแห่งหนึ่ง (</w:t>
      </w:r>
      <w:r w:rsidR="001F6576" w:rsidRPr="001F6576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บริษัท</w:t>
      </w:r>
      <w:r w:rsidR="001F6576" w:rsidRPr="001F6576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 xml:space="preserve"> </w:t>
      </w:r>
      <w:r w:rsidR="001F6576" w:rsidRPr="001F6576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ไทย</w:t>
      </w:r>
      <w:r w:rsidR="001F6576" w:rsidRPr="001F6576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 xml:space="preserve"> </w:t>
      </w:r>
      <w:r w:rsidR="001F6576" w:rsidRPr="001F6576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ฟู้ดส์</w:t>
      </w:r>
      <w:r w:rsidR="001F6576" w:rsidRPr="001F6576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 xml:space="preserve"> </w:t>
      </w:r>
      <w:r w:rsidR="001F6576" w:rsidRPr="001F6576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เฟรซ</w:t>
      </w:r>
      <w:r w:rsidR="001F6576" w:rsidRPr="001F6576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 xml:space="preserve"> </w:t>
      </w:r>
      <w:r w:rsidR="001F6576" w:rsidRPr="001F6576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มาร์เก็ต</w:t>
      </w:r>
      <w:r w:rsidR="001F6576" w:rsidRPr="001F6576">
        <w:rPr>
          <w:rFonts w:ascii="Angsana New" w:hAnsi="Angsana New" w:cs="Angsana New"/>
          <w:spacing w:val="-4"/>
          <w:sz w:val="30"/>
          <w:szCs w:val="30"/>
          <w:cs/>
          <w:lang w:val="en-US" w:bidi="th-TH"/>
        </w:rPr>
        <w:t xml:space="preserve"> </w:t>
      </w:r>
      <w:r w:rsidR="001F6576" w:rsidRPr="001F6576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จำกัด</w:t>
      </w:r>
      <w:r w:rsidR="0019156A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 </w:t>
      </w:r>
      <w:r w:rsidR="0019156A">
        <w:rPr>
          <w:rFonts w:ascii="Angsana New" w:hAnsi="Angsana New" w:cs="Angsana New"/>
          <w:spacing w:val="-4"/>
          <w:sz w:val="30"/>
          <w:szCs w:val="30"/>
          <w:lang w:val="en-US" w:bidi="th-TH"/>
        </w:rPr>
        <w:t>(“TFM”)</w:t>
      </w:r>
      <w:r w:rsidRPr="00032BC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) โดยมีทุนจด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ทะเบียน</w:t>
      </w:r>
      <w:r w:rsidRPr="00B87ADC">
        <w:rPr>
          <w:rFonts w:ascii="Angsana New" w:hAnsi="Angsana New" w:cs="Angsana New" w:hint="cs"/>
          <w:spacing w:val="-8"/>
          <w:sz w:val="30"/>
          <w:szCs w:val="30"/>
          <w:cs/>
          <w:lang w:val="en-US" w:bidi="th-TH"/>
        </w:rPr>
        <w:t xml:space="preserve">เริ่มแรกเป็นจำนวนเงิน </w:t>
      </w:r>
      <w:r>
        <w:rPr>
          <w:rFonts w:ascii="Angsana New" w:hAnsi="Angsana New" w:cs="Angsana New"/>
          <w:spacing w:val="-8"/>
          <w:sz w:val="30"/>
          <w:szCs w:val="30"/>
          <w:lang w:val="en-US" w:bidi="th-TH"/>
        </w:rPr>
        <w:t>20</w:t>
      </w:r>
      <w:r w:rsidRPr="00B87ADC">
        <w:rPr>
          <w:rFonts w:ascii="Angsana New" w:hAnsi="Angsana New" w:cs="Angsana New"/>
          <w:spacing w:val="-8"/>
          <w:sz w:val="30"/>
          <w:szCs w:val="30"/>
          <w:lang w:val="en-US" w:bidi="th-TH"/>
        </w:rPr>
        <w:t xml:space="preserve"> </w:t>
      </w:r>
      <w:r w:rsidRPr="00B87ADC">
        <w:rPr>
          <w:rFonts w:ascii="Angsana New" w:hAnsi="Angsana New" w:cs="Angsana New" w:hint="cs"/>
          <w:spacing w:val="-8"/>
          <w:sz w:val="30"/>
          <w:szCs w:val="30"/>
          <w:cs/>
          <w:lang w:val="en-US" w:bidi="th-TH"/>
        </w:rPr>
        <w:t>ล้านบาท และให้เรียกชำระค่าหุ้นในอัตรา</w:t>
      </w:r>
      <w:r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ร้อยละ </w:t>
      </w:r>
      <w:r w:rsidRPr="0019156A">
        <w:rPr>
          <w:rFonts w:ascii="Angsana New" w:hAnsi="Angsana New" w:cs="Angsana New"/>
          <w:spacing w:val="4"/>
          <w:sz w:val="30"/>
          <w:szCs w:val="30"/>
          <w:lang w:val="en-US" w:bidi="th-TH"/>
        </w:rPr>
        <w:t xml:space="preserve">25 </w:t>
      </w:r>
      <w:r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คิดเป็นจำนวนเงิน </w:t>
      </w:r>
      <w:r w:rsidRPr="0019156A">
        <w:rPr>
          <w:rFonts w:ascii="Angsana New" w:hAnsi="Angsana New" w:cs="Angsana New"/>
          <w:spacing w:val="4"/>
          <w:sz w:val="30"/>
          <w:szCs w:val="30"/>
          <w:lang w:val="en-US" w:bidi="th-TH"/>
        </w:rPr>
        <w:t xml:space="preserve">5.0 </w:t>
      </w:r>
      <w:r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ล้านบาท </w:t>
      </w:r>
      <w:r w:rsidR="0019156A" w:rsidRPr="0019156A">
        <w:rPr>
          <w:rFonts w:ascii="Angsana New" w:hAnsi="Angsana New" w:cs="Angsana New"/>
          <w:spacing w:val="4"/>
          <w:sz w:val="30"/>
          <w:szCs w:val="30"/>
          <w:lang w:val="en-US" w:bidi="th-TH"/>
        </w:rPr>
        <w:t>T Paragon</w:t>
      </w:r>
      <w:r w:rsidR="0019156A"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 </w:t>
      </w:r>
      <w:r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>มีสัดส่วนการลงทุนใน</w:t>
      </w:r>
      <w:r w:rsidR="0019156A" w:rsidRPr="0019156A">
        <w:rPr>
          <w:rFonts w:ascii="Angsana New" w:hAnsi="Angsana New" w:cs="Angsana New"/>
          <w:spacing w:val="4"/>
          <w:sz w:val="30"/>
          <w:szCs w:val="30"/>
          <w:lang w:val="en-US" w:bidi="th-TH"/>
        </w:rPr>
        <w:t xml:space="preserve"> TFM </w:t>
      </w:r>
      <w:r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>คิดเป็นอัตราร้อยละ</w:t>
      </w:r>
      <w:r w:rsidRPr="0019156A">
        <w:rPr>
          <w:rFonts w:ascii="Angsana New" w:hAnsi="Angsana New" w:cs="Angsana New"/>
          <w:spacing w:val="4"/>
          <w:sz w:val="30"/>
          <w:szCs w:val="30"/>
          <w:lang w:val="en-US" w:bidi="th-TH"/>
        </w:rPr>
        <w:t xml:space="preserve"> 99.99 </w:t>
      </w:r>
      <w:r w:rsidRPr="0019156A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>ของทุนที่</w:t>
      </w:r>
      <w:r w:rsidRPr="00032BC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ชำระแล้วคิดเป็นจำนวนเงิน </w:t>
      </w:r>
      <w:r>
        <w:rPr>
          <w:rFonts w:ascii="Angsana New" w:hAnsi="Angsana New" w:cs="Angsana New"/>
          <w:spacing w:val="-4"/>
          <w:sz w:val="30"/>
          <w:szCs w:val="30"/>
          <w:lang w:val="en-US" w:bidi="th-TH"/>
        </w:rPr>
        <w:t>5</w:t>
      </w:r>
      <w:r w:rsidRPr="00032BC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.</w:t>
      </w:r>
      <w:r>
        <w:rPr>
          <w:rFonts w:ascii="Angsana New" w:hAnsi="Angsana New" w:cs="Angsana New"/>
          <w:spacing w:val="-4"/>
          <w:sz w:val="30"/>
          <w:szCs w:val="30"/>
          <w:lang w:val="en-US" w:bidi="th-TH"/>
        </w:rPr>
        <w:t>0</w:t>
      </w:r>
      <w:r w:rsidRPr="00032BC0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 </w:t>
      </w:r>
      <w:r w:rsidRPr="00032BC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ล้าน</w:t>
      </w:r>
      <w:r w:rsidRPr="00032BC0">
        <w:rPr>
          <w:rFonts w:ascii="Angsana New" w:hAnsi="Angsana New" w:cs="Angsana New" w:hint="cs"/>
          <w:sz w:val="30"/>
          <w:szCs w:val="30"/>
          <w:cs/>
          <w:lang w:val="en-US" w:bidi="th-TH"/>
        </w:rPr>
        <w:t>บาท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032BC0">
        <w:rPr>
          <w:rFonts w:ascii="Angsana New" w:hAnsi="Angsana New" w:cs="Angsana New" w:hint="cs"/>
          <w:spacing w:val="10"/>
          <w:sz w:val="30"/>
          <w:szCs w:val="30"/>
          <w:cs/>
          <w:lang w:val="en-US" w:bidi="th-TH"/>
        </w:rPr>
        <w:t>การดำเนินการจดทะเบียนหุ้นทุนเริ่มแรกของ</w:t>
      </w:r>
      <w:r w:rsidR="0019156A">
        <w:rPr>
          <w:rFonts w:ascii="Angsana New" w:hAnsi="Angsana New" w:cs="Angsana New"/>
          <w:spacing w:val="10"/>
          <w:sz w:val="30"/>
          <w:szCs w:val="30"/>
          <w:lang w:val="en-US" w:bidi="th-TH"/>
        </w:rPr>
        <w:t xml:space="preserve"> TFM </w:t>
      </w:r>
      <w:r w:rsidRPr="00032BC0">
        <w:rPr>
          <w:rFonts w:ascii="Angsana New" w:hAnsi="Angsana New" w:cs="Angsana New" w:hint="cs"/>
          <w:spacing w:val="10"/>
          <w:sz w:val="30"/>
          <w:szCs w:val="30"/>
          <w:cs/>
          <w:lang w:val="en-US" w:bidi="th-TH"/>
        </w:rPr>
        <w:t xml:space="preserve">กับกระทรวงพาณิชย์ได้แล้วเสร็จเมื่อวันที่ </w:t>
      </w:r>
      <w:r w:rsidRPr="00032BC0">
        <w:rPr>
          <w:rFonts w:ascii="Angsana New" w:hAnsi="Angsana New" w:cs="Angsana New"/>
          <w:spacing w:val="10"/>
          <w:sz w:val="30"/>
          <w:szCs w:val="30"/>
          <w:lang w:val="en-US" w:bidi="th-TH"/>
        </w:rPr>
        <w:t xml:space="preserve">16 </w:t>
      </w:r>
      <w:r>
        <w:rPr>
          <w:rFonts w:ascii="Angsana New" w:hAnsi="Angsana New" w:cs="Angsana New" w:hint="cs"/>
          <w:spacing w:val="10"/>
          <w:sz w:val="30"/>
          <w:szCs w:val="30"/>
          <w:cs/>
          <w:lang w:val="en-US" w:bidi="th-TH"/>
        </w:rPr>
        <w:t>มิถุนายน</w:t>
      </w:r>
      <w:r w:rsidRPr="00032BC0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</w:t>
      </w:r>
      <w:r w:rsidRPr="00032BC0">
        <w:rPr>
          <w:rFonts w:ascii="Angsana New" w:hAnsi="Angsana New" w:cs="Angsana New"/>
          <w:sz w:val="30"/>
          <w:szCs w:val="30"/>
          <w:lang w:val="en-US" w:bidi="th-TH"/>
        </w:rPr>
        <w:t>2563</w:t>
      </w:r>
    </w:p>
    <w:p w14:paraId="067FCFC9" w14:textId="77777777" w:rsidR="004F03ED" w:rsidRPr="004F03ED" w:rsidRDefault="004F03ED" w:rsidP="000D1702">
      <w:pPr>
        <w:pStyle w:val="ListParagraph"/>
        <w:tabs>
          <w:tab w:val="clear" w:pos="907"/>
        </w:tabs>
        <w:ind w:left="540"/>
        <w:jc w:val="thaiDistribute"/>
        <w:rPr>
          <w:rFonts w:ascii="Angsana New" w:hAnsi="Angsana New"/>
          <w:sz w:val="22"/>
        </w:rPr>
      </w:pPr>
    </w:p>
    <w:p w14:paraId="43C5470D" w14:textId="79CB5D42" w:rsidR="000D1702" w:rsidRPr="00CF1517" w:rsidRDefault="000D1702" w:rsidP="000D170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 w:hint="cs"/>
          <w:spacing w:val="6"/>
          <w:sz w:val="30"/>
          <w:szCs w:val="30"/>
          <w:cs/>
        </w:rPr>
        <w:t xml:space="preserve">บริษัทลงทุนในบริษัทย่อยในประเทศแห่งหนึ่ง </w:t>
      </w:r>
      <w:r w:rsidRPr="00CF1517">
        <w:rPr>
          <w:rFonts w:ascii="Angsana New" w:hAnsi="Angsana New" w:hint="cs"/>
          <w:spacing w:val="6"/>
          <w:sz w:val="30"/>
          <w:szCs w:val="30"/>
        </w:rPr>
        <w:t>(</w:t>
      </w:r>
      <w:r w:rsidRPr="00CF1517">
        <w:rPr>
          <w:rFonts w:ascii="Angsana New" w:hAnsi="Angsana New" w:hint="cs"/>
          <w:spacing w:val="6"/>
          <w:sz w:val="30"/>
          <w:szCs w:val="30"/>
          <w:cs/>
        </w:rPr>
        <w:t>บริษัท ไทยฟู้ดส์ เฟอร์เ</w:t>
      </w:r>
      <w:r w:rsidR="00396BBE">
        <w:rPr>
          <w:rFonts w:ascii="Angsana New" w:hAnsi="Angsana New" w:hint="cs"/>
          <w:spacing w:val="6"/>
          <w:sz w:val="30"/>
          <w:szCs w:val="30"/>
          <w:cs/>
        </w:rPr>
        <w:t>ธ</w:t>
      </w:r>
      <w:r w:rsidRPr="00CF1517">
        <w:rPr>
          <w:rFonts w:ascii="Angsana New" w:hAnsi="Angsana New" w:hint="cs"/>
          <w:spacing w:val="6"/>
          <w:sz w:val="30"/>
          <w:szCs w:val="30"/>
          <w:cs/>
        </w:rPr>
        <w:t>อร์ จำกัด</w:t>
      </w:r>
      <w:r w:rsidR="008A58BB">
        <w:rPr>
          <w:rFonts w:ascii="Angsana New" w:hAnsi="Angsana New" w:hint="cs"/>
          <w:spacing w:val="6"/>
          <w:sz w:val="30"/>
          <w:szCs w:val="30"/>
          <w:cs/>
        </w:rPr>
        <w:t xml:space="preserve"> </w:t>
      </w:r>
      <w:r w:rsidR="008A58BB">
        <w:rPr>
          <w:rFonts w:ascii="Angsana New" w:hAnsi="Angsana New"/>
          <w:spacing w:val="4"/>
          <w:sz w:val="30"/>
          <w:szCs w:val="30"/>
        </w:rPr>
        <w:t>(“TFFT”)</w:t>
      </w:r>
      <w:r w:rsidRPr="00CF1517">
        <w:rPr>
          <w:rFonts w:ascii="Angsana New" w:hAnsi="Angsana New" w:hint="cs"/>
          <w:spacing w:val="6"/>
          <w:sz w:val="30"/>
          <w:szCs w:val="30"/>
        </w:rPr>
        <w:t xml:space="preserve">) </w:t>
      </w:r>
      <w:r w:rsidRPr="00CF1517">
        <w:rPr>
          <w:rFonts w:ascii="Angsana New" w:hAnsi="Angsana New" w:hint="cs"/>
          <w:spacing w:val="6"/>
          <w:sz w:val="30"/>
          <w:szCs w:val="30"/>
          <w:cs/>
        </w:rPr>
        <w:t>เพิ่มขึ้นเป็นจำนวนเงิน</w:t>
      </w:r>
      <w:r w:rsidR="00360B44" w:rsidRPr="00360B44">
        <w:rPr>
          <w:rFonts w:ascii="Angsana New" w:hAnsi="Angsana New" w:hint="cs"/>
          <w:spacing w:val="6"/>
          <w:sz w:val="30"/>
          <w:szCs w:val="30"/>
        </w:rPr>
        <w:t>1</w:t>
      </w:r>
      <w:r w:rsidRPr="00CF1517">
        <w:rPr>
          <w:rFonts w:ascii="Angsana New" w:hAnsi="Angsana New" w:hint="cs"/>
          <w:spacing w:val="6"/>
          <w:sz w:val="30"/>
          <w:szCs w:val="30"/>
        </w:rPr>
        <w:t>,</w:t>
      </w:r>
      <w:r w:rsidR="00360B44" w:rsidRPr="00360B44">
        <w:rPr>
          <w:rFonts w:ascii="Angsana New" w:hAnsi="Angsana New" w:hint="cs"/>
          <w:spacing w:val="6"/>
          <w:sz w:val="30"/>
          <w:szCs w:val="30"/>
        </w:rPr>
        <w:t>000</w:t>
      </w:r>
      <w:r w:rsidRPr="00CF1517">
        <w:rPr>
          <w:rFonts w:ascii="Angsana New" w:hAnsi="Angsana New" w:hint="cs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 xml:space="preserve">บาท สำหรับหุ้นสามัญจำนวน </w:t>
      </w:r>
      <w:r w:rsidR="00360B44" w:rsidRPr="00360B44">
        <w:rPr>
          <w:rFonts w:ascii="Angsana New" w:hAnsi="Angsana New" w:hint="cs"/>
          <w:sz w:val="30"/>
          <w:szCs w:val="30"/>
        </w:rPr>
        <w:t>10</w:t>
      </w:r>
      <w:r w:rsidRPr="00CF1517">
        <w:rPr>
          <w:rFonts w:ascii="Angsana New" w:hAnsi="Angsana New" w:hint="cs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>หุ้น</w:t>
      </w:r>
    </w:p>
    <w:p w14:paraId="02439817" w14:textId="77777777" w:rsidR="000D1702" w:rsidRPr="00CF1517" w:rsidRDefault="000D1702" w:rsidP="000D170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hanging="180"/>
        <w:jc w:val="thaiDistribute"/>
        <w:rPr>
          <w:rFonts w:ascii="Angsana New" w:hAnsi="Angsana New"/>
          <w:sz w:val="22"/>
        </w:rPr>
      </w:pPr>
    </w:p>
    <w:p w14:paraId="762E6013" w14:textId="7E39EA79" w:rsidR="000D1702" w:rsidRPr="00E967B9" w:rsidRDefault="000D1702" w:rsidP="000D170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E967B9">
        <w:rPr>
          <w:rFonts w:ascii="Angsana New" w:hAnsi="Angsana New" w:hint="cs"/>
          <w:sz w:val="30"/>
          <w:szCs w:val="30"/>
          <w:cs/>
        </w:rPr>
        <w:t xml:space="preserve">บริษัทจัดตั้งบริษัทย่อยในประเทศแห่งหนึ่ง </w:t>
      </w:r>
      <w:r w:rsidRPr="00E967B9">
        <w:rPr>
          <w:rFonts w:ascii="Angsana New" w:hAnsi="Angsana New" w:hint="cs"/>
          <w:sz w:val="30"/>
          <w:szCs w:val="30"/>
        </w:rPr>
        <w:t>(</w:t>
      </w:r>
      <w:r w:rsidRPr="00E967B9">
        <w:rPr>
          <w:rFonts w:ascii="Angsana New" w:hAnsi="Angsana New" w:hint="cs"/>
          <w:sz w:val="30"/>
          <w:szCs w:val="30"/>
          <w:cs/>
        </w:rPr>
        <w:t>บริษัท มันนี่ ฮับ เซอร์วิส จำกัด</w:t>
      </w:r>
      <w:r w:rsidR="008A58BB">
        <w:rPr>
          <w:rFonts w:ascii="Angsana New" w:hAnsi="Angsana New"/>
          <w:sz w:val="30"/>
          <w:szCs w:val="30"/>
        </w:rPr>
        <w:t xml:space="preserve"> </w:t>
      </w:r>
      <w:r w:rsidR="008A58BB">
        <w:rPr>
          <w:rFonts w:ascii="Angsana New" w:hAnsi="Angsana New"/>
          <w:spacing w:val="4"/>
          <w:sz w:val="30"/>
          <w:szCs w:val="30"/>
        </w:rPr>
        <w:t>(“MHS”)</w:t>
      </w:r>
      <w:r w:rsidRPr="00E967B9">
        <w:rPr>
          <w:rFonts w:ascii="Angsana New" w:hAnsi="Angsana New" w:hint="cs"/>
          <w:sz w:val="30"/>
          <w:szCs w:val="30"/>
        </w:rPr>
        <w:t xml:space="preserve">) </w:t>
      </w:r>
      <w:r w:rsidRPr="00E967B9">
        <w:rPr>
          <w:rFonts w:ascii="Angsana New" w:hAnsi="Angsana New" w:hint="cs"/>
          <w:sz w:val="30"/>
          <w:szCs w:val="30"/>
          <w:cs/>
        </w:rPr>
        <w:t>โดยมีทุนจดทะเบียน</w:t>
      </w:r>
      <w:r w:rsidRPr="00E967B9">
        <w:rPr>
          <w:rFonts w:ascii="Angsana New" w:hAnsi="Angsana New" w:hint="cs"/>
          <w:spacing w:val="-4"/>
          <w:sz w:val="30"/>
          <w:szCs w:val="30"/>
          <w:cs/>
        </w:rPr>
        <w:t>เริ่มแรกเป็น</w:t>
      </w:r>
      <w:r w:rsidRPr="00E967B9">
        <w:rPr>
          <w:rFonts w:ascii="Angsana New" w:hAnsi="Angsana New" w:hint="cs"/>
          <w:spacing w:val="2"/>
          <w:sz w:val="30"/>
          <w:szCs w:val="30"/>
          <w:cs/>
        </w:rPr>
        <w:t>จำนวนเงิน</w:t>
      </w:r>
      <w:r w:rsidRPr="00E967B9">
        <w:rPr>
          <w:rFonts w:ascii="Angsana New" w:hAnsi="Angsana New" w:hint="cs"/>
          <w:spacing w:val="2"/>
          <w:sz w:val="30"/>
          <w:szCs w:val="30"/>
        </w:rPr>
        <w:t xml:space="preserve"> </w:t>
      </w:r>
      <w:r w:rsidR="00360B44" w:rsidRPr="00E967B9">
        <w:rPr>
          <w:rFonts w:ascii="Angsana New" w:hAnsi="Angsana New" w:hint="cs"/>
          <w:spacing w:val="2"/>
          <w:sz w:val="30"/>
          <w:szCs w:val="30"/>
        </w:rPr>
        <w:t>50</w:t>
      </w:r>
      <w:r w:rsidRPr="00E967B9">
        <w:rPr>
          <w:rFonts w:ascii="Angsana New" w:hAnsi="Angsana New"/>
          <w:spacing w:val="2"/>
          <w:sz w:val="30"/>
          <w:szCs w:val="30"/>
        </w:rPr>
        <w:t>.</w:t>
      </w:r>
      <w:r w:rsidR="00360B44" w:rsidRPr="00E967B9">
        <w:rPr>
          <w:rFonts w:ascii="Angsana New" w:hAnsi="Angsana New"/>
          <w:spacing w:val="2"/>
          <w:sz w:val="30"/>
          <w:szCs w:val="30"/>
        </w:rPr>
        <w:t>0</w:t>
      </w:r>
      <w:r w:rsidRPr="00E967B9">
        <w:rPr>
          <w:rFonts w:ascii="Angsana New" w:hAnsi="Angsana New" w:hint="cs"/>
          <w:spacing w:val="2"/>
          <w:sz w:val="30"/>
          <w:szCs w:val="30"/>
        </w:rPr>
        <w:t xml:space="preserve"> </w:t>
      </w:r>
      <w:r w:rsidRPr="00E967B9">
        <w:rPr>
          <w:rFonts w:ascii="Angsana New" w:hAnsi="Angsana New" w:hint="cs"/>
          <w:spacing w:val="2"/>
          <w:sz w:val="30"/>
          <w:szCs w:val="30"/>
          <w:cs/>
        </w:rPr>
        <w:t xml:space="preserve">ล้านบาท และให้เรียกชำระค่าหุ้นในอัตราร้อยละ </w:t>
      </w:r>
      <w:r w:rsidR="00360B44" w:rsidRPr="00E967B9">
        <w:rPr>
          <w:rFonts w:ascii="Angsana New" w:hAnsi="Angsana New" w:hint="cs"/>
          <w:spacing w:val="2"/>
          <w:sz w:val="30"/>
          <w:szCs w:val="30"/>
        </w:rPr>
        <w:t>100</w:t>
      </w:r>
      <w:r w:rsidRPr="00E967B9">
        <w:rPr>
          <w:rFonts w:ascii="Angsana New" w:hAnsi="Angsana New" w:hint="cs"/>
          <w:spacing w:val="2"/>
          <w:sz w:val="30"/>
          <w:szCs w:val="30"/>
        </w:rPr>
        <w:t xml:space="preserve"> </w:t>
      </w:r>
      <w:r w:rsidRPr="00E967B9">
        <w:rPr>
          <w:rFonts w:ascii="Angsana New" w:hAnsi="Angsana New" w:hint="cs"/>
          <w:spacing w:val="2"/>
          <w:sz w:val="30"/>
          <w:szCs w:val="30"/>
          <w:cs/>
        </w:rPr>
        <w:t xml:space="preserve">คิดเป็นจำนวนเงิน </w:t>
      </w:r>
      <w:r w:rsidR="00360B44" w:rsidRPr="00E967B9">
        <w:rPr>
          <w:rFonts w:ascii="Angsana New" w:hAnsi="Angsana New"/>
          <w:spacing w:val="2"/>
          <w:sz w:val="30"/>
          <w:szCs w:val="30"/>
        </w:rPr>
        <w:t>50</w:t>
      </w:r>
      <w:r w:rsidRPr="00E967B9">
        <w:rPr>
          <w:rFonts w:ascii="Angsana New" w:hAnsi="Angsana New"/>
          <w:spacing w:val="2"/>
          <w:sz w:val="30"/>
          <w:szCs w:val="30"/>
        </w:rPr>
        <w:t>.</w:t>
      </w:r>
      <w:r w:rsidR="00360B44" w:rsidRPr="00E967B9">
        <w:rPr>
          <w:rFonts w:ascii="Angsana New" w:hAnsi="Angsana New"/>
          <w:spacing w:val="2"/>
          <w:sz w:val="30"/>
          <w:szCs w:val="30"/>
        </w:rPr>
        <w:t>0</w:t>
      </w:r>
      <w:r w:rsidRPr="00E967B9">
        <w:rPr>
          <w:rFonts w:ascii="Angsana New" w:hAnsi="Angsana New"/>
          <w:spacing w:val="2"/>
          <w:sz w:val="30"/>
          <w:szCs w:val="30"/>
        </w:rPr>
        <w:t xml:space="preserve"> </w:t>
      </w:r>
      <w:r w:rsidRPr="00E967B9">
        <w:rPr>
          <w:rFonts w:ascii="Angsana New" w:hAnsi="Angsana New" w:hint="cs"/>
          <w:spacing w:val="2"/>
          <w:sz w:val="30"/>
          <w:szCs w:val="30"/>
          <w:cs/>
        </w:rPr>
        <w:t>ล้านบาท บริษัทมีสัดส่วนการลงทุนบริษัทย่อยดังกล่าวคิด</w:t>
      </w:r>
      <w:r w:rsidRPr="00E967B9">
        <w:rPr>
          <w:rFonts w:ascii="Angsana New" w:hAnsi="Angsana New" w:hint="cs"/>
          <w:sz w:val="30"/>
          <w:szCs w:val="30"/>
          <w:cs/>
        </w:rPr>
        <w:t xml:space="preserve">เป็นอัตราร้อยละ </w:t>
      </w:r>
      <w:r w:rsidR="00360B44" w:rsidRPr="00E967B9">
        <w:rPr>
          <w:rFonts w:ascii="Angsana New" w:hAnsi="Angsana New" w:hint="cs"/>
          <w:sz w:val="30"/>
          <w:szCs w:val="30"/>
        </w:rPr>
        <w:t>7</w:t>
      </w:r>
      <w:r w:rsidR="00360B44" w:rsidRPr="00E967B9">
        <w:rPr>
          <w:rFonts w:ascii="Angsana New" w:hAnsi="Angsana New"/>
          <w:sz w:val="30"/>
          <w:szCs w:val="30"/>
        </w:rPr>
        <w:t>6</w:t>
      </w:r>
      <w:r w:rsidRPr="00E967B9">
        <w:rPr>
          <w:rFonts w:ascii="Angsana New" w:hAnsi="Angsana New" w:hint="cs"/>
          <w:sz w:val="30"/>
          <w:szCs w:val="30"/>
        </w:rPr>
        <w:t>.</w:t>
      </w:r>
      <w:r w:rsidR="00360B44" w:rsidRPr="00E967B9">
        <w:rPr>
          <w:rFonts w:ascii="Angsana New" w:hAnsi="Angsana New"/>
          <w:sz w:val="30"/>
          <w:szCs w:val="30"/>
        </w:rPr>
        <w:t>0</w:t>
      </w:r>
      <w:r w:rsidRPr="00E967B9">
        <w:rPr>
          <w:rFonts w:ascii="Angsana New" w:hAnsi="Angsana New" w:hint="cs"/>
          <w:sz w:val="30"/>
          <w:szCs w:val="30"/>
        </w:rPr>
        <w:t xml:space="preserve"> </w:t>
      </w:r>
      <w:r w:rsidRPr="00E967B9">
        <w:rPr>
          <w:rFonts w:ascii="Angsana New" w:hAnsi="Angsana New" w:hint="cs"/>
          <w:sz w:val="30"/>
          <w:szCs w:val="30"/>
          <w:cs/>
        </w:rPr>
        <w:t xml:space="preserve">ของหุ้นที่ชำระแล้ว </w:t>
      </w:r>
      <w:r w:rsidRPr="00E967B9">
        <w:rPr>
          <w:rFonts w:ascii="Angsana New" w:hAnsi="Angsana New" w:hint="cs"/>
          <w:spacing w:val="-4"/>
          <w:sz w:val="30"/>
          <w:szCs w:val="30"/>
          <w:cs/>
        </w:rPr>
        <w:t xml:space="preserve">คิดเป็นจำนวนเงิน </w:t>
      </w:r>
      <w:r w:rsidR="004B0B8A" w:rsidRPr="004B0B8A">
        <w:rPr>
          <w:rFonts w:ascii="Angsana New" w:hAnsi="Angsana New" w:hint="cs"/>
          <w:spacing w:val="-4"/>
          <w:sz w:val="30"/>
          <w:szCs w:val="30"/>
        </w:rPr>
        <w:t>3</w:t>
      </w:r>
      <w:r w:rsidR="00360B44" w:rsidRPr="00E967B9">
        <w:rPr>
          <w:rFonts w:ascii="Angsana New" w:hAnsi="Angsana New" w:hint="cs"/>
          <w:spacing w:val="-4"/>
          <w:sz w:val="30"/>
          <w:szCs w:val="30"/>
        </w:rPr>
        <w:t>8</w:t>
      </w:r>
      <w:r w:rsidRPr="00E967B9">
        <w:rPr>
          <w:rFonts w:ascii="Angsana New" w:hAnsi="Angsana New"/>
          <w:spacing w:val="-4"/>
          <w:sz w:val="30"/>
          <w:szCs w:val="30"/>
        </w:rPr>
        <w:t>.</w:t>
      </w:r>
      <w:r w:rsidR="00360B44" w:rsidRPr="00E967B9">
        <w:rPr>
          <w:rFonts w:ascii="Angsana New" w:hAnsi="Angsana New"/>
          <w:spacing w:val="-4"/>
          <w:sz w:val="30"/>
          <w:szCs w:val="30"/>
        </w:rPr>
        <w:t>0</w:t>
      </w:r>
      <w:r w:rsidRPr="00E967B9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E967B9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E967B9">
        <w:rPr>
          <w:rFonts w:ascii="Angsana New" w:hAnsi="Angsana New" w:hint="cs"/>
          <w:sz w:val="30"/>
          <w:szCs w:val="30"/>
          <w:cs/>
        </w:rPr>
        <w:t xml:space="preserve"> </w:t>
      </w:r>
      <w:r w:rsidRPr="00E967B9">
        <w:rPr>
          <w:rFonts w:ascii="Angsana New" w:hAnsi="Angsana New" w:hint="cs"/>
          <w:spacing w:val="8"/>
          <w:sz w:val="30"/>
          <w:szCs w:val="30"/>
          <w:cs/>
        </w:rPr>
        <w:t xml:space="preserve">การดำเนินการจดทะเบียนหุ้นทุนเริ่มแรกของบริษัทย่อยดังกล่าวกับกระทรวงพาณิชย์ได้แล้วเสร็จเมื่อวันที่ </w:t>
      </w:r>
      <w:r w:rsidR="00086D0E" w:rsidRPr="00E967B9">
        <w:rPr>
          <w:rFonts w:ascii="Angsana New" w:hAnsi="Angsana New" w:hint="cs"/>
          <w:spacing w:val="8"/>
          <w:sz w:val="30"/>
          <w:szCs w:val="30"/>
        </w:rPr>
        <w:t>2</w:t>
      </w:r>
      <w:r w:rsidR="00360B44" w:rsidRPr="00E967B9">
        <w:rPr>
          <w:rFonts w:ascii="Angsana New" w:hAnsi="Angsana New" w:hint="cs"/>
          <w:spacing w:val="8"/>
          <w:sz w:val="30"/>
          <w:szCs w:val="30"/>
        </w:rPr>
        <w:t>1</w:t>
      </w:r>
      <w:r w:rsidRPr="00E967B9">
        <w:rPr>
          <w:rFonts w:ascii="Angsana New" w:hAnsi="Angsana New" w:hint="cs"/>
          <w:sz w:val="30"/>
          <w:szCs w:val="30"/>
        </w:rPr>
        <w:t xml:space="preserve"> </w:t>
      </w:r>
      <w:r w:rsidRPr="00E967B9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86D0E" w:rsidRPr="00E967B9">
        <w:rPr>
          <w:rFonts w:ascii="Angsana New" w:hAnsi="Angsana New" w:hint="cs"/>
          <w:sz w:val="30"/>
          <w:szCs w:val="30"/>
        </w:rPr>
        <w:t>2</w:t>
      </w:r>
      <w:r w:rsidR="00360B44" w:rsidRPr="00E967B9">
        <w:rPr>
          <w:rFonts w:ascii="Angsana New" w:hAnsi="Angsana New" w:hint="cs"/>
          <w:sz w:val="30"/>
          <w:szCs w:val="30"/>
        </w:rPr>
        <w:t>56</w:t>
      </w:r>
      <w:r w:rsidR="004B0B8A" w:rsidRPr="004B0B8A">
        <w:rPr>
          <w:rFonts w:ascii="Angsana New" w:hAnsi="Angsana New" w:hint="cs"/>
          <w:sz w:val="30"/>
          <w:szCs w:val="30"/>
        </w:rPr>
        <w:t>3</w:t>
      </w:r>
    </w:p>
    <w:p w14:paraId="2169AB66" w14:textId="3396A3E6" w:rsidR="000D1702" w:rsidRPr="00E967B9" w:rsidRDefault="000D1702" w:rsidP="000D1702">
      <w:pPr>
        <w:tabs>
          <w:tab w:val="clear" w:pos="454"/>
          <w:tab w:val="clear" w:pos="907"/>
          <w:tab w:val="left" w:pos="54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0D5399E3" w14:textId="77777777" w:rsidR="004F03ED" w:rsidRDefault="004F03ED" w:rsidP="005427C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3EE3171F" w14:textId="77777777" w:rsidR="004F03ED" w:rsidRDefault="004F03ED" w:rsidP="005427C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0B5AAD83" w14:textId="5B43460C" w:rsidR="005427C0" w:rsidRPr="005427C0" w:rsidRDefault="005427C0" w:rsidP="005427C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5427C0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การซื้อส่วนได้เสียที่ไม่มีอำนาจควบคุม</w:t>
      </w:r>
    </w:p>
    <w:p w14:paraId="30BF2467" w14:textId="77777777" w:rsidR="005427C0" w:rsidRPr="005427C0" w:rsidRDefault="005427C0" w:rsidP="005427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CD2AA7D" w14:textId="1B652582" w:rsidR="00F64FF5" w:rsidRPr="005427C0" w:rsidRDefault="005427C0" w:rsidP="00A12405">
      <w:pPr>
        <w:tabs>
          <w:tab w:val="clear" w:pos="454"/>
          <w:tab w:val="clear" w:pos="907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A12405">
        <w:rPr>
          <w:rFonts w:asciiTheme="majorBidi" w:hAnsiTheme="majorBidi" w:cstheme="majorBidi"/>
          <w:spacing w:val="4"/>
          <w:sz w:val="30"/>
          <w:szCs w:val="30"/>
          <w:cs/>
        </w:rPr>
        <w:t>ในเดือน</w:t>
      </w:r>
      <w:r w:rsidRPr="00A12405">
        <w:rPr>
          <w:rFonts w:asciiTheme="majorBidi" w:hAnsiTheme="majorBidi" w:cstheme="majorBidi" w:hint="cs"/>
          <w:spacing w:val="4"/>
          <w:sz w:val="30"/>
          <w:szCs w:val="30"/>
          <w:cs/>
        </w:rPr>
        <w:t>พฤศจิกายน</w:t>
      </w:r>
      <w:r w:rsidRPr="00A12405">
        <w:rPr>
          <w:rFonts w:asciiTheme="majorBidi" w:hAnsiTheme="majorBidi" w:cstheme="majorBidi"/>
          <w:spacing w:val="4"/>
          <w:sz w:val="30"/>
          <w:szCs w:val="30"/>
          <w:cs/>
        </w:rPr>
        <w:t xml:space="preserve"> </w:t>
      </w:r>
      <w:r w:rsidRPr="00A12405">
        <w:rPr>
          <w:rFonts w:asciiTheme="majorBidi" w:hAnsiTheme="majorBidi" w:cstheme="majorBidi"/>
          <w:spacing w:val="4"/>
          <w:sz w:val="30"/>
          <w:szCs w:val="30"/>
        </w:rPr>
        <w:t xml:space="preserve">2563 </w:t>
      </w:r>
      <w:r w:rsidRPr="00A12405">
        <w:rPr>
          <w:rFonts w:asciiTheme="majorBidi" w:hAnsiTheme="majorBidi" w:cstheme="majorBidi"/>
          <w:spacing w:val="4"/>
          <w:sz w:val="30"/>
          <w:szCs w:val="30"/>
          <w:cs/>
        </w:rPr>
        <w:t>กลุ่มบริษัทได้ซื้อส่วนได้เสียใน</w:t>
      </w:r>
      <w:r w:rsidR="008A58BB">
        <w:rPr>
          <w:rFonts w:asciiTheme="majorBidi" w:hAnsiTheme="majorBidi" w:cstheme="majorBidi"/>
          <w:spacing w:val="4"/>
          <w:sz w:val="30"/>
          <w:szCs w:val="30"/>
        </w:rPr>
        <w:t xml:space="preserve"> MHS</w:t>
      </w:r>
      <w:r w:rsidRPr="00A12405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A12405">
        <w:rPr>
          <w:rFonts w:asciiTheme="majorBidi" w:hAnsiTheme="majorBidi" w:cstheme="majorBidi"/>
          <w:spacing w:val="4"/>
          <w:sz w:val="30"/>
          <w:szCs w:val="30"/>
          <w:cs/>
        </w:rPr>
        <w:t>เพิ่มเติมร้อยล</w:t>
      </w:r>
      <w:r w:rsidRPr="00A12405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ะ </w:t>
      </w:r>
      <w:r w:rsidRPr="00A12405">
        <w:rPr>
          <w:rFonts w:asciiTheme="majorBidi" w:hAnsiTheme="majorBidi" w:cstheme="majorBidi"/>
          <w:spacing w:val="4"/>
          <w:sz w:val="30"/>
          <w:szCs w:val="30"/>
        </w:rPr>
        <w:t>12.5</w:t>
      </w:r>
      <w:r w:rsidRPr="00A12405">
        <w:rPr>
          <w:rFonts w:asciiTheme="majorBidi" w:hAnsiTheme="majorBidi" w:cstheme="majorBidi"/>
          <w:spacing w:val="4"/>
          <w:sz w:val="30"/>
          <w:szCs w:val="30"/>
          <w:cs/>
        </w:rPr>
        <w:t xml:space="preserve"> </w:t>
      </w:r>
      <w:r w:rsidR="00A12405" w:rsidRPr="00A12405">
        <w:rPr>
          <w:rFonts w:asciiTheme="majorBidi" w:hAnsiTheme="majorBidi" w:cstheme="majorBidi" w:hint="cs"/>
          <w:spacing w:val="4"/>
          <w:sz w:val="30"/>
          <w:szCs w:val="30"/>
          <w:cs/>
        </w:rPr>
        <w:t>คิด</w:t>
      </w:r>
      <w:r w:rsidRPr="005427C0">
        <w:rPr>
          <w:rFonts w:asciiTheme="majorBidi" w:hAnsiTheme="majorBidi" w:cstheme="majorBidi"/>
          <w:sz w:val="30"/>
          <w:szCs w:val="30"/>
          <w:cs/>
        </w:rPr>
        <w:t>เป็นจำนวน</w:t>
      </w:r>
      <w:r w:rsidR="00A12405">
        <w:rPr>
          <w:rFonts w:asciiTheme="majorBidi" w:hAnsiTheme="majorBidi" w:cstheme="majorBidi" w:hint="cs"/>
          <w:sz w:val="30"/>
          <w:szCs w:val="30"/>
          <w:cs/>
        </w:rPr>
        <w:t>เงิน</w:t>
      </w:r>
      <w:r>
        <w:rPr>
          <w:rFonts w:asciiTheme="majorBidi" w:hAnsiTheme="majorBidi" w:cstheme="majorBidi"/>
          <w:sz w:val="30"/>
          <w:szCs w:val="30"/>
        </w:rPr>
        <w:t xml:space="preserve"> 6.2 </w:t>
      </w:r>
      <w:r w:rsidRPr="005427C0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="005034DA">
        <w:rPr>
          <w:rFonts w:asciiTheme="majorBidi" w:hAnsiTheme="majorBidi" w:cstheme="majorBidi" w:hint="cs"/>
          <w:sz w:val="30"/>
          <w:szCs w:val="30"/>
          <w:cs/>
        </w:rPr>
        <w:t xml:space="preserve">และมีมูลค่าเงินลงทุนรวม </w:t>
      </w:r>
      <w:r w:rsidR="005034DA">
        <w:rPr>
          <w:rFonts w:asciiTheme="majorBidi" w:hAnsiTheme="majorBidi" w:cstheme="majorBidi"/>
          <w:sz w:val="30"/>
          <w:szCs w:val="30"/>
        </w:rPr>
        <w:t xml:space="preserve">44.2 </w:t>
      </w:r>
      <w:r w:rsidR="005034DA">
        <w:rPr>
          <w:rFonts w:asciiTheme="majorBidi" w:hAnsiTheme="majorBidi" w:cstheme="majorBidi" w:hint="cs"/>
          <w:sz w:val="30"/>
          <w:szCs w:val="30"/>
          <w:cs/>
        </w:rPr>
        <w:t xml:space="preserve">ล้านบาท </w:t>
      </w:r>
      <w:r w:rsidRPr="005427C0">
        <w:rPr>
          <w:rFonts w:asciiTheme="majorBidi" w:hAnsiTheme="majorBidi" w:cstheme="majorBidi"/>
          <w:sz w:val="30"/>
          <w:szCs w:val="30"/>
          <w:cs/>
        </w:rPr>
        <w:t>ทำให้สัดส่วนความเป็นเจ้าของเพิ่มขึ้นจากร้อยละ</w:t>
      </w:r>
      <w:r>
        <w:rPr>
          <w:rFonts w:asciiTheme="majorBidi" w:hAnsiTheme="majorBidi" w:cstheme="majorBidi"/>
          <w:sz w:val="30"/>
          <w:szCs w:val="30"/>
        </w:rPr>
        <w:t xml:space="preserve"> 76.0 </w:t>
      </w:r>
      <w:r w:rsidRPr="005427C0">
        <w:rPr>
          <w:rFonts w:asciiTheme="majorBidi" w:hAnsiTheme="majorBidi" w:cstheme="majorBidi"/>
          <w:sz w:val="30"/>
          <w:szCs w:val="30"/>
          <w:cs/>
        </w:rPr>
        <w:t>เป็นร้อยละ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="00266E02">
        <w:rPr>
          <w:rFonts w:asciiTheme="majorBidi" w:hAnsiTheme="majorBidi" w:cstheme="majorBidi"/>
          <w:sz w:val="30"/>
          <w:szCs w:val="30"/>
        </w:rPr>
        <w:t xml:space="preserve">88.5 </w:t>
      </w:r>
      <w:r w:rsidRPr="005427C0">
        <w:rPr>
          <w:rFonts w:asciiTheme="majorBidi" w:hAnsiTheme="majorBidi" w:cstheme="majorBidi"/>
          <w:sz w:val="30"/>
          <w:szCs w:val="30"/>
          <w:cs/>
        </w:rPr>
        <w:t>มูลค่าตามบัญชี</w:t>
      </w:r>
      <w:r w:rsidRPr="00266E02">
        <w:rPr>
          <w:rFonts w:asciiTheme="majorBidi" w:hAnsiTheme="majorBidi" w:cstheme="majorBidi"/>
          <w:spacing w:val="4"/>
          <w:sz w:val="30"/>
          <w:szCs w:val="30"/>
          <w:cs/>
        </w:rPr>
        <w:t>ของสินทรัพย์สุทธิของ</w:t>
      </w:r>
      <w:r w:rsidR="008A58BB">
        <w:rPr>
          <w:rFonts w:asciiTheme="majorBidi" w:hAnsiTheme="majorBidi" w:cstheme="majorBidi"/>
          <w:spacing w:val="4"/>
          <w:sz w:val="30"/>
          <w:szCs w:val="30"/>
        </w:rPr>
        <w:t xml:space="preserve"> MHS</w:t>
      </w:r>
      <w:r w:rsidRPr="00266E02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266E02">
        <w:rPr>
          <w:rFonts w:asciiTheme="majorBidi" w:hAnsiTheme="majorBidi" w:cstheme="majorBidi"/>
          <w:spacing w:val="4"/>
          <w:sz w:val="30"/>
          <w:szCs w:val="30"/>
          <w:cs/>
        </w:rPr>
        <w:t>ในงบการเงินของกลุ่มบริษัท ณ วันที่ซื้อเป็นเงินจำนวน</w:t>
      </w:r>
      <w:r w:rsidR="00266E02" w:rsidRPr="00266E02">
        <w:rPr>
          <w:rFonts w:asciiTheme="majorBidi" w:hAnsiTheme="majorBidi" w:cstheme="majorBidi"/>
          <w:spacing w:val="4"/>
          <w:sz w:val="30"/>
          <w:szCs w:val="30"/>
        </w:rPr>
        <w:t xml:space="preserve"> 50</w:t>
      </w:r>
      <w:r w:rsidR="00266E02">
        <w:rPr>
          <w:rFonts w:asciiTheme="majorBidi" w:hAnsiTheme="majorBidi" w:cstheme="majorBidi"/>
          <w:sz w:val="30"/>
          <w:szCs w:val="30"/>
        </w:rPr>
        <w:t xml:space="preserve"> </w:t>
      </w:r>
      <w:r w:rsidRPr="005427C0">
        <w:rPr>
          <w:rFonts w:asciiTheme="majorBidi" w:hAnsiTheme="majorBidi" w:cstheme="majorBidi"/>
          <w:sz w:val="30"/>
          <w:szCs w:val="30"/>
          <w:cs/>
        </w:rPr>
        <w:t>ล้านบาท กลุ่มบริษัทรับรู้ส่วนได้เสียที่ไม่มีอำนาจควบคุมลดลงเป็นจำนวน</w:t>
      </w:r>
      <w:r w:rsidR="00266E02">
        <w:rPr>
          <w:rFonts w:asciiTheme="majorBidi" w:hAnsiTheme="majorBidi" w:cstheme="majorBidi"/>
          <w:sz w:val="30"/>
          <w:szCs w:val="30"/>
        </w:rPr>
        <w:t xml:space="preserve"> 6.2 </w:t>
      </w:r>
      <w:r w:rsidRPr="005427C0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</w:p>
    <w:p w14:paraId="0FBE8F76" w14:textId="77777777" w:rsidR="008F5F29" w:rsidRPr="00CF1517" w:rsidRDefault="008F5F29" w:rsidP="000D1702">
      <w:pPr>
        <w:tabs>
          <w:tab w:val="clear" w:pos="454"/>
          <w:tab w:val="clear" w:pos="907"/>
          <w:tab w:val="left" w:pos="540"/>
        </w:tabs>
        <w:jc w:val="thaiDistribute"/>
        <w:rPr>
          <w:rFonts w:ascii="Angsana New" w:hAnsi="Angsana New" w:cs="Angsana New"/>
          <w:sz w:val="30"/>
          <w:szCs w:val="30"/>
        </w:rPr>
      </w:pPr>
    </w:p>
    <w:p w14:paraId="1C9252F3" w14:textId="77777777" w:rsidR="008F5F29" w:rsidRPr="00CF1517" w:rsidRDefault="008F5F29" w:rsidP="008F5F29">
      <w:pPr>
        <w:tabs>
          <w:tab w:val="clear" w:pos="454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>การจำหน่ายเงินลงทุน</w:t>
      </w:r>
    </w:p>
    <w:p w14:paraId="3484E6C8" w14:textId="77777777" w:rsidR="008F5F29" w:rsidRPr="007F4EB7" w:rsidRDefault="008F5F29" w:rsidP="008F5F29">
      <w:pPr>
        <w:tabs>
          <w:tab w:val="clear" w:pos="454"/>
          <w:tab w:val="clear" w:pos="907"/>
          <w:tab w:val="left" w:pos="540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</w:p>
    <w:p w14:paraId="4F409D0B" w14:textId="60D24C78" w:rsidR="000D1702" w:rsidRPr="00CF1517" w:rsidRDefault="000D1702" w:rsidP="000D1702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 xml:space="preserve">เมื่อวันที่ </w:t>
      </w:r>
      <w:r w:rsidR="00360B44" w:rsidRPr="00360B44">
        <w:rPr>
          <w:rFonts w:ascii="Angsana New" w:hAnsi="Angsana New" w:cs="Angsana New" w:hint="cs"/>
          <w:spacing w:val="-4"/>
          <w:sz w:val="30"/>
          <w:szCs w:val="30"/>
        </w:rPr>
        <w:t>1</w:t>
      </w:r>
      <w:r w:rsidR="004B0B8A" w:rsidRPr="004B0B8A">
        <w:rPr>
          <w:rFonts w:ascii="Angsana New" w:hAnsi="Angsana New" w:cs="Angsana New" w:hint="cs"/>
          <w:spacing w:val="-4"/>
          <w:sz w:val="30"/>
          <w:szCs w:val="30"/>
        </w:rPr>
        <w:t>4</w:t>
      </w:r>
      <w:r w:rsidRPr="00CF1517">
        <w:rPr>
          <w:rFonts w:ascii="Angsana New" w:hAnsi="Angsana New" w:cs="Angsana New" w:hint="cs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 xml:space="preserve">กรกฎาคม </w:t>
      </w:r>
      <w:r w:rsidR="00086D0E" w:rsidRPr="00086D0E">
        <w:rPr>
          <w:rFonts w:ascii="Angsana New" w:hAnsi="Angsana New" w:cs="Angsana New" w:hint="cs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 w:hint="cs"/>
          <w:spacing w:val="-4"/>
          <w:sz w:val="30"/>
          <w:szCs w:val="30"/>
        </w:rPr>
        <w:t>56</w:t>
      </w:r>
      <w:r w:rsidR="004B0B8A" w:rsidRPr="004B0B8A">
        <w:rPr>
          <w:rFonts w:ascii="Angsana New" w:hAnsi="Angsana New" w:cs="Angsana New" w:hint="cs"/>
          <w:spacing w:val="-4"/>
          <w:sz w:val="30"/>
          <w:szCs w:val="30"/>
        </w:rPr>
        <w:t>3</w:t>
      </w:r>
      <w:r w:rsidRPr="00CF1517">
        <w:rPr>
          <w:rFonts w:ascii="Angsana New" w:hAnsi="Angsana New" w:cs="Angsana New" w:hint="cs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</w:rPr>
        <w:t xml:space="preserve">กลุ่มบริษัทได้จำหน่ายส่วนได้เสียร้อยละ 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6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ในบริษัทย่อยแห่งหนึ่ง </w:t>
      </w:r>
      <w:r w:rsidR="008A58BB">
        <w:rPr>
          <w:rFonts w:ascii="Angsana New" w:hAnsi="Angsana New" w:cs="Angsana New"/>
          <w:sz w:val="30"/>
          <w:szCs w:val="30"/>
        </w:rPr>
        <w:t xml:space="preserve">TFFT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เป็นเงินสดจำนวน </w:t>
      </w:r>
      <w:r w:rsidR="004B0B8A" w:rsidRPr="004B0B8A">
        <w:rPr>
          <w:rFonts w:ascii="Angsana New" w:hAnsi="Angsana New" w:cs="Angsana New" w:hint="cs"/>
          <w:sz w:val="30"/>
          <w:szCs w:val="30"/>
        </w:rPr>
        <w:t>3</w:t>
      </w:r>
      <w:r w:rsidR="00360B44" w:rsidRPr="00360B44">
        <w:rPr>
          <w:rFonts w:ascii="Angsana New" w:hAnsi="Angsana New" w:cs="Angsana New" w:hint="cs"/>
          <w:sz w:val="30"/>
          <w:szCs w:val="30"/>
        </w:rPr>
        <w:t>0</w:t>
      </w:r>
      <w:r w:rsidRPr="00CF1517">
        <w:rPr>
          <w:rFonts w:ascii="Angsana New" w:hAnsi="Angsana New" w:cs="Angsana New" w:hint="cs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ล้านบาท</w:t>
      </w:r>
    </w:p>
    <w:p w14:paraId="0529A2B8" w14:textId="371753E0" w:rsidR="000D1702" w:rsidRPr="007F4EB7" w:rsidRDefault="000D1702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4220DF8C" w14:textId="77777777" w:rsidR="00713F85" w:rsidRPr="00CF1517" w:rsidRDefault="00713F85" w:rsidP="00713F85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การทดสอบการด้อยค่าของเงินลงทุนในบริษัทย่อย</w:t>
      </w:r>
    </w:p>
    <w:p w14:paraId="022CC319" w14:textId="77777777" w:rsidR="00713F85" w:rsidRPr="007F4EB7" w:rsidRDefault="00713F85" w:rsidP="00713F85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A454344" w14:textId="7FDE5DA4" w:rsidR="00713F85" w:rsidRPr="00CF1517" w:rsidRDefault="00713F85" w:rsidP="00713F85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มูลค่าที่คาดว่าจะได้รับคืนมาจากมูลค่าจากการใช้ ซึ่งวัดมูลค่าโดยการคิดลดกระแสเงินสดที่คาดว่าจะได้รับในอนาคต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กระแสเงินสดสำหรับรอบระยะเวลา 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ปีได้นำมาคิดลดกระแสเงิน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สด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ข้อสมมติหลักในการประมาณการมูลค่าจากการใช้ ได้แก่ อัตราการเติบโตของกำไรก่อนค่าใช้จ่ายภาษีเงินได้ ค่าเสื่อมราคา และค่าตัดจำหน่าย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ซึ่งได้มาจากประมาณการรายได้ในอนาคต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โดยอาศัยประสบการณ์ในอดีตปรับปรุงด้วยรายได้ที่คาดว่าจะได้รับ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และอัตรา</w:t>
      </w:r>
      <w:r w:rsidRPr="00CF1517">
        <w:rPr>
          <w:rFonts w:ascii="Angsana New" w:hAnsi="Angsana New" w:cs="Angsana New"/>
          <w:sz w:val="30"/>
          <w:szCs w:val="30"/>
          <w:cs/>
        </w:rPr>
        <w:br/>
        <w:t>คิดลดซึ่งคำ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นวณจากต้นทุนถัวเฉลี่ย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ถ่วงน้ำหนักของเงินทุน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และอัตราเติบโตสุดท้าย</w:t>
      </w:r>
    </w:p>
    <w:p w14:paraId="1E324F7D" w14:textId="77777777" w:rsidR="00713F85" w:rsidRPr="007F4EB7" w:rsidRDefault="00713F85" w:rsidP="00713F85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B203955" w14:textId="75F27C2A" w:rsidR="00713F85" w:rsidRPr="00CF1517" w:rsidRDefault="00713F85" w:rsidP="00713F85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ทั้งนี้จากการทดสอบการด้อยค่า พบว่าประมาณการมูลค่าที่คาดว่าจะได้รับคืนมีมูลค่าต่ำกว่ามูลค่าตามบัญชีของเงินลงทุนในบริษัทย่อย</w:t>
      </w:r>
      <w:r w:rsidRPr="00CF1517">
        <w:rPr>
          <w:rFonts w:ascii="Angsana New" w:hAnsi="Angsana New" w:cs="Angsana New" w:hint="cs"/>
          <w:sz w:val="30"/>
          <w:szCs w:val="30"/>
          <w:cs/>
        </w:rPr>
        <w:t>บาง</w:t>
      </w:r>
      <w:r w:rsidRPr="00CF1517">
        <w:rPr>
          <w:rFonts w:ascii="Angsana New" w:hAnsi="Angsana New" w:cs="Angsana New"/>
          <w:sz w:val="30"/>
          <w:szCs w:val="30"/>
          <w:cs/>
        </w:rPr>
        <w:t>แห่ง ดังนั้นผู้บริหารจึงได้พิจารณาตั้งสำรองผลขาดทุนจากการด้อยค่าของเงินลงทุนใน</w:t>
      </w:r>
      <w:r w:rsidRPr="004B0B8A">
        <w:rPr>
          <w:rFonts w:ascii="Angsana New" w:hAnsi="Angsana New" w:cs="Angsana New"/>
          <w:sz w:val="30"/>
          <w:szCs w:val="30"/>
          <w:cs/>
        </w:rPr>
        <w:t xml:space="preserve">บริษัทย่อยเป็นจำนวนเงิน </w:t>
      </w:r>
      <w:r w:rsidR="00BC77F9">
        <w:rPr>
          <w:rFonts w:ascii="Angsana New" w:hAnsi="Angsana New" w:cs="Angsana New"/>
          <w:sz w:val="30"/>
          <w:szCs w:val="30"/>
        </w:rPr>
        <w:t>4</w:t>
      </w:r>
      <w:r w:rsidR="00D27381">
        <w:rPr>
          <w:rFonts w:ascii="Angsana New" w:hAnsi="Angsana New" w:cs="Angsana New"/>
          <w:sz w:val="30"/>
          <w:szCs w:val="30"/>
        </w:rPr>
        <w:t>.4</w:t>
      </w:r>
      <w:r w:rsidRPr="004B0B8A">
        <w:rPr>
          <w:rFonts w:ascii="Angsana New" w:hAnsi="Angsana New" w:cs="Angsana New"/>
          <w:sz w:val="30"/>
          <w:szCs w:val="30"/>
        </w:rPr>
        <w:t xml:space="preserve"> </w:t>
      </w:r>
      <w:r w:rsidRPr="004B0B8A">
        <w:rPr>
          <w:rFonts w:ascii="Angsana New" w:hAnsi="Angsana New" w:cs="Angsana New"/>
          <w:sz w:val="30"/>
          <w:szCs w:val="30"/>
          <w:cs/>
        </w:rPr>
        <w:t>ล้านบาท</w:t>
      </w:r>
      <w:r w:rsidRPr="004B0B8A">
        <w:rPr>
          <w:rFonts w:ascii="Angsana New" w:hAnsi="Angsana New" w:cs="Angsana New"/>
          <w:sz w:val="30"/>
          <w:szCs w:val="30"/>
        </w:rPr>
        <w:t xml:space="preserve"> </w:t>
      </w:r>
      <w:r w:rsidRPr="004B0B8A">
        <w:rPr>
          <w:rFonts w:ascii="Angsana New" w:hAnsi="Angsana New" w:cs="Angsana New"/>
          <w:sz w:val="30"/>
          <w:szCs w:val="30"/>
          <w:cs/>
        </w:rPr>
        <w:t xml:space="preserve">สำหรับปีสิ้นสุดวันที่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4B0B8A">
        <w:rPr>
          <w:rFonts w:ascii="Angsana New" w:hAnsi="Angsana New" w:cs="Angsana New"/>
          <w:sz w:val="30"/>
          <w:szCs w:val="30"/>
        </w:rPr>
        <w:t>1</w:t>
      </w:r>
      <w:r w:rsidRPr="004B0B8A">
        <w:rPr>
          <w:rFonts w:ascii="Angsana New" w:hAnsi="Angsana New" w:cs="Angsana New"/>
          <w:sz w:val="30"/>
          <w:szCs w:val="30"/>
        </w:rPr>
        <w:t xml:space="preserve"> </w:t>
      </w:r>
      <w:r w:rsidRPr="004B0B8A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4B0B8A">
        <w:rPr>
          <w:rFonts w:ascii="Angsana New" w:hAnsi="Angsana New" w:cs="Angsana New"/>
          <w:sz w:val="30"/>
          <w:szCs w:val="30"/>
        </w:rPr>
        <w:t>2</w:t>
      </w:r>
      <w:r w:rsidR="00360B44" w:rsidRPr="004B0B8A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4B0B8A">
        <w:rPr>
          <w:rFonts w:ascii="Angsana New" w:hAnsi="Angsana New" w:cs="Angsana New"/>
          <w:sz w:val="30"/>
          <w:szCs w:val="30"/>
        </w:rPr>
        <w:t xml:space="preserve"> </w:t>
      </w:r>
      <w:r w:rsidRPr="004B0B8A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4B0B8A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4B0B8A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4B0B8A">
        <w:rPr>
          <w:rFonts w:ascii="Angsana New" w:hAnsi="Angsana New" w:cs="Angsana New"/>
          <w:i/>
          <w:iCs/>
          <w:sz w:val="30"/>
          <w:szCs w:val="30"/>
        </w:rPr>
        <w:t>2</w:t>
      </w:r>
      <w:r w:rsidRPr="004B0B8A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086D0E" w:rsidRPr="004B0B8A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4B0B8A">
        <w:rPr>
          <w:rFonts w:ascii="Angsana New" w:hAnsi="Angsana New" w:cs="Angsana New"/>
          <w:i/>
          <w:iCs/>
          <w:sz w:val="30"/>
          <w:szCs w:val="30"/>
        </w:rPr>
        <w:t>0</w:t>
      </w:r>
      <w:r w:rsidRPr="004B0B8A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4B0B8A">
        <w:rPr>
          <w:rFonts w:ascii="Angsana New" w:hAnsi="Angsana New" w:cs="Angsana New"/>
          <w:i/>
          <w:iCs/>
          <w:sz w:val="30"/>
          <w:szCs w:val="30"/>
        </w:rPr>
        <w:t>0</w:t>
      </w:r>
      <w:r w:rsidRPr="004B0B8A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 ล้านบาท)</w:t>
      </w:r>
    </w:p>
    <w:p w14:paraId="14F97C43" w14:textId="76141CC1" w:rsidR="00713F85" w:rsidRDefault="00713F85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7CA01C82" w14:textId="2572A5EF" w:rsidR="00B00E4B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3A547B4B" w14:textId="560AD24C" w:rsidR="00B00E4B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78329695" w14:textId="47C7BE53" w:rsidR="00B00E4B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54DD5B14" w14:textId="4AFC01CE" w:rsidR="00B00E4B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40DE191F" w14:textId="23769993" w:rsidR="00B00E4B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17EE51AE" w14:textId="125CBE93" w:rsidR="00B00E4B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0B07D8C9" w14:textId="77777777" w:rsidR="008A58BB" w:rsidRDefault="008A58B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65634EE8" w14:textId="77777777" w:rsidR="00B00E4B" w:rsidRPr="007F4EB7" w:rsidRDefault="00B00E4B" w:rsidP="000D1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30"/>
          <w:szCs w:val="30"/>
        </w:rPr>
      </w:pPr>
    </w:p>
    <w:p w14:paraId="2E26D49B" w14:textId="07D8DFC6" w:rsidR="00396FE7" w:rsidRPr="00CF1517" w:rsidRDefault="00396FE7" w:rsidP="005970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รายละเอียดบริษัทย่อยทางอ้อมของบริษัท 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31687D" w:rsidRPr="00CF1517">
        <w:rPr>
          <w:rFonts w:ascii="Angsana New" w:hAnsi="Angsana New" w:cs="Angsana New"/>
          <w:sz w:val="30"/>
          <w:szCs w:val="30"/>
          <w:cs/>
        </w:rPr>
        <w:t>ธันวาคม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1A0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91A05" w:rsidRPr="00CF1517">
        <w:rPr>
          <w:rFonts w:ascii="Angsana New" w:hAnsi="Angsana New" w:cs="Angsana New"/>
          <w:sz w:val="30"/>
          <w:szCs w:val="30"/>
          <w:cs/>
        </w:rPr>
        <w:t xml:space="preserve">และ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791837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มีดังนี้</w:t>
      </w:r>
    </w:p>
    <w:p w14:paraId="59496C0C" w14:textId="77777777" w:rsidR="00FD7148" w:rsidRPr="007F4EB7" w:rsidRDefault="00FD7148" w:rsidP="005970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="Angsana New" w:hAnsi="Angsana New" w:cs="Angsana New"/>
          <w:sz w:val="30"/>
          <w:szCs w:val="30"/>
          <w:cs/>
        </w:rPr>
      </w:pPr>
    </w:p>
    <w:tbl>
      <w:tblPr>
        <w:tblW w:w="9101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79"/>
        <w:gridCol w:w="2081"/>
        <w:gridCol w:w="1260"/>
        <w:gridCol w:w="1006"/>
        <w:gridCol w:w="1075"/>
      </w:tblGrid>
      <w:tr w:rsidR="00A327E2" w:rsidRPr="00CF1517" w14:paraId="4FBBBB9D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62EFF4F4" w14:textId="77777777" w:rsidR="00A327E2" w:rsidRPr="00CF1517" w:rsidRDefault="00A327E2" w:rsidP="005D4A8B">
            <w:pPr>
              <w:pStyle w:val="a0"/>
              <w:ind w:right="-115"/>
              <w:jc w:val="center"/>
              <w:rPr>
                <w:rFonts w:ascii="Angsana New" w:hAnsi="Angsana New" w:cs="Angsana New"/>
                <w:cs/>
                <w:lang w:val="en-US"/>
              </w:rPr>
            </w:pPr>
            <w:r w:rsidRPr="00CF1517">
              <w:rPr>
                <w:rFonts w:ascii="Angsana New" w:hAnsi="Angsana New" w:cs="Angsana New"/>
                <w:cs/>
                <w:lang w:val="en-US"/>
              </w:rPr>
              <w:t>ชื่อกิจการ</w:t>
            </w:r>
          </w:p>
        </w:tc>
        <w:tc>
          <w:tcPr>
            <w:tcW w:w="2081" w:type="dxa"/>
          </w:tcPr>
          <w:p w14:paraId="2A951440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ลักษณะธุรกิจ</w:t>
            </w:r>
          </w:p>
        </w:tc>
        <w:tc>
          <w:tcPr>
            <w:tcW w:w="1260" w:type="dxa"/>
          </w:tcPr>
          <w:p w14:paraId="3436AC66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ประเทศที่</w:t>
            </w:r>
          </w:p>
        </w:tc>
        <w:tc>
          <w:tcPr>
            <w:tcW w:w="2081" w:type="dxa"/>
            <w:gridSpan w:val="2"/>
          </w:tcPr>
          <w:p w14:paraId="30809408" w14:textId="77777777" w:rsidR="00A327E2" w:rsidRPr="00CF1517" w:rsidRDefault="00A327E2" w:rsidP="005D4A8B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สัดส่วน</w:t>
            </w:r>
          </w:p>
        </w:tc>
      </w:tr>
      <w:tr w:rsidR="00A327E2" w:rsidRPr="00CF1517" w14:paraId="29FB3041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70196587" w14:textId="77777777" w:rsidR="00A327E2" w:rsidRPr="00CF1517" w:rsidRDefault="00A327E2" w:rsidP="005D4A8B">
            <w:pPr>
              <w:pStyle w:val="a0"/>
              <w:ind w:right="-115"/>
              <w:jc w:val="center"/>
              <w:rPr>
                <w:rFonts w:ascii="Angsana New" w:hAnsi="Angsana New" w:cs="Angsana New"/>
                <w:cs/>
                <w:lang w:val="en-US"/>
              </w:rPr>
            </w:pPr>
          </w:p>
        </w:tc>
        <w:tc>
          <w:tcPr>
            <w:tcW w:w="2081" w:type="dxa"/>
          </w:tcPr>
          <w:p w14:paraId="1958D0AD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7F4A2E39" w14:textId="77777777" w:rsidR="00A327E2" w:rsidRPr="00CF1517" w:rsidRDefault="00574B4E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ดำเนินธุรกิจ</w:t>
            </w:r>
          </w:p>
        </w:tc>
        <w:tc>
          <w:tcPr>
            <w:tcW w:w="2081" w:type="dxa"/>
            <w:gridSpan w:val="2"/>
          </w:tcPr>
          <w:p w14:paraId="5BDC3572" w14:textId="77777777" w:rsidR="00A327E2" w:rsidRPr="00CF1517" w:rsidRDefault="00A327E2" w:rsidP="005D4A8B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ความเป็น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เจ้าของ</w:t>
            </w:r>
          </w:p>
        </w:tc>
      </w:tr>
      <w:tr w:rsidR="00A327E2" w:rsidRPr="00CF1517" w14:paraId="3A548E98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2476FF4A" w14:textId="77777777" w:rsidR="00A327E2" w:rsidRPr="00CF1517" w:rsidRDefault="00A327E2" w:rsidP="005D4A8B">
            <w:pPr>
              <w:pStyle w:val="a0"/>
              <w:ind w:right="-115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081" w:type="dxa"/>
          </w:tcPr>
          <w:p w14:paraId="042C6CEA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375AF4DF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6" w:type="dxa"/>
          </w:tcPr>
          <w:p w14:paraId="3770DAC4" w14:textId="6D761F91" w:rsidR="00A327E2" w:rsidRPr="00CF1517" w:rsidRDefault="00086D0E" w:rsidP="005D4A8B">
            <w:pPr>
              <w:pStyle w:val="acctfourfigures"/>
              <w:tabs>
                <w:tab w:val="clear" w:pos="765"/>
                <w:tab w:val="decimal" w:pos="28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075" w:type="dxa"/>
          </w:tcPr>
          <w:p w14:paraId="7F855D2D" w14:textId="18FABE68" w:rsidR="00A327E2" w:rsidRPr="00CF1517" w:rsidRDefault="00086D0E" w:rsidP="005D4A8B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2</w:t>
            </w:r>
          </w:p>
        </w:tc>
      </w:tr>
      <w:tr w:rsidR="00A327E2" w:rsidRPr="00CF1517" w14:paraId="7C2F470E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58EF31D0" w14:textId="77777777" w:rsidR="00A327E2" w:rsidRPr="00CF1517" w:rsidRDefault="00A327E2" w:rsidP="005D4A8B">
            <w:pPr>
              <w:pStyle w:val="a0"/>
              <w:ind w:right="-115"/>
              <w:jc w:val="center"/>
              <w:rPr>
                <w:rFonts w:ascii="Angsana New" w:hAnsi="Angsana New" w:cs="Angsana New"/>
                <w:cs/>
                <w:lang w:val="en-US"/>
              </w:rPr>
            </w:pPr>
          </w:p>
        </w:tc>
        <w:tc>
          <w:tcPr>
            <w:tcW w:w="2081" w:type="dxa"/>
          </w:tcPr>
          <w:p w14:paraId="6B56D52C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7D3CE64D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81" w:type="dxa"/>
            <w:gridSpan w:val="2"/>
          </w:tcPr>
          <w:p w14:paraId="245C18C7" w14:textId="77777777" w:rsidR="00A327E2" w:rsidRPr="00CF1517" w:rsidRDefault="00A327E2" w:rsidP="005D4A8B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)</w:t>
            </w:r>
          </w:p>
        </w:tc>
      </w:tr>
      <w:tr w:rsidR="00A327E2" w:rsidRPr="00CF1517" w14:paraId="79C451D7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3CC5F034" w14:textId="77777777" w:rsidR="00A327E2" w:rsidRPr="00CF1517" w:rsidRDefault="00A327E2" w:rsidP="005D4A8B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บริษัทย่อยทางอ้อม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ในต่างประเทศ</w:t>
            </w:r>
          </w:p>
          <w:p w14:paraId="109CC825" w14:textId="77777777" w:rsidR="00A327E2" w:rsidRPr="00CF1517" w:rsidRDefault="00A327E2" w:rsidP="005D4A8B">
            <w:pPr>
              <w:pStyle w:val="a0"/>
              <w:ind w:right="-115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081" w:type="dxa"/>
          </w:tcPr>
          <w:p w14:paraId="69B6F154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" w:right="-115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A552511" w14:textId="77777777" w:rsidR="00A327E2" w:rsidRPr="00CF1517" w:rsidRDefault="00A327E2" w:rsidP="005D4A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6" w:type="dxa"/>
          </w:tcPr>
          <w:p w14:paraId="1F7BD931" w14:textId="77777777" w:rsidR="00A327E2" w:rsidRPr="00CF1517" w:rsidRDefault="00A327E2" w:rsidP="005D4A8B">
            <w:pPr>
              <w:pStyle w:val="acctfourfigures"/>
              <w:tabs>
                <w:tab w:val="clear" w:pos="765"/>
                <w:tab w:val="decimal" w:pos="461"/>
              </w:tabs>
              <w:spacing w:line="240" w:lineRule="atLeast"/>
              <w:ind w:left="-79" w:right="-79"/>
              <w:rPr>
                <w:rFonts w:ascii="Angsana New" w:hAnsi="Angsana New" w:cs="Angsana New"/>
                <w:color w:val="000000"/>
                <w:sz w:val="30"/>
                <w:szCs w:val="30"/>
                <w:lang w:bidi="th-TH"/>
              </w:rPr>
            </w:pPr>
          </w:p>
        </w:tc>
        <w:tc>
          <w:tcPr>
            <w:tcW w:w="1075" w:type="dxa"/>
          </w:tcPr>
          <w:p w14:paraId="6D47E25F" w14:textId="77777777" w:rsidR="00A327E2" w:rsidRPr="00CF1517" w:rsidRDefault="00A327E2" w:rsidP="005D4A8B">
            <w:pPr>
              <w:pStyle w:val="acctfourfigures"/>
              <w:tabs>
                <w:tab w:val="clear" w:pos="765"/>
                <w:tab w:val="decimal" w:pos="292"/>
              </w:tabs>
              <w:spacing w:line="240" w:lineRule="atLeast"/>
              <w:ind w:left="-79" w:right="-79"/>
              <w:rPr>
                <w:rFonts w:ascii="Angsana New" w:hAnsi="Angsana New" w:cs="Angsana New"/>
                <w:color w:val="000000"/>
                <w:sz w:val="30"/>
                <w:szCs w:val="30"/>
                <w:lang w:bidi="th-TH"/>
              </w:rPr>
            </w:pPr>
          </w:p>
        </w:tc>
      </w:tr>
      <w:tr w:rsidR="00F64FF5" w:rsidRPr="00CF1517" w14:paraId="51FC1376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7B84A4B4" w14:textId="77777777" w:rsidR="00F64FF5" w:rsidRPr="00CF1517" w:rsidRDefault="00F64FF5" w:rsidP="00F64FF5">
            <w:pPr>
              <w:pStyle w:val="a0"/>
              <w:ind w:right="-115"/>
              <w:rPr>
                <w:rFonts w:ascii="Angsana New" w:hAnsi="Angsana New" w:cs="Angsana New"/>
                <w:lang w:val="en-US"/>
              </w:rPr>
            </w:pPr>
            <w:r w:rsidRPr="00CF1517">
              <w:rPr>
                <w:rFonts w:ascii="Angsana New" w:hAnsi="Angsana New" w:cs="Angsana New"/>
                <w:lang w:val="en-US"/>
              </w:rPr>
              <w:t>Thai Viet Swine Line Joint Stock Co., Ltd.</w:t>
            </w:r>
          </w:p>
        </w:tc>
        <w:tc>
          <w:tcPr>
            <w:tcW w:w="2081" w:type="dxa"/>
          </w:tcPr>
          <w:p w14:paraId="2AAF9A7B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"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ผลิตและจำหน่ายสุกร</w:t>
            </w:r>
          </w:p>
        </w:tc>
        <w:tc>
          <w:tcPr>
            <w:tcW w:w="1260" w:type="dxa"/>
          </w:tcPr>
          <w:p w14:paraId="2DC63BB9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lang w:val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GB"/>
              </w:rPr>
              <w:t>เวียดนาม</w:t>
            </w:r>
          </w:p>
        </w:tc>
        <w:tc>
          <w:tcPr>
            <w:tcW w:w="1006" w:type="dxa"/>
          </w:tcPr>
          <w:p w14:paraId="28EDF649" w14:textId="3ACC7916" w:rsidR="00F64FF5" w:rsidRPr="00CF1517" w:rsidRDefault="00360B44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075" w:type="dxa"/>
          </w:tcPr>
          <w:p w14:paraId="4C0E0C56" w14:textId="07C3514A" w:rsidR="00F64FF5" w:rsidRPr="00CF1517" w:rsidRDefault="00360B44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99</w:t>
            </w:r>
          </w:p>
        </w:tc>
      </w:tr>
      <w:tr w:rsidR="00F64FF5" w:rsidRPr="00CF1517" w14:paraId="36A73FB7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4E837600" w14:textId="77777777" w:rsidR="00F64FF5" w:rsidRPr="00CF1517" w:rsidRDefault="00F64FF5" w:rsidP="00F64FF5">
            <w:pPr>
              <w:pStyle w:val="a0"/>
              <w:ind w:right="-115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081" w:type="dxa"/>
          </w:tcPr>
          <w:p w14:paraId="2452B990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"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14A5A1CE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1006" w:type="dxa"/>
          </w:tcPr>
          <w:p w14:paraId="313D232B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</w:tcPr>
          <w:p w14:paraId="117AFF77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</w:p>
        </w:tc>
      </w:tr>
      <w:tr w:rsidR="00F64FF5" w:rsidRPr="00CF1517" w14:paraId="6989CC80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49440DE5" w14:textId="77777777" w:rsidR="00F64FF5" w:rsidRPr="00CF1517" w:rsidRDefault="00F64FF5" w:rsidP="00F64FF5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บริษัทย่อยทางอ้อม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ในประเทศ</w:t>
            </w:r>
          </w:p>
          <w:p w14:paraId="52D5EFCB" w14:textId="77777777" w:rsidR="00F64FF5" w:rsidRPr="00CF1517" w:rsidRDefault="00F64FF5" w:rsidP="00F64FF5">
            <w:pPr>
              <w:pStyle w:val="a0"/>
              <w:ind w:right="-115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081" w:type="dxa"/>
          </w:tcPr>
          <w:p w14:paraId="745D2445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"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34456FFE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1006" w:type="dxa"/>
          </w:tcPr>
          <w:p w14:paraId="66E61FBD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</w:tcPr>
          <w:p w14:paraId="255C85E8" w14:textId="77777777" w:rsidR="00F64FF5" w:rsidRPr="00CF1517" w:rsidRDefault="00F64FF5" w:rsidP="00F64FF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</w:p>
        </w:tc>
      </w:tr>
      <w:tr w:rsidR="00F64FF5" w:rsidRPr="00CF1517" w14:paraId="5C3CCAEA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667745AE" w14:textId="77777777" w:rsidR="00F64FF5" w:rsidRPr="00CF1517" w:rsidRDefault="00F64FF5" w:rsidP="00F64FF5">
            <w:pPr>
              <w:pStyle w:val="a0"/>
              <w:ind w:right="-115"/>
              <w:rPr>
                <w:rFonts w:ascii="Angsana New" w:hAnsi="Angsana New" w:cs="Angsana New"/>
                <w:cs/>
                <w:lang w:val="en-US"/>
              </w:rPr>
            </w:pPr>
            <w:r w:rsidRPr="00CF1517">
              <w:rPr>
                <w:rFonts w:ascii="Angsana New" w:hAnsi="Angsana New" w:cs="Angsana New" w:hint="cs"/>
                <w:cs/>
                <w:lang w:val="en-US"/>
              </w:rPr>
              <w:t>บริษัท เอฟบีซี เอ็กซ์ซิม จำกัด</w:t>
            </w:r>
          </w:p>
        </w:tc>
        <w:tc>
          <w:tcPr>
            <w:tcW w:w="2081" w:type="dxa"/>
          </w:tcPr>
          <w:p w14:paraId="08B915BB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"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จำหน่ายสินค้า</w:t>
            </w:r>
          </w:p>
        </w:tc>
        <w:tc>
          <w:tcPr>
            <w:tcW w:w="1260" w:type="dxa"/>
          </w:tcPr>
          <w:p w14:paraId="3F836187" w14:textId="77777777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GB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GB"/>
              </w:rPr>
              <w:t>ไทย</w:t>
            </w:r>
          </w:p>
        </w:tc>
        <w:tc>
          <w:tcPr>
            <w:tcW w:w="1006" w:type="dxa"/>
          </w:tcPr>
          <w:p w14:paraId="2E415388" w14:textId="08F5FB9B" w:rsidR="00F64FF5" w:rsidRPr="00CF1517" w:rsidRDefault="00360B44" w:rsidP="00F64FF5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100</w:t>
            </w:r>
            <w:r w:rsidR="00F64FF5" w:rsidRPr="00CF1517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075" w:type="dxa"/>
          </w:tcPr>
          <w:p w14:paraId="1B2E59EE" w14:textId="17412512" w:rsidR="00F64FF5" w:rsidRPr="00CF1517" w:rsidRDefault="00360B44" w:rsidP="00F64FF5">
            <w:pPr>
              <w:pStyle w:val="acctfourfigures"/>
              <w:tabs>
                <w:tab w:val="clear" w:pos="765"/>
                <w:tab w:val="decimal" w:pos="442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100</w:t>
            </w:r>
            <w:r w:rsidR="00F64FF5" w:rsidRPr="00CF1517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00</w:t>
            </w:r>
          </w:p>
        </w:tc>
      </w:tr>
      <w:tr w:rsidR="00F64FF5" w:rsidRPr="00CF1517" w14:paraId="493EFC4D" w14:textId="77777777" w:rsidTr="005D4A8B">
        <w:trPr>
          <w:cantSplit/>
          <w:trHeight w:hRule="exact" w:val="403"/>
          <w:tblHeader/>
        </w:trPr>
        <w:tc>
          <w:tcPr>
            <w:tcW w:w="3679" w:type="dxa"/>
          </w:tcPr>
          <w:p w14:paraId="577C8312" w14:textId="65784C1B" w:rsidR="00F64FF5" w:rsidRPr="00CF1517" w:rsidRDefault="00F64FF5" w:rsidP="00F64FF5">
            <w:pPr>
              <w:pStyle w:val="a0"/>
              <w:ind w:right="-115"/>
              <w:rPr>
                <w:rFonts w:ascii="Angsana New" w:hAnsi="Angsana New" w:cs="Angsana New"/>
                <w:cs/>
                <w:lang w:val="en-US"/>
              </w:rPr>
            </w:pPr>
            <w:r>
              <w:rPr>
                <w:rFonts w:ascii="Angsana New" w:hAnsi="Angsana New" w:cs="Angsana New" w:hint="cs"/>
                <w:cs/>
                <w:lang w:val="en-US"/>
              </w:rPr>
              <w:t>บริษัท ไทย ฟู้ดส์ เฟรซ มาร์เก็ต จำกัด</w:t>
            </w:r>
          </w:p>
        </w:tc>
        <w:tc>
          <w:tcPr>
            <w:tcW w:w="2081" w:type="dxa"/>
          </w:tcPr>
          <w:p w14:paraId="5EBD3D74" w14:textId="7A310956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" w:right="-11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จำหน่ายสินค้า</w:t>
            </w:r>
          </w:p>
        </w:tc>
        <w:tc>
          <w:tcPr>
            <w:tcW w:w="1260" w:type="dxa"/>
          </w:tcPr>
          <w:p w14:paraId="1CEB64E8" w14:textId="46400FA5" w:rsidR="00F64FF5" w:rsidRPr="00CF1517" w:rsidRDefault="00F64FF5" w:rsidP="00F64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GB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val="en-GB"/>
              </w:rPr>
              <w:t>ไทย</w:t>
            </w:r>
          </w:p>
        </w:tc>
        <w:tc>
          <w:tcPr>
            <w:tcW w:w="1006" w:type="dxa"/>
          </w:tcPr>
          <w:p w14:paraId="0D8AE2FD" w14:textId="4BB5C1EE" w:rsidR="00F64FF5" w:rsidRPr="00CF1517" w:rsidRDefault="00360B44" w:rsidP="00F64FF5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99</w:t>
            </w:r>
            <w:r w:rsidR="00F64FF5" w:rsidRPr="00CF1517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075" w:type="dxa"/>
          </w:tcPr>
          <w:p w14:paraId="2432BB0F" w14:textId="37215F05" w:rsidR="00F64FF5" w:rsidRPr="00CF1517" w:rsidRDefault="00F64FF5" w:rsidP="00F64FF5">
            <w:pPr>
              <w:pStyle w:val="acctfourfigures"/>
              <w:tabs>
                <w:tab w:val="clear" w:pos="765"/>
                <w:tab w:val="decimal" w:pos="442"/>
              </w:tabs>
              <w:spacing w:line="240" w:lineRule="auto"/>
              <w:ind w:left="-72"/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color w:val="000000"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5BC47C4C" w14:textId="77777777" w:rsidR="007F4EB7" w:rsidRDefault="007F4EB7" w:rsidP="00474F27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2301CE88" w14:textId="0201A55B" w:rsidR="00474F27" w:rsidRPr="00CF1517" w:rsidRDefault="00474F27" w:rsidP="00474F27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การทดสอบการด้อยค่าของ</w:t>
      </w:r>
      <w:r w:rsidR="00E96B4B" w:rsidRPr="00CF1517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>หน่วยสินทรัพย์ที่ก่อให้เกิด</w:t>
      </w: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เงิน</w:t>
      </w:r>
      <w:r w:rsidR="00E96B4B" w:rsidRPr="00CF1517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>สดที่มีค่าความนิยม</w:t>
      </w:r>
    </w:p>
    <w:p w14:paraId="175CE9E9" w14:textId="77777777" w:rsidR="00474F27" w:rsidRPr="00791A07" w:rsidRDefault="00474F27" w:rsidP="00474F27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20"/>
          <w:szCs w:val="20"/>
        </w:rPr>
      </w:pPr>
    </w:p>
    <w:p w14:paraId="34857D17" w14:textId="1733D311" w:rsidR="00E96B4B" w:rsidRPr="00CF1517" w:rsidRDefault="00E96B4B" w:rsidP="00474F27">
      <w:pPr>
        <w:tabs>
          <w:tab w:val="clear" w:pos="680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ค่าความนิยมส่วนใหญ่เกิดจากการที่บริษัทซื้อหุ้นในบริษัท ฟูด เบลสซิ่ง </w:t>
      </w:r>
      <w:r w:rsidRPr="00CF1517">
        <w:rPr>
          <w:rFonts w:ascii="Angsana New" w:hAnsi="Angsana New"/>
          <w:sz w:val="30"/>
          <w:szCs w:val="30"/>
        </w:rPr>
        <w:t>(</w:t>
      </w:r>
      <w:r w:rsidR="00360B44" w:rsidRPr="00360B44">
        <w:rPr>
          <w:rFonts w:ascii="Angsana New" w:hAnsi="Angsana New"/>
          <w:sz w:val="30"/>
          <w:szCs w:val="30"/>
        </w:rPr>
        <w:t>1988</w:t>
      </w:r>
      <w:r w:rsidRPr="00CF1517">
        <w:rPr>
          <w:rFonts w:ascii="Angsana New" w:hAnsi="Angsana New"/>
          <w:sz w:val="30"/>
          <w:szCs w:val="30"/>
        </w:rPr>
        <w:t xml:space="preserve">) </w:t>
      </w:r>
      <w:r w:rsidRPr="00CF1517">
        <w:rPr>
          <w:rFonts w:ascii="Angsana New" w:hAnsi="Angsana New" w:cs="Angsana New" w:hint="cs"/>
          <w:sz w:val="30"/>
          <w:szCs w:val="30"/>
          <w:cs/>
        </w:rPr>
        <w:t>จำกั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ด ในอัตราส่วนร้อยละ </w:t>
      </w:r>
      <w:r w:rsidR="00360B44" w:rsidRPr="00360B44">
        <w:rPr>
          <w:rFonts w:asciiTheme="majorBidi" w:hAnsiTheme="majorBidi" w:cstheme="majorBidi"/>
          <w:sz w:val="30"/>
          <w:szCs w:val="30"/>
        </w:rPr>
        <w:t>100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="009A0951" w:rsidRPr="00CF1517">
        <w:rPr>
          <w:rFonts w:asciiTheme="majorBidi" w:hAnsiTheme="majorBidi" w:cstheme="majorBidi"/>
          <w:sz w:val="30"/>
          <w:szCs w:val="30"/>
        </w:rPr>
        <w:br/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ค่าความนิยมได้ถูกปันส่วนให้กับหน่วยสินทรัพย์ที่ก่อให้เกิดเงินสดของกลุ่มบริษัทคือ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บริษัท ฟูด เบลสซิ่ง </w:t>
      </w:r>
      <w:r w:rsidRPr="00CF1517">
        <w:rPr>
          <w:rFonts w:ascii="Angsana New" w:hAnsi="Angsana New"/>
          <w:sz w:val="30"/>
          <w:szCs w:val="30"/>
        </w:rPr>
        <w:t>(</w:t>
      </w:r>
      <w:r w:rsidR="00360B44" w:rsidRPr="00360B44">
        <w:rPr>
          <w:rFonts w:ascii="Angsana New" w:hAnsi="Angsana New"/>
          <w:sz w:val="30"/>
          <w:szCs w:val="30"/>
        </w:rPr>
        <w:t>1988</w:t>
      </w:r>
      <w:r w:rsidRPr="00CF1517">
        <w:rPr>
          <w:rFonts w:ascii="Angsana New" w:hAnsi="Angsana New"/>
          <w:sz w:val="30"/>
          <w:szCs w:val="30"/>
        </w:rPr>
        <w:t xml:space="preserve">) </w:t>
      </w:r>
      <w:r w:rsidRPr="00CF1517">
        <w:rPr>
          <w:rFonts w:ascii="Angsana New" w:hAnsi="Angsana New" w:cs="Angsana New" w:hint="cs"/>
          <w:sz w:val="30"/>
          <w:szCs w:val="30"/>
          <w:cs/>
        </w:rPr>
        <w:t>จำกั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ด</w:t>
      </w:r>
    </w:p>
    <w:p w14:paraId="53253AB4" w14:textId="77777777" w:rsidR="00E96B4B" w:rsidRPr="00791A07" w:rsidRDefault="00E96B4B" w:rsidP="00474F27">
      <w:pPr>
        <w:tabs>
          <w:tab w:val="clear" w:pos="680"/>
          <w:tab w:val="left" w:pos="540"/>
        </w:tabs>
        <w:ind w:left="540"/>
        <w:jc w:val="thaiDistribute"/>
        <w:rPr>
          <w:rFonts w:asciiTheme="majorBidi" w:hAnsiTheme="majorBidi" w:cstheme="majorBidi"/>
          <w:sz w:val="16"/>
          <w:szCs w:val="20"/>
          <w:cs/>
        </w:rPr>
      </w:pPr>
    </w:p>
    <w:p w14:paraId="62865374" w14:textId="02E1B73D" w:rsidR="00474F27" w:rsidRPr="00CF1517" w:rsidRDefault="00474F27" w:rsidP="00474F27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มูลค่าที่คาดว่าจะได้รับคืนมาจากมูลค่าจากการใช้ ซึ่งวัดมูลค่าโดยการคิดลดกระแสเงินสดที่คาดว่าจะได้รับในอนาคต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กระแสเงินสดสำหรับรอบระยะเวลา 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ปีได้นำมาคิดลดกระแสเงิน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สด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ข้อสมมติหลักในการประมาณการมูลค่าจากการใช้ ได้แก่ อัตราการเติบโตของกำไรก่อนค่าใช้จ่ายภาษีเงินได้ ค่าเสื่อมราคา และค่าตัดจำหน่าย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ซึ่งได้มาจากประมาณการรายได้ในอนาคต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โดยอาศัยประสบการณ์ในอดีตปรับปรุงด้วยรายได้ที่คาดว่าจะได้รับ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และอัตรา</w:t>
      </w:r>
      <w:r w:rsidRPr="00CF1517">
        <w:rPr>
          <w:rFonts w:ascii="Angsana New" w:hAnsi="Angsana New" w:cs="Angsana New"/>
          <w:sz w:val="30"/>
          <w:szCs w:val="30"/>
          <w:cs/>
        </w:rPr>
        <w:br/>
        <w:t>คิดลดซึ่งคำ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นวณจากต้นทุนถัวเฉลี่ย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ถ่วงน้ำหนักของเงินทุน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และอัตราเติบโตสุดท้าย</w:t>
      </w:r>
    </w:p>
    <w:p w14:paraId="6C507594" w14:textId="65BB915F" w:rsidR="00E96B4B" w:rsidRPr="00791A07" w:rsidRDefault="00E96B4B" w:rsidP="00474F27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20"/>
          <w:szCs w:val="20"/>
        </w:rPr>
      </w:pPr>
    </w:p>
    <w:p w14:paraId="67C4C4D9" w14:textId="09DABC52" w:rsidR="00E96B4B" w:rsidRPr="00CF1517" w:rsidRDefault="00E96B4B" w:rsidP="00474F27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 w:hint="cs"/>
          <w:sz w:val="30"/>
          <w:szCs w:val="30"/>
          <w:cs/>
        </w:rPr>
        <w:t>จากการทดสอบการด้อยค่า มูลค่าที่คาดว่าจะได้รับคืนของหน่วยสินทรัพย์ที่ก่อให้เกิดเงินสดสูงกว่ามูลค่าตามบัญชีกลุ่มบริษัทจึงไม่รับรู้ขาดทุนจากการด้อยค่าในงบการเงิน</w:t>
      </w:r>
    </w:p>
    <w:p w14:paraId="1AAC9853" w14:textId="563C71BD" w:rsidR="00474F27" w:rsidRPr="00CF1517" w:rsidRDefault="00474F27" w:rsidP="00C21A3D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 w:cs="Angsana New"/>
          <w:sz w:val="30"/>
          <w:szCs w:val="30"/>
          <w:lang w:val="en-US" w:bidi="th-TH"/>
        </w:rPr>
        <w:sectPr w:rsidR="00474F27" w:rsidRPr="00CF1517" w:rsidSect="00B261BB">
          <w:footerReference w:type="default" r:id="rId18"/>
          <w:pgSz w:w="11909" w:h="16834" w:code="9"/>
          <w:pgMar w:top="1152" w:right="1152" w:bottom="720" w:left="1152" w:header="720" w:footer="720" w:gutter="0"/>
          <w:pgNumType w:start="85"/>
          <w:cols w:space="720"/>
          <w:docGrid w:linePitch="360"/>
        </w:sectPr>
      </w:pPr>
    </w:p>
    <w:p w14:paraId="6A5C7B2C" w14:textId="77777777" w:rsidR="00451457" w:rsidRPr="00CF1517" w:rsidRDefault="00451457" w:rsidP="00DD244B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เงินลงทุนในการร่วมค้า</w:t>
      </w:r>
    </w:p>
    <w:p w14:paraId="78EE2AB6" w14:textId="77777777" w:rsidR="00451457" w:rsidRPr="007F4EB7" w:rsidRDefault="00451457" w:rsidP="00451457">
      <w:pPr>
        <w:pStyle w:val="acctfourfigures"/>
        <w:tabs>
          <w:tab w:val="clear" w:pos="765"/>
        </w:tabs>
        <w:spacing w:line="240" w:lineRule="atLeast"/>
        <w:ind w:left="518"/>
        <w:rPr>
          <w:rFonts w:ascii="Angsana New" w:hAnsi="Angsana New" w:cs="Angsana New"/>
          <w:sz w:val="20"/>
          <w:cs/>
          <w:lang w:bidi="th-TH"/>
        </w:rPr>
      </w:pPr>
    </w:p>
    <w:tbl>
      <w:tblPr>
        <w:tblW w:w="15034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800"/>
        <w:gridCol w:w="1607"/>
        <w:gridCol w:w="1003"/>
        <w:gridCol w:w="900"/>
        <w:gridCol w:w="180"/>
        <w:gridCol w:w="900"/>
        <w:gridCol w:w="180"/>
        <w:gridCol w:w="900"/>
        <w:gridCol w:w="180"/>
        <w:gridCol w:w="898"/>
        <w:gridCol w:w="182"/>
        <w:gridCol w:w="900"/>
        <w:gridCol w:w="180"/>
        <w:gridCol w:w="900"/>
        <w:gridCol w:w="180"/>
        <w:gridCol w:w="900"/>
        <w:gridCol w:w="180"/>
        <w:gridCol w:w="898"/>
        <w:gridCol w:w="181"/>
        <w:gridCol w:w="900"/>
        <w:gridCol w:w="180"/>
        <w:gridCol w:w="905"/>
      </w:tblGrid>
      <w:tr w:rsidR="00AD0009" w:rsidRPr="00CF1517" w14:paraId="6FA86C66" w14:textId="77777777" w:rsidTr="00831AA6">
        <w:trPr>
          <w:cantSplit/>
          <w:trHeight w:hRule="exact" w:val="317"/>
          <w:tblHeader/>
        </w:trPr>
        <w:tc>
          <w:tcPr>
            <w:tcW w:w="1800" w:type="dxa"/>
          </w:tcPr>
          <w:p w14:paraId="61C0D23A" w14:textId="77777777" w:rsidR="00AD0009" w:rsidRPr="00CF1517" w:rsidRDefault="00AD0009" w:rsidP="005D4A8B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34" w:type="dxa"/>
            <w:gridSpan w:val="21"/>
          </w:tcPr>
          <w:p w14:paraId="3D4DE073" w14:textId="77777777" w:rsidR="00AD0009" w:rsidRPr="00CF1517" w:rsidRDefault="00AD0009" w:rsidP="005D4A8B">
            <w:pPr>
              <w:pStyle w:val="acctfourfigures"/>
              <w:tabs>
                <w:tab w:val="clear" w:pos="765"/>
              </w:tabs>
              <w:spacing w:line="240" w:lineRule="atLeast"/>
              <w:ind w:left="-169" w:right="-169"/>
              <w:jc w:val="center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AD0009" w:rsidRPr="00CF1517" w14:paraId="67D8C20F" w14:textId="77777777" w:rsidTr="00AB6083">
        <w:trPr>
          <w:cantSplit/>
          <w:trHeight w:val="726"/>
          <w:tblHeader/>
        </w:trPr>
        <w:tc>
          <w:tcPr>
            <w:tcW w:w="1800" w:type="dxa"/>
          </w:tcPr>
          <w:p w14:paraId="2B536FFB" w14:textId="77777777" w:rsidR="00AD0009" w:rsidRPr="00CF1517" w:rsidRDefault="00AD0009" w:rsidP="005D4A8B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br/>
              <w:t>ชื่อกิจการ</w:t>
            </w:r>
          </w:p>
        </w:tc>
        <w:tc>
          <w:tcPr>
            <w:tcW w:w="1607" w:type="dxa"/>
            <w:vAlign w:val="bottom"/>
          </w:tcPr>
          <w:p w14:paraId="3AFBAB74" w14:textId="77777777" w:rsidR="00AD0009" w:rsidRPr="00CF1517" w:rsidRDefault="00AD0009" w:rsidP="005D4A8B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003" w:type="dxa"/>
          </w:tcPr>
          <w:p w14:paraId="63ED4E9D" w14:textId="77777777" w:rsidR="00AD0009" w:rsidRPr="00CF1517" w:rsidRDefault="00AD0009" w:rsidP="005D4A8B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ประเทศที่</w:t>
            </w:r>
            <w:r w:rsidR="00500C93"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980" w:type="dxa"/>
            <w:gridSpan w:val="3"/>
            <w:vAlign w:val="bottom"/>
          </w:tcPr>
          <w:p w14:paraId="21EDD632" w14:textId="77777777" w:rsidR="00AD0009" w:rsidRPr="00CF1517" w:rsidRDefault="00AD0009" w:rsidP="005D4A8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สัดส่วนความเป็นเจ้าของ</w:t>
            </w:r>
          </w:p>
        </w:tc>
        <w:tc>
          <w:tcPr>
            <w:tcW w:w="180" w:type="dxa"/>
          </w:tcPr>
          <w:p w14:paraId="3C3F0AFD" w14:textId="77777777" w:rsidR="00AD0009" w:rsidRPr="00CF1517" w:rsidRDefault="00AD0009" w:rsidP="005D4A8B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978" w:type="dxa"/>
            <w:gridSpan w:val="3"/>
          </w:tcPr>
          <w:p w14:paraId="5995690B" w14:textId="77777777" w:rsidR="00AD0009" w:rsidRPr="00CF1517" w:rsidRDefault="00AD0009" w:rsidP="005D4A8B">
            <w:pPr>
              <w:pStyle w:val="acctmergecolhdg"/>
              <w:spacing w:line="240" w:lineRule="atLeast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  <w:p w14:paraId="53EBC2BB" w14:textId="77777777" w:rsidR="00AD0009" w:rsidRPr="00CF1517" w:rsidRDefault="00AD0009" w:rsidP="005D4A8B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  <w:t>ทุนชำระแล้ว</w:t>
            </w:r>
            <w:r w:rsidRPr="00CF1517"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182" w:type="dxa"/>
          </w:tcPr>
          <w:p w14:paraId="169A63D1" w14:textId="77777777" w:rsidR="00AD0009" w:rsidRPr="00CF1517" w:rsidRDefault="00AD0009" w:rsidP="005D4A8B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980" w:type="dxa"/>
            <w:gridSpan w:val="3"/>
          </w:tcPr>
          <w:p w14:paraId="3BF40146" w14:textId="77777777" w:rsidR="00AD0009" w:rsidRPr="00CF1517" w:rsidRDefault="00AD0009" w:rsidP="005D4A8B">
            <w:pPr>
              <w:pStyle w:val="acctmergecolhdg"/>
              <w:spacing w:line="240" w:lineRule="atLeast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  <w:p w14:paraId="1AE1A4B0" w14:textId="77777777" w:rsidR="00AD0009" w:rsidRPr="00CF1517" w:rsidRDefault="00AD0009" w:rsidP="005D4A8B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  <w:t>ราคาทุน</w:t>
            </w:r>
          </w:p>
        </w:tc>
        <w:tc>
          <w:tcPr>
            <w:tcW w:w="180" w:type="dxa"/>
          </w:tcPr>
          <w:p w14:paraId="5D77A7A3" w14:textId="77777777" w:rsidR="00AD0009" w:rsidRPr="00CF1517" w:rsidRDefault="00AD0009" w:rsidP="005D4A8B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978" w:type="dxa"/>
            <w:gridSpan w:val="3"/>
          </w:tcPr>
          <w:p w14:paraId="5266FECA" w14:textId="77777777" w:rsidR="00AD0009" w:rsidRPr="00CF1517" w:rsidRDefault="00AD0009" w:rsidP="005D4A8B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  <w:t>มูลค่าตาม</w:t>
            </w:r>
          </w:p>
          <w:p w14:paraId="54497EC5" w14:textId="77777777" w:rsidR="00AD0009" w:rsidRPr="00CF1517" w:rsidRDefault="00AD0009" w:rsidP="005D4A8B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  <w:t>วิธีส่วนได้เสีย</w:t>
            </w:r>
            <w:r w:rsidRPr="00CF1517"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181" w:type="dxa"/>
          </w:tcPr>
          <w:p w14:paraId="22914148" w14:textId="77777777" w:rsidR="00AD0009" w:rsidRPr="00CF1517" w:rsidRDefault="00AD0009" w:rsidP="005D4A8B">
            <w:pPr>
              <w:pStyle w:val="acctmergecolhdg"/>
              <w:spacing w:line="240" w:lineRule="atLeast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985" w:type="dxa"/>
            <w:gridSpan w:val="3"/>
          </w:tcPr>
          <w:p w14:paraId="515292DB" w14:textId="223157E2" w:rsidR="00AD0009" w:rsidRPr="00CF1517" w:rsidRDefault="004C5888" w:rsidP="004C5888">
            <w:pPr>
              <w:pStyle w:val="acctfourfigures"/>
              <w:tabs>
                <w:tab w:val="clear" w:pos="765"/>
              </w:tabs>
              <w:spacing w:line="240" w:lineRule="atLeast"/>
              <w:ind w:right="-169"/>
              <w:jc w:val="center"/>
              <w:rPr>
                <w:rFonts w:ascii="Angsana New" w:hAnsi="Angsana New" w:cs="Angsana New"/>
                <w:bCs/>
                <w:sz w:val="26"/>
                <w:szCs w:val="26"/>
                <w:cs/>
                <w:lang w:bidi="th-TH"/>
              </w:rPr>
            </w:pPr>
            <w:r w:rsidRPr="00CF1517">
              <w:rPr>
                <w:rFonts w:ascii="Angsana New" w:hAnsi="Angsana New" w:cs="Angsana New" w:hint="cs"/>
                <w:b/>
                <w:sz w:val="26"/>
                <w:szCs w:val="26"/>
                <w:cs/>
                <w:lang w:bidi="th-TH"/>
              </w:rPr>
              <w:t>เงินปันผลรับ</w:t>
            </w:r>
            <w:r w:rsidR="00FD7148" w:rsidRPr="00CF1517">
              <w:rPr>
                <w:rFonts w:ascii="Angsana New" w:hAnsi="Angsana New" w:cs="Angsana New"/>
                <w:b/>
                <w:sz w:val="26"/>
                <w:szCs w:val="26"/>
                <w:lang w:bidi="th-TH"/>
              </w:rPr>
              <w:br/>
            </w:r>
            <w:r w:rsidR="00FD7148" w:rsidRPr="00CF1517">
              <w:rPr>
                <w:rFonts w:ascii="Angsana New" w:hAnsi="Angsana New" w:cs="Angsana New" w:hint="cs"/>
                <w:b/>
                <w:sz w:val="26"/>
                <w:szCs w:val="26"/>
                <w:cs/>
                <w:lang w:bidi="th-TH"/>
              </w:rPr>
              <w:t>สำหรับปี</w:t>
            </w:r>
          </w:p>
        </w:tc>
      </w:tr>
      <w:tr w:rsidR="00A06B03" w:rsidRPr="00CF1517" w14:paraId="06CE4C48" w14:textId="77777777" w:rsidTr="00B32D30">
        <w:trPr>
          <w:cantSplit/>
          <w:trHeight w:hRule="exact" w:val="288"/>
        </w:trPr>
        <w:tc>
          <w:tcPr>
            <w:tcW w:w="1800" w:type="dxa"/>
          </w:tcPr>
          <w:p w14:paraId="0199A5E0" w14:textId="77777777" w:rsidR="00A06B03" w:rsidRPr="00CF1517" w:rsidRDefault="00A06B03" w:rsidP="00A06B03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607" w:type="dxa"/>
          </w:tcPr>
          <w:p w14:paraId="7E7D2F7A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239368DD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692AA9F1" w14:textId="65237CD4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24C68394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6EB2965C" w14:textId="621EAA76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543F4035" w14:textId="7777777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198F039A" w14:textId="3DA352AA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1E89F653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</w:tcPr>
          <w:p w14:paraId="2DBB9DA7" w14:textId="37ED4846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2" w:type="dxa"/>
          </w:tcPr>
          <w:p w14:paraId="119BDECC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23BEE465" w14:textId="4F132929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6D4CB794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332B8E25" w14:textId="5846AB65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0" w:type="dxa"/>
            <w:vAlign w:val="bottom"/>
          </w:tcPr>
          <w:p w14:paraId="28F8F224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716E1A9A" w14:textId="1395262C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27FF89BF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</w:tcPr>
          <w:p w14:paraId="11542B59" w14:textId="40673F53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1" w:type="dxa"/>
          </w:tcPr>
          <w:p w14:paraId="650FA955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24DFFDF8" w14:textId="2700E34E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401ECFA3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5" w:type="dxa"/>
          </w:tcPr>
          <w:p w14:paraId="7910710F" w14:textId="76A732DB" w:rsidR="00A06B03" w:rsidRPr="00CF1517" w:rsidRDefault="00086D0E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56</w:t>
            </w: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</w:p>
        </w:tc>
      </w:tr>
      <w:tr w:rsidR="00A06B03" w:rsidRPr="00CF1517" w14:paraId="7338B76F" w14:textId="77777777" w:rsidTr="00B32D30">
        <w:trPr>
          <w:cantSplit/>
          <w:trHeight w:hRule="exact" w:val="288"/>
        </w:trPr>
        <w:tc>
          <w:tcPr>
            <w:tcW w:w="1800" w:type="dxa"/>
          </w:tcPr>
          <w:p w14:paraId="33511523" w14:textId="77777777" w:rsidR="00A06B03" w:rsidRPr="00CF1517" w:rsidRDefault="00A06B03" w:rsidP="00A06B03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607" w:type="dxa"/>
          </w:tcPr>
          <w:p w14:paraId="48A4B548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71CB75A0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980" w:type="dxa"/>
            <w:gridSpan w:val="3"/>
          </w:tcPr>
          <w:p w14:paraId="256C7F9A" w14:textId="77777777" w:rsidR="00A06B03" w:rsidRPr="00CF1517" w:rsidRDefault="00A06B03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rtl/>
                <w:cs/>
              </w:rPr>
              <w:t>(</w:t>
            </w: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rtl/>
                <w:cs/>
                <w:lang w:bidi="th-TH"/>
              </w:rPr>
              <w:t>ร้อยละ</w:t>
            </w: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rtl/>
                <w:cs/>
              </w:rPr>
              <w:t>)</w:t>
            </w:r>
          </w:p>
        </w:tc>
        <w:tc>
          <w:tcPr>
            <w:tcW w:w="180" w:type="dxa"/>
          </w:tcPr>
          <w:p w14:paraId="4E67EFD1" w14:textId="7777777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978" w:type="dxa"/>
            <w:gridSpan w:val="3"/>
          </w:tcPr>
          <w:p w14:paraId="0467F999" w14:textId="7AE1A79A" w:rsidR="00A06B03" w:rsidRPr="00CF1517" w:rsidRDefault="00A06B03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2" w:type="dxa"/>
          </w:tcPr>
          <w:p w14:paraId="23DF1FCD" w14:textId="7777777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6304" w:type="dxa"/>
            <w:gridSpan w:val="11"/>
          </w:tcPr>
          <w:p w14:paraId="41D3BE4F" w14:textId="77777777" w:rsidR="00A06B03" w:rsidRPr="00CF1517" w:rsidRDefault="00A06B03" w:rsidP="00A06B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A06B03" w:rsidRPr="00CF1517" w14:paraId="7C309DE0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61E21C40" w14:textId="77777777" w:rsidR="00A06B03" w:rsidRPr="00CF1517" w:rsidRDefault="00A06B03" w:rsidP="00A06B03">
            <w:pPr>
              <w:ind w:left="12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หลักทรัพย์ที่ไม่ใช่</w:t>
            </w:r>
          </w:p>
        </w:tc>
        <w:tc>
          <w:tcPr>
            <w:tcW w:w="1607" w:type="dxa"/>
          </w:tcPr>
          <w:p w14:paraId="3A62B810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783C1E78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3569C792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361A0E1F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209C8C30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28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30BAC782" w14:textId="7777777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0884974D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61AD2CFA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</w:tcPr>
          <w:p w14:paraId="4BA36203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2" w:type="dxa"/>
          </w:tcPr>
          <w:p w14:paraId="55F3FC35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0C1F6568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2B820CB1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372DA7D6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6D8C85CB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42F5C0C5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68F12180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vAlign w:val="bottom"/>
          </w:tcPr>
          <w:p w14:paraId="059F26D6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1" w:type="dxa"/>
          </w:tcPr>
          <w:p w14:paraId="45A19278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627CDE4F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80" w:type="dxa"/>
          </w:tcPr>
          <w:p w14:paraId="6B6958EF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5" w:type="dxa"/>
          </w:tcPr>
          <w:p w14:paraId="4385B9AB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A06B03" w:rsidRPr="00CF1517" w14:paraId="308FBE77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70258286" w14:textId="77777777" w:rsidR="00A06B03" w:rsidRPr="00CF1517" w:rsidRDefault="00A06B03" w:rsidP="00A06B03">
            <w:pPr>
              <w:ind w:left="12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 xml:space="preserve">  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หลักทรัพย์ในความ</w:t>
            </w:r>
          </w:p>
        </w:tc>
        <w:tc>
          <w:tcPr>
            <w:tcW w:w="1607" w:type="dxa"/>
          </w:tcPr>
          <w:p w14:paraId="6A0D3B19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18A127FE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7988030D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71EA0A5F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3A9CDA12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28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2E66AC3F" w14:textId="7777777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33EAC035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4FDC8A7E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</w:tcPr>
          <w:p w14:paraId="5AB9EA6D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2" w:type="dxa"/>
          </w:tcPr>
          <w:p w14:paraId="29632B98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5C8C3172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0951CA58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1CC42F9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4321C5B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17696FE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D8B5023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vAlign w:val="bottom"/>
          </w:tcPr>
          <w:p w14:paraId="248E1B98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1" w:type="dxa"/>
          </w:tcPr>
          <w:p w14:paraId="7AC56318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01777780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80" w:type="dxa"/>
          </w:tcPr>
          <w:p w14:paraId="5F300CA4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5" w:type="dxa"/>
          </w:tcPr>
          <w:p w14:paraId="5161D0B0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A06B03" w:rsidRPr="00CF1517" w14:paraId="5372F156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158A9C7F" w14:textId="77777777" w:rsidR="00A06B03" w:rsidRPr="00CF1517" w:rsidRDefault="00A06B03" w:rsidP="00A06B03">
            <w:pPr>
              <w:ind w:left="12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 xml:space="preserve">  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ต้องการของตลาด</w:t>
            </w:r>
          </w:p>
        </w:tc>
        <w:tc>
          <w:tcPr>
            <w:tcW w:w="1607" w:type="dxa"/>
          </w:tcPr>
          <w:p w14:paraId="01A26FA2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4FA155DE" w14:textId="77777777" w:rsidR="00A06B03" w:rsidRPr="00CF1517" w:rsidRDefault="00A06B03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7B681271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62987AD3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0EACE193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28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19566D9E" w14:textId="7777777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23B7F621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636A1E83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</w:tcPr>
          <w:p w14:paraId="79216F36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2" w:type="dxa"/>
          </w:tcPr>
          <w:p w14:paraId="12B472D7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FA65E46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1C7B77CD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47AFBB2E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BACA708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6990B725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6FCEED17" w14:textId="77777777" w:rsidR="00A06B03" w:rsidRPr="00CF1517" w:rsidRDefault="00A06B03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vAlign w:val="bottom"/>
          </w:tcPr>
          <w:p w14:paraId="706A85B6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1" w:type="dxa"/>
          </w:tcPr>
          <w:p w14:paraId="419888C9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13C44FA1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80" w:type="dxa"/>
          </w:tcPr>
          <w:p w14:paraId="6D2F8756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5" w:type="dxa"/>
          </w:tcPr>
          <w:p w14:paraId="5367E2C1" w14:textId="77777777" w:rsidR="00A06B03" w:rsidRPr="00CF1517" w:rsidRDefault="00A06B03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C92387" w:rsidRPr="00CF1517" w14:paraId="01D08CB4" w14:textId="77777777" w:rsidTr="00C92387">
        <w:trPr>
          <w:cantSplit/>
          <w:trHeight w:hRule="exact" w:val="72"/>
        </w:trPr>
        <w:tc>
          <w:tcPr>
            <w:tcW w:w="1800" w:type="dxa"/>
          </w:tcPr>
          <w:p w14:paraId="1D7A2BBA" w14:textId="77777777" w:rsidR="00C92387" w:rsidRPr="00CF1517" w:rsidRDefault="00C92387" w:rsidP="00A06B03">
            <w:pPr>
              <w:ind w:left="12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1607" w:type="dxa"/>
          </w:tcPr>
          <w:p w14:paraId="72EC4A65" w14:textId="77777777" w:rsidR="00C92387" w:rsidRPr="00CF1517" w:rsidRDefault="00C92387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6DEEFDFF" w14:textId="77777777" w:rsidR="00C92387" w:rsidRPr="00CF1517" w:rsidRDefault="00C92387" w:rsidP="00A06B03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049322D7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1BAC47AF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3B46B32E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28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2254C4CE" w14:textId="77777777" w:rsidR="00C92387" w:rsidRPr="00CF1517" w:rsidRDefault="00C92387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290EC531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36AF9EAD" w14:textId="77777777" w:rsidR="00C92387" w:rsidRPr="00CF1517" w:rsidRDefault="00C92387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</w:tcPr>
          <w:p w14:paraId="0A671D54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2" w:type="dxa"/>
          </w:tcPr>
          <w:p w14:paraId="30DCE81F" w14:textId="77777777" w:rsidR="00C92387" w:rsidRPr="00CF1517" w:rsidRDefault="00C92387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5C1C77A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160E6179" w14:textId="77777777" w:rsidR="00C92387" w:rsidRPr="00CF1517" w:rsidRDefault="00C92387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40BE23BE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596E001F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6C0785C4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77A3AE9B" w14:textId="77777777" w:rsidR="00C92387" w:rsidRPr="00CF1517" w:rsidRDefault="00C92387" w:rsidP="00A06B03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vAlign w:val="bottom"/>
          </w:tcPr>
          <w:p w14:paraId="5D6E5AA1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1" w:type="dxa"/>
          </w:tcPr>
          <w:p w14:paraId="6D97C919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730AB286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80" w:type="dxa"/>
          </w:tcPr>
          <w:p w14:paraId="7C6FB4FD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5" w:type="dxa"/>
          </w:tcPr>
          <w:p w14:paraId="647F46EB" w14:textId="77777777" w:rsidR="00C92387" w:rsidRPr="00CF1517" w:rsidRDefault="00C92387" w:rsidP="00A06B03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6B6D62" w:rsidRPr="00CF1517" w14:paraId="6EFABD23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7BA1474E" w14:textId="77777777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Seven Foods Co., Ltd.</w:t>
            </w:r>
          </w:p>
        </w:tc>
        <w:tc>
          <w:tcPr>
            <w:tcW w:w="1607" w:type="dxa"/>
          </w:tcPr>
          <w:p w14:paraId="75397E15" w14:textId="77777777" w:rsidR="006B6D62" w:rsidRPr="00CF1517" w:rsidRDefault="006B6D62" w:rsidP="00B32D30">
            <w:pPr>
              <w:rPr>
                <w:rFonts w:ascii="Angsana New" w:hAnsi="Angsana New" w:cs="Angsana New"/>
                <w:spacing w:val="-2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2"/>
                <w:sz w:val="26"/>
                <w:szCs w:val="26"/>
                <w:cs/>
              </w:rPr>
              <w:t>จำหน่ายไก่สดแช่แข็ง</w:t>
            </w:r>
          </w:p>
        </w:tc>
        <w:tc>
          <w:tcPr>
            <w:tcW w:w="1003" w:type="dxa"/>
          </w:tcPr>
          <w:p w14:paraId="39A6EA7C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ญี่ปุ่น</w:t>
            </w:r>
          </w:p>
        </w:tc>
        <w:tc>
          <w:tcPr>
            <w:tcW w:w="900" w:type="dxa"/>
          </w:tcPr>
          <w:p w14:paraId="537E5E74" w14:textId="20CC7048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71</w:t>
            </w:r>
          </w:p>
        </w:tc>
        <w:tc>
          <w:tcPr>
            <w:tcW w:w="180" w:type="dxa"/>
          </w:tcPr>
          <w:p w14:paraId="31FA65F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6E260500" w14:textId="5968E283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16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71</w:t>
            </w:r>
          </w:p>
        </w:tc>
        <w:tc>
          <w:tcPr>
            <w:tcW w:w="180" w:type="dxa"/>
          </w:tcPr>
          <w:p w14:paraId="439AB627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214AD867" w14:textId="442EBB8C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/>
                <w:sz w:val="28"/>
                <w:szCs w:val="28"/>
              </w:rPr>
              <w:t>*</w:t>
            </w:r>
          </w:p>
        </w:tc>
        <w:tc>
          <w:tcPr>
            <w:tcW w:w="180" w:type="dxa"/>
            <w:shd w:val="clear" w:color="auto" w:fill="auto"/>
          </w:tcPr>
          <w:p w14:paraId="4F5C9FEA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2F6FAC33" w14:textId="52B08B18" w:rsidR="006B6D62" w:rsidRPr="00CF1517" w:rsidRDefault="006B6D62" w:rsidP="006B6D62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/>
                <w:sz w:val="28"/>
                <w:szCs w:val="28"/>
              </w:rPr>
              <w:t>*</w:t>
            </w:r>
          </w:p>
        </w:tc>
        <w:tc>
          <w:tcPr>
            <w:tcW w:w="182" w:type="dxa"/>
            <w:shd w:val="clear" w:color="auto" w:fill="auto"/>
          </w:tcPr>
          <w:p w14:paraId="6A2DF259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FB727A8" w14:textId="25336A4B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9,552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0794461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74109E4" w14:textId="30330BEF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sz w:val="26"/>
                <w:szCs w:val="26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55</w:t>
            </w: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0" w:type="dxa"/>
            <w:vAlign w:val="bottom"/>
          </w:tcPr>
          <w:p w14:paraId="552542B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117CA2D3" w14:textId="323DA06D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8,767</w:t>
            </w:r>
          </w:p>
        </w:tc>
        <w:tc>
          <w:tcPr>
            <w:tcW w:w="180" w:type="dxa"/>
            <w:vAlign w:val="bottom"/>
          </w:tcPr>
          <w:p w14:paraId="757F2B4D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vAlign w:val="bottom"/>
          </w:tcPr>
          <w:p w14:paraId="2AAD2116" w14:textId="30D91962" w:rsidR="006B6D62" w:rsidRPr="00CF1517" w:rsidRDefault="006B6D62" w:rsidP="004D58E8">
            <w:pPr>
              <w:pStyle w:val="acctfourfigures"/>
              <w:tabs>
                <w:tab w:val="clear" w:pos="765"/>
                <w:tab w:val="left" w:pos="564"/>
              </w:tabs>
              <w:spacing w:line="240" w:lineRule="atLeast"/>
              <w:ind w:left="-79" w:right="-172"/>
              <w:jc w:val="center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070</w:t>
            </w:r>
          </w:p>
        </w:tc>
        <w:tc>
          <w:tcPr>
            <w:tcW w:w="181" w:type="dxa"/>
          </w:tcPr>
          <w:p w14:paraId="4EDB031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43114DE3" w14:textId="2ACCCEFA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09E5C57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5" w:type="dxa"/>
          </w:tcPr>
          <w:p w14:paraId="4ED57BC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</w:tr>
      <w:tr w:rsidR="006B6D62" w:rsidRPr="00CF1517" w14:paraId="1E50D8E3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038CA4BA" w14:textId="17345442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บริษัท เจเนพูติก ไบโอ</w:t>
            </w:r>
          </w:p>
        </w:tc>
        <w:tc>
          <w:tcPr>
            <w:tcW w:w="1607" w:type="dxa"/>
          </w:tcPr>
          <w:p w14:paraId="45983069" w14:textId="4D911DA0" w:rsidR="006B6D62" w:rsidRPr="00CF1517" w:rsidRDefault="006B6D62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ตรวจวิเคราะห์และ</w:t>
            </w:r>
          </w:p>
        </w:tc>
        <w:tc>
          <w:tcPr>
            <w:tcW w:w="1003" w:type="dxa"/>
          </w:tcPr>
          <w:p w14:paraId="7A8618DD" w14:textId="532A5F10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900" w:type="dxa"/>
          </w:tcPr>
          <w:p w14:paraId="0574C5A2" w14:textId="3ADA177F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00</w:t>
            </w:r>
          </w:p>
        </w:tc>
        <w:tc>
          <w:tcPr>
            <w:tcW w:w="180" w:type="dxa"/>
          </w:tcPr>
          <w:p w14:paraId="6BCE885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6D50EC5C" w14:textId="27B67ABF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4886A59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1064CBF3" w14:textId="1E8FCA1B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***</w:t>
            </w:r>
          </w:p>
        </w:tc>
        <w:tc>
          <w:tcPr>
            <w:tcW w:w="180" w:type="dxa"/>
            <w:shd w:val="clear" w:color="auto" w:fill="auto"/>
          </w:tcPr>
          <w:p w14:paraId="05F0E72C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05E137D0" w14:textId="0D4923AF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35"/>
                <w:lang w:val="en-US" w:bidi="th-TH"/>
              </w:rPr>
              <w:t>-</w:t>
            </w:r>
          </w:p>
        </w:tc>
        <w:tc>
          <w:tcPr>
            <w:tcW w:w="182" w:type="dxa"/>
            <w:shd w:val="clear" w:color="auto" w:fill="auto"/>
          </w:tcPr>
          <w:p w14:paraId="2C26DC36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9DADF8D" w14:textId="1A50CD35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750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CBF1F8F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1B2A63AE" w14:textId="4D16D0B1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35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43EBC9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35D4BC8D" w14:textId="68948DC2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D5237B4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</w:tcPr>
          <w:p w14:paraId="162FBD00" w14:textId="5F27C61A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35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40725CDA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7E60E558" w14:textId="54E5DB2E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35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64B4C1D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71B3EB25" w14:textId="3C8A7D30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35"/>
                <w:lang w:val="en-US" w:bidi="th-TH"/>
              </w:rPr>
              <w:t>-</w:t>
            </w:r>
          </w:p>
        </w:tc>
      </w:tr>
      <w:tr w:rsidR="006B6D62" w:rsidRPr="00CF1517" w14:paraId="00698FA0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5F4B899D" w14:textId="27F176D3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 จำกัด</w:t>
            </w:r>
          </w:p>
        </w:tc>
        <w:tc>
          <w:tcPr>
            <w:tcW w:w="1607" w:type="dxa"/>
          </w:tcPr>
          <w:p w14:paraId="6FEB3562" w14:textId="75685511" w:rsidR="006B6D62" w:rsidRPr="00CF1517" w:rsidRDefault="006B6D62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การรักษาโรคที่</w:t>
            </w:r>
          </w:p>
        </w:tc>
        <w:tc>
          <w:tcPr>
            <w:tcW w:w="1003" w:type="dxa"/>
          </w:tcPr>
          <w:p w14:paraId="2D6BD947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1D7B4932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1DB3B2D2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11DFE9D9" w14:textId="77777777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561AEF37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257F276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62FD7EC5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31F5269B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24D6D663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0EB51C7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EAD39E0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1692268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7FDC24C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3B7C31E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269225C9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</w:tcPr>
          <w:p w14:paraId="4FC04777" w14:textId="77777777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1E8289F5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10F33ACC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5E235FD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0E2018F1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6B6D62" w:rsidRPr="00CF1517" w14:paraId="25FCDD06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375DAAD6" w14:textId="77777777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607" w:type="dxa"/>
          </w:tcPr>
          <w:p w14:paraId="1F6FA185" w14:textId="3E9453E7" w:rsidR="006B6D62" w:rsidRPr="00CF1517" w:rsidRDefault="006B6D62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เกี่ยวข้องกับ</w:t>
            </w:r>
          </w:p>
        </w:tc>
        <w:tc>
          <w:tcPr>
            <w:tcW w:w="1003" w:type="dxa"/>
          </w:tcPr>
          <w:p w14:paraId="189433A0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088D3F78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2DC896DE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035085F0" w14:textId="77777777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432F0002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7D2032ED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574EBC03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028F9A22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5A18B210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0073F40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B64427E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5057D93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53487D1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5B4B344A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6F21F324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</w:tcPr>
          <w:p w14:paraId="04799A60" w14:textId="77777777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482416BD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2B891D8A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463EF88C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78D1DC4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6B6D62" w:rsidRPr="00CF1517" w14:paraId="0E5A7FBD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612EB369" w14:textId="77777777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607" w:type="dxa"/>
          </w:tcPr>
          <w:p w14:paraId="57A5B5B5" w14:textId="6DA01589" w:rsidR="006B6D62" w:rsidRPr="00CF1517" w:rsidRDefault="00B32D30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 xml:space="preserve">   </w:t>
            </w:r>
            <w:r w:rsidR="006B6D62"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มะเร็งเม็ดเลือดขาว</w:t>
            </w:r>
          </w:p>
        </w:tc>
        <w:tc>
          <w:tcPr>
            <w:tcW w:w="1003" w:type="dxa"/>
          </w:tcPr>
          <w:p w14:paraId="0B38D68B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1E8B5AA8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63218F6F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19887C34" w14:textId="77777777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2411996E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5237CFD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422CBAB4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49035831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205B309C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5649E38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016CA78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5624EA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77086E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02F4402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6F4D27A0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  <w:vAlign w:val="bottom"/>
          </w:tcPr>
          <w:p w14:paraId="7DF605B5" w14:textId="77777777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6245E6C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2EB2CA57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1C093CFB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297526B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6B6D62" w:rsidRPr="00CF1517" w14:paraId="466F1990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2DDD4BC4" w14:textId="1E2D38BE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pacing w:val="6"/>
                <w:sz w:val="26"/>
                <w:szCs w:val="26"/>
                <w:cs/>
              </w:rPr>
              <w:t>บริษัท ทีเอฟ เทค</w:t>
            </w:r>
          </w:p>
        </w:tc>
        <w:tc>
          <w:tcPr>
            <w:tcW w:w="1607" w:type="dxa"/>
          </w:tcPr>
          <w:p w14:paraId="1DB077E5" w14:textId="12B08197" w:rsidR="006B6D62" w:rsidRPr="00CF1517" w:rsidRDefault="006B6D62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กิจกรรมลงทุน</w:t>
            </w:r>
          </w:p>
        </w:tc>
        <w:tc>
          <w:tcPr>
            <w:tcW w:w="1003" w:type="dxa"/>
          </w:tcPr>
          <w:p w14:paraId="15F44FEE" w14:textId="01BFE2A2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900" w:type="dxa"/>
          </w:tcPr>
          <w:p w14:paraId="58AB18BA" w14:textId="22569183" w:rsidR="006B6D62" w:rsidRPr="00CF1517" w:rsidRDefault="00E824AA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36E08B6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5F510DF0" w14:textId="24A143B5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4390A560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1F253103" w14:textId="33CDFA80" w:rsidR="006B6D62" w:rsidRPr="00CF1517" w:rsidRDefault="00E824AA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****</w:t>
            </w:r>
          </w:p>
        </w:tc>
        <w:tc>
          <w:tcPr>
            <w:tcW w:w="180" w:type="dxa"/>
            <w:shd w:val="clear" w:color="auto" w:fill="auto"/>
          </w:tcPr>
          <w:p w14:paraId="70D61176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5F68BFBF" w14:textId="3E28F48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2" w:type="dxa"/>
            <w:shd w:val="clear" w:color="auto" w:fill="auto"/>
          </w:tcPr>
          <w:p w14:paraId="5090E12C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11B2634" w14:textId="2B33BCE5" w:rsidR="006B6D62" w:rsidRPr="00CF1517" w:rsidRDefault="00E824AA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9959532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2A89861E" w14:textId="60CC7D9C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8EAF666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68FBAE86" w14:textId="59DB6619" w:rsidR="006B6D62" w:rsidRPr="00CF1517" w:rsidRDefault="007A4AA6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</w:t>
            </w:r>
            <w:r w:rsidR="00E0690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1</w:t>
            </w:r>
            <w:r w:rsidR="00E824A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,</w:t>
            </w:r>
            <w:r w:rsidR="00E0690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428</w:t>
            </w:r>
          </w:p>
        </w:tc>
        <w:tc>
          <w:tcPr>
            <w:tcW w:w="180" w:type="dxa"/>
            <w:vAlign w:val="bottom"/>
          </w:tcPr>
          <w:p w14:paraId="1A63341B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</w:tcPr>
          <w:p w14:paraId="6AD2B916" w14:textId="09947793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1" w:type="dxa"/>
          </w:tcPr>
          <w:p w14:paraId="3113738F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52450473" w14:textId="11164C34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3CC87EE7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72B93690" w14:textId="705511EB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</w:tr>
      <w:tr w:rsidR="006B6D62" w:rsidRPr="00CF1517" w14:paraId="49ADEF3B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30B418D5" w14:textId="657F6B73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pacing w:val="6"/>
                <w:sz w:val="26"/>
                <w:szCs w:val="26"/>
              </w:rPr>
              <w:t xml:space="preserve">   </w:t>
            </w:r>
            <w:r>
              <w:rPr>
                <w:rFonts w:ascii="Angsana New" w:hAnsi="Angsana New" w:cs="Angsana New"/>
                <w:spacing w:val="6"/>
                <w:sz w:val="26"/>
                <w:szCs w:val="26"/>
                <w:cs/>
              </w:rPr>
              <w:t>โฮ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>ลดิ้ง จำกัด</w:t>
            </w:r>
          </w:p>
        </w:tc>
        <w:tc>
          <w:tcPr>
            <w:tcW w:w="1607" w:type="dxa"/>
          </w:tcPr>
          <w:p w14:paraId="082973EE" w14:textId="77777777" w:rsidR="006B6D62" w:rsidRPr="00CF1517" w:rsidRDefault="006B6D62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39512F0D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7A86EB66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2501948E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48ACBFA9" w14:textId="77777777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26419974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3DA8AF9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0B63F88A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154275B7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31AAAE12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BE4B20A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F8F311B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035B9BE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6C77834A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3FF4A07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26BC2B47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</w:tcPr>
          <w:p w14:paraId="1BD511EB" w14:textId="77777777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581D370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73D47BB4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399A8DC5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793D8F4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6B6D62" w:rsidRPr="00CF1517" w14:paraId="5EEBE8E7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5864B841" w14:textId="751DD0B7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pacing w:val="4"/>
                <w:sz w:val="26"/>
                <w:szCs w:val="26"/>
                <w:cs/>
              </w:rPr>
              <w:t>บริษัท ไทยฟู้ดส์</w:t>
            </w:r>
          </w:p>
        </w:tc>
        <w:tc>
          <w:tcPr>
            <w:tcW w:w="1607" w:type="dxa"/>
          </w:tcPr>
          <w:p w14:paraId="2AFD8DE0" w14:textId="3A50C184" w:rsidR="006B6D62" w:rsidRPr="00CF1517" w:rsidRDefault="003C03AD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ผลิตและจำหน่าย</w:t>
            </w:r>
          </w:p>
        </w:tc>
        <w:tc>
          <w:tcPr>
            <w:tcW w:w="1003" w:type="dxa"/>
          </w:tcPr>
          <w:p w14:paraId="5C38924E" w14:textId="1C2B122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900" w:type="dxa"/>
          </w:tcPr>
          <w:p w14:paraId="0151A291" w14:textId="65C7247C" w:rsidR="006B6D62" w:rsidRPr="00CF1517" w:rsidRDefault="00E824AA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33D63B31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3CA98837" w14:textId="59AF334B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43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4EDB7AE9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55072565" w14:textId="329E6566" w:rsidR="006B6D62" w:rsidRPr="00CF1517" w:rsidRDefault="00E824AA" w:rsidP="00E824AA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*****</w:t>
            </w:r>
          </w:p>
        </w:tc>
        <w:tc>
          <w:tcPr>
            <w:tcW w:w="180" w:type="dxa"/>
            <w:shd w:val="clear" w:color="auto" w:fill="auto"/>
          </w:tcPr>
          <w:p w14:paraId="0E326AFC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3F3F107A" w14:textId="4439C6BE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2" w:type="dxa"/>
            <w:shd w:val="clear" w:color="auto" w:fill="auto"/>
          </w:tcPr>
          <w:p w14:paraId="7167E45F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9B0F85D" w14:textId="55A20E0A" w:rsidR="006B6D62" w:rsidRPr="00CF1517" w:rsidRDefault="00E824AA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29,375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534D855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675C18D5" w14:textId="1FFBAE8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331890E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2E63CA95" w14:textId="265FE4EA" w:rsidR="006B6D62" w:rsidRPr="00CF1517" w:rsidRDefault="00E824AA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29,028</w:t>
            </w:r>
          </w:p>
        </w:tc>
        <w:tc>
          <w:tcPr>
            <w:tcW w:w="180" w:type="dxa"/>
            <w:vAlign w:val="bottom"/>
          </w:tcPr>
          <w:p w14:paraId="455F9091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</w:tcPr>
          <w:p w14:paraId="7E39EDBA" w14:textId="1FBBFF3F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1" w:type="dxa"/>
          </w:tcPr>
          <w:p w14:paraId="0F61FDB9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3D4F4D24" w14:textId="1F762E3A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264F3AFE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4896DEBE" w14:textId="0A9D537E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</w:tr>
      <w:tr w:rsidR="006B6D62" w:rsidRPr="00CF1517" w14:paraId="4E347C78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59936F1B" w14:textId="5D83FAF1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 xml:space="preserve">   </w:t>
            </w:r>
            <w:r>
              <w:rPr>
                <w:rFonts w:ascii="Angsana New" w:hAnsi="Angsana New" w:cs="Angsana New" w:hint="cs"/>
                <w:spacing w:val="4"/>
                <w:sz w:val="26"/>
                <w:szCs w:val="26"/>
                <w:cs/>
              </w:rPr>
              <w:t>นิวเคลียส จีเนติกส์</w:t>
            </w:r>
          </w:p>
        </w:tc>
        <w:tc>
          <w:tcPr>
            <w:tcW w:w="1607" w:type="dxa"/>
          </w:tcPr>
          <w:p w14:paraId="081A465D" w14:textId="589337A6" w:rsidR="006B6D62" w:rsidRPr="00CF1517" w:rsidRDefault="003C03AD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 สุกร</w:t>
            </w:r>
            <w:r w:rsidR="00E11CF8">
              <w:rPr>
                <w:rFonts w:ascii="Angsana New" w:hAnsi="Angsana New" w:cs="Angsana New" w:hint="cs"/>
                <w:sz w:val="26"/>
                <w:szCs w:val="26"/>
                <w:cs/>
              </w:rPr>
              <w:t>พันธุ์</w:t>
            </w:r>
          </w:p>
        </w:tc>
        <w:tc>
          <w:tcPr>
            <w:tcW w:w="1003" w:type="dxa"/>
          </w:tcPr>
          <w:p w14:paraId="730A124F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646D473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4F515BF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7F414CBE" w14:textId="77777777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16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072A2291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767CCCCB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2CC989D3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4AB923B7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3B9C08EF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C0F906A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C241950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FEBCDA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43C82D7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70743490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5117CF0" w14:textId="77777777" w:rsidR="006B6D62" w:rsidRPr="00CF1517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  <w:vAlign w:val="bottom"/>
          </w:tcPr>
          <w:p w14:paraId="7AF2CA24" w14:textId="77777777" w:rsidR="006B6D62" w:rsidRPr="00CF1517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4F41C7CE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299B0613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3B44D162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5A216535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6B6D62" w:rsidRPr="00CF1517" w14:paraId="4D817192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21499662" w14:textId="5A4DA4FF" w:rsidR="006B6D62" w:rsidRPr="00CF1517" w:rsidRDefault="006B6D62" w:rsidP="006B6D62">
            <w:pPr>
              <w:ind w:left="12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 xml:space="preserve">   </w:t>
            </w:r>
            <w:r>
              <w:rPr>
                <w:rFonts w:ascii="Angsana New" w:hAnsi="Angsana New" w:cs="Angsana New" w:hint="cs"/>
                <w:spacing w:val="4"/>
                <w:sz w:val="26"/>
                <w:szCs w:val="26"/>
                <w:cs/>
              </w:rPr>
              <w:t>จำกัด</w:t>
            </w:r>
          </w:p>
        </w:tc>
        <w:tc>
          <w:tcPr>
            <w:tcW w:w="1607" w:type="dxa"/>
          </w:tcPr>
          <w:p w14:paraId="1F1AEDE4" w14:textId="77777777" w:rsidR="006B6D62" w:rsidRPr="00CF1517" w:rsidRDefault="006B6D62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672517D2" w14:textId="77777777" w:rsidR="006B6D62" w:rsidRPr="00CF1517" w:rsidRDefault="006B6D62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150FC4E2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1900D3AB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4FC4F820" w14:textId="77777777" w:rsidR="006B6D62" w:rsidRPr="00CF1517" w:rsidRDefault="006B6D62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16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526FB585" w14:textId="77777777" w:rsidR="006B6D62" w:rsidRPr="00CF1517" w:rsidRDefault="006B6D62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22939D9D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141251E6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1DDCB16F" w14:textId="77777777" w:rsidR="006B6D62" w:rsidRPr="00CF1517" w:rsidRDefault="006B6D62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368FB0BD" w14:textId="77777777" w:rsidR="006B6D62" w:rsidRPr="00CF1517" w:rsidRDefault="006B6D62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17C0C17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EE8A87E" w14:textId="77777777" w:rsidR="006B6D62" w:rsidRPr="00831AA6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E94D751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F152DB2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2A86D564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1B51AFF" w14:textId="77777777" w:rsidR="006B6D62" w:rsidRPr="00831AA6" w:rsidRDefault="006B6D62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  <w:vAlign w:val="bottom"/>
          </w:tcPr>
          <w:p w14:paraId="6BD96EEB" w14:textId="77777777" w:rsidR="006B6D62" w:rsidRPr="00831AA6" w:rsidRDefault="006B6D62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0F8115C0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662C1B46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451F32EE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58F1C0E2" w14:textId="77777777" w:rsidR="006B6D62" w:rsidRPr="00831AA6" w:rsidRDefault="006B6D62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C92387" w:rsidRPr="00CF1517" w14:paraId="6FB82E28" w14:textId="77777777" w:rsidTr="00C92387">
        <w:trPr>
          <w:cantSplit/>
          <w:trHeight w:hRule="exact" w:val="72"/>
        </w:trPr>
        <w:tc>
          <w:tcPr>
            <w:tcW w:w="1800" w:type="dxa"/>
          </w:tcPr>
          <w:p w14:paraId="22DD8BC6" w14:textId="77777777" w:rsidR="00C92387" w:rsidRDefault="00C92387" w:rsidP="006B6D62">
            <w:pPr>
              <w:ind w:left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607" w:type="dxa"/>
          </w:tcPr>
          <w:p w14:paraId="284802E6" w14:textId="77777777" w:rsidR="00C92387" w:rsidRPr="00CF1517" w:rsidRDefault="00C92387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3" w:type="dxa"/>
          </w:tcPr>
          <w:p w14:paraId="6DA3EE78" w14:textId="77777777" w:rsidR="00C92387" w:rsidRPr="00CF1517" w:rsidRDefault="00C92387" w:rsidP="006B6D62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00" w:type="dxa"/>
          </w:tcPr>
          <w:p w14:paraId="45006548" w14:textId="77777777" w:rsidR="00C92387" w:rsidRPr="00CF1517" w:rsidRDefault="00C92387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3B3A6661" w14:textId="77777777" w:rsidR="00C92387" w:rsidRPr="00CF1517" w:rsidRDefault="00C92387" w:rsidP="006B6D62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4A766E4E" w14:textId="77777777" w:rsidR="00C92387" w:rsidRPr="00CF1517" w:rsidRDefault="00C92387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16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</w:tcPr>
          <w:p w14:paraId="3C7282B9" w14:textId="77777777" w:rsidR="00C92387" w:rsidRPr="00CF1517" w:rsidRDefault="00C92387" w:rsidP="006B6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100DCBA0" w14:textId="77777777" w:rsidR="00C92387" w:rsidRPr="00CF1517" w:rsidRDefault="00C92387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7C49797C" w14:textId="77777777" w:rsidR="00C92387" w:rsidRPr="00CF1517" w:rsidRDefault="00C92387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29C68B60" w14:textId="77777777" w:rsidR="00C92387" w:rsidRPr="00CF1517" w:rsidRDefault="00C92387" w:rsidP="006B6D6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2" w:type="dxa"/>
            <w:shd w:val="clear" w:color="auto" w:fill="auto"/>
          </w:tcPr>
          <w:p w14:paraId="40DDA922" w14:textId="77777777" w:rsidR="00C92387" w:rsidRPr="00CF1517" w:rsidRDefault="00C92387" w:rsidP="006B6D62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2AE4D3A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3D575AC" w14:textId="77777777" w:rsidR="00C92387" w:rsidRPr="00831AA6" w:rsidRDefault="00C92387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F102BE3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A708C97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2ACE50B4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47FAC6AF" w14:textId="77777777" w:rsidR="00C92387" w:rsidRPr="00831AA6" w:rsidRDefault="00C92387" w:rsidP="006B6D62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  <w:vAlign w:val="bottom"/>
          </w:tcPr>
          <w:p w14:paraId="7AA4F160" w14:textId="77777777" w:rsidR="00C92387" w:rsidRPr="00831AA6" w:rsidRDefault="00C92387" w:rsidP="004D58E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81" w:type="dxa"/>
          </w:tcPr>
          <w:p w14:paraId="24CCECDB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</w:tcPr>
          <w:p w14:paraId="64A7667F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05140748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</w:tcPr>
          <w:p w14:paraId="6C681345" w14:textId="77777777" w:rsidR="00C92387" w:rsidRPr="00831AA6" w:rsidRDefault="00C92387" w:rsidP="006B6D62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</w:tr>
      <w:tr w:rsidR="00831AA6" w:rsidRPr="00CF1517" w14:paraId="1013ECB4" w14:textId="77777777" w:rsidTr="00C92387">
        <w:trPr>
          <w:cantSplit/>
          <w:trHeight w:hRule="exact" w:val="331"/>
        </w:trPr>
        <w:tc>
          <w:tcPr>
            <w:tcW w:w="1800" w:type="dxa"/>
          </w:tcPr>
          <w:p w14:paraId="758E929D" w14:textId="0E46CB35" w:rsidR="00831AA6" w:rsidRDefault="00831AA6" w:rsidP="00831AA6">
            <w:pPr>
              <w:ind w:left="12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บริษัท ทีเอฟ เทค จำกัด</w:t>
            </w:r>
          </w:p>
        </w:tc>
        <w:tc>
          <w:tcPr>
            <w:tcW w:w="1607" w:type="dxa"/>
          </w:tcPr>
          <w:p w14:paraId="799B7CA1" w14:textId="4CEE683A" w:rsidR="00831AA6" w:rsidRPr="00CF1517" w:rsidRDefault="00831AA6" w:rsidP="00B32D30">
            <w:pPr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ผลิตและส่งไฟฟ้า</w:t>
            </w:r>
          </w:p>
        </w:tc>
        <w:tc>
          <w:tcPr>
            <w:tcW w:w="1003" w:type="dxa"/>
          </w:tcPr>
          <w:p w14:paraId="5D092665" w14:textId="712146D8" w:rsidR="00831AA6" w:rsidRPr="00CF1517" w:rsidRDefault="00831AA6" w:rsidP="00831AA6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900" w:type="dxa"/>
          </w:tcPr>
          <w:p w14:paraId="4312DEE9" w14:textId="24A7BB24" w:rsidR="00831AA6" w:rsidRPr="00CF1517" w:rsidRDefault="00831AA6" w:rsidP="004D58E8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5FE71E7" w14:textId="77777777" w:rsidR="00831AA6" w:rsidRPr="00CF1517" w:rsidRDefault="00831AA6" w:rsidP="00831AA6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</w:tcPr>
          <w:p w14:paraId="4D647BEA" w14:textId="51C3127E" w:rsidR="00831AA6" w:rsidRPr="00CF1517" w:rsidRDefault="00831AA6" w:rsidP="004D58E8">
            <w:pPr>
              <w:pStyle w:val="acctfourfigures"/>
              <w:tabs>
                <w:tab w:val="clear" w:pos="765"/>
              </w:tabs>
              <w:spacing w:line="240" w:lineRule="atLeast"/>
              <w:ind w:left="-79" w:right="-166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.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00</w:t>
            </w:r>
          </w:p>
        </w:tc>
        <w:tc>
          <w:tcPr>
            <w:tcW w:w="180" w:type="dxa"/>
          </w:tcPr>
          <w:p w14:paraId="22F2A769" w14:textId="77777777" w:rsidR="00831AA6" w:rsidRPr="00CF1517" w:rsidRDefault="00831AA6" w:rsidP="00831A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520D3418" w14:textId="43A95160" w:rsidR="00831AA6" w:rsidRPr="00CF1517" w:rsidRDefault="00831AA6" w:rsidP="00831AA6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CF1517">
              <w:rPr>
                <w:rFonts w:ascii="Angsana New" w:hAnsi="Angsana New"/>
                <w:sz w:val="28"/>
                <w:szCs w:val="28"/>
              </w:rPr>
              <w:t>**</w:t>
            </w:r>
          </w:p>
        </w:tc>
        <w:tc>
          <w:tcPr>
            <w:tcW w:w="180" w:type="dxa"/>
            <w:shd w:val="clear" w:color="auto" w:fill="auto"/>
          </w:tcPr>
          <w:p w14:paraId="5F946B76" w14:textId="77777777" w:rsidR="00831AA6" w:rsidRPr="00CF1517" w:rsidRDefault="00831AA6" w:rsidP="00831AA6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8" w:type="dxa"/>
            <w:shd w:val="clear" w:color="auto" w:fill="auto"/>
          </w:tcPr>
          <w:p w14:paraId="5BEB798A" w14:textId="51A3B567" w:rsidR="00831AA6" w:rsidRPr="00CF1517" w:rsidRDefault="00831AA6" w:rsidP="00831AA6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CF1517">
              <w:rPr>
                <w:rFonts w:ascii="Angsana New" w:hAnsi="Angsana New"/>
                <w:sz w:val="28"/>
                <w:szCs w:val="28"/>
              </w:rPr>
              <w:t>**</w:t>
            </w:r>
          </w:p>
        </w:tc>
        <w:tc>
          <w:tcPr>
            <w:tcW w:w="182" w:type="dxa"/>
            <w:shd w:val="clear" w:color="auto" w:fill="auto"/>
          </w:tcPr>
          <w:p w14:paraId="73A27DA5" w14:textId="77777777" w:rsidR="00831AA6" w:rsidRPr="00CF1517" w:rsidRDefault="00831AA6" w:rsidP="00831AA6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BB0CF7" w14:textId="10730EFB" w:rsidR="00831AA6" w:rsidRPr="00CF1517" w:rsidRDefault="00831AA6" w:rsidP="00831AA6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1ED3A79" w14:textId="77777777" w:rsidR="00831AA6" w:rsidRPr="00CF1517" w:rsidRDefault="00831AA6" w:rsidP="00831AA6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E8E628" w14:textId="29126F81" w:rsidR="00831AA6" w:rsidRPr="00CF1517" w:rsidRDefault="00831AA6" w:rsidP="00831AA6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05D28133" w14:textId="77777777" w:rsidR="00831AA6" w:rsidRPr="00CF1517" w:rsidRDefault="00831AA6" w:rsidP="00831AA6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7B32DE2" w14:textId="084FDDCC" w:rsidR="00831AA6" w:rsidRPr="00CF1517" w:rsidRDefault="00E06907" w:rsidP="00831AA6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FF42553" w14:textId="77777777" w:rsidR="00831AA6" w:rsidRPr="00CF1517" w:rsidRDefault="00831AA6" w:rsidP="00831AA6">
            <w:pPr>
              <w:pStyle w:val="acctfourfigures"/>
              <w:tabs>
                <w:tab w:val="decimal" w:pos="371"/>
                <w:tab w:val="decimal" w:pos="551"/>
              </w:tabs>
              <w:spacing w:line="240" w:lineRule="atLeast"/>
              <w:jc w:val="thaiDistribute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vAlign w:val="bottom"/>
          </w:tcPr>
          <w:p w14:paraId="44489C1F" w14:textId="649DBBA9" w:rsidR="00831AA6" w:rsidRPr="00CF1517" w:rsidRDefault="00831AA6" w:rsidP="004D58E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sz w:val="26"/>
                <w:szCs w:val="26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19</w:t>
            </w:r>
            <w:r w:rsidRPr="00CF1517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76</w:t>
            </w:r>
            <w:r w:rsidRPr="004B0B8A">
              <w:rPr>
                <w:rFonts w:ascii="Angsana New" w:hAnsi="Angsana New" w:cs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181" w:type="dxa"/>
          </w:tcPr>
          <w:p w14:paraId="309A293B" w14:textId="77777777" w:rsidR="00831AA6" w:rsidRPr="00CF1517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52C795A" w14:textId="12353CD5" w:rsidR="00831AA6" w:rsidRPr="00CF1517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36383F06" w14:textId="77777777" w:rsidR="00831AA6" w:rsidRPr="00CF1517" w:rsidRDefault="00831AA6" w:rsidP="00831AA6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</w:p>
        </w:tc>
        <w:tc>
          <w:tcPr>
            <w:tcW w:w="905" w:type="dxa"/>
            <w:tcBorders>
              <w:bottom w:val="single" w:sz="4" w:space="0" w:color="auto"/>
            </w:tcBorders>
          </w:tcPr>
          <w:p w14:paraId="26D68E0A" w14:textId="1F6B6337" w:rsidR="00831AA6" w:rsidRPr="00CF1517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sz w:val="26"/>
                <w:szCs w:val="26"/>
                <w:lang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bidi="th-TH"/>
              </w:rPr>
              <w:t>-</w:t>
            </w:r>
          </w:p>
        </w:tc>
      </w:tr>
      <w:tr w:rsidR="00831AA6" w:rsidRPr="00CF1517" w14:paraId="4E1ADD69" w14:textId="77777777" w:rsidTr="000D5B4A">
        <w:trPr>
          <w:cantSplit/>
          <w:trHeight w:hRule="exact" w:val="360"/>
        </w:trPr>
        <w:tc>
          <w:tcPr>
            <w:tcW w:w="1800" w:type="dxa"/>
          </w:tcPr>
          <w:p w14:paraId="2436CFDE" w14:textId="77777777" w:rsidR="00831AA6" w:rsidRPr="00CF1517" w:rsidRDefault="00831AA6" w:rsidP="00831AA6">
            <w:pPr>
              <w:ind w:left="1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607" w:type="dxa"/>
          </w:tcPr>
          <w:p w14:paraId="65D13DB4" w14:textId="77777777" w:rsidR="00831AA6" w:rsidRPr="00CF1517" w:rsidRDefault="00831AA6" w:rsidP="00831AA6">
            <w:pPr>
              <w:tabs>
                <w:tab w:val="clear" w:pos="454"/>
                <w:tab w:val="decimal" w:pos="461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3" w:type="dxa"/>
          </w:tcPr>
          <w:p w14:paraId="27391C3A" w14:textId="77777777" w:rsidR="00831AA6" w:rsidRPr="00CF1517" w:rsidRDefault="00831AA6" w:rsidP="00831AA6">
            <w:pPr>
              <w:tabs>
                <w:tab w:val="clear" w:pos="454"/>
                <w:tab w:val="decimal" w:pos="461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</w:tcPr>
          <w:p w14:paraId="54FC9DE2" w14:textId="77777777" w:rsidR="00831AA6" w:rsidRPr="00CF1517" w:rsidRDefault="00831AA6" w:rsidP="00831AA6">
            <w:pPr>
              <w:tabs>
                <w:tab w:val="clear" w:pos="454"/>
                <w:tab w:val="decimal" w:pos="461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</w:tcPr>
          <w:p w14:paraId="7A41C582" w14:textId="77777777" w:rsidR="00831AA6" w:rsidRPr="00CF1517" w:rsidRDefault="00831AA6" w:rsidP="00831AA6">
            <w:pPr>
              <w:tabs>
                <w:tab w:val="clear" w:pos="454"/>
                <w:tab w:val="decimal" w:pos="461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</w:tcPr>
          <w:p w14:paraId="48430755" w14:textId="77777777" w:rsidR="00831AA6" w:rsidRPr="00CF1517" w:rsidRDefault="00831AA6" w:rsidP="00831AA6">
            <w:pPr>
              <w:tabs>
                <w:tab w:val="clear" w:pos="454"/>
                <w:tab w:val="decimal" w:pos="461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</w:tcPr>
          <w:p w14:paraId="4E7D3280" w14:textId="77777777" w:rsidR="00831AA6" w:rsidRPr="00CF1517" w:rsidRDefault="00831AA6" w:rsidP="00831AA6">
            <w:pPr>
              <w:tabs>
                <w:tab w:val="clear" w:pos="454"/>
                <w:tab w:val="decimal" w:pos="461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</w:tcPr>
          <w:p w14:paraId="3407448C" w14:textId="77777777" w:rsidR="00831AA6" w:rsidRPr="00CF1517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80" w:type="dxa"/>
          </w:tcPr>
          <w:p w14:paraId="15DD85DB" w14:textId="77777777" w:rsidR="00831AA6" w:rsidRPr="00CF1517" w:rsidRDefault="00831AA6" w:rsidP="00831AA6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8" w:type="dxa"/>
          </w:tcPr>
          <w:p w14:paraId="6E64D19C" w14:textId="77777777" w:rsidR="00831AA6" w:rsidRPr="00CF1517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82" w:type="dxa"/>
          </w:tcPr>
          <w:p w14:paraId="2CCA5093" w14:textId="77777777" w:rsidR="00831AA6" w:rsidRPr="00CF1517" w:rsidRDefault="00831AA6" w:rsidP="00831AA6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81D777" w14:textId="5C536C7F" w:rsidR="00831AA6" w:rsidRPr="006B6D62" w:rsidRDefault="00831AA6" w:rsidP="00831AA6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79,677</w:t>
            </w:r>
          </w:p>
        </w:tc>
        <w:tc>
          <w:tcPr>
            <w:tcW w:w="180" w:type="dxa"/>
            <w:vAlign w:val="bottom"/>
          </w:tcPr>
          <w:p w14:paraId="5833D5AF" w14:textId="77777777" w:rsidR="00831AA6" w:rsidRPr="006B6D62" w:rsidRDefault="00831AA6" w:rsidP="00831AA6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99722A" w14:textId="31B4CE33" w:rsidR="00831AA6" w:rsidRPr="006B6D62" w:rsidRDefault="00831AA6" w:rsidP="00831AA6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val="en-US" w:bidi="th-TH"/>
              </w:rPr>
              <w:t>29</w:t>
            </w: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,</w:t>
            </w: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val="en-US" w:bidi="th-TH"/>
              </w:rPr>
              <w:t>552</w:t>
            </w:r>
          </w:p>
        </w:tc>
        <w:tc>
          <w:tcPr>
            <w:tcW w:w="180" w:type="dxa"/>
            <w:vAlign w:val="bottom"/>
          </w:tcPr>
          <w:p w14:paraId="34BD9C0F" w14:textId="77777777" w:rsidR="00831AA6" w:rsidRPr="006B6D62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18CD61" w14:textId="7722FC6F" w:rsidR="00831AA6" w:rsidRPr="006B6D62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7</w:t>
            </w:r>
            <w:r w:rsidR="007A4AA6"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9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,</w:t>
            </w:r>
            <w:r w:rsidR="007A4AA6"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223</w:t>
            </w:r>
          </w:p>
        </w:tc>
        <w:tc>
          <w:tcPr>
            <w:tcW w:w="180" w:type="dxa"/>
            <w:vAlign w:val="bottom"/>
          </w:tcPr>
          <w:p w14:paraId="778BEB96" w14:textId="77777777" w:rsidR="00831AA6" w:rsidRPr="006B6D62" w:rsidRDefault="00831AA6" w:rsidP="00831AA6">
            <w:pPr>
              <w:pStyle w:val="acctfourfigures"/>
              <w:tabs>
                <w:tab w:val="decimal" w:pos="551"/>
              </w:tabs>
              <w:spacing w:line="240" w:lineRule="atLeas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9C22B" w14:textId="5E4DEC3E" w:rsidR="00831AA6" w:rsidRPr="006B6D62" w:rsidRDefault="00831AA6" w:rsidP="004D58E8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63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val="en-US" w:bidi="th-TH"/>
              </w:rPr>
              <w:t>27</w:t>
            </w: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,</w:t>
            </w: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val="en-US" w:bidi="th-TH"/>
              </w:rPr>
              <w:t>834</w:t>
            </w:r>
          </w:p>
        </w:tc>
        <w:tc>
          <w:tcPr>
            <w:tcW w:w="181" w:type="dxa"/>
          </w:tcPr>
          <w:p w14:paraId="35FABC05" w14:textId="77777777" w:rsidR="00831AA6" w:rsidRPr="006B6D62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F0BE1D5" w14:textId="5098CAA2" w:rsidR="00831AA6" w:rsidRPr="006B6D62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180" w:type="dxa"/>
          </w:tcPr>
          <w:p w14:paraId="35E3964D" w14:textId="77777777" w:rsidR="00831AA6" w:rsidRPr="006B6D62" w:rsidRDefault="00831AA6" w:rsidP="00831AA6">
            <w:pPr>
              <w:pStyle w:val="acctfourfigures"/>
              <w:tabs>
                <w:tab w:val="clear" w:pos="765"/>
                <w:tab w:val="decimal" w:pos="551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5" w:type="dxa"/>
            <w:tcBorders>
              <w:top w:val="single" w:sz="4" w:space="0" w:color="auto"/>
              <w:bottom w:val="double" w:sz="4" w:space="0" w:color="auto"/>
            </w:tcBorders>
          </w:tcPr>
          <w:p w14:paraId="7709CD6E" w14:textId="77777777" w:rsidR="00831AA6" w:rsidRPr="006B6D62" w:rsidRDefault="00831AA6" w:rsidP="00831AA6">
            <w:pPr>
              <w:pStyle w:val="acctfourfigures"/>
              <w:tabs>
                <w:tab w:val="clear" w:pos="765"/>
                <w:tab w:val="decimal" w:pos="619"/>
              </w:tabs>
              <w:spacing w:line="240" w:lineRule="atLeast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</w:pPr>
            <w:r w:rsidRPr="006B6D62">
              <w:rPr>
                <w:rFonts w:ascii="Angsana New" w:hAnsi="Angsana New" w:cs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</w:tr>
    </w:tbl>
    <w:p w14:paraId="47BFED9A" w14:textId="1B46FE8D" w:rsidR="00E06907" w:rsidRDefault="00E06907" w:rsidP="000717C9">
      <w:pPr>
        <w:pStyle w:val="block"/>
        <w:spacing w:after="0"/>
        <w:ind w:left="0" w:firstLine="450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0DA02724" w14:textId="77777777" w:rsidR="00CA7E4D" w:rsidRDefault="00CA7E4D" w:rsidP="000717C9">
      <w:pPr>
        <w:pStyle w:val="block"/>
        <w:spacing w:after="0"/>
        <w:ind w:left="0" w:firstLine="450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17F2A83E" w14:textId="7AFC9A7F" w:rsidR="0013491E" w:rsidRPr="00CF1517" w:rsidRDefault="0013491E" w:rsidP="000717C9">
      <w:pPr>
        <w:pStyle w:val="block"/>
        <w:spacing w:after="0"/>
        <w:ind w:left="0" w:firstLine="450"/>
        <w:jc w:val="both"/>
        <w:rPr>
          <w:rFonts w:ascii="Angsana New" w:hAnsi="Angsana New" w:cs="Angsana New"/>
          <w:sz w:val="30"/>
          <w:szCs w:val="30"/>
          <w:lang w:val="en-US" w:bidi="th-TH"/>
        </w:rPr>
      </w:pPr>
      <w:r w:rsidRPr="00CF1517">
        <w:rPr>
          <w:rFonts w:ascii="Angsana New" w:hAnsi="Angsana New" w:cs="Angsana New"/>
          <w:sz w:val="30"/>
          <w:szCs w:val="30"/>
          <w:lang w:bidi="th-TH"/>
        </w:rPr>
        <w:t>*</w:t>
      </w:r>
      <w:r w:rsidRPr="00CF1517">
        <w:rPr>
          <w:rFonts w:ascii="Angsana New" w:hAnsi="Angsana New" w:cs="Angsana New"/>
          <w:sz w:val="30"/>
          <w:szCs w:val="30"/>
          <w:lang w:bidi="th-TH"/>
        </w:rPr>
        <w:tab/>
      </w:r>
      <w:r w:rsidR="000D5B4A" w:rsidRPr="00CF1517">
        <w:rPr>
          <w:rFonts w:ascii="Angsana New" w:hAnsi="Angsana New" w:cs="Angsana New"/>
          <w:sz w:val="30"/>
          <w:szCs w:val="30"/>
          <w:lang w:bidi="th-TH"/>
        </w:rPr>
        <w:t xml:space="preserve">   </w:t>
      </w:r>
      <w:r w:rsidR="00F96216">
        <w:rPr>
          <w:rFonts w:ascii="Angsana New" w:hAnsi="Angsana New" w:cs="Angsana New"/>
          <w:sz w:val="30"/>
          <w:szCs w:val="30"/>
          <w:lang w:bidi="th-TH"/>
        </w:rPr>
        <w:t xml:space="preserve">    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จดทะเบียนในประเทศ</w:t>
      </w:r>
      <w:r w:rsidR="000717C9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ญี่ปุ่น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 หุ้นสามัญ 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1</w:t>
      </w:r>
      <w:r w:rsidRPr="00CF1517">
        <w:rPr>
          <w:rFonts w:ascii="Angsana New" w:hAnsi="Angsana New" w:cs="Angsana New"/>
          <w:sz w:val="30"/>
          <w:szCs w:val="30"/>
          <w:lang w:bidi="th-TH"/>
        </w:rPr>
        <w:t>,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4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00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 หุ้น มูลค่าหุ้นละ 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50</w:t>
      </w:r>
      <w:r w:rsidR="00F35F9E" w:rsidRPr="00CF1517">
        <w:rPr>
          <w:rFonts w:ascii="Angsana New" w:hAnsi="Angsana New" w:cs="Angsana New"/>
          <w:sz w:val="30"/>
          <w:szCs w:val="30"/>
          <w:lang w:bidi="th-TH"/>
        </w:rPr>
        <w:t>,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z w:val="30"/>
          <w:szCs w:val="30"/>
          <w:rtl/>
          <w:cs/>
        </w:rPr>
        <w:t xml:space="preserve"> </w:t>
      </w:r>
      <w:r w:rsidR="003B5919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เยน</w:t>
      </w: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และชำระเต็มมูลค่าแล้ว</w:t>
      </w:r>
      <w:r w:rsidR="00C636A3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636A3"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(การร่วมค้า 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1</w:t>
      </w:r>
      <w:r w:rsidR="00C636A3" w:rsidRPr="00CF1517">
        <w:rPr>
          <w:rFonts w:ascii="Angsana New" w:hAnsi="Angsana New" w:cs="Angsana New"/>
          <w:sz w:val="30"/>
          <w:szCs w:val="30"/>
          <w:lang w:val="en-US" w:bidi="th-TH"/>
        </w:rPr>
        <w:t>)</w:t>
      </w:r>
    </w:p>
    <w:p w14:paraId="532D1582" w14:textId="2CF2C93A" w:rsidR="0013491E" w:rsidRPr="00CF1517" w:rsidRDefault="0013491E" w:rsidP="000717C9">
      <w:pPr>
        <w:pStyle w:val="block"/>
        <w:spacing w:after="0"/>
        <w:ind w:left="0" w:firstLine="450"/>
        <w:jc w:val="both"/>
        <w:rPr>
          <w:rFonts w:ascii="Angsana New" w:hAnsi="Angsana New" w:cstheme="minorBidi"/>
          <w:sz w:val="30"/>
          <w:szCs w:val="38"/>
          <w:cs/>
          <w:lang w:bidi="th-TH"/>
        </w:rPr>
      </w:pP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** </w:t>
      </w:r>
      <w:r w:rsidRPr="00CF1517">
        <w:rPr>
          <w:rFonts w:ascii="Angsana New" w:hAnsi="Angsana New" w:cs="Angsana New"/>
          <w:sz w:val="30"/>
          <w:szCs w:val="30"/>
          <w:rtl/>
          <w:cs/>
        </w:rPr>
        <w:tab/>
      </w:r>
      <w:r w:rsidR="000D5B4A" w:rsidRPr="00CF1517">
        <w:rPr>
          <w:rFonts w:ascii="Angsana New" w:hAnsi="Angsana New" w:cs="Angsana New"/>
          <w:sz w:val="30"/>
          <w:szCs w:val="30"/>
        </w:rPr>
        <w:t xml:space="preserve">   </w:t>
      </w:r>
      <w:r w:rsidR="00F96216">
        <w:rPr>
          <w:rFonts w:ascii="Angsana New" w:hAnsi="Angsana New" w:cs="Angsana New"/>
          <w:sz w:val="30"/>
          <w:szCs w:val="30"/>
        </w:rPr>
        <w:t xml:space="preserve">    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จดทะเบียนในประเทศ</w:t>
      </w:r>
      <w:r w:rsidR="000717C9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ไท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ย</w:t>
      </w: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หุ้นสามัญ </w:t>
      </w:r>
      <w:r w:rsidR="00086D0E" w:rsidRPr="00086D0E">
        <w:rPr>
          <w:rFonts w:ascii="Angsana New" w:hAnsi="Angsana New" w:cs="Angsana New"/>
          <w:sz w:val="30"/>
          <w:szCs w:val="30"/>
          <w:lang w:val="en-US" w:bidi="th-TH"/>
        </w:rPr>
        <w:t>2</w:t>
      </w:r>
      <w:r w:rsidRPr="00CF1517">
        <w:rPr>
          <w:rFonts w:ascii="Angsana New" w:hAnsi="Angsana New" w:cs="Angsana New"/>
          <w:sz w:val="30"/>
          <w:szCs w:val="30"/>
          <w:lang w:bidi="th-TH"/>
        </w:rPr>
        <w:t>,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z w:val="30"/>
          <w:szCs w:val="30"/>
          <w:lang w:bidi="th-TH"/>
        </w:rPr>
        <w:t>,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 หุ้น</w:t>
      </w: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มูลค่าหุ้นละ </w:t>
      </w:r>
      <w:r w:rsidR="00360B44" w:rsidRPr="00360B44">
        <w:rPr>
          <w:rFonts w:ascii="Angsana New" w:hAnsi="Angsana New" w:cs="Angsana New"/>
          <w:sz w:val="30"/>
          <w:szCs w:val="30"/>
          <w:lang w:val="en-US"/>
        </w:rPr>
        <w:t>1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</w:t>
      </w:r>
      <w:r w:rsidR="00360B44" w:rsidRPr="00360B44">
        <w:rPr>
          <w:rFonts w:ascii="Angsana New" w:hAnsi="Angsana New" w:cs="Angsana New"/>
          <w:sz w:val="30"/>
          <w:szCs w:val="30"/>
          <w:lang w:val="en-US"/>
        </w:rPr>
        <w:t>0</w:t>
      </w:r>
      <w:r w:rsidR="00AB32B0"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บาท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 xml:space="preserve"> และ</w:t>
      </w:r>
      <w:r w:rsidR="00AB32B0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เรียกชำระค่าหุ้นในอัตราร้อยละ</w:t>
      </w:r>
      <w:r w:rsidR="00AB32B0" w:rsidRPr="00CF1517">
        <w:rPr>
          <w:rFonts w:ascii="Angsana New" w:hAnsi="Angsana New" w:hint="cs"/>
          <w:sz w:val="30"/>
          <w:szCs w:val="30"/>
          <w:rtl/>
          <w:cs/>
        </w:rPr>
        <w:t xml:space="preserve"> </w:t>
      </w:r>
      <w:r w:rsidR="00086D0E" w:rsidRPr="00086D0E">
        <w:rPr>
          <w:rFonts w:ascii="Angsana New" w:hAnsi="Angsana New"/>
          <w:sz w:val="30"/>
          <w:szCs w:val="30"/>
          <w:lang w:val="en-US"/>
        </w:rPr>
        <w:t>2</w:t>
      </w:r>
      <w:r w:rsidR="00360B44" w:rsidRPr="00360B44">
        <w:rPr>
          <w:rFonts w:ascii="Angsana New" w:hAnsi="Angsana New"/>
          <w:sz w:val="30"/>
          <w:szCs w:val="30"/>
          <w:lang w:val="en-US"/>
        </w:rPr>
        <w:t>5</w:t>
      </w:r>
      <w:r w:rsidR="00AB32B0" w:rsidRPr="00CF1517">
        <w:rPr>
          <w:rFonts w:ascii="Angsana New" w:hAnsi="Angsana New"/>
          <w:sz w:val="30"/>
          <w:szCs w:val="30"/>
        </w:rPr>
        <w:t>.</w:t>
      </w:r>
      <w:r w:rsidR="00360B44" w:rsidRPr="00360B44">
        <w:rPr>
          <w:rFonts w:ascii="Angsana New" w:hAnsi="Angsana New"/>
          <w:sz w:val="30"/>
          <w:szCs w:val="30"/>
          <w:lang w:val="en-US"/>
        </w:rPr>
        <w:t>0</w:t>
      </w:r>
      <w:r w:rsidR="00C636A3" w:rsidRPr="00CF1517">
        <w:rPr>
          <w:rFonts w:ascii="Angsana New" w:hAnsi="Angsana New"/>
          <w:sz w:val="30"/>
          <w:szCs w:val="30"/>
        </w:rPr>
        <w:t xml:space="preserve"> </w:t>
      </w:r>
      <w:r w:rsidR="00C636A3"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(การร่วมค้า </w:t>
      </w:r>
      <w:r w:rsidR="00086D0E" w:rsidRPr="00086D0E">
        <w:rPr>
          <w:rFonts w:ascii="Angsana New" w:hAnsi="Angsana New" w:cs="Angsana New"/>
          <w:sz w:val="30"/>
          <w:szCs w:val="30"/>
          <w:lang w:val="en-US" w:bidi="th-TH"/>
        </w:rPr>
        <w:t>2</w:t>
      </w:r>
      <w:r w:rsidR="00C636A3" w:rsidRPr="00CF1517">
        <w:rPr>
          <w:rFonts w:ascii="Angsana New" w:hAnsi="Angsana New" w:cs="Angsana New"/>
          <w:sz w:val="30"/>
          <w:szCs w:val="30"/>
          <w:lang w:val="en-US" w:bidi="th-TH"/>
        </w:rPr>
        <w:t>)</w:t>
      </w:r>
    </w:p>
    <w:p w14:paraId="420D76E7" w14:textId="68FB2B34" w:rsidR="00F96216" w:rsidRDefault="000D5B4A" w:rsidP="00B32D30">
      <w:pPr>
        <w:pStyle w:val="block"/>
        <w:spacing w:after="0"/>
        <w:ind w:left="540" w:hanging="90"/>
        <w:jc w:val="both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8"/>
          <w:sz w:val="30"/>
          <w:szCs w:val="30"/>
          <w:lang w:val="en-US" w:bidi="th-TH"/>
        </w:rPr>
        <w:t xml:space="preserve">***  </w:t>
      </w:r>
      <w:r w:rsidR="00F96216">
        <w:rPr>
          <w:rFonts w:ascii="Angsana New" w:hAnsi="Angsana New" w:cs="Angsana New"/>
          <w:spacing w:val="8"/>
          <w:sz w:val="30"/>
          <w:szCs w:val="30"/>
          <w:lang w:val="en-US" w:bidi="th-TH"/>
        </w:rPr>
        <w:t xml:space="preserve">   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>จดทะเบียนในประเทศ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>ไท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>ย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หุ้นสามัญ </w:t>
      </w:r>
      <w:r w:rsidR="00360B44"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10</w:t>
      </w:r>
      <w:r w:rsidR="009C389E">
        <w:rPr>
          <w:rFonts w:ascii="Angsana New" w:hAnsi="Angsana New" w:cs="Angsana New"/>
          <w:spacing w:val="8"/>
          <w:sz w:val="30"/>
          <w:szCs w:val="30"/>
          <w:lang w:val="en-US" w:bidi="th-TH"/>
        </w:rPr>
        <w:t>0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>,</w:t>
      </w:r>
      <w:r w:rsidR="00360B44"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 หุ้น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มูลค่าหุ้นละ </w:t>
      </w:r>
      <w:r w:rsidR="00360B44" w:rsidRPr="00360B44">
        <w:rPr>
          <w:rFonts w:ascii="Angsana New" w:hAnsi="Angsana New" w:cs="Angsana New"/>
          <w:spacing w:val="8"/>
          <w:sz w:val="30"/>
          <w:szCs w:val="30"/>
          <w:lang w:val="en-US"/>
        </w:rPr>
        <w:t>1</w:t>
      </w:r>
      <w:r w:rsidR="00360B44"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</w:t>
      </w:r>
      <w:r w:rsidR="00360B44" w:rsidRPr="00360B44">
        <w:rPr>
          <w:rFonts w:ascii="Angsana New" w:hAnsi="Angsana New" w:cs="Angsana New"/>
          <w:spacing w:val="8"/>
          <w:sz w:val="30"/>
          <w:szCs w:val="30"/>
          <w:lang w:val="en-US"/>
        </w:rPr>
        <w:t>0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 xml:space="preserve"> บาท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 และ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>เรียกชำระค่าหุ้นในอัตราร้อยละ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="00086D0E" w:rsidRPr="00086D0E">
        <w:rPr>
          <w:rFonts w:ascii="Angsana New" w:hAnsi="Angsana New"/>
          <w:sz w:val="30"/>
          <w:szCs w:val="30"/>
          <w:lang w:val="en-US"/>
        </w:rPr>
        <w:t>2</w:t>
      </w:r>
      <w:r w:rsidR="00360B44" w:rsidRPr="00360B44">
        <w:rPr>
          <w:rFonts w:ascii="Angsana New" w:hAnsi="Angsana New"/>
          <w:sz w:val="30"/>
          <w:szCs w:val="30"/>
          <w:lang w:val="en-US"/>
        </w:rPr>
        <w:t>5</w:t>
      </w:r>
      <w:r w:rsidRPr="00CF1517">
        <w:rPr>
          <w:rFonts w:ascii="Angsana New" w:hAnsi="Angsana New"/>
          <w:sz w:val="30"/>
          <w:szCs w:val="30"/>
        </w:rPr>
        <w:t>.</w:t>
      </w:r>
      <w:r w:rsidR="00360B44" w:rsidRPr="00360B44">
        <w:rPr>
          <w:rFonts w:ascii="Angsana New" w:hAnsi="Angsana New"/>
          <w:sz w:val="30"/>
          <w:szCs w:val="30"/>
          <w:lang w:val="en-US"/>
        </w:rPr>
        <w:t>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1F30D6"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(การร่วมค้า 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3</w:t>
      </w:r>
      <w:r w:rsidR="001F30D6" w:rsidRPr="00CF1517">
        <w:rPr>
          <w:rFonts w:ascii="Angsana New" w:hAnsi="Angsana New" w:cs="Angsana New"/>
          <w:sz w:val="30"/>
          <w:szCs w:val="30"/>
          <w:lang w:val="en-US" w:bidi="th-TH"/>
        </w:rPr>
        <w:t>)</w:t>
      </w:r>
    </w:p>
    <w:p w14:paraId="1A694561" w14:textId="3ABE8776" w:rsidR="00F96216" w:rsidRDefault="00F96216" w:rsidP="00B32D30">
      <w:pPr>
        <w:pStyle w:val="block"/>
        <w:spacing w:after="0"/>
        <w:ind w:left="540" w:hanging="90"/>
        <w:jc w:val="both"/>
        <w:rPr>
          <w:rFonts w:ascii="Angsana New" w:hAnsi="Angsana New" w:cs="Angsana New"/>
          <w:sz w:val="30"/>
          <w:szCs w:val="30"/>
          <w:rtl/>
          <w:cs/>
        </w:rPr>
      </w:pPr>
      <w:r w:rsidRPr="00CF1517">
        <w:rPr>
          <w:rFonts w:ascii="Angsana New" w:hAnsi="Angsana New" w:cs="Angsana New"/>
          <w:spacing w:val="8"/>
          <w:sz w:val="30"/>
          <w:szCs w:val="30"/>
          <w:lang w:val="en-US" w:bidi="th-TH"/>
        </w:rPr>
        <w:t>***</w:t>
      </w:r>
      <w:r>
        <w:rPr>
          <w:rFonts w:ascii="Angsana New" w:hAnsi="Angsana New" w:cs="Angsana New"/>
          <w:spacing w:val="8"/>
          <w:sz w:val="30"/>
          <w:szCs w:val="30"/>
          <w:lang w:val="en-US" w:bidi="th-TH"/>
        </w:rPr>
        <w:t>*</w:t>
      </w:r>
      <w:r w:rsidRPr="00CF1517">
        <w:rPr>
          <w:rFonts w:ascii="Angsana New" w:hAnsi="Angsana New" w:cs="Angsana New"/>
          <w:spacing w:val="8"/>
          <w:sz w:val="30"/>
          <w:szCs w:val="30"/>
          <w:lang w:val="en-US" w:bidi="th-TH"/>
        </w:rPr>
        <w:t xml:space="preserve">  </w:t>
      </w:r>
      <w:r>
        <w:rPr>
          <w:rFonts w:ascii="Angsana New" w:hAnsi="Angsana New" w:cs="Angsana New"/>
          <w:spacing w:val="8"/>
          <w:sz w:val="30"/>
          <w:szCs w:val="30"/>
          <w:lang w:val="en-US" w:bidi="th-TH"/>
        </w:rPr>
        <w:t xml:space="preserve"> 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>จดทะเบียนในประเทศ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>ไท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>ย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หุ้นสามัญ </w:t>
      </w:r>
      <w:r>
        <w:rPr>
          <w:rFonts w:ascii="Angsana New" w:hAnsi="Angsana New" w:cs="Angsana New"/>
          <w:spacing w:val="8"/>
          <w:sz w:val="30"/>
          <w:szCs w:val="30"/>
          <w:lang w:val="en-US"/>
        </w:rPr>
        <w:t>2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>,</w:t>
      </w:r>
      <w:r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000</w:t>
      </w:r>
      <w:r>
        <w:rPr>
          <w:rFonts w:ascii="Angsana New" w:hAnsi="Angsana New" w:cs="Angsana New"/>
          <w:spacing w:val="8"/>
          <w:sz w:val="30"/>
          <w:szCs w:val="30"/>
          <w:lang w:val="en-US" w:bidi="th-TH"/>
        </w:rPr>
        <w:t>,000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 หุ้น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มูลค่าหุ้นละ </w:t>
      </w:r>
      <w:r w:rsidRPr="00360B44">
        <w:rPr>
          <w:rFonts w:ascii="Angsana New" w:hAnsi="Angsana New" w:cs="Angsana New"/>
          <w:spacing w:val="8"/>
          <w:sz w:val="30"/>
          <w:szCs w:val="30"/>
          <w:lang w:val="en-US"/>
        </w:rPr>
        <w:t>1</w:t>
      </w:r>
      <w:r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</w:t>
      </w:r>
      <w:r w:rsidRPr="00360B44">
        <w:rPr>
          <w:rFonts w:ascii="Angsana New" w:hAnsi="Angsana New" w:cs="Angsana New"/>
          <w:spacing w:val="8"/>
          <w:sz w:val="30"/>
          <w:szCs w:val="30"/>
          <w:lang w:val="en-US"/>
        </w:rPr>
        <w:t>0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 xml:space="preserve"> บาท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 และ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>เรียกชำระค่าหุ้นในอัตราร้อยละ</w:t>
      </w:r>
      <w:r w:rsidRPr="00CF1517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50</w:t>
      </w:r>
      <w:r w:rsidRPr="00CF1517">
        <w:rPr>
          <w:rFonts w:ascii="Angsana New" w:hAnsi="Angsana New"/>
          <w:sz w:val="30"/>
          <w:szCs w:val="30"/>
        </w:rPr>
        <w:t>.</w:t>
      </w:r>
      <w:r w:rsidRPr="00360B44">
        <w:rPr>
          <w:rFonts w:ascii="Angsana New" w:hAnsi="Angsana New"/>
          <w:sz w:val="30"/>
          <w:szCs w:val="30"/>
          <w:lang w:val="en-US"/>
        </w:rPr>
        <w:t>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(การร่วมค้า </w:t>
      </w:r>
      <w:r>
        <w:rPr>
          <w:rFonts w:ascii="Angsana New" w:hAnsi="Angsana New" w:cs="Angsana New"/>
          <w:sz w:val="30"/>
          <w:szCs w:val="30"/>
          <w:lang w:val="en-US" w:bidi="th-TH"/>
        </w:rPr>
        <w:t>4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>)</w:t>
      </w:r>
    </w:p>
    <w:p w14:paraId="213BE95A" w14:textId="3D502DA9" w:rsidR="00F96216" w:rsidRDefault="00F96216" w:rsidP="00F96216">
      <w:pPr>
        <w:pStyle w:val="block"/>
        <w:spacing w:after="0"/>
        <w:ind w:left="540" w:hanging="90"/>
        <w:jc w:val="both"/>
        <w:rPr>
          <w:rFonts w:ascii="Angsana New" w:hAnsi="Angsana New" w:cs="Angsana New"/>
          <w:sz w:val="30"/>
          <w:szCs w:val="30"/>
          <w:lang w:val="en-US" w:bidi="th-TH"/>
        </w:rPr>
      </w:pPr>
      <w:r>
        <w:rPr>
          <w:rFonts w:ascii="Angsana New" w:hAnsi="Angsana New" w:cs="Angsana New"/>
          <w:spacing w:val="8"/>
          <w:sz w:val="30"/>
          <w:szCs w:val="30"/>
          <w:lang w:val="en-US" w:bidi="th-TH"/>
        </w:rPr>
        <w:t>*</w:t>
      </w:r>
      <w:r w:rsidRPr="00CF1517">
        <w:rPr>
          <w:rFonts w:ascii="Angsana New" w:hAnsi="Angsana New" w:cs="Angsana New"/>
          <w:spacing w:val="8"/>
          <w:sz w:val="30"/>
          <w:szCs w:val="30"/>
          <w:lang w:val="en-US" w:bidi="th-TH"/>
        </w:rPr>
        <w:t>***</w:t>
      </w:r>
      <w:proofErr w:type="gramStart"/>
      <w:r>
        <w:rPr>
          <w:rFonts w:ascii="Angsana New" w:hAnsi="Angsana New" w:cs="Angsana New"/>
          <w:spacing w:val="8"/>
          <w:sz w:val="30"/>
          <w:szCs w:val="30"/>
          <w:lang w:val="en-US" w:bidi="th-TH"/>
        </w:rPr>
        <w:t>*</w:t>
      </w:r>
      <w:r w:rsidRPr="00CF1517">
        <w:rPr>
          <w:rFonts w:ascii="Angsana New" w:hAnsi="Angsana New" w:cs="Angsana New"/>
          <w:spacing w:val="8"/>
          <w:sz w:val="30"/>
          <w:szCs w:val="30"/>
          <w:lang w:val="en-US" w:bidi="th-TH"/>
        </w:rPr>
        <w:t xml:space="preserve"> 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>จดทะเบียนในประเทศ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>ไท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>ย</w:t>
      </w:r>
      <w:proofErr w:type="gramEnd"/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หุ้นสามัญ </w:t>
      </w:r>
      <w:r>
        <w:rPr>
          <w:rFonts w:ascii="Angsana New" w:hAnsi="Angsana New" w:cs="Angsana New"/>
          <w:spacing w:val="8"/>
          <w:sz w:val="30"/>
          <w:szCs w:val="30"/>
          <w:lang w:val="en-US" w:bidi="th-TH"/>
        </w:rPr>
        <w:t>2,35</w:t>
      </w:r>
      <w:r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>,</w:t>
      </w:r>
      <w:r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 หุ้น</w:t>
      </w:r>
      <w:r w:rsidRPr="00CF1517">
        <w:rPr>
          <w:rFonts w:ascii="Angsana New" w:hAnsi="Angsana New" w:cs="Angsana New"/>
          <w:spacing w:val="8"/>
          <w:sz w:val="30"/>
          <w:szCs w:val="30"/>
          <w:lang w:bidi="th-TH"/>
        </w:rPr>
        <w:t xml:space="preserve"> 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มูลค่าหุ้นละ </w:t>
      </w:r>
      <w:r w:rsidRPr="00360B44">
        <w:rPr>
          <w:rFonts w:ascii="Angsana New" w:hAnsi="Angsana New" w:cs="Angsana New"/>
          <w:spacing w:val="8"/>
          <w:sz w:val="30"/>
          <w:szCs w:val="30"/>
          <w:lang w:val="en-US"/>
        </w:rPr>
        <w:t>1</w:t>
      </w:r>
      <w:r w:rsidRPr="00360B44">
        <w:rPr>
          <w:rFonts w:ascii="Angsana New" w:hAnsi="Angsana New" w:cs="Angsana New"/>
          <w:spacing w:val="8"/>
          <w:sz w:val="30"/>
          <w:szCs w:val="30"/>
          <w:lang w:val="en-US" w:bidi="th-TH"/>
        </w:rPr>
        <w:t>0</w:t>
      </w:r>
      <w:r w:rsidRPr="00360B44">
        <w:rPr>
          <w:rFonts w:ascii="Angsana New" w:hAnsi="Angsana New" w:cs="Angsana New"/>
          <w:spacing w:val="8"/>
          <w:sz w:val="30"/>
          <w:szCs w:val="30"/>
          <w:lang w:val="en-US"/>
        </w:rPr>
        <w:t>0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 xml:space="preserve"> บาท</w:t>
      </w:r>
      <w:r w:rsidRPr="00CF1517">
        <w:rPr>
          <w:rFonts w:ascii="Angsana New" w:hAnsi="Angsana New" w:cs="Angsana New"/>
          <w:spacing w:val="8"/>
          <w:sz w:val="30"/>
          <w:szCs w:val="30"/>
          <w:cs/>
          <w:lang w:bidi="th-TH"/>
        </w:rPr>
        <w:t xml:space="preserve"> และ</w:t>
      </w:r>
      <w:r w:rsidRPr="00CF1517">
        <w:rPr>
          <w:rFonts w:ascii="Angsana New" w:hAnsi="Angsana New" w:cs="Angsana New" w:hint="cs"/>
          <w:spacing w:val="8"/>
          <w:sz w:val="30"/>
          <w:szCs w:val="30"/>
          <w:cs/>
          <w:lang w:bidi="th-TH"/>
        </w:rPr>
        <w:t>เรียกชำระค่าหุ้นในอัตราร้อยละ</w:t>
      </w:r>
      <w:r w:rsidRPr="00CF1517">
        <w:rPr>
          <w:rFonts w:ascii="Angsana New" w:hAnsi="Angsana New"/>
          <w:sz w:val="30"/>
          <w:szCs w:val="30"/>
        </w:rPr>
        <w:t xml:space="preserve"> </w:t>
      </w:r>
      <w:r w:rsidRPr="00086D0E">
        <w:rPr>
          <w:rFonts w:ascii="Angsana New" w:hAnsi="Angsana New"/>
          <w:sz w:val="30"/>
          <w:szCs w:val="30"/>
          <w:lang w:val="en-US"/>
        </w:rPr>
        <w:t>2</w:t>
      </w:r>
      <w:r w:rsidRPr="00360B44">
        <w:rPr>
          <w:rFonts w:ascii="Angsana New" w:hAnsi="Angsana New"/>
          <w:sz w:val="30"/>
          <w:szCs w:val="30"/>
          <w:lang w:val="en-US"/>
        </w:rPr>
        <w:t>5</w:t>
      </w:r>
      <w:r w:rsidRPr="00CF1517">
        <w:rPr>
          <w:rFonts w:ascii="Angsana New" w:hAnsi="Angsana New"/>
          <w:sz w:val="30"/>
          <w:szCs w:val="30"/>
        </w:rPr>
        <w:t>.</w:t>
      </w:r>
      <w:r w:rsidRPr="00360B44">
        <w:rPr>
          <w:rFonts w:ascii="Angsana New" w:hAnsi="Angsana New"/>
          <w:sz w:val="30"/>
          <w:szCs w:val="30"/>
          <w:lang w:val="en-US"/>
        </w:rPr>
        <w:t>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(การร่วมค้า </w:t>
      </w:r>
      <w:r>
        <w:rPr>
          <w:rFonts w:ascii="Angsana New" w:hAnsi="Angsana New" w:cs="Angsana New"/>
          <w:sz w:val="30"/>
          <w:szCs w:val="30"/>
          <w:lang w:val="en-US" w:bidi="th-TH"/>
        </w:rPr>
        <w:t>5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>)</w:t>
      </w:r>
    </w:p>
    <w:p w14:paraId="47F49020" w14:textId="77777777" w:rsidR="00B32D30" w:rsidRPr="00CF1517" w:rsidRDefault="00B32D30" w:rsidP="00F96216">
      <w:pPr>
        <w:pStyle w:val="block"/>
        <w:spacing w:after="0"/>
        <w:ind w:left="540" w:hanging="90"/>
        <w:jc w:val="both"/>
        <w:rPr>
          <w:rFonts w:ascii="Angsana New" w:hAnsi="Angsana New" w:cs="Angsana New"/>
          <w:sz w:val="30"/>
          <w:szCs w:val="30"/>
        </w:rPr>
      </w:pPr>
    </w:p>
    <w:p w14:paraId="1273DC38" w14:textId="2B128082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  <w:r w:rsidRPr="00CF1517">
        <w:rPr>
          <w:rFonts w:ascii="Angsana New" w:hAnsi="Angsana New" w:cs="Angsana New"/>
          <w:sz w:val="30"/>
          <w:szCs w:val="30"/>
          <w:lang w:bidi="th-TH"/>
        </w:rPr>
        <w:t xml:space="preserve">      </w:t>
      </w:r>
      <w:r w:rsidRPr="00CF1517">
        <w:rPr>
          <w:rFonts w:ascii="Angsana New" w:hAnsi="Angsana New" w:cs="Angsana New"/>
          <w:sz w:val="30"/>
          <w:szCs w:val="30"/>
          <w:lang w:bidi="th-TH"/>
        </w:rPr>
        <w:tab/>
      </w:r>
      <w:r w:rsidRPr="00CF1517">
        <w:rPr>
          <w:rFonts w:ascii="Angsana New" w:hAnsi="Angsana New" w:cs="Angsana New"/>
          <w:sz w:val="30"/>
          <w:szCs w:val="30"/>
          <w:lang w:bidi="th-TH"/>
        </w:rPr>
        <w:tab/>
        <w:t xml:space="preserve">    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   </w:t>
      </w: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กลุ่มบริษัทได้บันทึกบัญชีเงินลงทุนในการร่วมค้า ตามวิธีส่วนได้เสียในงบการเงินรว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ม</w:t>
      </w:r>
    </w:p>
    <w:p w14:paraId="727E29C2" w14:textId="77777777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544FAF58" w14:textId="77777777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6B1BE774" w14:textId="77777777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7E9F6EB3" w14:textId="77777777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154AF6B3" w14:textId="77777777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72FAF673" w14:textId="77777777" w:rsidR="00F96216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5FF24BEE" w14:textId="2B97BB96" w:rsidR="00F96216" w:rsidRPr="00CF1517" w:rsidRDefault="00F96216" w:rsidP="00F96216">
      <w:pPr>
        <w:pStyle w:val="block"/>
        <w:spacing w:after="0"/>
        <w:ind w:left="306" w:hanging="405"/>
        <w:jc w:val="both"/>
        <w:rPr>
          <w:rFonts w:ascii="Angsana New" w:hAnsi="Angsana New" w:cs="Angsana New"/>
          <w:sz w:val="30"/>
          <w:szCs w:val="30"/>
          <w:lang w:bidi="th-TH"/>
        </w:rPr>
        <w:sectPr w:rsidR="00F96216" w:rsidRPr="00CF1517" w:rsidSect="00B261BB">
          <w:footerReference w:type="default" r:id="rId19"/>
          <w:pgSz w:w="16834" w:h="11909" w:orient="landscape" w:code="9"/>
          <w:pgMar w:top="691" w:right="1152" w:bottom="576" w:left="1152" w:header="720" w:footer="720" w:gutter="0"/>
          <w:pgNumType w:start="88"/>
          <w:cols w:space="720"/>
          <w:docGrid w:linePitch="360"/>
        </w:sectPr>
      </w:pPr>
    </w:p>
    <w:p w14:paraId="1641EC19" w14:textId="5DD91122" w:rsidR="00A563F0" w:rsidRPr="00A563F0" w:rsidRDefault="00A563F0" w:rsidP="00A563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/>
        <w:jc w:val="thaiDistribute"/>
        <w:rPr>
          <w:rFonts w:ascii="Calibri" w:hAnsi="Calibri" w:cs="Calibri"/>
          <w:sz w:val="22"/>
          <w:szCs w:val="22"/>
        </w:rPr>
      </w:pPr>
      <w:bookmarkStart w:id="5" w:name="_Hlk63447751"/>
      <w:r w:rsidRPr="00B7771C">
        <w:rPr>
          <w:rFonts w:ascii="Angsana New" w:hAnsi="Angsana New" w:cs="Angsana New"/>
          <w:spacing w:val="-6"/>
          <w:sz w:val="30"/>
          <w:szCs w:val="30"/>
          <w:cs/>
        </w:rPr>
        <w:t>กลุ่มบริษัทไม่ได้รับรู้ส่วนแบ่งขาดทุนของเงินลงทุนที่บันทึกตามวิธีส่วนได้เสียแห่ง</w:t>
      </w:r>
      <w:r w:rsidR="003C52D0" w:rsidRPr="00B7771C">
        <w:rPr>
          <w:rFonts w:ascii="Angsana New" w:hAnsi="Angsana New" w:cs="Angsana New" w:hint="cs"/>
          <w:spacing w:val="-6"/>
          <w:sz w:val="30"/>
          <w:szCs w:val="30"/>
          <w:cs/>
        </w:rPr>
        <w:t>หนึ่ง</w:t>
      </w:r>
      <w:r w:rsidR="00B7771C" w:rsidRPr="00B7771C">
        <w:rPr>
          <w:rFonts w:ascii="Angsana New" w:hAnsi="Angsana New" w:cs="Angsana New"/>
          <w:spacing w:val="-6"/>
          <w:sz w:val="30"/>
          <w:szCs w:val="30"/>
        </w:rPr>
        <w:t xml:space="preserve"> </w:t>
      </w:r>
      <w:r w:rsidR="00B7771C" w:rsidRPr="00B7771C">
        <w:rPr>
          <w:rFonts w:ascii="Angsana New" w:hAnsi="Angsana New" w:cs="Angsana New" w:hint="cs"/>
          <w:spacing w:val="-6"/>
          <w:sz w:val="30"/>
          <w:szCs w:val="30"/>
          <w:cs/>
        </w:rPr>
        <w:t xml:space="preserve">(บริษัท เจเนพูติก ไบโอ จำกัด </w:t>
      </w:r>
      <w:r w:rsidR="00B7771C" w:rsidRPr="00B7771C">
        <w:rPr>
          <w:rFonts w:ascii="Angsana New" w:hAnsi="Angsana New" w:cs="Angsana New"/>
          <w:spacing w:val="-6"/>
          <w:sz w:val="30"/>
          <w:szCs w:val="30"/>
        </w:rPr>
        <w:t>(</w:t>
      </w:r>
      <w:r w:rsidR="00B7771C" w:rsidRPr="00B7771C">
        <w:rPr>
          <w:rFonts w:ascii="Angsana New" w:hAnsi="Angsana New" w:cs="Angsana New" w:hint="cs"/>
          <w:spacing w:val="-6"/>
          <w:sz w:val="30"/>
          <w:szCs w:val="30"/>
          <w:cs/>
        </w:rPr>
        <w:t>“</w:t>
      </w:r>
      <w:r w:rsidR="00B7771C" w:rsidRPr="00B7771C">
        <w:rPr>
          <w:rFonts w:ascii="Angsana New" w:hAnsi="Angsana New" w:cs="Angsana New"/>
          <w:spacing w:val="-6"/>
          <w:sz w:val="30"/>
          <w:szCs w:val="30"/>
        </w:rPr>
        <w:t>GB”)</w:t>
      </w:r>
      <w:r w:rsidR="00B7771C" w:rsidRPr="00CF1517">
        <w:rPr>
          <w:rFonts w:ascii="Angsana New" w:hAnsi="Angsana New" w:cs="Angsana New"/>
          <w:sz w:val="30"/>
          <w:szCs w:val="30"/>
        </w:rPr>
        <w:t>)</w:t>
      </w:r>
      <w:r w:rsidR="00B7771C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="00B7771C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Pr="00F57ED5">
        <w:rPr>
          <w:rFonts w:ascii="Angsana New" w:hAnsi="Angsana New" w:cs="Angsana New"/>
          <w:spacing w:val="8"/>
          <w:sz w:val="30"/>
          <w:szCs w:val="30"/>
          <w:cs/>
        </w:rPr>
        <w:t>สำหรับส่วนแบ่งใน</w:t>
      </w:r>
      <w:r w:rsidRPr="00A563F0">
        <w:rPr>
          <w:rFonts w:ascii="Angsana New" w:hAnsi="Angsana New" w:cs="Angsana New"/>
          <w:sz w:val="30"/>
          <w:szCs w:val="30"/>
          <w:cs/>
        </w:rPr>
        <w:t>ผลขาดทุนที่เกินกว่ามูลค่าเงินลงทุนของบริษัทในบริษัท</w:t>
      </w:r>
      <w:r w:rsidR="00311558">
        <w:rPr>
          <w:rFonts w:ascii="Angsana New" w:hAnsi="Angsana New" w:cs="Angsana New" w:hint="cs"/>
          <w:sz w:val="30"/>
          <w:szCs w:val="30"/>
          <w:cs/>
        </w:rPr>
        <w:t>ดังกล่าว</w:t>
      </w:r>
      <w:r w:rsidRPr="00A563F0">
        <w:rPr>
          <w:rFonts w:ascii="Calibri" w:hAnsi="Calibri" w:cs="Calibri"/>
          <w:sz w:val="22"/>
          <w:szCs w:val="22"/>
        </w:rPr>
        <w:t xml:space="preserve"> </w:t>
      </w:r>
      <w:r w:rsidRPr="00A563F0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A563F0">
        <w:rPr>
          <w:rFonts w:ascii="Angsana New" w:hAnsi="Angsana New" w:cs="Angsana New"/>
          <w:sz w:val="30"/>
          <w:szCs w:val="30"/>
          <w:lang w:val="en-GB"/>
        </w:rPr>
        <w:t xml:space="preserve"> </w:t>
      </w:r>
      <w:r w:rsidRPr="00A563F0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A563F0">
        <w:rPr>
          <w:rFonts w:ascii="Angsana New" w:hAnsi="Angsana New" w:cs="Angsana New"/>
          <w:sz w:val="30"/>
          <w:szCs w:val="30"/>
          <w:lang w:val="en-GB"/>
        </w:rPr>
        <w:t xml:space="preserve"> </w:t>
      </w:r>
      <w:r w:rsidRPr="00A563F0">
        <w:rPr>
          <w:rFonts w:ascii="Angsana New" w:hAnsi="Angsana New" w:cs="Angsana New"/>
          <w:sz w:val="30"/>
          <w:szCs w:val="30"/>
          <w:cs/>
        </w:rPr>
        <w:t xml:space="preserve">กลุ่มบริษัทยังมีส่วนแบ่งผลขาดทุนสะสมที่ยังไม่รับรู้จำนวน </w:t>
      </w:r>
      <w:r w:rsidR="00360B44" w:rsidRPr="00360B44">
        <w:rPr>
          <w:rFonts w:ascii="Angsana New" w:hAnsi="Angsana New" w:cs="Angsana New"/>
          <w:sz w:val="30"/>
          <w:szCs w:val="30"/>
        </w:rPr>
        <w:t>0</w:t>
      </w:r>
      <w:r w:rsidRPr="00A563F0">
        <w:rPr>
          <w:rFonts w:ascii="Angsana New" w:hAnsi="Angsana New" w:cs="Angsana New"/>
          <w:sz w:val="30"/>
          <w:szCs w:val="30"/>
          <w:lang w:val="en-GB"/>
        </w:rPr>
        <w:t>.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Pr="00A563F0">
        <w:rPr>
          <w:rFonts w:ascii="Angsana New" w:hAnsi="Angsana New" w:cs="Angsana New"/>
          <w:sz w:val="30"/>
          <w:szCs w:val="30"/>
          <w:cs/>
        </w:rPr>
        <w:t xml:space="preserve"> ล้านบาท</w:t>
      </w:r>
      <w:r w:rsidRPr="00A563F0">
        <w:rPr>
          <w:rFonts w:ascii="Calibri" w:hAnsi="Calibri" w:cs="Calibri"/>
          <w:sz w:val="22"/>
          <w:szCs w:val="22"/>
        </w:rPr>
        <w:t xml:space="preserve"> </w:t>
      </w:r>
      <w:r w:rsidRPr="00A563F0">
        <w:rPr>
          <w:rFonts w:ascii="Angsana New" w:hAnsi="Angsana New" w:cs="Angsana New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A563F0">
        <w:rPr>
          <w:rFonts w:ascii="Angsana New" w:hAnsi="Angsana New" w:cs="Angsana New"/>
          <w:i/>
          <w:iCs/>
          <w:sz w:val="30"/>
          <w:szCs w:val="30"/>
          <w:lang w:val="en-GB"/>
        </w:rPr>
        <w:t>:</w:t>
      </w:r>
      <w:r w:rsidRPr="00A563F0">
        <w:rPr>
          <w:rFonts w:ascii="Calibri" w:hAnsi="Calibri" w:cs="Calibri"/>
          <w:i/>
          <w:iCs/>
          <w:sz w:val="22"/>
          <w:szCs w:val="22"/>
        </w:rPr>
        <w:t xml:space="preserve"> </w:t>
      </w:r>
      <w:r w:rsidRPr="00A563F0">
        <w:rPr>
          <w:rFonts w:ascii="Angsana New" w:hAnsi="Angsana New" w:cs="Angsana New"/>
          <w:i/>
          <w:iCs/>
          <w:sz w:val="30"/>
          <w:szCs w:val="30"/>
          <w:cs/>
        </w:rPr>
        <w:t>ไม่มี</w:t>
      </w:r>
      <w:r w:rsidRPr="00A563F0">
        <w:rPr>
          <w:rFonts w:ascii="Angsana New" w:hAnsi="Angsana New" w:cs="Angsana New"/>
          <w:i/>
          <w:iCs/>
          <w:sz w:val="30"/>
          <w:szCs w:val="30"/>
          <w:lang w:val="en-GB"/>
        </w:rPr>
        <w:t>)</w:t>
      </w:r>
      <w:r w:rsidRPr="00A563F0">
        <w:rPr>
          <w:rFonts w:ascii="Angsana New" w:hAnsi="Angsana New" w:cs="Angsana New"/>
          <w:sz w:val="30"/>
          <w:szCs w:val="30"/>
          <w:cs/>
        </w:rPr>
        <w:t xml:space="preserve"> ซึ่งส่วนแบ่งผลขาดทุน</w:t>
      </w:r>
      <w:r w:rsidRPr="00BE7437">
        <w:rPr>
          <w:rFonts w:ascii="Angsana New" w:hAnsi="Angsana New" w:cs="Angsana New"/>
          <w:spacing w:val="4"/>
          <w:sz w:val="30"/>
          <w:szCs w:val="30"/>
          <w:cs/>
        </w:rPr>
        <w:t>สำหรับปีปัจจุบันของกลุ่มบริษัท</w:t>
      </w:r>
      <w:r w:rsidRPr="00BE7437">
        <w:rPr>
          <w:rFonts w:ascii="Calibri" w:hAnsi="Calibri" w:cs="Calibri"/>
          <w:spacing w:val="4"/>
          <w:sz w:val="22"/>
          <w:szCs w:val="22"/>
        </w:rPr>
        <w:t xml:space="preserve"> </w:t>
      </w:r>
      <w:r w:rsidRPr="00BE7437">
        <w:rPr>
          <w:rFonts w:ascii="Angsana New" w:hAnsi="Angsana New" w:cs="Angsana New"/>
          <w:spacing w:val="4"/>
          <w:sz w:val="30"/>
          <w:szCs w:val="30"/>
          <w:cs/>
        </w:rPr>
        <w:t xml:space="preserve">มีจำนวน </w:t>
      </w:r>
      <w:r w:rsidR="00360B44" w:rsidRPr="00BE7437">
        <w:rPr>
          <w:rFonts w:ascii="Angsana New" w:hAnsi="Angsana New" w:cs="Angsana New"/>
          <w:spacing w:val="4"/>
          <w:sz w:val="30"/>
          <w:szCs w:val="30"/>
        </w:rPr>
        <w:t>0</w:t>
      </w:r>
      <w:r w:rsidRPr="00BE7437">
        <w:rPr>
          <w:rFonts w:ascii="Angsana New" w:hAnsi="Angsana New" w:cs="Angsana New"/>
          <w:spacing w:val="4"/>
          <w:sz w:val="30"/>
          <w:szCs w:val="30"/>
          <w:lang w:val="en-GB"/>
        </w:rPr>
        <w:t>.</w:t>
      </w:r>
      <w:r w:rsidR="00360B44" w:rsidRPr="00BE7437">
        <w:rPr>
          <w:rFonts w:ascii="Angsana New" w:hAnsi="Angsana New" w:cs="Angsana New"/>
          <w:spacing w:val="4"/>
          <w:sz w:val="30"/>
          <w:szCs w:val="30"/>
        </w:rPr>
        <w:t>5</w:t>
      </w:r>
      <w:r w:rsidRPr="00BE7437">
        <w:rPr>
          <w:rFonts w:ascii="Angsana New" w:hAnsi="Angsana New" w:cs="Angsana New"/>
          <w:spacing w:val="4"/>
          <w:sz w:val="30"/>
          <w:szCs w:val="30"/>
          <w:lang w:val="en-GB"/>
        </w:rPr>
        <w:t xml:space="preserve"> </w:t>
      </w:r>
      <w:r w:rsidRPr="00BE7437">
        <w:rPr>
          <w:rFonts w:ascii="Angsana New" w:hAnsi="Angsana New" w:cs="Angsana New"/>
          <w:spacing w:val="4"/>
          <w:sz w:val="30"/>
          <w:szCs w:val="30"/>
          <w:cs/>
        </w:rPr>
        <w:t>ล้านบาท</w:t>
      </w:r>
      <w:r w:rsidRPr="00BE7437">
        <w:rPr>
          <w:rFonts w:ascii="Calibri" w:hAnsi="Calibri" w:cs="Calibri"/>
          <w:spacing w:val="4"/>
          <w:sz w:val="22"/>
          <w:szCs w:val="22"/>
        </w:rPr>
        <w:t xml:space="preserve"> </w:t>
      </w:r>
      <w:r w:rsidRPr="00BE7437">
        <w:rPr>
          <w:rFonts w:ascii="Angsana New" w:hAnsi="Angsana New" w:cs="Angsana New"/>
          <w:i/>
          <w:iCs/>
          <w:spacing w:val="4"/>
          <w:sz w:val="30"/>
          <w:szCs w:val="30"/>
          <w:cs/>
        </w:rPr>
        <w:t>(</w:t>
      </w:r>
      <w:r w:rsidR="00086D0E" w:rsidRPr="00BE7437">
        <w:rPr>
          <w:rFonts w:ascii="Angsana New" w:hAnsi="Angsana New" w:cs="Angsana New"/>
          <w:i/>
          <w:iCs/>
          <w:spacing w:val="4"/>
          <w:sz w:val="30"/>
          <w:szCs w:val="30"/>
        </w:rPr>
        <w:t>2</w:t>
      </w:r>
      <w:r w:rsidR="00360B44" w:rsidRPr="00BE7437">
        <w:rPr>
          <w:rFonts w:ascii="Angsana New" w:hAnsi="Angsana New" w:cs="Angsana New"/>
          <w:i/>
          <w:iCs/>
          <w:spacing w:val="4"/>
          <w:sz w:val="30"/>
          <w:szCs w:val="30"/>
        </w:rPr>
        <w:t>56</w:t>
      </w:r>
      <w:r w:rsidR="00086D0E" w:rsidRPr="00BE7437">
        <w:rPr>
          <w:rFonts w:ascii="Angsana New" w:hAnsi="Angsana New" w:cs="Angsana New"/>
          <w:i/>
          <w:iCs/>
          <w:spacing w:val="4"/>
          <w:sz w:val="30"/>
          <w:szCs w:val="30"/>
        </w:rPr>
        <w:t>2</w:t>
      </w:r>
      <w:r w:rsidRPr="00BE7437">
        <w:rPr>
          <w:rFonts w:ascii="Angsana New" w:hAnsi="Angsana New" w:cs="Angsana New"/>
          <w:i/>
          <w:iCs/>
          <w:spacing w:val="4"/>
          <w:sz w:val="30"/>
          <w:szCs w:val="30"/>
          <w:lang w:val="en-GB"/>
        </w:rPr>
        <w:t>:</w:t>
      </w:r>
      <w:r w:rsidRPr="00BE7437">
        <w:rPr>
          <w:rFonts w:ascii="Calibri" w:hAnsi="Calibri" w:cs="Calibri"/>
          <w:i/>
          <w:iCs/>
          <w:spacing w:val="4"/>
          <w:sz w:val="22"/>
          <w:szCs w:val="22"/>
        </w:rPr>
        <w:t xml:space="preserve"> </w:t>
      </w:r>
      <w:r w:rsidRPr="00BE7437">
        <w:rPr>
          <w:rFonts w:ascii="Angsana New" w:hAnsi="Angsana New" w:cs="Angsana New"/>
          <w:i/>
          <w:iCs/>
          <w:spacing w:val="4"/>
          <w:sz w:val="30"/>
          <w:szCs w:val="30"/>
          <w:cs/>
        </w:rPr>
        <w:t>ไม่มี)</w:t>
      </w:r>
      <w:r w:rsidRPr="00BE7437">
        <w:rPr>
          <w:rFonts w:ascii="Angsana New" w:hAnsi="Angsana New" w:cs="Angsana New"/>
          <w:spacing w:val="4"/>
          <w:sz w:val="30"/>
          <w:szCs w:val="30"/>
          <w:cs/>
        </w:rPr>
        <w:t xml:space="preserve"> กลุ่มบริษัทไม่มีภาระหนี้สินที่เกี่ยวเนื่องกับผล</w:t>
      </w:r>
      <w:r w:rsidRPr="00A563F0">
        <w:rPr>
          <w:rFonts w:ascii="Angsana New" w:hAnsi="Angsana New" w:cs="Angsana New"/>
          <w:sz w:val="30"/>
          <w:szCs w:val="30"/>
          <w:cs/>
        </w:rPr>
        <w:t>ขาดทุนเหล่านี้</w:t>
      </w:r>
    </w:p>
    <w:bookmarkEnd w:id="5"/>
    <w:p w14:paraId="796B0903" w14:textId="5750F293" w:rsidR="00A563F0" w:rsidRDefault="00A563F0" w:rsidP="00DC0B5E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065F58AB" w14:textId="77777777" w:rsidR="00B90525" w:rsidRPr="00831AA6" w:rsidRDefault="00B90525" w:rsidP="00B905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/>
        <w:jc w:val="thaiDistribute"/>
        <w:rPr>
          <w:rFonts w:ascii="Angsana New" w:hAnsi="Angsana New" w:cs="Angsana New"/>
          <w:b/>
          <w:bCs/>
          <w:i/>
          <w:iCs/>
          <w:spacing w:val="8"/>
          <w:sz w:val="30"/>
          <w:szCs w:val="30"/>
        </w:rPr>
      </w:pPr>
      <w:r w:rsidRPr="00831AA6">
        <w:rPr>
          <w:rFonts w:ascii="Angsana New" w:hAnsi="Angsana New" w:cs="Angsana New"/>
          <w:b/>
          <w:bCs/>
          <w:i/>
          <w:iCs/>
          <w:spacing w:val="8"/>
          <w:sz w:val="30"/>
          <w:szCs w:val="30"/>
        </w:rPr>
        <w:t>2563</w:t>
      </w:r>
    </w:p>
    <w:p w14:paraId="5776DF3F" w14:textId="77777777" w:rsidR="00B90525" w:rsidRDefault="00B90525" w:rsidP="00DC0B5E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0132F49E" w14:textId="5CC9C7D9" w:rsidR="00DC0B5E" w:rsidRPr="00CF1517" w:rsidRDefault="00DC0B5E" w:rsidP="00DC0B5E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>คณะกรรมการของบริษัทได้อนุมัติให้บริษัทย่อยแห่งหนึ่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ง (บริษัท ไทย ฟู้ดส์ กรีน เอนเนอร์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จี้ จำกัด 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>(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>“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>TFGE”))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จัดตั้ง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การร่วมค้าในประเทศแห่งหนึ่ง (บริษัท เจเนพูติก ไบโอ จำกัด) โดยมีทุนจดทะเบียนเริ่มแรกเป็นจำนวนเงิน </w:t>
      </w:r>
      <w:r w:rsidR="00360B44" w:rsidRPr="00360B44">
        <w:rPr>
          <w:rFonts w:ascii="Angsana New" w:hAnsi="Angsana New" w:cs="Angsana New"/>
          <w:spacing w:val="-4"/>
          <w:sz w:val="30"/>
          <w:szCs w:val="30"/>
          <w:lang w:val="en-US" w:bidi="th-TH"/>
        </w:rPr>
        <w:t>1</w:t>
      </w:r>
      <w:r w:rsidRPr="00CF1517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 ล้าน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บาท และให้เรียกชำระค่าหุ้นในอัตราร้อยละ </w:t>
      </w:r>
      <w:r w:rsidR="00086D0E" w:rsidRPr="00086D0E">
        <w:rPr>
          <w:rFonts w:ascii="Angsana New" w:hAnsi="Angsana New" w:cs="Angsana New"/>
          <w:sz w:val="30"/>
          <w:szCs w:val="30"/>
          <w:lang w:val="en-US" w:bidi="th-TH"/>
        </w:rPr>
        <w:t>2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5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คิดเป็นจำนวนเงิน </w:t>
      </w:r>
      <w:r w:rsidR="00086D0E" w:rsidRPr="00086D0E">
        <w:rPr>
          <w:rFonts w:ascii="Angsana New" w:hAnsi="Angsana New" w:cs="Angsana New"/>
          <w:sz w:val="30"/>
          <w:szCs w:val="30"/>
          <w:lang w:val="en-US" w:bidi="th-TH"/>
        </w:rPr>
        <w:t>2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50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>,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บาท บริษัทมีสัดส่วนการลงทุนในการร่วมค้าดังกล่าวคิดเป็นอัตราร้อยละ 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3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>ของทุนที่ชำระแล้ว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คิดเป็นจำนวนเงิน 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75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>,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000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บาท การดำเนินการจดทะเบียนหุ้นทุนเริ่มแรกของการร่วมค้าดังกล่าวกับกระทรวงพาณิชย์ได้แล้วเสร็จเมื่อวันที่ 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4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มีนาคม </w:t>
      </w:r>
      <w:r w:rsidR="00086D0E" w:rsidRPr="00086D0E">
        <w:rPr>
          <w:rFonts w:ascii="Angsana New" w:hAnsi="Angsana New" w:cs="Angsana New"/>
          <w:sz w:val="30"/>
          <w:szCs w:val="30"/>
          <w:lang w:val="en-US" w:bidi="th-TH"/>
        </w:rPr>
        <w:t>2</w:t>
      </w:r>
      <w:r w:rsidR="00360B44" w:rsidRPr="00360B44">
        <w:rPr>
          <w:rFonts w:ascii="Angsana New" w:hAnsi="Angsana New" w:cs="Angsana New"/>
          <w:sz w:val="30"/>
          <w:szCs w:val="30"/>
          <w:lang w:val="en-US" w:bidi="th-TH"/>
        </w:rPr>
        <w:t>56</w:t>
      </w:r>
      <w:r w:rsidR="004B0B8A" w:rsidRPr="004B0B8A">
        <w:rPr>
          <w:rFonts w:ascii="Angsana New" w:hAnsi="Angsana New" w:cs="Angsana New"/>
          <w:sz w:val="30"/>
          <w:szCs w:val="30"/>
          <w:lang w:val="en-US" w:bidi="th-TH"/>
        </w:rPr>
        <w:t>3</w:t>
      </w:r>
      <w:r w:rsidRPr="00CF1517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  <w:lang w:val="en-US" w:bidi="th-TH"/>
        </w:rPr>
        <w:t>ต่อมา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>คณะกรรมการของ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บริษัทได้อนุมัติให้ </w:t>
      </w:r>
      <w:r w:rsidRPr="00CF1517">
        <w:rPr>
          <w:rFonts w:asciiTheme="majorBidi" w:hAnsiTheme="majorBidi" w:cstheme="majorBidi"/>
          <w:spacing w:val="4"/>
          <w:sz w:val="30"/>
          <w:szCs w:val="30"/>
        </w:rPr>
        <w:t xml:space="preserve">TFGE 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โอนหุ้นในการร่วมค้าในบริษัท เจเนพูติก ไบโอ จำกัด ให้ </w:t>
      </w:r>
      <w:r w:rsidRPr="00CF1517">
        <w:rPr>
          <w:rFonts w:asciiTheme="majorBidi" w:hAnsiTheme="majorBidi" w:cstheme="majorBidi"/>
          <w:spacing w:val="4"/>
          <w:sz w:val="30"/>
          <w:szCs w:val="30"/>
        </w:rPr>
        <w:t xml:space="preserve">T Paragon 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การดำเนินการ</w:t>
      </w:r>
      <w:r w:rsidR="00847FFB" w:rsidRPr="00CF1517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จด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ทะเบียนโอนหุ้นดังกล่าวกับกระทรวงพาณิชย์ได้แล้วเสร็จเมื่อวันที่ </w:t>
      </w:r>
      <w:r w:rsidR="00360B44" w:rsidRPr="00360B44">
        <w:rPr>
          <w:rFonts w:asciiTheme="majorBidi" w:hAnsiTheme="majorBidi" w:cstheme="majorBidi"/>
          <w:sz w:val="30"/>
          <w:szCs w:val="30"/>
          <w:lang w:val="en-US"/>
        </w:rPr>
        <w:t>8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พฤษภาคม </w:t>
      </w:r>
      <w:r w:rsidR="00086D0E" w:rsidRPr="00086D0E">
        <w:rPr>
          <w:rFonts w:asciiTheme="majorBidi" w:hAnsiTheme="majorBidi" w:cstheme="majorBidi"/>
          <w:sz w:val="30"/>
          <w:szCs w:val="30"/>
          <w:lang w:val="en-US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  <w:lang w:val="en-US"/>
        </w:rPr>
        <w:t>56</w:t>
      </w:r>
      <w:r w:rsidR="004B0B8A" w:rsidRPr="004B0B8A">
        <w:rPr>
          <w:rFonts w:asciiTheme="majorBidi" w:hAnsiTheme="majorBidi" w:cstheme="majorBidi"/>
          <w:sz w:val="30"/>
          <w:szCs w:val="30"/>
          <w:lang w:val="en-US"/>
        </w:rPr>
        <w:t>3</w:t>
      </w:r>
    </w:p>
    <w:p w14:paraId="1ADF0A7F" w14:textId="77777777" w:rsidR="00DC0B5E" w:rsidRPr="00CF1517" w:rsidRDefault="00DC0B5E" w:rsidP="00DC0B5E">
      <w:pPr>
        <w:pStyle w:val="block"/>
        <w:spacing w:after="0" w:line="240" w:lineRule="atLeast"/>
        <w:ind w:left="450"/>
        <w:jc w:val="thaiDistribute"/>
        <w:rPr>
          <w:rFonts w:asciiTheme="majorBidi" w:hAnsiTheme="majorBidi" w:cstheme="majorBidi"/>
          <w:sz w:val="30"/>
          <w:szCs w:val="30"/>
        </w:rPr>
      </w:pPr>
    </w:p>
    <w:p w14:paraId="79A26D58" w14:textId="2536BF33" w:rsidR="00DC0B5E" w:rsidRPr="00CF1517" w:rsidRDefault="00DC0B5E" w:rsidP="00DC0B5E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คณะกรรมการของบริษัทได้อนุมัติให้ บริษัท เจเนพูติก ไบโอ จำกัด เพิ่มทุนจดทะเบียนจาก </w:t>
      </w:r>
      <w:r w:rsidR="00360B44" w:rsidRPr="00BF3824">
        <w:rPr>
          <w:rFonts w:asciiTheme="majorBidi" w:hAnsiTheme="majorBidi" w:cstheme="majorBidi"/>
          <w:spacing w:val="4"/>
          <w:sz w:val="30"/>
          <w:szCs w:val="30"/>
          <w:lang w:val="en-US"/>
        </w:rPr>
        <w:t>1</w:t>
      </w:r>
      <w:r w:rsidRPr="00BF3824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ล้านบาท เป็น </w:t>
      </w:r>
      <w:r w:rsidR="00360B44" w:rsidRPr="00BF3824">
        <w:rPr>
          <w:rFonts w:asciiTheme="majorBidi" w:hAnsiTheme="majorBidi" w:cstheme="majorBidi"/>
          <w:spacing w:val="4"/>
          <w:sz w:val="30"/>
          <w:szCs w:val="30"/>
          <w:lang w:val="en-US"/>
        </w:rPr>
        <w:t>10</w:t>
      </w:r>
      <w:r w:rsidRPr="00BF3824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ล้าน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บาทและให้เรียกชำระค่าหุ้นในอัตราร้อยละ </w:t>
      </w:r>
      <w:r w:rsidR="00086D0E" w:rsidRPr="00086D0E">
        <w:rPr>
          <w:rFonts w:asciiTheme="majorBidi" w:hAnsiTheme="majorBidi" w:cstheme="majorBidi"/>
          <w:sz w:val="30"/>
          <w:szCs w:val="30"/>
          <w:lang w:val="en-US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  <w:lang w:val="en-US"/>
        </w:rPr>
        <w:t>5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คิดเป็นจำนวนเงิน </w:t>
      </w:r>
      <w:r w:rsidR="00086D0E" w:rsidRPr="00086D0E">
        <w:rPr>
          <w:rFonts w:asciiTheme="majorBidi" w:hAnsiTheme="majorBidi" w:cstheme="majorBidi"/>
          <w:sz w:val="30"/>
          <w:szCs w:val="30"/>
          <w:lang w:val="en-US"/>
        </w:rPr>
        <w:t>2</w:t>
      </w:r>
      <w:r w:rsidRPr="00CF1517">
        <w:rPr>
          <w:rFonts w:asciiTheme="majorBidi" w:hAnsiTheme="majorBidi" w:cstheme="majorBidi"/>
          <w:sz w:val="30"/>
          <w:szCs w:val="30"/>
        </w:rPr>
        <w:t>.</w:t>
      </w:r>
      <w:r w:rsidR="00360B44" w:rsidRPr="00360B44">
        <w:rPr>
          <w:rFonts w:asciiTheme="majorBidi" w:hAnsiTheme="majorBidi" w:cstheme="majorBidi"/>
          <w:sz w:val="30"/>
          <w:szCs w:val="30"/>
          <w:lang w:val="en-US"/>
        </w:rPr>
        <w:t>5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>ล้านบาท บริษัทมีสัดส่วนการลงทุนใน</w:t>
      </w:r>
      <w:r w:rsidR="00847FFB"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การร่วมค้า ดังกล่าวคิดเป็นอัตราร้อยละ </w:t>
      </w:r>
      <w:r w:rsidR="004B0B8A" w:rsidRPr="00BF3824">
        <w:rPr>
          <w:rFonts w:asciiTheme="majorBidi" w:hAnsiTheme="majorBidi" w:cstheme="majorBidi"/>
          <w:spacing w:val="4"/>
          <w:sz w:val="30"/>
          <w:szCs w:val="30"/>
          <w:lang w:val="en-US"/>
        </w:rPr>
        <w:t>3</w:t>
      </w:r>
      <w:r w:rsidR="00360B44" w:rsidRPr="00BF3824">
        <w:rPr>
          <w:rFonts w:asciiTheme="majorBidi" w:hAnsiTheme="majorBidi" w:cstheme="majorBidi"/>
          <w:spacing w:val="4"/>
          <w:sz w:val="30"/>
          <w:szCs w:val="30"/>
          <w:lang w:val="en-US"/>
        </w:rPr>
        <w:t>0</w:t>
      </w:r>
      <w:r w:rsidRPr="00BF3824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ของทุนที่ชำระแล้ว</w:t>
      </w:r>
      <w:r w:rsidRPr="00BF3824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คิดเป็นจำนวนเงิน </w:t>
      </w:r>
      <w:r w:rsidR="00360B44" w:rsidRPr="00BF3824">
        <w:rPr>
          <w:rFonts w:asciiTheme="majorBidi" w:hAnsiTheme="majorBidi" w:cstheme="majorBidi"/>
          <w:spacing w:val="4"/>
          <w:sz w:val="30"/>
          <w:szCs w:val="30"/>
          <w:lang w:val="en-US"/>
        </w:rPr>
        <w:t>750</w:t>
      </w:r>
      <w:r w:rsidRPr="00BF3824">
        <w:rPr>
          <w:rFonts w:asciiTheme="majorBidi" w:hAnsiTheme="majorBidi" w:cstheme="majorBidi"/>
          <w:spacing w:val="4"/>
          <w:sz w:val="30"/>
          <w:szCs w:val="30"/>
        </w:rPr>
        <w:t>,</w:t>
      </w:r>
      <w:r w:rsidR="00360B44" w:rsidRPr="00BF3824">
        <w:rPr>
          <w:rFonts w:asciiTheme="majorBidi" w:hAnsiTheme="majorBidi" w:cstheme="majorBidi"/>
          <w:spacing w:val="4"/>
          <w:sz w:val="30"/>
          <w:szCs w:val="30"/>
          <w:lang w:val="en-US"/>
        </w:rPr>
        <w:t>000</w:t>
      </w:r>
      <w:r w:rsidRPr="00BF3824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บาท การดำเนินการ</w:t>
      </w:r>
      <w:r w:rsidR="00847FFB" w:rsidRPr="00BF3824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BF3824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จด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ทะเบียนเพิ่มทุนดังกล่าวกับกระทรวงพาณิชย์ได้แล้วเสร็จเมื่อวันที่ </w:t>
      </w:r>
      <w:r w:rsidR="00086D0E" w:rsidRPr="00086D0E">
        <w:rPr>
          <w:rFonts w:asciiTheme="majorBidi" w:hAnsiTheme="majorBidi" w:cstheme="majorBidi"/>
          <w:sz w:val="30"/>
          <w:szCs w:val="30"/>
          <w:lang w:val="en-US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  <w:lang w:val="en-US"/>
        </w:rPr>
        <w:t>9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กรกฎาคม </w:t>
      </w:r>
      <w:r w:rsidR="00086D0E" w:rsidRPr="00086D0E">
        <w:rPr>
          <w:rFonts w:asciiTheme="majorBidi" w:hAnsiTheme="majorBidi" w:cstheme="majorBidi"/>
          <w:sz w:val="30"/>
          <w:szCs w:val="30"/>
          <w:lang w:val="en-US"/>
        </w:rPr>
        <w:t>2</w:t>
      </w:r>
      <w:r w:rsidR="00360B44" w:rsidRPr="00360B44">
        <w:rPr>
          <w:rFonts w:asciiTheme="majorBidi" w:hAnsiTheme="majorBidi" w:cstheme="majorBidi"/>
          <w:sz w:val="30"/>
          <w:szCs w:val="30"/>
          <w:lang w:val="en-US"/>
        </w:rPr>
        <w:t>56</w:t>
      </w:r>
      <w:r w:rsidR="004B0B8A" w:rsidRPr="004B0B8A">
        <w:rPr>
          <w:rFonts w:asciiTheme="majorBidi" w:hAnsiTheme="majorBidi" w:cstheme="majorBidi"/>
          <w:sz w:val="30"/>
          <w:szCs w:val="30"/>
          <w:lang w:val="en-US"/>
        </w:rPr>
        <w:t>3</w:t>
      </w:r>
    </w:p>
    <w:p w14:paraId="40BF78C8" w14:textId="77777777" w:rsidR="00423390" w:rsidRPr="00CF1517" w:rsidRDefault="00423390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szCs w:val="22"/>
          <w:lang w:bidi="th-TH"/>
        </w:rPr>
      </w:pPr>
    </w:p>
    <w:p w14:paraId="6F145A4E" w14:textId="04C2E615" w:rsidR="00F57ED5" w:rsidRDefault="00F57ED5" w:rsidP="00616B59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874458">
        <w:rPr>
          <w:rFonts w:ascii="Angsana New" w:hAnsi="Angsana New" w:cs="Angsana New" w:hint="cs"/>
          <w:spacing w:val="6"/>
          <w:sz w:val="30"/>
          <w:szCs w:val="30"/>
          <w:cs/>
          <w:lang w:val="en-US" w:bidi="th-TH"/>
        </w:rPr>
        <w:t>คณะกรรมการของบริษัทได้อนุมัติให้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บริษัทย่อยแห่งหนึ่</w:t>
      </w:r>
      <w:r w:rsidRPr="0042339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ง (บริษัท ไทย ฟู้ดส์ กรีน เอนเนอร์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จี้ จำกัด </w:t>
      </w:r>
      <w:r>
        <w:rPr>
          <w:rFonts w:ascii="Angsana New" w:hAnsi="Angsana New" w:cs="Angsana New"/>
          <w:sz w:val="30"/>
          <w:szCs w:val="30"/>
          <w:lang w:val="en-US" w:bidi="th-TH"/>
        </w:rPr>
        <w:t>(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“</w:t>
      </w:r>
      <w:r>
        <w:rPr>
          <w:rFonts w:ascii="Angsana New" w:hAnsi="Angsana New" w:cs="Angsana New"/>
          <w:sz w:val="30"/>
          <w:szCs w:val="30"/>
          <w:lang w:val="en-US" w:bidi="th-TH"/>
        </w:rPr>
        <w:t>TFGE”))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</w:t>
      </w:r>
      <w:r w:rsidRPr="00874458">
        <w:rPr>
          <w:rFonts w:ascii="Angsana New" w:hAnsi="Angsana New" w:cs="Angsana New" w:hint="cs"/>
          <w:spacing w:val="6"/>
          <w:sz w:val="30"/>
          <w:szCs w:val="30"/>
          <w:cs/>
          <w:lang w:val="en-US" w:bidi="th-TH"/>
        </w:rPr>
        <w:t>จัดตั้งการร่วมค้าในประเทศแห่งหนึ่ง (บริษัท ทีเอฟ เทค โฮ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ลดิ้ง จำกัด) โดยมีทุนจดทะเบียนเริ่มแรกเป็นจำนวนเงิน </w:t>
      </w:r>
      <w:r>
        <w:rPr>
          <w:rFonts w:ascii="Angsana New" w:hAnsi="Angsana New" w:cs="Angsana New"/>
          <w:sz w:val="30"/>
          <w:szCs w:val="30"/>
          <w:lang w:val="en-US" w:bidi="th-TH"/>
        </w:rPr>
        <w:t>200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ล้านบาท และให้เรียกชำระค่าหุ้นในอัตราร้อยละ </w:t>
      </w:r>
      <w:r w:rsidRPr="00F26681">
        <w:rPr>
          <w:rFonts w:ascii="Angsana New" w:hAnsi="Angsana New" w:cs="Angsana New"/>
          <w:sz w:val="30"/>
          <w:szCs w:val="30"/>
          <w:lang w:val="en-US" w:bidi="th-TH"/>
        </w:rPr>
        <w:t>5</w:t>
      </w:r>
      <w:r w:rsidR="00BF3824">
        <w:rPr>
          <w:rFonts w:ascii="Angsana New" w:hAnsi="Angsana New" w:cs="Angsana New"/>
          <w:sz w:val="30"/>
          <w:szCs w:val="30"/>
          <w:lang w:val="en-US" w:bidi="th-TH"/>
        </w:rPr>
        <w:t>0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คิดเป็นจำนวนเงิน </w:t>
      </w:r>
      <w:r w:rsidR="00472C58">
        <w:rPr>
          <w:rFonts w:ascii="Angsana New" w:hAnsi="Angsana New" w:cs="Angsana New"/>
          <w:sz w:val="30"/>
          <w:szCs w:val="30"/>
          <w:lang w:val="en-US" w:bidi="th-TH"/>
        </w:rPr>
        <w:t>10</w:t>
      </w:r>
      <w:r w:rsidRPr="00F26681">
        <w:rPr>
          <w:rFonts w:ascii="Angsana New" w:hAnsi="Angsana New" w:cs="Angsana New"/>
          <w:sz w:val="30"/>
          <w:szCs w:val="30"/>
          <w:lang w:val="en-US" w:bidi="th-TH"/>
        </w:rPr>
        <w:t>0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ล้านบาท บริษัทมีสัดส่วนการ</w:t>
      </w:r>
      <w:r w:rsidRPr="00616B59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ลงทุนในการร่วมค้าดังกล่าวคิดเป็นอัตราร้อยละ </w:t>
      </w:r>
      <w:r w:rsidRPr="00616B59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40 </w:t>
      </w:r>
      <w:r w:rsidRPr="00616B59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ของทุนที่ชำระแล้วคิดเป็นจำนวนเงิน </w:t>
      </w:r>
      <w:r w:rsidR="00BF3824">
        <w:rPr>
          <w:rFonts w:ascii="Angsana New" w:hAnsi="Angsana New" w:cs="Angsana New"/>
          <w:spacing w:val="-4"/>
          <w:sz w:val="30"/>
          <w:szCs w:val="30"/>
          <w:lang w:val="en-US" w:bidi="th-TH"/>
        </w:rPr>
        <w:t>4</w:t>
      </w:r>
      <w:r w:rsidRPr="00616B59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0 </w:t>
      </w:r>
      <w:r w:rsidRPr="00616B59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ล้านบาท กา</w:t>
      </w:r>
      <w:r w:rsidR="00616B59" w:rsidRPr="00616B59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ร</w:t>
      </w:r>
      <w:r w:rsidRPr="00D14505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>ดำเนินการ</w:t>
      </w:r>
      <w:r w:rsidRPr="00616B59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จดทะเบียนหุ้นทุนเริ่มแรกของการร่วมค้าดังกล่าวกับกระทรวงพาณิชย์ได้แล้วเสร็จเมื่อวันที่ </w:t>
      </w:r>
      <w:r w:rsidRPr="00616B59">
        <w:rPr>
          <w:rFonts w:ascii="Angsana New" w:hAnsi="Angsana New" w:cs="Angsana New"/>
          <w:spacing w:val="4"/>
          <w:sz w:val="30"/>
          <w:szCs w:val="30"/>
          <w:lang w:val="en-US" w:bidi="th-TH"/>
        </w:rPr>
        <w:t xml:space="preserve">7 </w:t>
      </w:r>
      <w:r w:rsidRPr="00616B59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ตุลาคม </w:t>
      </w:r>
      <w:r w:rsidRPr="00616B59">
        <w:rPr>
          <w:rFonts w:ascii="Angsana New" w:hAnsi="Angsana New" w:cs="Angsana New"/>
          <w:spacing w:val="4"/>
          <w:sz w:val="30"/>
          <w:szCs w:val="30"/>
          <w:lang w:val="en-US" w:bidi="th-TH"/>
        </w:rPr>
        <w:t>2563</w:t>
      </w:r>
      <w:r w:rsidR="00616B59" w:rsidRPr="00616B59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 xml:space="preserve"> </w:t>
      </w:r>
      <w:r w:rsidR="00616B59" w:rsidRPr="00BF3824">
        <w:rPr>
          <w:rFonts w:ascii="Angsana New" w:hAnsi="Angsana New" w:cs="Angsana New" w:hint="cs"/>
          <w:spacing w:val="8"/>
          <w:sz w:val="30"/>
          <w:szCs w:val="30"/>
          <w:cs/>
          <w:lang w:val="en-US" w:bidi="th-TH"/>
        </w:rPr>
        <w:t>ต่อมา</w:t>
      </w:r>
      <w:r w:rsidR="00616B59" w:rsidRPr="00BF3824">
        <w:rPr>
          <w:rFonts w:asciiTheme="majorBidi" w:hAnsiTheme="majorBidi" w:cstheme="majorBidi"/>
          <w:spacing w:val="8"/>
          <w:sz w:val="30"/>
          <w:szCs w:val="30"/>
          <w:cs/>
          <w:lang w:bidi="th-TH"/>
        </w:rPr>
        <w:t xml:space="preserve">คณะกรรมการของบริษัทได้อนุมัติให้ </w:t>
      </w:r>
      <w:r w:rsidR="00616B59" w:rsidRPr="00BF3824">
        <w:rPr>
          <w:rFonts w:asciiTheme="majorBidi" w:hAnsiTheme="majorBidi" w:cstheme="majorBidi"/>
          <w:spacing w:val="8"/>
          <w:sz w:val="30"/>
          <w:szCs w:val="30"/>
        </w:rPr>
        <w:t xml:space="preserve">TFGE </w:t>
      </w:r>
      <w:r w:rsidR="00616B59" w:rsidRPr="00BF3824">
        <w:rPr>
          <w:rFonts w:asciiTheme="majorBidi" w:hAnsiTheme="majorBidi" w:cstheme="majorBidi"/>
          <w:spacing w:val="8"/>
          <w:sz w:val="30"/>
          <w:szCs w:val="30"/>
          <w:cs/>
          <w:lang w:bidi="th-TH"/>
        </w:rPr>
        <w:t xml:space="preserve">โอนหุ้นในการร่วมค้าในบริษัท </w:t>
      </w:r>
      <w:r w:rsidR="00616B59" w:rsidRPr="00BF3824">
        <w:rPr>
          <w:rFonts w:asciiTheme="majorBidi" w:hAnsiTheme="majorBidi" w:cstheme="majorBidi" w:hint="cs"/>
          <w:spacing w:val="8"/>
          <w:sz w:val="30"/>
          <w:szCs w:val="30"/>
          <w:cs/>
          <w:lang w:bidi="th-TH"/>
        </w:rPr>
        <w:t xml:space="preserve">ทีเอฟ เทค </w:t>
      </w:r>
      <w:r w:rsidR="00616B59" w:rsidRPr="00BF3824">
        <w:rPr>
          <w:rFonts w:asciiTheme="majorBidi" w:hAnsiTheme="majorBidi" w:cstheme="majorBidi"/>
          <w:spacing w:val="8"/>
          <w:sz w:val="30"/>
          <w:szCs w:val="30"/>
          <w:cs/>
          <w:lang w:bidi="th-TH"/>
        </w:rPr>
        <w:t xml:space="preserve">จำกัด ให้ บริษัท </w:t>
      </w:r>
      <w:r w:rsidR="00616B59" w:rsidRPr="00BF3824">
        <w:rPr>
          <w:rFonts w:asciiTheme="majorBidi" w:hAnsiTheme="majorBidi" w:cstheme="majorBidi" w:hint="cs"/>
          <w:spacing w:val="8"/>
          <w:sz w:val="30"/>
          <w:szCs w:val="30"/>
          <w:cs/>
          <w:lang w:bidi="th-TH"/>
        </w:rPr>
        <w:t>ที</w:t>
      </w:r>
      <w:r w:rsidR="00616B59" w:rsidRPr="00616B59">
        <w:rPr>
          <w:rFonts w:asciiTheme="majorBidi" w:hAnsiTheme="majorBidi" w:cstheme="majorBidi" w:hint="cs"/>
          <w:spacing w:val="4"/>
          <w:sz w:val="30"/>
          <w:szCs w:val="30"/>
          <w:cs/>
          <w:lang w:bidi="th-TH"/>
        </w:rPr>
        <w:t>เอฟ เทค โฮลดิ้ง</w:t>
      </w:r>
      <w:r w:rsidR="00616B59" w:rsidRPr="00616B59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 xml:space="preserve"> จำกัด</w:t>
      </w:r>
      <w:r w:rsidR="00616B59" w:rsidRPr="00616B59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="00616B59" w:rsidRPr="00616B59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การดำเนินการจดทะเบียนโอนหุ้นดังกล่าวกับกระทรวงพาณิชย์ได้แล้วเสร็จเมื่อ</w:t>
      </w:r>
      <w:r w:rsidR="00616B59" w:rsidRPr="00CF15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วันที่ </w:t>
      </w:r>
      <w:r w:rsidR="00616B59" w:rsidRPr="0016675B">
        <w:rPr>
          <w:rFonts w:ascii="Angsana New" w:hAnsi="Angsana New" w:cs="Angsana New"/>
          <w:sz w:val="30"/>
          <w:szCs w:val="30"/>
          <w:lang w:val="en-US" w:bidi="th-TH"/>
        </w:rPr>
        <w:t xml:space="preserve">7 </w:t>
      </w:r>
      <w:r w:rsidR="00616B59"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ตุลาคม </w:t>
      </w:r>
      <w:r w:rsidR="00616B59" w:rsidRPr="0016675B">
        <w:rPr>
          <w:rFonts w:ascii="Angsana New" w:hAnsi="Angsana New" w:cs="Angsana New"/>
          <w:sz w:val="30"/>
          <w:szCs w:val="30"/>
          <w:lang w:val="en-US" w:bidi="th-TH"/>
        </w:rPr>
        <w:t>2563</w:t>
      </w:r>
    </w:p>
    <w:p w14:paraId="3C9B00E0" w14:textId="475883C4" w:rsidR="00616B59" w:rsidRDefault="00616B59" w:rsidP="00616B59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29C3C1A8" w14:textId="55E9207F" w:rsidR="00BF3824" w:rsidRDefault="00BF3824" w:rsidP="00616B59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6B909980" w14:textId="77777777" w:rsidR="00BF3824" w:rsidRDefault="00BF3824" w:rsidP="00616B59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7F390A3A" w14:textId="35A7C451" w:rsidR="00F57ED5" w:rsidRDefault="00F57ED5" w:rsidP="00F57ED5">
      <w:pPr>
        <w:pStyle w:val="block"/>
        <w:spacing w:after="0" w:line="240" w:lineRule="atLeast"/>
        <w:ind w:left="450"/>
        <w:jc w:val="both"/>
        <w:rPr>
          <w:rFonts w:ascii="Angsana New" w:hAnsi="Angsana New" w:cs="Angsana New"/>
          <w:sz w:val="30"/>
          <w:szCs w:val="30"/>
          <w:lang w:val="en-US" w:bidi="th-TH"/>
        </w:rPr>
      </w:pP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คณะกรรมการของบริษัทได้อนุมัติให้บริษัทย่อยแห่งหนึ่ง (</w:t>
      </w: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bidi="th-TH"/>
        </w:rPr>
        <w:t>บริษัท</w:t>
      </w:r>
      <w:r w:rsidRPr="00CA518D">
        <w:rPr>
          <w:rFonts w:ascii="Angsana New" w:hAnsi="Angsana New" w:hint="cs"/>
          <w:spacing w:val="-4"/>
          <w:sz w:val="30"/>
          <w:szCs w:val="30"/>
          <w:rtl/>
          <w:cs/>
        </w:rPr>
        <w:t xml:space="preserve"> </w:t>
      </w: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bidi="th-TH"/>
        </w:rPr>
        <w:t>ที</w:t>
      </w:r>
      <w:r w:rsidRPr="00CA518D">
        <w:rPr>
          <w:rFonts w:ascii="Angsana New" w:hAnsi="Angsana New" w:hint="cs"/>
          <w:spacing w:val="-4"/>
          <w:sz w:val="30"/>
          <w:szCs w:val="30"/>
          <w:rtl/>
          <w:cs/>
        </w:rPr>
        <w:t xml:space="preserve"> </w:t>
      </w: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bidi="th-TH"/>
        </w:rPr>
        <w:t>พาราก้อน</w:t>
      </w:r>
      <w:r w:rsidRPr="00CA518D">
        <w:rPr>
          <w:rFonts w:ascii="Angsana New" w:hAnsi="Angsana New" w:hint="cs"/>
          <w:spacing w:val="-4"/>
          <w:sz w:val="30"/>
          <w:szCs w:val="30"/>
          <w:rtl/>
          <w:cs/>
        </w:rPr>
        <w:t xml:space="preserve"> </w:t>
      </w: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bidi="th-TH"/>
        </w:rPr>
        <w:t>โฮลดิ้ง</w:t>
      </w:r>
      <w:r w:rsidRPr="00CA518D">
        <w:rPr>
          <w:rFonts w:ascii="Angsana New" w:hAnsi="Angsana New" w:hint="cs"/>
          <w:spacing w:val="-4"/>
          <w:sz w:val="30"/>
          <w:szCs w:val="30"/>
          <w:rtl/>
          <w:cs/>
        </w:rPr>
        <w:t xml:space="preserve"> </w:t>
      </w: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bidi="th-TH"/>
        </w:rPr>
        <w:t>จำกัด</w:t>
      </w:r>
      <w:r w:rsidRPr="00CA518D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A518D">
        <w:rPr>
          <w:rFonts w:ascii="Angsana New" w:hAnsi="Angsana New" w:cs="Angsana New"/>
          <w:spacing w:val="-4"/>
          <w:sz w:val="30"/>
          <w:szCs w:val="30"/>
          <w:lang w:val="en-US" w:bidi="th-TH"/>
        </w:rPr>
        <w:t>(</w:t>
      </w:r>
      <w:r w:rsidRPr="00CA518D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“</w:t>
      </w:r>
      <w:r w:rsidRPr="00CA518D">
        <w:rPr>
          <w:rFonts w:ascii="Angsana New" w:hAnsi="Angsana New" w:cs="Angsana New"/>
          <w:spacing w:val="-4"/>
          <w:sz w:val="30"/>
          <w:szCs w:val="30"/>
          <w:lang w:val="en-US" w:bidi="th-TH"/>
        </w:rPr>
        <w:t>T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 xml:space="preserve"> Paragon”)</w:t>
      </w:r>
      <w:r>
        <w:rPr>
          <w:rFonts w:ascii="Angsana New" w:hAnsi="Angsana New" w:cs="Angsana New"/>
          <w:sz w:val="30"/>
          <w:szCs w:val="30"/>
          <w:lang w:val="en-US" w:bidi="th-TH"/>
        </w:rPr>
        <w:t>)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จัดตั้ง</w:t>
      </w:r>
      <w:r w:rsidRPr="00E70C17">
        <w:rPr>
          <w:rFonts w:ascii="Angsana New" w:hAnsi="Angsana New" w:cs="Angsana New" w:hint="cs"/>
          <w:spacing w:val="4"/>
          <w:sz w:val="30"/>
          <w:szCs w:val="30"/>
          <w:cs/>
          <w:lang w:val="en-US" w:bidi="th-TH"/>
        </w:rPr>
        <w:t>การร่วมค้าในประเทศแห่งหนึ่ง (บริษัท ไทยฟู้ดส์ นิวเคลียส จีเนติกส์ จำกัด) โดยมีทุนจดทะเบียนเริ่มแรกเป็นจำนวน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เงิน 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>235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ล้านบาท และให้เรียกชำระค่าหุ้นในอัตราร้อยละ 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 xml:space="preserve">25 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คิดเป็นจำนวนเงิน 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>58</w:t>
      </w:r>
      <w:r>
        <w:rPr>
          <w:rFonts w:ascii="Angsana New" w:hAnsi="Angsana New" w:cs="Angsana New"/>
          <w:sz w:val="30"/>
          <w:szCs w:val="30"/>
          <w:lang w:val="en-US" w:bidi="th-TH"/>
        </w:rPr>
        <w:t>.</w:t>
      </w:r>
      <w:r w:rsidR="007B5E01">
        <w:rPr>
          <w:rFonts w:ascii="Angsana New" w:hAnsi="Angsana New" w:cs="Angsana New"/>
          <w:sz w:val="30"/>
          <w:szCs w:val="30"/>
          <w:lang w:val="en-US" w:bidi="th-TH"/>
        </w:rPr>
        <w:t>8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ล้าน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>บาท บริษัทมี</w:t>
      </w:r>
      <w:r w:rsidRPr="00D35C6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สัดส่วนการ</w:t>
      </w:r>
      <w:r w:rsidRPr="00F57ED5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ลงทุนในการร่วมค้าดังกล่าวคิดเป็นอัตราร้อยละ </w:t>
      </w:r>
      <w:r w:rsidRPr="00F57ED5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50 </w:t>
      </w:r>
      <w:r w:rsidRPr="00F57ED5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ของทุนที่ชำระแล้วคิดเป็นจำนวนเงิน </w:t>
      </w:r>
      <w:r w:rsidRPr="00F57ED5">
        <w:rPr>
          <w:rFonts w:ascii="Angsana New" w:hAnsi="Angsana New" w:cs="Angsana New"/>
          <w:spacing w:val="-4"/>
          <w:sz w:val="30"/>
          <w:szCs w:val="30"/>
          <w:lang w:val="en-US" w:bidi="th-TH"/>
        </w:rPr>
        <w:t>29</w:t>
      </w:r>
      <w:r w:rsidRPr="00F57ED5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.</w:t>
      </w:r>
      <w:r w:rsidR="007B23AD">
        <w:rPr>
          <w:rFonts w:ascii="Angsana New" w:hAnsi="Angsana New" w:cs="Angsana New"/>
          <w:spacing w:val="-4"/>
          <w:sz w:val="30"/>
          <w:szCs w:val="30"/>
          <w:lang w:val="en-US" w:bidi="th-TH"/>
        </w:rPr>
        <w:t>4</w:t>
      </w:r>
      <w:r w:rsidRPr="00F57ED5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 </w:t>
      </w:r>
      <w:r w:rsidRPr="00F57ED5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ล้านบาท การดำเนินการจด</w:t>
      </w:r>
      <w:r w:rsidRPr="00D35C60">
        <w:rPr>
          <w:rFonts w:ascii="Angsana New" w:hAnsi="Angsana New" w:cs="Angsana New" w:hint="cs"/>
          <w:spacing w:val="10"/>
          <w:sz w:val="30"/>
          <w:szCs w:val="30"/>
          <w:cs/>
          <w:lang w:val="en-US" w:bidi="th-TH"/>
        </w:rPr>
        <w:t xml:space="preserve">ทะเบียนหุ้นทุนเริ่มแรกของการร่วมค้าดังกล่าวกับกระทรวงพาณิชย์ได้แล้วเสร็จเมื่อวันที่ </w:t>
      </w:r>
      <w:r w:rsidRPr="00D35C60">
        <w:rPr>
          <w:rFonts w:ascii="Angsana New" w:hAnsi="Angsana New" w:cs="Angsana New"/>
          <w:spacing w:val="10"/>
          <w:sz w:val="30"/>
          <w:szCs w:val="30"/>
          <w:lang w:val="en-US" w:bidi="th-TH"/>
        </w:rPr>
        <w:t>9</w:t>
      </w:r>
      <w:r w:rsidRPr="0028609B">
        <w:rPr>
          <w:rFonts w:ascii="Angsana New" w:hAnsi="Angsana New" w:cs="Angsana New"/>
          <w:spacing w:val="10"/>
          <w:sz w:val="30"/>
          <w:szCs w:val="30"/>
          <w:lang w:val="en-US" w:bidi="th-TH"/>
        </w:rPr>
        <w:t xml:space="preserve"> </w:t>
      </w:r>
      <w:r w:rsidRPr="0028609B">
        <w:rPr>
          <w:rFonts w:ascii="Angsana New" w:hAnsi="Angsana New" w:cs="Angsana New" w:hint="cs"/>
          <w:spacing w:val="10"/>
          <w:sz w:val="30"/>
          <w:szCs w:val="30"/>
          <w:cs/>
          <w:lang w:val="en-US" w:bidi="th-TH"/>
        </w:rPr>
        <w:t>ตุลาคม</w:t>
      </w:r>
      <w:r w:rsidRPr="0016675B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</w:t>
      </w:r>
      <w:r w:rsidRPr="0016675B">
        <w:rPr>
          <w:rFonts w:ascii="Angsana New" w:hAnsi="Angsana New" w:cs="Angsana New"/>
          <w:sz w:val="30"/>
          <w:szCs w:val="30"/>
          <w:lang w:val="en-US" w:bidi="th-TH"/>
        </w:rPr>
        <w:t>2563</w:t>
      </w:r>
    </w:p>
    <w:p w14:paraId="64AC2176" w14:textId="3A8C86E8" w:rsidR="00616B59" w:rsidRDefault="00616B59" w:rsidP="00F57ED5">
      <w:pPr>
        <w:pStyle w:val="block"/>
        <w:spacing w:after="0" w:line="240" w:lineRule="atLeast"/>
        <w:ind w:left="450"/>
        <w:jc w:val="both"/>
        <w:rPr>
          <w:rFonts w:ascii="Angsana New" w:hAnsi="Angsana New" w:cs="Angsana New"/>
          <w:sz w:val="30"/>
          <w:szCs w:val="30"/>
          <w:lang w:val="en-US" w:bidi="th-TH"/>
        </w:rPr>
      </w:pPr>
    </w:p>
    <w:p w14:paraId="3C20405B" w14:textId="756168D3" w:rsidR="00616B59" w:rsidRPr="00616B59" w:rsidRDefault="00616B59" w:rsidP="00F57ED5">
      <w:pPr>
        <w:pStyle w:val="block"/>
        <w:spacing w:after="0" w:line="240" w:lineRule="atLeast"/>
        <w:ind w:left="450"/>
        <w:jc w:val="both"/>
        <w:rPr>
          <w:rFonts w:ascii="Angsana New" w:hAnsi="Angsana New" w:cs="Angsana New"/>
          <w:sz w:val="30"/>
          <w:szCs w:val="30"/>
          <w:cs/>
          <w:lang w:val="en-US" w:bidi="th-TH"/>
        </w:rPr>
      </w:pP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บริษัท ทีเอฟ เทค โฮลดิ้ง จำกัด เรียกชำระค่าหุ้นเพิ่มในอัตราร้อยละ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25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ในราคาหุ้นละ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100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บาท สำหรับหุ้นสามัญจำนวน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799,998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หุ้น เป็นจำนวนเงินรวม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20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ล้านบาท</w:t>
      </w:r>
    </w:p>
    <w:p w14:paraId="1DBEEDEF" w14:textId="373AAA1B" w:rsidR="00F57ED5" w:rsidRDefault="00F57ED5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sz w:val="30"/>
          <w:szCs w:val="30"/>
          <w:lang w:val="en-US" w:bidi="th-TH"/>
        </w:rPr>
      </w:pPr>
    </w:p>
    <w:p w14:paraId="609C9776" w14:textId="185901B9" w:rsidR="003C52D0" w:rsidRPr="00BF3824" w:rsidRDefault="003C52D0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b/>
          <w:bCs/>
          <w:i/>
          <w:iCs/>
          <w:sz w:val="30"/>
          <w:szCs w:val="30"/>
          <w:lang w:val="en-US" w:bidi="th-TH"/>
        </w:rPr>
      </w:pPr>
      <w:r w:rsidRPr="00BF3824">
        <w:rPr>
          <w:rFonts w:ascii="Angsana New" w:hAnsi="Angsana New" w:cs="Angsana New"/>
          <w:b/>
          <w:bCs/>
          <w:i/>
          <w:iCs/>
          <w:sz w:val="30"/>
          <w:szCs w:val="30"/>
          <w:lang w:val="en-US" w:bidi="th-TH"/>
        </w:rPr>
        <w:t>2562</w:t>
      </w:r>
    </w:p>
    <w:p w14:paraId="29A3E34F" w14:textId="0F542405" w:rsidR="003C52D0" w:rsidRDefault="003C52D0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sz w:val="30"/>
          <w:szCs w:val="30"/>
          <w:lang w:val="en-US" w:bidi="th-TH"/>
        </w:rPr>
      </w:pPr>
    </w:p>
    <w:p w14:paraId="7321095D" w14:textId="77777777" w:rsidR="003C52D0" w:rsidRDefault="003C52D0" w:rsidP="003C52D0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บริษัทได้จัดตั้งบริษัทย่อยในประเทศแห่งหนึ่ง (บริษัท ทีเอฟ เทค จำกัด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(“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TF Tech”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)) โดยมีทุนจดทะเบียนเริ่มแรกเป็นจำนวนเงิน </w:t>
      </w:r>
      <w:r>
        <w:rPr>
          <w:rFonts w:ascii="Angsana New" w:hAnsi="Angsana New" w:cs="Angsana New"/>
          <w:sz w:val="30"/>
          <w:szCs w:val="30"/>
          <w:lang w:val="en-US" w:bidi="th-TH"/>
        </w:rPr>
        <w:t>100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ล้านบาท และให้เรียกชำระค่าหุ้นในอัตราร้อยละ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25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คิดเป็นจำนวนเงิน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25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ล้านบาท บริษัทมีสัดส่วนการลงทุนในบริษัทย่อยดังกล่าวคิดเป็นอัตราร้อยละ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76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ของทุนที่ชำระแล้วคิดเป็นจำนวนเงิน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19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ล้านบาท การดำเนินการจดทะเบียนหุ้นทุนเริ่มแรกของบริษัทย่อยดังกล่าวกับกระทรวงพาณิชย์ได้แล้วเสร็จเมื่อวันที่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12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กันยายน </w:t>
      </w:r>
      <w:r>
        <w:rPr>
          <w:rFonts w:ascii="Angsana New" w:hAnsi="Angsana New" w:cs="Angsana New"/>
          <w:sz w:val="30"/>
          <w:szCs w:val="30"/>
          <w:lang w:val="en-US" w:bidi="th-TH"/>
        </w:rPr>
        <w:t>2562</w:t>
      </w:r>
    </w:p>
    <w:p w14:paraId="557117C4" w14:textId="77777777" w:rsidR="003C52D0" w:rsidRPr="00423390" w:rsidRDefault="003C52D0" w:rsidP="003C52D0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Cs w:val="22"/>
          <w:lang w:val="en-US" w:bidi="th-TH"/>
        </w:rPr>
      </w:pPr>
    </w:p>
    <w:p w14:paraId="6EA99217" w14:textId="77777777" w:rsidR="003C52D0" w:rsidRDefault="003C52D0" w:rsidP="003C52D0">
      <w:pPr>
        <w:pStyle w:val="block"/>
        <w:spacing w:after="0" w:line="240" w:lineRule="atLeast"/>
        <w:ind w:left="45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ผู้ถือหุ้นของบริษัทได้อนุมัติให้บริษัทย่อยแห่งหนึ่</w:t>
      </w:r>
      <w:r w:rsidRPr="00423390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ง (บริษัท ไทย ฟู้ดส์ กรีน เอนเนอร์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จี้ จำกัด </w:t>
      </w:r>
      <w:r>
        <w:rPr>
          <w:rFonts w:ascii="Angsana New" w:hAnsi="Angsana New" w:cs="Angsana New"/>
          <w:sz w:val="30"/>
          <w:szCs w:val="30"/>
          <w:lang w:val="en-US" w:bidi="th-TH"/>
        </w:rPr>
        <w:t>(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“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TFGE”)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(เดิมชื่อ บริษัท ไทย เนชั่นแนล โลจิสติกส์ จำกัด)) เข้าถือหุ้นใน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TF Tech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นอกจากนี้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TF Tech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ได้เพิ่มทุนจดทะเบียนจาก </w:t>
      </w:r>
      <w:r>
        <w:rPr>
          <w:rFonts w:ascii="Angsana New" w:hAnsi="Angsana New" w:cs="Angsana New"/>
          <w:sz w:val="30"/>
          <w:szCs w:val="30"/>
          <w:lang w:val="en-US" w:bidi="th-TH"/>
        </w:rPr>
        <w:t>100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ล้านบาท เป็น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200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ล้านบาท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และให้เรียกชำระค่าหุ้นในอัตราร้อยละ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25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คิดเป็นจำนวนเงิน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25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ล้านบาท โดย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TFGE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</w:t>
      </w:r>
      <w:r>
        <w:rPr>
          <w:rFonts w:ascii="Angsana New" w:hAnsi="Angsana New" w:cs="Angsana New"/>
          <w:sz w:val="30"/>
          <w:szCs w:val="30"/>
          <w:lang w:val="en-US" w:bidi="th-TH"/>
        </w:rPr>
        <w:br/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สละสิทธิที่จะซื้อหุ้นเพิ่มทุนบางส่วนของ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 TF Tech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และชำระค่าหุ้น</w:t>
      </w:r>
      <w:r w:rsidRPr="00AF205F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ในราคาหุ้นละ </w:t>
      </w:r>
      <w:r w:rsidRPr="00AF205F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2.5 </w:t>
      </w:r>
      <w:r w:rsidRPr="00AF205F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บาท สำหรับหุ้นสามัญจำนวน </w:t>
      </w:r>
      <w:r w:rsidRPr="00AF205F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400,000 </w:t>
      </w:r>
      <w:r w:rsidRPr="00AF205F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 xml:space="preserve">หุ้น คิดเป็นจำนวนเงิน </w:t>
      </w:r>
      <w:r w:rsidRPr="00AF205F">
        <w:rPr>
          <w:rFonts w:ascii="Angsana New" w:hAnsi="Angsana New" w:cs="Angsana New"/>
          <w:spacing w:val="-4"/>
          <w:sz w:val="30"/>
          <w:szCs w:val="30"/>
          <w:lang w:val="en-US" w:bidi="th-TH"/>
        </w:rPr>
        <w:t xml:space="preserve">1 </w:t>
      </w:r>
      <w:r w:rsidRPr="00AF205F">
        <w:rPr>
          <w:rFonts w:ascii="Angsana New" w:hAnsi="Angsana New" w:cs="Angsana New" w:hint="cs"/>
          <w:spacing w:val="-4"/>
          <w:sz w:val="30"/>
          <w:szCs w:val="30"/>
          <w:cs/>
          <w:lang w:val="en-US" w:bidi="th-TH"/>
        </w:rPr>
        <w:t>ล้านบาท ทำให้อัตราส่วนการถือ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หุ้นเปลี่ยนแปลงจากร้อยละ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76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ของทุนที่ชำระแล้ว เป็นร้อยละ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40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ของทุนที่ชำระแล้ว และเปลี่ยนจากบริษัทย่อยเป็นการร่วมค้า การดำเนินการจดทะเบียนเพิ่มทุนดังกล่าวกับกระทรวงพาณิชย์ได้แล้วเสร็จเมื่อวันที่ </w:t>
      </w:r>
      <w:r>
        <w:rPr>
          <w:rFonts w:ascii="Angsana New" w:hAnsi="Angsana New" w:cs="Angsana New"/>
          <w:sz w:val="30"/>
          <w:szCs w:val="30"/>
          <w:lang w:val="en-US" w:bidi="th-TH"/>
        </w:rPr>
        <w:t xml:space="preserve">12 </w:t>
      </w: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ธันวาคม </w:t>
      </w:r>
      <w:r>
        <w:rPr>
          <w:rFonts w:ascii="Angsana New" w:hAnsi="Angsana New" w:cs="Angsana New"/>
          <w:sz w:val="30"/>
          <w:szCs w:val="30"/>
          <w:lang w:val="en-US" w:bidi="th-TH"/>
        </w:rPr>
        <w:t>2562</w:t>
      </w:r>
    </w:p>
    <w:p w14:paraId="7A567F07" w14:textId="77777777" w:rsidR="003C52D0" w:rsidRPr="00423390" w:rsidRDefault="003C52D0" w:rsidP="003C52D0">
      <w:pPr>
        <w:pStyle w:val="block"/>
        <w:spacing w:after="0" w:line="240" w:lineRule="atLeast"/>
        <w:ind w:left="450"/>
        <w:rPr>
          <w:rFonts w:ascii="Angsana New" w:hAnsi="Angsana New" w:cs="Angsana New"/>
          <w:szCs w:val="22"/>
          <w:lang w:val="en-US" w:bidi="th-TH"/>
        </w:rPr>
      </w:pPr>
    </w:p>
    <w:p w14:paraId="6354275A" w14:textId="77777777" w:rsidR="003C52D0" w:rsidRPr="008A5A08" w:rsidRDefault="003C52D0" w:rsidP="003C52D0">
      <w:pPr>
        <w:pStyle w:val="block"/>
        <w:spacing w:after="0" w:line="240" w:lineRule="atLeast"/>
        <w:ind w:left="450"/>
        <w:rPr>
          <w:rFonts w:ascii="Angsana New" w:hAnsi="Angsana New" w:cs="Angsana New"/>
          <w:sz w:val="30"/>
          <w:szCs w:val="30"/>
          <w:lang w:val="en-US" w:bidi="th-TH"/>
        </w:rPr>
      </w:pPr>
      <w:r w:rsidRPr="008A5A08">
        <w:rPr>
          <w:rFonts w:ascii="Angsana New" w:hAnsi="Angsana New" w:cs="Angsana New"/>
          <w:sz w:val="30"/>
          <w:szCs w:val="30"/>
          <w:cs/>
          <w:lang w:val="en-US" w:bidi="th-TH"/>
        </w:rPr>
        <w:t>กลุ่มบริษัทพิจารณาแล้วว่าไม่มีส่วนได้เสียในการร่วมค้ารายใดรายหนึ่งที่มีสาระสำคัญต่อกลุ่มบริษัท</w:t>
      </w:r>
    </w:p>
    <w:p w14:paraId="51BF8C73" w14:textId="77777777" w:rsidR="006140D3" w:rsidRDefault="006140D3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i/>
          <w:iCs/>
          <w:sz w:val="30"/>
          <w:szCs w:val="30"/>
          <w:lang w:val="en-US" w:bidi="th-TH"/>
        </w:rPr>
        <w:sectPr w:rsidR="006140D3" w:rsidSect="00B261BB">
          <w:headerReference w:type="even" r:id="rId20"/>
          <w:headerReference w:type="default" r:id="rId21"/>
          <w:footerReference w:type="default" r:id="rId22"/>
          <w:headerReference w:type="first" r:id="rId23"/>
          <w:footerReference w:type="first" r:id="rId24"/>
          <w:pgSz w:w="11909" w:h="16834" w:code="9"/>
          <w:pgMar w:top="691" w:right="1152" w:bottom="576" w:left="1152" w:header="720" w:footer="720" w:gutter="0"/>
          <w:pgNumType w:start="90"/>
          <w:cols w:space="720"/>
          <w:docGrid w:linePitch="360"/>
        </w:sectPr>
      </w:pPr>
    </w:p>
    <w:p w14:paraId="392C4E9A" w14:textId="295F7AA9" w:rsidR="007A0E4E" w:rsidRPr="00CF1517" w:rsidRDefault="007A0E4E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i/>
          <w:iCs/>
          <w:sz w:val="30"/>
          <w:szCs w:val="30"/>
          <w:lang w:val="en-US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  <w:lang w:val="en-US" w:bidi="th-TH"/>
        </w:rPr>
        <w:t xml:space="preserve">การร่วมค้าที่ไม่มีสาระสำคัญ </w:t>
      </w:r>
    </w:p>
    <w:p w14:paraId="73D04E45" w14:textId="77777777" w:rsidR="007A0E4E" w:rsidRPr="00CF1517" w:rsidRDefault="007A0E4E" w:rsidP="007A0E4E">
      <w:pPr>
        <w:pStyle w:val="block"/>
        <w:spacing w:after="0" w:line="240" w:lineRule="atLeast"/>
        <w:ind w:left="450"/>
        <w:rPr>
          <w:rFonts w:ascii="Angsana New" w:hAnsi="Angsana New" w:cs="Angsana New"/>
          <w:szCs w:val="22"/>
          <w:lang w:val="en-US"/>
        </w:rPr>
      </w:pPr>
    </w:p>
    <w:p w14:paraId="1957B597" w14:textId="77777777" w:rsidR="007A0E4E" w:rsidRPr="00CF1517" w:rsidRDefault="007A0E4E" w:rsidP="007A0E4E">
      <w:pPr>
        <w:pStyle w:val="block"/>
        <w:spacing w:after="0" w:line="240" w:lineRule="atLeast"/>
        <w:ind w:left="450" w:right="-117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CF1517">
        <w:rPr>
          <w:rFonts w:ascii="Angsana New" w:hAnsi="Angsana New" w:cs="Angsana New"/>
          <w:sz w:val="30"/>
          <w:szCs w:val="30"/>
          <w:cs/>
          <w:lang w:bidi="th-TH"/>
        </w:rPr>
        <w:t>ตารางต่อไปนี้สรุปข้อมูลทางการเงินของส่วนได้เสียของกลุ่มบริษัทในการร่วมค้าที่ไม่มีสาระสำคัญจากจำนวนเงินที่รายงานในงบการเงินรวมของกลุ่มบริษัท</w:t>
      </w:r>
    </w:p>
    <w:p w14:paraId="5BC45560" w14:textId="77777777" w:rsidR="00032891" w:rsidRPr="006140D3" w:rsidRDefault="00032891" w:rsidP="00F1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pPr w:leftFromText="180" w:rightFromText="180" w:vertAnchor="text" w:horzAnchor="margin" w:tblpY="159"/>
        <w:tblW w:w="15711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6"/>
        <w:gridCol w:w="969"/>
        <w:gridCol w:w="184"/>
        <w:gridCol w:w="939"/>
        <w:gridCol w:w="219"/>
        <w:gridCol w:w="931"/>
        <w:gridCol w:w="219"/>
        <w:gridCol w:w="944"/>
        <w:gridCol w:w="219"/>
        <w:gridCol w:w="932"/>
        <w:gridCol w:w="203"/>
        <w:gridCol w:w="935"/>
        <w:gridCol w:w="235"/>
        <w:gridCol w:w="1079"/>
        <w:gridCol w:w="203"/>
        <w:gridCol w:w="1082"/>
        <w:gridCol w:w="203"/>
        <w:gridCol w:w="1013"/>
        <w:gridCol w:w="186"/>
        <w:gridCol w:w="1027"/>
        <w:gridCol w:w="23"/>
      </w:tblGrid>
      <w:tr w:rsidR="006140D3" w14:paraId="0C4EFB6B" w14:textId="77777777" w:rsidTr="006140D3">
        <w:trPr>
          <w:cantSplit/>
          <w:trHeight w:val="6"/>
          <w:tblHeader/>
        </w:trPr>
        <w:tc>
          <w:tcPr>
            <w:tcW w:w="3969" w:type="dxa"/>
          </w:tcPr>
          <w:p w14:paraId="0DF336F2" w14:textId="77777777" w:rsidR="006140D3" w:rsidRDefault="006140D3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42" w:type="dxa"/>
            <w:gridSpan w:val="20"/>
            <w:hideMark/>
          </w:tcPr>
          <w:p w14:paraId="468F8E32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6140D3" w14:paraId="42D7BDEA" w14:textId="77777777" w:rsidTr="006140D3">
        <w:trPr>
          <w:cantSplit/>
          <w:trHeight w:val="6"/>
          <w:tblHeader/>
        </w:trPr>
        <w:tc>
          <w:tcPr>
            <w:tcW w:w="3969" w:type="dxa"/>
          </w:tcPr>
          <w:p w14:paraId="4D0FF6E3" w14:textId="77777777" w:rsidR="006140D3" w:rsidRDefault="006140D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42" w:type="dxa"/>
            <w:gridSpan w:val="20"/>
            <w:hideMark/>
          </w:tcPr>
          <w:p w14:paraId="787F3316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การร่วมค้าที่ไม่มีสาระสำคัญ</w:t>
            </w:r>
          </w:p>
        </w:tc>
      </w:tr>
      <w:tr w:rsidR="006140D3" w14:paraId="1650127B" w14:textId="77777777" w:rsidTr="006140D3">
        <w:trPr>
          <w:cantSplit/>
          <w:trHeight w:val="6"/>
          <w:tblHeader/>
        </w:trPr>
        <w:tc>
          <w:tcPr>
            <w:tcW w:w="3969" w:type="dxa"/>
          </w:tcPr>
          <w:p w14:paraId="699D9BA3" w14:textId="77777777" w:rsidR="006140D3" w:rsidRDefault="006140D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095" w:type="dxa"/>
            <w:gridSpan w:val="3"/>
            <w:hideMark/>
          </w:tcPr>
          <w:p w14:paraId="5E68B00D" w14:textId="0B224A1B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 xml:space="preserve">การร่วมค้า 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19" w:type="dxa"/>
          </w:tcPr>
          <w:p w14:paraId="7136DBE1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</w:pPr>
          </w:p>
        </w:tc>
        <w:tc>
          <w:tcPr>
            <w:tcW w:w="2094" w:type="dxa"/>
            <w:gridSpan w:val="3"/>
            <w:hideMark/>
          </w:tcPr>
          <w:p w14:paraId="609E3BED" w14:textId="1F46EEF5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 xml:space="preserve">การร่วมค้า </w:t>
            </w:r>
            <w:r w:rsidR="00086D0E" w:rsidRPr="00086D0E"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19" w:type="dxa"/>
          </w:tcPr>
          <w:p w14:paraId="316DD03C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2070" w:type="dxa"/>
            <w:gridSpan w:val="3"/>
            <w:hideMark/>
          </w:tcPr>
          <w:p w14:paraId="5CDA5F2B" w14:textId="16A5BB8D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 xml:space="preserve">การร่วมค้า 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35" w:type="dxa"/>
          </w:tcPr>
          <w:p w14:paraId="4081D880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2364" w:type="dxa"/>
            <w:gridSpan w:val="3"/>
            <w:hideMark/>
          </w:tcPr>
          <w:p w14:paraId="505B8535" w14:textId="159C0840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 xml:space="preserve">การร่วมค้า 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03" w:type="dxa"/>
          </w:tcPr>
          <w:p w14:paraId="621232DF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2241" w:type="dxa"/>
            <w:gridSpan w:val="4"/>
            <w:hideMark/>
          </w:tcPr>
          <w:p w14:paraId="6F366F13" w14:textId="1B5FD5A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 xml:space="preserve">การร่วมค้า 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val="en-US" w:bidi="th-TH"/>
              </w:rPr>
              <w:t>5</w:t>
            </w:r>
          </w:p>
        </w:tc>
      </w:tr>
      <w:tr w:rsidR="006140D3" w14:paraId="46568C01" w14:textId="77777777" w:rsidTr="006140D3">
        <w:trPr>
          <w:gridAfter w:val="1"/>
          <w:wAfter w:w="23" w:type="dxa"/>
          <w:cantSplit/>
          <w:trHeight w:val="6"/>
          <w:tblHeader/>
        </w:trPr>
        <w:tc>
          <w:tcPr>
            <w:tcW w:w="3969" w:type="dxa"/>
          </w:tcPr>
          <w:p w14:paraId="18E1C5CA" w14:textId="77777777" w:rsidR="006140D3" w:rsidRDefault="006140D3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970" w:type="dxa"/>
            <w:hideMark/>
          </w:tcPr>
          <w:p w14:paraId="286D8657" w14:textId="288228E0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5" w:type="dxa"/>
          </w:tcPr>
          <w:p w14:paraId="0CC774AD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39" w:type="dxa"/>
            <w:hideMark/>
          </w:tcPr>
          <w:p w14:paraId="5AD3C5BF" w14:textId="0B6B5AF0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19" w:type="dxa"/>
          </w:tcPr>
          <w:p w14:paraId="0956135F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31" w:type="dxa"/>
            <w:hideMark/>
          </w:tcPr>
          <w:p w14:paraId="4631D4F7" w14:textId="1B3FE5A8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219" w:type="dxa"/>
          </w:tcPr>
          <w:p w14:paraId="00C3DD14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43" w:type="dxa"/>
            <w:hideMark/>
          </w:tcPr>
          <w:p w14:paraId="7504F778" w14:textId="5F453926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19" w:type="dxa"/>
          </w:tcPr>
          <w:p w14:paraId="5A96A111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32" w:type="dxa"/>
            <w:hideMark/>
          </w:tcPr>
          <w:p w14:paraId="5FADF2E6" w14:textId="05F39C28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203" w:type="dxa"/>
          </w:tcPr>
          <w:p w14:paraId="2F4C46B6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33" w:type="dxa"/>
            <w:hideMark/>
          </w:tcPr>
          <w:p w14:paraId="1C416FD6" w14:textId="2DEB730B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35" w:type="dxa"/>
          </w:tcPr>
          <w:p w14:paraId="156C35AB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79" w:type="dxa"/>
            <w:hideMark/>
          </w:tcPr>
          <w:p w14:paraId="73539B30" w14:textId="235331C7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203" w:type="dxa"/>
          </w:tcPr>
          <w:p w14:paraId="697577DF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5A849488" w14:textId="200E6036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03" w:type="dxa"/>
          </w:tcPr>
          <w:p w14:paraId="2B42FC2D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13" w:type="dxa"/>
            <w:hideMark/>
          </w:tcPr>
          <w:p w14:paraId="43D10ADC" w14:textId="02DB7E95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6" w:type="dxa"/>
          </w:tcPr>
          <w:p w14:paraId="459A82D2" w14:textId="77777777" w:rsidR="006140D3" w:rsidRDefault="006140D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27" w:type="dxa"/>
            <w:hideMark/>
          </w:tcPr>
          <w:p w14:paraId="53999784" w14:textId="32492F73" w:rsidR="006140D3" w:rsidRDefault="00086D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</w:tr>
      <w:tr w:rsidR="006140D3" w14:paraId="4430DCBA" w14:textId="77777777" w:rsidTr="006140D3">
        <w:trPr>
          <w:cantSplit/>
          <w:trHeight w:val="6"/>
          <w:tblHeader/>
        </w:trPr>
        <w:tc>
          <w:tcPr>
            <w:tcW w:w="3969" w:type="dxa"/>
          </w:tcPr>
          <w:p w14:paraId="0145CF2B" w14:textId="77777777" w:rsidR="006140D3" w:rsidRDefault="006140D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742" w:type="dxa"/>
            <w:gridSpan w:val="20"/>
          </w:tcPr>
          <w:p w14:paraId="6E295F10" w14:textId="2FBC1B69" w:rsidR="006140D3" w:rsidRDefault="00FB77E3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6140D3" w14:paraId="354A3B0B" w14:textId="77777777" w:rsidTr="00E32999">
        <w:trPr>
          <w:gridAfter w:val="1"/>
          <w:wAfter w:w="23" w:type="dxa"/>
          <w:cantSplit/>
          <w:trHeight w:val="6"/>
        </w:trPr>
        <w:tc>
          <w:tcPr>
            <w:tcW w:w="3969" w:type="dxa"/>
            <w:hideMark/>
          </w:tcPr>
          <w:p w14:paraId="2190B0F3" w14:textId="77777777" w:rsidR="006140D3" w:rsidRDefault="006140D3">
            <w:pPr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มูลค่าตามบัญชีของส่วนได้เสียในการร่ว</w:t>
            </w:r>
            <w:r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cs/>
              </w:rPr>
              <w:t>มค้า</w:t>
            </w:r>
          </w:p>
          <w:p w14:paraId="46E12AE6" w14:textId="77777777" w:rsidR="006140D3" w:rsidRDefault="006140D3">
            <w:pPr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cs/>
              </w:rPr>
              <w:t>ที่ไม่มีสาระสำคัญ</w:t>
            </w:r>
          </w:p>
        </w:tc>
        <w:tc>
          <w:tcPr>
            <w:tcW w:w="9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737A47A" w14:textId="21C46588" w:rsidR="006140D3" w:rsidRPr="00616B59" w:rsidRDefault="00616B59" w:rsidP="00E32999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8,767</w:t>
            </w:r>
          </w:p>
        </w:tc>
        <w:tc>
          <w:tcPr>
            <w:tcW w:w="185" w:type="dxa"/>
            <w:vAlign w:val="bottom"/>
          </w:tcPr>
          <w:p w14:paraId="3CADBDE1" w14:textId="77777777" w:rsidR="006140D3" w:rsidRDefault="006140D3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05A273E" w14:textId="038CC55C" w:rsidR="006140D3" w:rsidRDefault="0048310E" w:rsidP="0048310E">
            <w:pPr>
              <w:pStyle w:val="acctfourfigures"/>
              <w:tabs>
                <w:tab w:val="clear" w:pos="765"/>
                <w:tab w:val="decimal" w:pos="474"/>
                <w:tab w:val="decimal" w:pos="564"/>
                <w:tab w:val="left" w:pos="664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</w:t>
            </w:r>
            <w:r w:rsidR="006140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070</w:t>
            </w:r>
          </w:p>
        </w:tc>
        <w:tc>
          <w:tcPr>
            <w:tcW w:w="219" w:type="dxa"/>
            <w:vAlign w:val="bottom"/>
          </w:tcPr>
          <w:p w14:paraId="4DA072CE" w14:textId="77777777" w:rsidR="006140D3" w:rsidRDefault="006140D3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F61174A" w14:textId="0AC65917" w:rsidR="00616B59" w:rsidRDefault="000A4808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19" w:type="dxa"/>
            <w:vAlign w:val="bottom"/>
          </w:tcPr>
          <w:p w14:paraId="6AC72C2D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5F6A052" w14:textId="69DAA470" w:rsidR="006140D3" w:rsidRDefault="0048310E" w:rsidP="0015137E">
            <w:pPr>
              <w:pStyle w:val="acctfourfigures"/>
              <w:tabs>
                <w:tab w:val="clear" w:pos="765"/>
                <w:tab w:val="decimal" w:pos="589"/>
                <w:tab w:val="left" w:pos="708"/>
              </w:tabs>
              <w:spacing w:line="240" w:lineRule="atLeast"/>
              <w:ind w:right="-74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19,764</w:t>
            </w:r>
          </w:p>
        </w:tc>
        <w:tc>
          <w:tcPr>
            <w:tcW w:w="219" w:type="dxa"/>
            <w:vAlign w:val="bottom"/>
          </w:tcPr>
          <w:p w14:paraId="1171723D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2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3DA85E9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483838CB" w14:textId="615000BA" w:rsidR="00E32999" w:rsidRDefault="00E32999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2FE7AB26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59D9DC1" w14:textId="77777777" w:rsidR="006140D3" w:rsidRDefault="006140D3" w:rsidP="00E32999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6AB9E3DB" w14:textId="77777777" w:rsidR="006140D3" w:rsidRDefault="006140D3" w:rsidP="00E32999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5" w:type="dxa"/>
            <w:vAlign w:val="bottom"/>
          </w:tcPr>
          <w:p w14:paraId="7867343A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290938E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2A4B95F3" w14:textId="65AA774D" w:rsidR="00E32999" w:rsidRDefault="00C5550D" w:rsidP="000A4808">
            <w:pPr>
              <w:pStyle w:val="acctfourfigures"/>
              <w:tabs>
                <w:tab w:val="decimal" w:pos="731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0A480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E3299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0A480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428</w:t>
            </w:r>
          </w:p>
        </w:tc>
        <w:tc>
          <w:tcPr>
            <w:tcW w:w="203" w:type="dxa"/>
            <w:vAlign w:val="bottom"/>
          </w:tcPr>
          <w:p w14:paraId="30C44EF0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61527D9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107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24A6A7CB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107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287FE93E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E0F64AF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4E23C8D6" w14:textId="56A2CF44" w:rsidR="00E32999" w:rsidRDefault="00E32999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29,028</w:t>
            </w:r>
          </w:p>
        </w:tc>
        <w:tc>
          <w:tcPr>
            <w:tcW w:w="186" w:type="dxa"/>
            <w:vAlign w:val="bottom"/>
          </w:tcPr>
          <w:p w14:paraId="4DDCA75D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50D6AA9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4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0EC1A100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4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6140D3" w14:paraId="03000454" w14:textId="77777777" w:rsidTr="00E32999">
        <w:trPr>
          <w:gridAfter w:val="1"/>
          <w:wAfter w:w="23" w:type="dxa"/>
          <w:cantSplit/>
          <w:trHeight w:val="6"/>
        </w:trPr>
        <w:tc>
          <w:tcPr>
            <w:tcW w:w="3969" w:type="dxa"/>
          </w:tcPr>
          <w:p w14:paraId="7BC7D7C1" w14:textId="77777777" w:rsidR="006140D3" w:rsidRDefault="006140D3">
            <w:pPr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3CAD013F" w14:textId="77777777" w:rsidR="006140D3" w:rsidRDefault="006140D3" w:rsidP="00E32999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85" w:type="dxa"/>
            <w:vAlign w:val="bottom"/>
          </w:tcPr>
          <w:p w14:paraId="5415AAB9" w14:textId="77777777" w:rsidR="006140D3" w:rsidRDefault="006140D3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9" w:type="dxa"/>
            <w:vAlign w:val="bottom"/>
          </w:tcPr>
          <w:p w14:paraId="5E435711" w14:textId="77777777" w:rsidR="006140D3" w:rsidRDefault="006140D3" w:rsidP="00E32999">
            <w:pPr>
              <w:pStyle w:val="acctfourfigures"/>
              <w:tabs>
                <w:tab w:val="clear" w:pos="765"/>
                <w:tab w:val="decimal" w:pos="474"/>
                <w:tab w:val="decimal" w:pos="564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9" w:type="dxa"/>
            <w:vAlign w:val="bottom"/>
          </w:tcPr>
          <w:p w14:paraId="58701B8A" w14:textId="77777777" w:rsidR="006140D3" w:rsidRDefault="006140D3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5FDD5A58" w14:textId="77777777" w:rsidR="006140D3" w:rsidRDefault="006140D3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9" w:type="dxa"/>
            <w:vAlign w:val="bottom"/>
          </w:tcPr>
          <w:p w14:paraId="49DFBA4F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3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6FB4876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9" w:type="dxa"/>
            <w:vAlign w:val="bottom"/>
          </w:tcPr>
          <w:p w14:paraId="11178F97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2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FEC5A96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03" w:type="dxa"/>
            <w:vAlign w:val="bottom"/>
          </w:tcPr>
          <w:p w14:paraId="395C1851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3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1D1D9D84" w14:textId="77777777" w:rsidR="006140D3" w:rsidRDefault="006140D3" w:rsidP="00E32999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5" w:type="dxa"/>
            <w:vAlign w:val="bottom"/>
          </w:tcPr>
          <w:p w14:paraId="14308C60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79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585F3ED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03" w:type="dxa"/>
            <w:vAlign w:val="bottom"/>
          </w:tcPr>
          <w:p w14:paraId="1EEB95A7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ED8F73E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107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03" w:type="dxa"/>
            <w:vAlign w:val="bottom"/>
          </w:tcPr>
          <w:p w14:paraId="7491DB9D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1AA30AED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6" w:type="dxa"/>
            <w:vAlign w:val="bottom"/>
          </w:tcPr>
          <w:p w14:paraId="7BE6E75B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64469647" w14:textId="77777777" w:rsidR="006140D3" w:rsidRDefault="006140D3" w:rsidP="00E32999">
            <w:pPr>
              <w:pStyle w:val="acctfourfigures"/>
              <w:tabs>
                <w:tab w:val="decimal" w:pos="731"/>
              </w:tabs>
              <w:spacing w:line="240" w:lineRule="atLeast"/>
              <w:ind w:right="4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140D3" w14:paraId="1D44ED6A" w14:textId="77777777" w:rsidTr="00E32999">
        <w:trPr>
          <w:gridAfter w:val="1"/>
          <w:wAfter w:w="23" w:type="dxa"/>
          <w:cantSplit/>
          <w:trHeight w:val="6"/>
        </w:trPr>
        <w:tc>
          <w:tcPr>
            <w:tcW w:w="3969" w:type="dxa"/>
            <w:hideMark/>
          </w:tcPr>
          <w:p w14:paraId="32B2B886" w14:textId="77777777" w:rsidR="006140D3" w:rsidRDefault="006140D3">
            <w:pPr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970" w:type="dxa"/>
            <w:vAlign w:val="bottom"/>
          </w:tcPr>
          <w:p w14:paraId="0D5DB464" w14:textId="2A9041B9" w:rsidR="006140D3" w:rsidRDefault="006140D3" w:rsidP="00E32999">
            <w:pPr>
              <w:pStyle w:val="acctfourfigures"/>
              <w:tabs>
                <w:tab w:val="clear" w:pos="765"/>
                <w:tab w:val="decimal" w:pos="546"/>
                <w:tab w:val="decimal" w:pos="911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5" w:type="dxa"/>
            <w:vAlign w:val="bottom"/>
          </w:tcPr>
          <w:p w14:paraId="5EDE2449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9" w:type="dxa"/>
            <w:vAlign w:val="bottom"/>
          </w:tcPr>
          <w:p w14:paraId="0B22FB0F" w14:textId="77777777" w:rsidR="006140D3" w:rsidRDefault="006140D3" w:rsidP="00E32999">
            <w:pPr>
              <w:pStyle w:val="acctfourfigures"/>
              <w:tabs>
                <w:tab w:val="clear" w:pos="765"/>
                <w:tab w:val="decimal" w:pos="474"/>
                <w:tab w:val="decimal" w:pos="564"/>
                <w:tab w:val="decimal" w:pos="82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9" w:type="dxa"/>
            <w:vAlign w:val="bottom"/>
          </w:tcPr>
          <w:p w14:paraId="58062F90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1" w:type="dxa"/>
            <w:vAlign w:val="bottom"/>
          </w:tcPr>
          <w:p w14:paraId="005B7B3D" w14:textId="77777777" w:rsidR="006140D3" w:rsidRDefault="006140D3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9" w:type="dxa"/>
            <w:vAlign w:val="bottom"/>
          </w:tcPr>
          <w:p w14:paraId="5093710E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3" w:type="dxa"/>
            <w:vAlign w:val="bottom"/>
          </w:tcPr>
          <w:p w14:paraId="43651222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9" w:type="dxa"/>
            <w:vAlign w:val="bottom"/>
          </w:tcPr>
          <w:p w14:paraId="177587BB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2" w:type="dxa"/>
            <w:vAlign w:val="bottom"/>
          </w:tcPr>
          <w:p w14:paraId="12E4E18F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03" w:type="dxa"/>
            <w:vAlign w:val="bottom"/>
          </w:tcPr>
          <w:p w14:paraId="71ADEF82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3" w:type="dxa"/>
            <w:vAlign w:val="bottom"/>
          </w:tcPr>
          <w:p w14:paraId="38CA2FC9" w14:textId="77777777" w:rsidR="006140D3" w:rsidRDefault="006140D3" w:rsidP="00E32999">
            <w:pPr>
              <w:pStyle w:val="acctfourfigures"/>
              <w:tabs>
                <w:tab w:val="clear" w:pos="765"/>
                <w:tab w:val="decimal" w:pos="276"/>
                <w:tab w:val="decimal" w:pos="803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5" w:type="dxa"/>
            <w:vAlign w:val="bottom"/>
          </w:tcPr>
          <w:p w14:paraId="3F97F8AD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9" w:type="dxa"/>
            <w:vAlign w:val="bottom"/>
          </w:tcPr>
          <w:p w14:paraId="442BE9B4" w14:textId="77777777" w:rsidR="006140D3" w:rsidRDefault="006140D3" w:rsidP="00E32999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03" w:type="dxa"/>
            <w:vAlign w:val="bottom"/>
          </w:tcPr>
          <w:p w14:paraId="63B16499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76D22FE" w14:textId="77777777" w:rsidR="006140D3" w:rsidRDefault="006140D3" w:rsidP="00E32999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0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03" w:type="dxa"/>
            <w:vAlign w:val="bottom"/>
          </w:tcPr>
          <w:p w14:paraId="20E422D9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6B1997A0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6" w:type="dxa"/>
            <w:vAlign w:val="bottom"/>
          </w:tcPr>
          <w:p w14:paraId="4FDAC930" w14:textId="77777777" w:rsidR="006140D3" w:rsidRDefault="006140D3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7" w:type="dxa"/>
            <w:vAlign w:val="bottom"/>
          </w:tcPr>
          <w:p w14:paraId="17651E37" w14:textId="77777777" w:rsidR="006140D3" w:rsidRDefault="006140D3" w:rsidP="00E32999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right="4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140D3" w14:paraId="1F9D2ABA" w14:textId="77777777" w:rsidTr="00E32999">
        <w:trPr>
          <w:gridAfter w:val="1"/>
          <w:wAfter w:w="23" w:type="dxa"/>
          <w:cantSplit/>
          <w:trHeight w:val="6"/>
        </w:trPr>
        <w:tc>
          <w:tcPr>
            <w:tcW w:w="3969" w:type="dxa"/>
            <w:hideMark/>
          </w:tcPr>
          <w:p w14:paraId="57F213C4" w14:textId="77777777" w:rsidR="00616B59" w:rsidRDefault="006140D3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 (ขาดทุน) จากการดำเนินงานอย่าง</w:t>
            </w:r>
            <w:r w:rsidR="00616B59"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</w:p>
          <w:p w14:paraId="7854AF48" w14:textId="74F6FE0B" w:rsidR="006140D3" w:rsidRDefault="00616B59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6140D3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ต่อเนื่อง</w:t>
            </w:r>
          </w:p>
        </w:tc>
        <w:tc>
          <w:tcPr>
            <w:tcW w:w="970" w:type="dxa"/>
            <w:vAlign w:val="bottom"/>
          </w:tcPr>
          <w:p w14:paraId="4D7E88E1" w14:textId="77777777" w:rsidR="00616B59" w:rsidRDefault="00616B59" w:rsidP="00E32999">
            <w:pPr>
              <w:pStyle w:val="acctfourfigures"/>
              <w:tabs>
                <w:tab w:val="clear" w:pos="765"/>
                <w:tab w:val="decimal" w:pos="546"/>
                <w:tab w:val="decimal" w:pos="911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63D54AB3" w14:textId="67629F1A" w:rsidR="006140D3" w:rsidRDefault="00616B59" w:rsidP="00E32999">
            <w:pPr>
              <w:pStyle w:val="acctfourfigures"/>
              <w:tabs>
                <w:tab w:val="clear" w:pos="765"/>
                <w:tab w:val="decimal" w:pos="546"/>
                <w:tab w:val="decimal" w:pos="91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(203)</w:t>
            </w:r>
          </w:p>
        </w:tc>
        <w:tc>
          <w:tcPr>
            <w:tcW w:w="185" w:type="dxa"/>
            <w:vAlign w:val="bottom"/>
          </w:tcPr>
          <w:p w14:paraId="089FA473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9" w:type="dxa"/>
            <w:vAlign w:val="bottom"/>
            <w:hideMark/>
          </w:tcPr>
          <w:p w14:paraId="4DDA2E23" w14:textId="77777777" w:rsidR="00616B59" w:rsidRDefault="00616B59" w:rsidP="00E32999">
            <w:pPr>
              <w:pStyle w:val="acctfourfigures"/>
              <w:tabs>
                <w:tab w:val="clear" w:pos="765"/>
                <w:tab w:val="decimal" w:pos="474"/>
                <w:tab w:val="decimal" w:pos="564"/>
                <w:tab w:val="decimal" w:pos="82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6F748712" w14:textId="427CEE99" w:rsidR="006140D3" w:rsidRDefault="004B0B8A" w:rsidP="00E32999">
            <w:pPr>
              <w:pStyle w:val="acctfourfigures"/>
              <w:tabs>
                <w:tab w:val="clear" w:pos="765"/>
                <w:tab w:val="decimal" w:pos="474"/>
                <w:tab w:val="decimal" w:pos="564"/>
                <w:tab w:val="decimal" w:pos="82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6140D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</w:t>
            </w:r>
          </w:p>
        </w:tc>
        <w:tc>
          <w:tcPr>
            <w:tcW w:w="219" w:type="dxa"/>
            <w:vAlign w:val="bottom"/>
          </w:tcPr>
          <w:p w14:paraId="646EBFB0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1" w:type="dxa"/>
            <w:vAlign w:val="bottom"/>
          </w:tcPr>
          <w:p w14:paraId="380B1954" w14:textId="77777777" w:rsidR="006140D3" w:rsidRPr="00E32999" w:rsidRDefault="006140D3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BCB069" w14:textId="216F1543" w:rsidR="00E32999" w:rsidRPr="00E32999" w:rsidRDefault="000A4808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19" w:type="dxa"/>
            <w:vAlign w:val="bottom"/>
          </w:tcPr>
          <w:p w14:paraId="6CC86E14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3" w:type="dxa"/>
            <w:vAlign w:val="bottom"/>
            <w:hideMark/>
          </w:tcPr>
          <w:p w14:paraId="24FF20FA" w14:textId="77777777" w:rsidR="00616B59" w:rsidRDefault="00616B59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033EF79" w14:textId="4628C44A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19" w:type="dxa"/>
            <w:vAlign w:val="bottom"/>
          </w:tcPr>
          <w:p w14:paraId="4376D8B0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2" w:type="dxa"/>
            <w:vAlign w:val="bottom"/>
          </w:tcPr>
          <w:p w14:paraId="7EE56384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63A8B6" w14:textId="71796914" w:rsidR="00E32999" w:rsidRDefault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(750)</w:t>
            </w:r>
          </w:p>
        </w:tc>
        <w:tc>
          <w:tcPr>
            <w:tcW w:w="203" w:type="dxa"/>
            <w:vAlign w:val="bottom"/>
          </w:tcPr>
          <w:p w14:paraId="274C209D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3" w:type="dxa"/>
            <w:vAlign w:val="bottom"/>
            <w:hideMark/>
          </w:tcPr>
          <w:p w14:paraId="398B4898" w14:textId="77777777" w:rsidR="00616B59" w:rsidRDefault="00616B59" w:rsidP="00E32999">
            <w:pPr>
              <w:pStyle w:val="acctfourfigures"/>
              <w:tabs>
                <w:tab w:val="clear" w:pos="765"/>
                <w:tab w:val="decimal" w:pos="276"/>
                <w:tab w:val="decimal" w:pos="998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E8C005A" w14:textId="6AA0E558" w:rsidR="006140D3" w:rsidRDefault="006140D3" w:rsidP="00E32999">
            <w:pPr>
              <w:pStyle w:val="acctfourfigures"/>
              <w:tabs>
                <w:tab w:val="clear" w:pos="765"/>
                <w:tab w:val="decimal" w:pos="276"/>
                <w:tab w:val="decimal" w:pos="998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5" w:type="dxa"/>
            <w:vAlign w:val="bottom"/>
          </w:tcPr>
          <w:p w14:paraId="4BF643F4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9" w:type="dxa"/>
            <w:vAlign w:val="bottom"/>
          </w:tcPr>
          <w:p w14:paraId="36466598" w14:textId="77777777" w:rsidR="006140D3" w:rsidRDefault="006140D3" w:rsidP="00C5550D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0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99B784" w14:textId="20D2C04F" w:rsidR="00E32999" w:rsidRDefault="00E32999" w:rsidP="00C5550D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C5550D">
              <w:rPr>
                <w:rFonts w:asciiTheme="majorBidi" w:hAnsiTheme="majorBidi" w:cstheme="majorBidi"/>
                <w:sz w:val="30"/>
                <w:szCs w:val="30"/>
              </w:rPr>
              <w:t>,330</w:t>
            </w:r>
          </w:p>
        </w:tc>
        <w:tc>
          <w:tcPr>
            <w:tcW w:w="203" w:type="dxa"/>
            <w:vAlign w:val="bottom"/>
          </w:tcPr>
          <w:p w14:paraId="41220E8E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  <w:hideMark/>
          </w:tcPr>
          <w:p w14:paraId="7C9DA848" w14:textId="77777777" w:rsidR="00616B59" w:rsidRDefault="00616B59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07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9541FD" w14:textId="2F6CD114" w:rsidR="006140D3" w:rsidRDefault="006140D3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43117009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0A1952D9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03DD0B" w14:textId="6BD7681C" w:rsidR="00E32999" w:rsidRDefault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(347)</w:t>
            </w:r>
          </w:p>
        </w:tc>
        <w:tc>
          <w:tcPr>
            <w:tcW w:w="186" w:type="dxa"/>
            <w:vAlign w:val="bottom"/>
          </w:tcPr>
          <w:p w14:paraId="2243A552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7" w:type="dxa"/>
            <w:vAlign w:val="bottom"/>
            <w:hideMark/>
          </w:tcPr>
          <w:p w14:paraId="0CA36698" w14:textId="77777777" w:rsidR="00616B59" w:rsidRDefault="00616B59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4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82A08B8" w14:textId="474DBEF4" w:rsidR="006140D3" w:rsidRDefault="006140D3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4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140D3" w14:paraId="0734D6D4" w14:textId="77777777" w:rsidTr="00E32999">
        <w:trPr>
          <w:gridAfter w:val="1"/>
          <w:wAfter w:w="23" w:type="dxa"/>
          <w:cantSplit/>
          <w:trHeight w:val="6"/>
        </w:trPr>
        <w:tc>
          <w:tcPr>
            <w:tcW w:w="3969" w:type="dxa"/>
            <w:hideMark/>
          </w:tcPr>
          <w:p w14:paraId="6B7CD7AB" w14:textId="77777777" w:rsidR="006140D3" w:rsidRDefault="006140D3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6A9A82" w14:textId="0B462B51" w:rsidR="006140D3" w:rsidRDefault="00616B59" w:rsidP="00E32999">
            <w:pPr>
              <w:pStyle w:val="acctfourfigures"/>
              <w:tabs>
                <w:tab w:val="clear" w:pos="765"/>
                <w:tab w:val="decimal" w:pos="546"/>
                <w:tab w:val="decimal" w:pos="911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493</w:t>
            </w:r>
          </w:p>
        </w:tc>
        <w:tc>
          <w:tcPr>
            <w:tcW w:w="185" w:type="dxa"/>
            <w:vAlign w:val="bottom"/>
          </w:tcPr>
          <w:p w14:paraId="27B6298C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2649BCE" w14:textId="34049C99" w:rsidR="006140D3" w:rsidRDefault="006140D3" w:rsidP="00E32999">
            <w:pPr>
              <w:pStyle w:val="acctfourfigures"/>
              <w:tabs>
                <w:tab w:val="clear" w:pos="765"/>
                <w:tab w:val="left" w:pos="474"/>
                <w:tab w:val="decimal" w:pos="564"/>
              </w:tabs>
              <w:spacing w:line="240" w:lineRule="atLeast"/>
              <w:ind w:right="-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711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19" w:type="dxa"/>
            <w:vAlign w:val="bottom"/>
          </w:tcPr>
          <w:p w14:paraId="38B9ED4D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D1770B" w14:textId="0273487E" w:rsidR="006140D3" w:rsidRPr="00E32999" w:rsidRDefault="00E32999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3299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19" w:type="dxa"/>
            <w:vAlign w:val="bottom"/>
          </w:tcPr>
          <w:p w14:paraId="31D0B332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E77429B" w14:textId="77777777" w:rsidR="006140D3" w:rsidRDefault="006140D3">
            <w:pPr>
              <w:pStyle w:val="acctfourfigures"/>
              <w:tabs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19" w:type="dxa"/>
            <w:vAlign w:val="bottom"/>
          </w:tcPr>
          <w:p w14:paraId="30430C0D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321D1A" w14:textId="59C118C7" w:rsidR="006140D3" w:rsidRDefault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789321C5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F836CAA" w14:textId="77777777" w:rsidR="006140D3" w:rsidRDefault="006140D3" w:rsidP="00E32999">
            <w:pPr>
              <w:pStyle w:val="acctfourfigures"/>
              <w:tabs>
                <w:tab w:val="clear" w:pos="765"/>
                <w:tab w:val="decimal" w:pos="276"/>
                <w:tab w:val="decimal" w:pos="998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5" w:type="dxa"/>
            <w:vAlign w:val="bottom"/>
          </w:tcPr>
          <w:p w14:paraId="2FEC9764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278A4CE" w14:textId="72639EE2" w:rsidR="006140D3" w:rsidRDefault="00E32999" w:rsidP="00C5550D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095745A3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41726AC" w14:textId="77777777" w:rsidR="006140D3" w:rsidRDefault="006140D3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373397FC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5A6FFE" w14:textId="41C1D92E" w:rsidR="006140D3" w:rsidRDefault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6" w:type="dxa"/>
            <w:vAlign w:val="bottom"/>
          </w:tcPr>
          <w:p w14:paraId="15874E20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2CCD5DB" w14:textId="77777777" w:rsidR="006140D3" w:rsidRDefault="006140D3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4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140D3" w14:paraId="2A99EB6E" w14:textId="77777777" w:rsidTr="00E32999">
        <w:trPr>
          <w:gridAfter w:val="1"/>
          <w:wAfter w:w="23" w:type="dxa"/>
          <w:cantSplit/>
          <w:trHeight w:val="6"/>
        </w:trPr>
        <w:tc>
          <w:tcPr>
            <w:tcW w:w="3969" w:type="dxa"/>
            <w:hideMark/>
          </w:tcPr>
          <w:p w14:paraId="11223333" w14:textId="77777777" w:rsidR="006140D3" w:rsidRDefault="006140D3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กำไรขาดทุนเบ็ดเสร็จรวม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812EE21" w14:textId="33AD3013" w:rsidR="006140D3" w:rsidRDefault="00616B59" w:rsidP="00E32999">
            <w:pPr>
              <w:pStyle w:val="acctfourfigures"/>
              <w:tabs>
                <w:tab w:val="clear" w:pos="765"/>
                <w:tab w:val="decimal" w:pos="546"/>
                <w:tab w:val="decimal" w:pos="911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290</w:t>
            </w:r>
          </w:p>
        </w:tc>
        <w:tc>
          <w:tcPr>
            <w:tcW w:w="185" w:type="dxa"/>
            <w:vAlign w:val="bottom"/>
          </w:tcPr>
          <w:p w14:paraId="394644F0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7CF7E5B" w14:textId="7D4CC4C1" w:rsidR="006140D3" w:rsidRDefault="004B0B8A" w:rsidP="00E32999">
            <w:pPr>
              <w:pStyle w:val="acctfourfigures"/>
              <w:tabs>
                <w:tab w:val="clear" w:pos="765"/>
                <w:tab w:val="decimal" w:pos="474"/>
                <w:tab w:val="decimal" w:pos="564"/>
                <w:tab w:val="decimal" w:pos="82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6140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700</w:t>
            </w:r>
          </w:p>
        </w:tc>
        <w:tc>
          <w:tcPr>
            <w:tcW w:w="219" w:type="dxa"/>
            <w:vAlign w:val="bottom"/>
          </w:tcPr>
          <w:p w14:paraId="4E2F5AB9" w14:textId="77777777" w:rsidR="006140D3" w:rsidRDefault="006140D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9B85A1B" w14:textId="410FBFC5" w:rsidR="006140D3" w:rsidRDefault="000A4808" w:rsidP="000A4808">
            <w:pPr>
              <w:pStyle w:val="acctfourfigures"/>
              <w:tabs>
                <w:tab w:val="clear" w:pos="765"/>
                <w:tab w:val="decimal" w:pos="479"/>
                <w:tab w:val="decimal" w:pos="569"/>
                <w:tab w:val="decimal" w:pos="998"/>
              </w:tabs>
              <w:spacing w:line="240" w:lineRule="atLeast"/>
              <w:ind w:right="-4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19" w:type="dxa"/>
            <w:vAlign w:val="bottom"/>
          </w:tcPr>
          <w:p w14:paraId="00656AB2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4DBADA92" w14:textId="7A58CC23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19" w:type="dxa"/>
            <w:vAlign w:val="bottom"/>
          </w:tcPr>
          <w:p w14:paraId="145FFDD1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198F692" w14:textId="75D2EA0F" w:rsidR="006140D3" w:rsidRDefault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(750)</w:t>
            </w:r>
          </w:p>
        </w:tc>
        <w:tc>
          <w:tcPr>
            <w:tcW w:w="203" w:type="dxa"/>
            <w:vAlign w:val="bottom"/>
          </w:tcPr>
          <w:p w14:paraId="243808FF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4BDDCD5" w14:textId="77777777" w:rsidR="006140D3" w:rsidRDefault="006140D3" w:rsidP="00E32999">
            <w:pPr>
              <w:pStyle w:val="acctfourfigures"/>
              <w:tabs>
                <w:tab w:val="clear" w:pos="765"/>
                <w:tab w:val="decimal" w:pos="276"/>
                <w:tab w:val="decimal" w:pos="998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5" w:type="dxa"/>
            <w:vAlign w:val="bottom"/>
          </w:tcPr>
          <w:p w14:paraId="52CD81B6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0F61502" w14:textId="276BFE63" w:rsidR="006140D3" w:rsidRDefault="00E32999" w:rsidP="00C5550D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C5550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,330</w:t>
            </w:r>
          </w:p>
        </w:tc>
        <w:tc>
          <w:tcPr>
            <w:tcW w:w="203" w:type="dxa"/>
            <w:vAlign w:val="bottom"/>
          </w:tcPr>
          <w:p w14:paraId="6B90CB29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2CCED124" w14:textId="77777777" w:rsidR="006140D3" w:rsidRDefault="006140D3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0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3" w:type="dxa"/>
            <w:vAlign w:val="bottom"/>
          </w:tcPr>
          <w:p w14:paraId="153A25A0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2C232E7" w14:textId="76197853" w:rsidR="006140D3" w:rsidRDefault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(347)</w:t>
            </w:r>
          </w:p>
        </w:tc>
        <w:tc>
          <w:tcPr>
            <w:tcW w:w="186" w:type="dxa"/>
            <w:vAlign w:val="bottom"/>
          </w:tcPr>
          <w:p w14:paraId="1F27C892" w14:textId="77777777" w:rsidR="006140D3" w:rsidRDefault="006140D3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4465E3B" w14:textId="77777777" w:rsidR="006140D3" w:rsidRDefault="006140D3" w:rsidP="00E32999">
            <w:pPr>
              <w:pStyle w:val="acctfourfigures"/>
              <w:tabs>
                <w:tab w:val="clear" w:pos="765"/>
                <w:tab w:val="decimal" w:pos="998"/>
              </w:tabs>
              <w:spacing w:line="240" w:lineRule="atLeast"/>
              <w:ind w:right="4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4294C79D" w14:textId="6B84ABEB" w:rsidR="006140D3" w:rsidRPr="00CF1517" w:rsidRDefault="006140D3" w:rsidP="00F1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 w:cs="Angsana New"/>
          <w:sz w:val="30"/>
          <w:szCs w:val="30"/>
          <w:cs/>
          <w:lang w:val="th-TH"/>
        </w:rPr>
        <w:sectPr w:rsidR="006140D3" w:rsidRPr="00CF1517" w:rsidSect="006140D3">
          <w:pgSz w:w="16834" w:h="11909" w:orient="landscape" w:code="9"/>
          <w:pgMar w:top="1152" w:right="691" w:bottom="1152" w:left="576" w:header="720" w:footer="720" w:gutter="0"/>
          <w:cols w:space="720"/>
          <w:docGrid w:linePitch="360"/>
        </w:sectPr>
      </w:pPr>
    </w:p>
    <w:p w14:paraId="4DB49A5D" w14:textId="3A557451" w:rsidR="001C592E" w:rsidRPr="00CF1517" w:rsidRDefault="001C592E" w:rsidP="001C592E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num" w:pos="360"/>
        </w:tabs>
        <w:spacing w:line="240" w:lineRule="auto"/>
        <w:ind w:left="806" w:right="-43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CF1517">
        <w:rPr>
          <w:rFonts w:ascii="Angsana New" w:hAnsi="Angsana New" w:cs="Angsana New" w:hint="cs"/>
          <w:sz w:val="30"/>
          <w:szCs w:val="30"/>
          <w:u w:val="none"/>
          <w:cs/>
        </w:rPr>
        <w:t>อสังหาริมทรัพย์เพื่อการลงทุน</w:t>
      </w:r>
    </w:p>
    <w:p w14:paraId="7B5C18F2" w14:textId="77777777" w:rsidR="002D17E7" w:rsidRPr="00CF1517" w:rsidRDefault="002D17E7" w:rsidP="002D17E7">
      <w:pPr>
        <w:rPr>
          <w:rFonts w:asciiTheme="majorBidi" w:hAnsiTheme="majorBidi" w:cstheme="majorBidi"/>
          <w:sz w:val="30"/>
          <w:szCs w:val="30"/>
        </w:rPr>
      </w:pPr>
    </w:p>
    <w:tbl>
      <w:tblPr>
        <w:tblW w:w="10159" w:type="dxa"/>
        <w:tblInd w:w="180" w:type="dxa"/>
        <w:tblLayout w:type="fixed"/>
        <w:tblLook w:val="01E0" w:firstRow="1" w:lastRow="1" w:firstColumn="1" w:lastColumn="1" w:noHBand="0" w:noVBand="0"/>
      </w:tblPr>
      <w:tblGrid>
        <w:gridCol w:w="2898"/>
        <w:gridCol w:w="931"/>
        <w:gridCol w:w="310"/>
        <w:gridCol w:w="932"/>
        <w:gridCol w:w="310"/>
        <w:gridCol w:w="924"/>
        <w:gridCol w:w="283"/>
        <w:gridCol w:w="991"/>
        <w:gridCol w:w="282"/>
        <w:gridCol w:w="992"/>
        <w:gridCol w:w="282"/>
        <w:gridCol w:w="986"/>
        <w:gridCol w:w="38"/>
      </w:tblGrid>
      <w:tr w:rsidR="001C592E" w:rsidRPr="00CF1517" w14:paraId="45C26D70" w14:textId="77777777" w:rsidTr="00E32999">
        <w:trPr>
          <w:trHeight w:val="343"/>
          <w:tblHeader/>
        </w:trPr>
        <w:tc>
          <w:tcPr>
            <w:tcW w:w="2900" w:type="dxa"/>
            <w:shd w:val="clear" w:color="auto" w:fill="auto"/>
          </w:tcPr>
          <w:p w14:paraId="2492B050" w14:textId="77777777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2A82AE54" w14:textId="77777777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6" w:right="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72668802" w14:textId="77777777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440" w:type="dxa"/>
            <w:gridSpan w:val="5"/>
            <w:shd w:val="clear" w:color="auto" w:fill="auto"/>
            <w:vAlign w:val="bottom"/>
          </w:tcPr>
          <w:p w14:paraId="627C971B" w14:textId="44AF9508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60BDD3AD" w14:textId="77777777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92" w:type="dxa"/>
            <w:gridSpan w:val="4"/>
            <w:shd w:val="clear" w:color="auto" w:fill="auto"/>
            <w:vAlign w:val="bottom"/>
          </w:tcPr>
          <w:p w14:paraId="6D6E9120" w14:textId="3D77F991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E32999" w:rsidRPr="00CF1517" w14:paraId="5DEAE9BE" w14:textId="77777777" w:rsidTr="00E32999">
        <w:trPr>
          <w:gridAfter w:val="1"/>
          <w:wAfter w:w="38" w:type="dxa"/>
          <w:trHeight w:val="978"/>
          <w:tblHeader/>
        </w:trPr>
        <w:tc>
          <w:tcPr>
            <w:tcW w:w="2900" w:type="dxa"/>
            <w:shd w:val="clear" w:color="auto" w:fill="auto"/>
          </w:tcPr>
          <w:p w14:paraId="4EED426B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  <w:p w14:paraId="7F19EFD0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  <w:p w14:paraId="211202D0" w14:textId="6E411B15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4B02AFF7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310" w:type="dxa"/>
            <w:shd w:val="clear" w:color="auto" w:fill="auto"/>
            <w:vAlign w:val="bottom"/>
          </w:tcPr>
          <w:p w14:paraId="41257EBB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567BAA44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</w:t>
            </w:r>
          </w:p>
        </w:tc>
        <w:tc>
          <w:tcPr>
            <w:tcW w:w="310" w:type="dxa"/>
            <w:vAlign w:val="bottom"/>
          </w:tcPr>
          <w:p w14:paraId="613FE6D7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6B87B4C6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อาคารและส่วนปรับปรุง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502EF4A2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346BC97D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5" w:right="-101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61D83B3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55221D9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AE96809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6" w:type="dxa"/>
            <w:vAlign w:val="bottom"/>
          </w:tcPr>
          <w:p w14:paraId="5B4E1791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1C592E" w:rsidRPr="00CF1517" w14:paraId="52BAE990" w14:textId="77777777" w:rsidTr="00E32999">
        <w:trPr>
          <w:trHeight w:val="343"/>
          <w:tblHeader/>
        </w:trPr>
        <w:tc>
          <w:tcPr>
            <w:tcW w:w="2900" w:type="dxa"/>
            <w:shd w:val="clear" w:color="auto" w:fill="auto"/>
          </w:tcPr>
          <w:p w14:paraId="18161696" w14:textId="77777777" w:rsidR="001C592E" w:rsidRPr="00CF1517" w:rsidRDefault="001C592E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259" w:type="dxa"/>
            <w:gridSpan w:val="12"/>
            <w:shd w:val="clear" w:color="auto" w:fill="auto"/>
            <w:vAlign w:val="bottom"/>
          </w:tcPr>
          <w:p w14:paraId="226D35EF" w14:textId="3F45A7BF" w:rsidR="001C592E" w:rsidRPr="00CF1517" w:rsidRDefault="001C592E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Pr="00CF1517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E32999" w:rsidRPr="00CF1517" w14:paraId="78D5D487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679F2E0C" w14:textId="77777777" w:rsidR="00E32999" w:rsidRPr="00CF1517" w:rsidRDefault="00E32999" w:rsidP="001C59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ราคาทุน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60B68269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54B5E03E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60688C27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0" w:type="dxa"/>
          </w:tcPr>
          <w:p w14:paraId="25D5A802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109B2787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14:paraId="2B480E81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06614801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5D13F95F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62529564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1539FC0A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6" w:type="dxa"/>
            <w:vAlign w:val="bottom"/>
          </w:tcPr>
          <w:p w14:paraId="1C3A04C6" w14:textId="77777777" w:rsidR="00E32999" w:rsidRPr="00CF1517" w:rsidRDefault="00E32999" w:rsidP="001C592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E32999" w:rsidRPr="00CF1517" w14:paraId="576FEC4E" w14:textId="77777777" w:rsidTr="00E32999">
        <w:trPr>
          <w:gridAfter w:val="1"/>
          <w:wAfter w:w="38" w:type="dxa"/>
          <w:trHeight w:val="330"/>
        </w:trPr>
        <w:tc>
          <w:tcPr>
            <w:tcW w:w="2900" w:type="dxa"/>
            <w:shd w:val="clear" w:color="auto" w:fill="auto"/>
          </w:tcPr>
          <w:p w14:paraId="3E472C83" w14:textId="2FC82DC4" w:rsidR="00E32999" w:rsidRPr="00CF1517" w:rsidRDefault="00E32999" w:rsidP="00C05F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360B44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sz w:val="24"/>
                <w:szCs w:val="24"/>
              </w:rPr>
              <w:t>56</w:t>
            </w:r>
            <w:r w:rsidRPr="00086D0E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4B8385F7" w14:textId="77777777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0FB72F8C" w14:textId="77777777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01A7C709" w14:textId="1E847E91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797</w:t>
            </w:r>
          </w:p>
        </w:tc>
        <w:tc>
          <w:tcPr>
            <w:tcW w:w="310" w:type="dxa"/>
            <w:vAlign w:val="bottom"/>
          </w:tcPr>
          <w:p w14:paraId="1C8B4816" w14:textId="77777777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26594717" w14:textId="4213DED4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655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4A090D31" w14:textId="77777777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584BEC1A" w14:textId="74B28539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</w:t>
            </w: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73AD74C3" w14:textId="77777777" w:rsidR="00E32999" w:rsidRPr="00CF1517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60655C71" w14:textId="479E9C39" w:rsidR="00E32999" w:rsidRPr="00195CAE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95CA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22</w:t>
            </w:r>
            <w:r w:rsidRPr="00195CA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95CA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Pr="00195CA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B9841C7" w14:textId="77777777" w:rsidR="00E32999" w:rsidRPr="00195CAE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6" w:type="dxa"/>
            <w:vAlign w:val="bottom"/>
          </w:tcPr>
          <w:p w14:paraId="18AA46EF" w14:textId="5699265C" w:rsidR="00E32999" w:rsidRPr="00195CAE" w:rsidRDefault="00E32999" w:rsidP="00C05F0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95CA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22</w:t>
            </w:r>
            <w:r w:rsidRPr="00195CA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95CA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Pr="00195CA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</w:tr>
      <w:tr w:rsidR="00E32999" w:rsidRPr="00CF1517" w14:paraId="36FA8A58" w14:textId="77777777" w:rsidTr="00E32999">
        <w:trPr>
          <w:gridAfter w:val="1"/>
          <w:wAfter w:w="38" w:type="dxa"/>
          <w:trHeight w:val="330"/>
        </w:trPr>
        <w:tc>
          <w:tcPr>
            <w:tcW w:w="2900" w:type="dxa"/>
            <w:shd w:val="clear" w:color="auto" w:fill="auto"/>
          </w:tcPr>
          <w:p w14:paraId="0CED97AF" w14:textId="740A39B9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11E0BCBD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75B55FE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A2DC297" w14:textId="772E6C8C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797</w:t>
            </w:r>
          </w:p>
        </w:tc>
        <w:tc>
          <w:tcPr>
            <w:tcW w:w="310" w:type="dxa"/>
          </w:tcPr>
          <w:p w14:paraId="588EFD6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auto"/>
            </w:tcBorders>
            <w:vAlign w:val="bottom"/>
          </w:tcPr>
          <w:p w14:paraId="009B9357" w14:textId="23C56B0A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655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6B7011F2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56D6A99" w14:textId="307166D0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119F545D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743307" w14:textId="596F3ECB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0CD652B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4" w:space="0" w:color="auto"/>
            </w:tcBorders>
            <w:vAlign w:val="bottom"/>
          </w:tcPr>
          <w:p w14:paraId="45786654" w14:textId="03AC8ED8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</w:tr>
      <w:tr w:rsidR="00E32999" w:rsidRPr="00CF1517" w14:paraId="3BFF7F9D" w14:textId="77777777" w:rsidTr="00E32999">
        <w:trPr>
          <w:gridAfter w:val="1"/>
          <w:wAfter w:w="38" w:type="dxa"/>
          <w:trHeight w:val="330"/>
        </w:trPr>
        <w:tc>
          <w:tcPr>
            <w:tcW w:w="2900" w:type="dxa"/>
            <w:shd w:val="clear" w:color="auto" w:fill="auto"/>
          </w:tcPr>
          <w:p w14:paraId="5831C406" w14:textId="1FA518DF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083A112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36B1632E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E36BD44" w14:textId="00CF7036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797</w:t>
            </w:r>
          </w:p>
        </w:tc>
        <w:tc>
          <w:tcPr>
            <w:tcW w:w="310" w:type="dxa"/>
          </w:tcPr>
          <w:p w14:paraId="2507C69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59CC52" w14:textId="5F6ACB51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655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2E00343E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8E0E8D1" w14:textId="7B04B908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7507FE7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647A2EC" w14:textId="21BA5284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3542280E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A0FD232" w14:textId="00A15765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</w:tr>
      <w:tr w:rsidR="00E32999" w:rsidRPr="00CF1517" w14:paraId="200E5647" w14:textId="77777777" w:rsidTr="00E32999">
        <w:trPr>
          <w:gridAfter w:val="1"/>
          <w:wAfter w:w="38" w:type="dxa"/>
          <w:trHeight w:val="64"/>
        </w:trPr>
        <w:tc>
          <w:tcPr>
            <w:tcW w:w="2900" w:type="dxa"/>
            <w:shd w:val="clear" w:color="auto" w:fill="auto"/>
          </w:tcPr>
          <w:p w14:paraId="53CF6D65" w14:textId="77777777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57A4A0D8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61BB608C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C73D225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310" w:type="dxa"/>
          </w:tcPr>
          <w:p w14:paraId="3251B5E0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24" w:type="dxa"/>
            <w:tcBorders>
              <w:top w:val="single" w:sz="4" w:space="0" w:color="auto"/>
            </w:tcBorders>
            <w:vAlign w:val="bottom"/>
          </w:tcPr>
          <w:p w14:paraId="03BB2387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14:paraId="3D4E9AA8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B8FE3BE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2A20B928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46BF1CC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7C27F6C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8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219BA5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</w:tr>
      <w:tr w:rsidR="00E32999" w:rsidRPr="00CF1517" w14:paraId="0E0753FA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61109DE2" w14:textId="2394C5FB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ค่าเสื่อมราคา</w:t>
            </w:r>
            <w:r w:rsidR="00D701E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สะสม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5585DADD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0B2A427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6F45154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</w:tcPr>
          <w:p w14:paraId="484DAE77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672AE04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14:paraId="72EABD7C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32743901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2FBBB80D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F9098A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793CEE8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03C0945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E32999" w:rsidRPr="00CF1517" w14:paraId="0A1941C0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4A2D6228" w14:textId="4D2D0384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360B44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sz w:val="24"/>
                <w:szCs w:val="24"/>
              </w:rPr>
              <w:t>56</w:t>
            </w:r>
            <w:r w:rsidRPr="00086D0E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4A1B652F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18058EF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2849AFB5" w14:textId="0CA4DBEA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0" w:type="dxa"/>
          </w:tcPr>
          <w:p w14:paraId="2DE68BC5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008CD651" w14:textId="67799282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Pr="00277CD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07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36069B6C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36854857" w14:textId="3410AE2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07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32350933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7AEA9F7" w14:textId="74A1A28B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2BB4AA9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0A5F6E5B" w14:textId="2A07D584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E32999" w:rsidRPr="00CF1517" w14:paraId="48455B9F" w14:textId="77777777" w:rsidTr="00E32999">
        <w:trPr>
          <w:gridAfter w:val="1"/>
          <w:wAfter w:w="38" w:type="dxa"/>
          <w:trHeight w:val="330"/>
        </w:trPr>
        <w:tc>
          <w:tcPr>
            <w:tcW w:w="2900" w:type="dxa"/>
            <w:shd w:val="clear" w:color="auto" w:fill="auto"/>
          </w:tcPr>
          <w:p w14:paraId="05FC0811" w14:textId="77777777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30CE3930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7274A51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7FEDC468" w14:textId="2B954C84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0" w:type="dxa"/>
          </w:tcPr>
          <w:p w14:paraId="5F94C962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69FE9B53" w14:textId="20572BE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50</w: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6799C07A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1079F5CB" w14:textId="0593AFEF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50</w: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31D72EAF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2726C36C" w14:textId="77E5A122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1523C387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720516B7" w14:textId="0996F442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E32999" w:rsidRPr="00CF1517" w14:paraId="101DD10C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66702A5E" w14:textId="47BF72D0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78164DC8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0AB2F89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EF80B08" w14:textId="68FF215E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310" w:type="dxa"/>
          </w:tcPr>
          <w:p w14:paraId="5CCBF8A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auto"/>
            </w:tcBorders>
            <w:vAlign w:val="bottom"/>
          </w:tcPr>
          <w:p w14:paraId="180E710A" w14:textId="40189426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7D134EB7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BFCA9F" w14:textId="12F242B3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0CD379D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BDB538E" w14:textId="07497C0D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8216067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AEA7880" w14:textId="51CB1A4D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</w:tr>
      <w:tr w:rsidR="00E32999" w:rsidRPr="00CF1517" w14:paraId="787250E4" w14:textId="77777777" w:rsidTr="00E32999">
        <w:trPr>
          <w:gridAfter w:val="1"/>
          <w:wAfter w:w="38" w:type="dxa"/>
          <w:trHeight w:val="330"/>
        </w:trPr>
        <w:tc>
          <w:tcPr>
            <w:tcW w:w="2900" w:type="dxa"/>
            <w:shd w:val="clear" w:color="auto" w:fill="auto"/>
          </w:tcPr>
          <w:p w14:paraId="39F80B9C" w14:textId="77777777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7BE23DA1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3163412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47C72BCA" w14:textId="45CB9A2A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0" w:type="dxa"/>
          </w:tcPr>
          <w:p w14:paraId="3EE7CE2F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5DDDA6D5" w14:textId="614BB0A8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AD4D2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</w: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0</w:t>
            </w:r>
            <w:r w:rsidRPr="00AD4D2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1B561757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50CA35E7" w14:textId="7ECEB7F1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AD4D2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</w: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0)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7882BBD3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A6C96D9" w14:textId="4BDEB5D0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2E3CCC9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5F987FF9" w14:textId="77BCEDB6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E32999" w:rsidRPr="00CF1517" w14:paraId="29209D79" w14:textId="77777777" w:rsidTr="00E32999">
        <w:trPr>
          <w:gridAfter w:val="1"/>
          <w:wAfter w:w="38" w:type="dxa"/>
          <w:trHeight w:val="330"/>
        </w:trPr>
        <w:tc>
          <w:tcPr>
            <w:tcW w:w="2900" w:type="dxa"/>
            <w:shd w:val="clear" w:color="auto" w:fill="auto"/>
          </w:tcPr>
          <w:p w14:paraId="2FBB5074" w14:textId="40997B99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400A38E0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6334BA55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8DD4603" w14:textId="28658AE2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310" w:type="dxa"/>
          </w:tcPr>
          <w:p w14:paraId="5BD3D9F3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5D18AA" w14:textId="2802C27A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(2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57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33882659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933F017" w14:textId="40C7FCA2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57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88E47F9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56BD5F9" w14:textId="2AB6807B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4FCAC57" w14:textId="7777777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A097D82" w14:textId="4A72B937" w:rsidR="00E32999" w:rsidRPr="00277CD5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77CD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</w:tr>
      <w:tr w:rsidR="00E32999" w:rsidRPr="00CF1517" w14:paraId="314B673B" w14:textId="77777777" w:rsidTr="00E32999">
        <w:trPr>
          <w:gridAfter w:val="1"/>
          <w:wAfter w:w="38" w:type="dxa"/>
          <w:trHeight w:val="279"/>
        </w:trPr>
        <w:tc>
          <w:tcPr>
            <w:tcW w:w="2900" w:type="dxa"/>
            <w:shd w:val="clear" w:color="auto" w:fill="auto"/>
          </w:tcPr>
          <w:p w14:paraId="6345FC1A" w14:textId="77777777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0EE566C9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11A4F1B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FDA5C0F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310" w:type="dxa"/>
          </w:tcPr>
          <w:p w14:paraId="770AB670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4" w:type="dxa"/>
            <w:tcBorders>
              <w:top w:val="single" w:sz="4" w:space="0" w:color="auto"/>
            </w:tcBorders>
            <w:vAlign w:val="bottom"/>
          </w:tcPr>
          <w:p w14:paraId="7105E4CA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14:paraId="0A270E33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75874E6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3789622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C86B69A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4717FC4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8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AD0A4B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E32999" w:rsidRPr="00CF1517" w14:paraId="114BD733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34C4142E" w14:textId="77777777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61470911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  <w:shd w:val="clear" w:color="auto" w:fill="auto"/>
            <w:vAlign w:val="bottom"/>
          </w:tcPr>
          <w:p w14:paraId="7D33C1A4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shd w:val="clear" w:color="auto" w:fill="auto"/>
            <w:vAlign w:val="bottom"/>
          </w:tcPr>
          <w:p w14:paraId="4598A312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0" w:type="dxa"/>
          </w:tcPr>
          <w:p w14:paraId="0BB4B200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</w:tcPr>
          <w:p w14:paraId="2E1D4FEA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14:paraId="358F9A67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shd w:val="clear" w:color="auto" w:fill="auto"/>
            <w:vAlign w:val="bottom"/>
          </w:tcPr>
          <w:p w14:paraId="61232573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1C60AA49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3716F83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71CFC8E2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411D04BE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E32999" w:rsidRPr="00CF1517" w14:paraId="593328D8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258B81C4" w14:textId="14589A83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73FE058E" w14:textId="4A41C747" w:rsidR="00E32999" w:rsidRPr="00CF1517" w:rsidRDefault="00003C10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20</w:t>
            </w:r>
          </w:p>
        </w:tc>
        <w:tc>
          <w:tcPr>
            <w:tcW w:w="310" w:type="dxa"/>
            <w:shd w:val="clear" w:color="auto" w:fill="auto"/>
            <w:vAlign w:val="bottom"/>
          </w:tcPr>
          <w:p w14:paraId="7328121E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34BFAB6" w14:textId="6B7627E1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797</w:t>
            </w:r>
          </w:p>
        </w:tc>
        <w:tc>
          <w:tcPr>
            <w:tcW w:w="310" w:type="dxa"/>
          </w:tcPr>
          <w:p w14:paraId="74DE1505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tcBorders>
              <w:bottom w:val="double" w:sz="4" w:space="0" w:color="auto"/>
            </w:tcBorders>
            <w:vAlign w:val="bottom"/>
          </w:tcPr>
          <w:p w14:paraId="06D95928" w14:textId="42D8C9CF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5B3DFC37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401BC05" w14:textId="7BCD2FA6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128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0196F731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795D185" w14:textId="55886FA6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69939011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A39DF2A" w14:textId="455DEBA3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</w:tr>
      <w:tr w:rsidR="00E32999" w:rsidRPr="00CF1517" w14:paraId="6A89C0A9" w14:textId="77777777" w:rsidTr="00E32999">
        <w:trPr>
          <w:gridAfter w:val="1"/>
          <w:wAfter w:w="38" w:type="dxa"/>
          <w:trHeight w:val="343"/>
        </w:trPr>
        <w:tc>
          <w:tcPr>
            <w:tcW w:w="2900" w:type="dxa"/>
            <w:shd w:val="clear" w:color="auto" w:fill="auto"/>
          </w:tcPr>
          <w:p w14:paraId="1AB2D777" w14:textId="694CC7E1" w:rsidR="00E32999" w:rsidRPr="00CF1517" w:rsidRDefault="00E32999" w:rsidP="00277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32" w:type="dxa"/>
            <w:shd w:val="clear" w:color="auto" w:fill="auto"/>
            <w:vAlign w:val="bottom"/>
          </w:tcPr>
          <w:p w14:paraId="5A00A068" w14:textId="7AD2B1DC" w:rsidR="00E32999" w:rsidRPr="00CF1517" w:rsidRDefault="00003C10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20</w:t>
            </w:r>
          </w:p>
        </w:tc>
        <w:tc>
          <w:tcPr>
            <w:tcW w:w="310" w:type="dxa"/>
            <w:shd w:val="clear" w:color="auto" w:fill="auto"/>
            <w:vAlign w:val="bottom"/>
          </w:tcPr>
          <w:p w14:paraId="6516AE1D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2283CD" w14:textId="434B4E91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26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797</w:t>
            </w:r>
          </w:p>
        </w:tc>
        <w:tc>
          <w:tcPr>
            <w:tcW w:w="310" w:type="dxa"/>
          </w:tcPr>
          <w:p w14:paraId="71270D36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232C43C" w14:textId="7E950B52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08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</w:p>
        </w:tc>
        <w:tc>
          <w:tcPr>
            <w:tcW w:w="283" w:type="dxa"/>
            <w:shd w:val="clear" w:color="auto" w:fill="auto"/>
            <w:vAlign w:val="bottom"/>
          </w:tcPr>
          <w:p w14:paraId="709EEFC3" w14:textId="77777777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C60EE00" w14:textId="3FCBA61E" w:rsidR="00E32999" w:rsidRPr="00AD4D24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34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D4D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D973E9B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499A86" w14:textId="5055172C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8B9D4D5" w14:textId="77777777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054A6A5" w14:textId="644506E0" w:rsidR="00E32999" w:rsidRPr="00CF1517" w:rsidRDefault="00E32999" w:rsidP="00277C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</w:p>
        </w:tc>
      </w:tr>
    </w:tbl>
    <w:p w14:paraId="254E07E3" w14:textId="77777777" w:rsidR="002D17E7" w:rsidRPr="00E32999" w:rsidRDefault="002D17E7" w:rsidP="001C592E">
      <w:pPr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E6CA73B" w14:textId="48C738BD" w:rsidR="001C592E" w:rsidRPr="00CF1517" w:rsidRDefault="001C592E" w:rsidP="001C592E">
      <w:pPr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ข้อมูลเกี่ยวกับสัญญาเช่าเปิดเผยในหมายเหตุข้อ </w:t>
      </w:r>
      <w:r w:rsidR="00360B44" w:rsidRPr="00360B44">
        <w:rPr>
          <w:rFonts w:asciiTheme="majorBidi" w:hAnsiTheme="majorBidi" w:cstheme="majorBidi"/>
          <w:sz w:val="30"/>
          <w:szCs w:val="30"/>
        </w:rPr>
        <w:t>1</w:t>
      </w:r>
      <w:r w:rsidR="005C2185">
        <w:rPr>
          <w:rFonts w:asciiTheme="majorBidi" w:hAnsiTheme="majorBidi" w:cstheme="majorBidi"/>
          <w:sz w:val="30"/>
          <w:szCs w:val="30"/>
        </w:rPr>
        <w:t>7</w:t>
      </w:r>
    </w:p>
    <w:p w14:paraId="69586AE2" w14:textId="77777777" w:rsidR="001C592E" w:rsidRPr="00CF1517" w:rsidRDefault="001C592E" w:rsidP="001C592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</w:p>
    <w:tbl>
      <w:tblPr>
        <w:tblW w:w="989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40"/>
        <w:gridCol w:w="990"/>
        <w:gridCol w:w="1080"/>
        <w:gridCol w:w="180"/>
        <w:gridCol w:w="1080"/>
        <w:gridCol w:w="180"/>
        <w:gridCol w:w="886"/>
        <w:gridCol w:w="194"/>
        <w:gridCol w:w="1164"/>
      </w:tblGrid>
      <w:tr w:rsidR="001C592E" w:rsidRPr="00CF1517" w14:paraId="0DEEFB32" w14:textId="77777777" w:rsidTr="00385E65">
        <w:trPr>
          <w:cantSplit/>
          <w:trHeight w:val="372"/>
          <w:tblHeader/>
        </w:trPr>
        <w:tc>
          <w:tcPr>
            <w:tcW w:w="4140" w:type="dxa"/>
            <w:shd w:val="clear" w:color="auto" w:fill="auto"/>
            <w:vAlign w:val="bottom"/>
          </w:tcPr>
          <w:p w14:paraId="000941E3" w14:textId="3CED450F" w:rsidR="001C592E" w:rsidRPr="00CF1517" w:rsidRDefault="001C592E" w:rsidP="001C592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color w:val="0000FF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</w:tcPr>
          <w:p w14:paraId="7E315683" w14:textId="77777777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340" w:type="dxa"/>
            <w:gridSpan w:val="3"/>
          </w:tcPr>
          <w:p w14:paraId="45D0D082" w14:textId="01D82F5B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76DBE882" w14:textId="77777777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44" w:type="dxa"/>
            <w:gridSpan w:val="3"/>
          </w:tcPr>
          <w:p w14:paraId="6D73C8E5" w14:textId="1626ABBA" w:rsidR="001C592E" w:rsidRPr="00CF1517" w:rsidRDefault="001C592E" w:rsidP="001C592E">
            <w:pPr>
              <w:pStyle w:val="acctmergecolhdg"/>
              <w:spacing w:line="240" w:lineRule="atLeast"/>
              <w:ind w:left="-85" w:right="-8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1C592E" w:rsidRPr="00CF1517" w14:paraId="020698E4" w14:textId="77777777" w:rsidTr="00385E65">
        <w:trPr>
          <w:cantSplit/>
          <w:trHeight w:val="270"/>
          <w:tblHeader/>
        </w:trPr>
        <w:tc>
          <w:tcPr>
            <w:tcW w:w="4140" w:type="dxa"/>
          </w:tcPr>
          <w:p w14:paraId="24276656" w14:textId="0925DCA3" w:rsidR="001C592E" w:rsidRPr="00CF1517" w:rsidRDefault="001C592E" w:rsidP="001C592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="004B0B8A" w:rsidRPr="004B0B8A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990" w:type="dxa"/>
          </w:tcPr>
          <w:p w14:paraId="168DBB6D" w14:textId="35D6B450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65BF154" w14:textId="426C9E3F" w:rsidR="001C592E" w:rsidRPr="00CF1517" w:rsidRDefault="00086D0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</w:tcPr>
          <w:p w14:paraId="20460E37" w14:textId="77777777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A9C20A2" w14:textId="2B331081" w:rsidR="001C592E" w:rsidRPr="00CF1517" w:rsidRDefault="00086D0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</w:tcPr>
          <w:p w14:paraId="129CB9BA" w14:textId="77777777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886" w:type="dxa"/>
          </w:tcPr>
          <w:p w14:paraId="218DC401" w14:textId="7AD5651E" w:rsidR="001C592E" w:rsidRPr="00CF1517" w:rsidRDefault="00086D0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94" w:type="dxa"/>
          </w:tcPr>
          <w:p w14:paraId="56A50D04" w14:textId="77777777" w:rsidR="001C592E" w:rsidRPr="00CF1517" w:rsidRDefault="001C592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64" w:type="dxa"/>
          </w:tcPr>
          <w:p w14:paraId="14F12434" w14:textId="03E3AC5C" w:rsidR="001C592E" w:rsidRPr="00CF1517" w:rsidRDefault="00086D0E" w:rsidP="001C592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</w:tr>
      <w:tr w:rsidR="001C592E" w:rsidRPr="00CF1517" w14:paraId="7B7148D6" w14:textId="77777777" w:rsidTr="00385E65">
        <w:trPr>
          <w:cantSplit/>
          <w:trHeight w:val="234"/>
          <w:tblHeader/>
        </w:trPr>
        <w:tc>
          <w:tcPr>
            <w:tcW w:w="4140" w:type="dxa"/>
          </w:tcPr>
          <w:p w14:paraId="52240691" w14:textId="77777777" w:rsidR="001C592E" w:rsidRPr="00CF1517" w:rsidRDefault="001C592E" w:rsidP="001C592E">
            <w:pPr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B1CDB2B" w14:textId="77777777" w:rsidR="001C592E" w:rsidRPr="00CF1517" w:rsidRDefault="001C592E" w:rsidP="001C592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764" w:type="dxa"/>
            <w:gridSpan w:val="7"/>
          </w:tcPr>
          <w:p w14:paraId="2D10E015" w14:textId="6FA1754E" w:rsidR="001C592E" w:rsidRPr="00CF1517" w:rsidRDefault="001C592E" w:rsidP="001C592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(</w:t>
            </w:r>
            <w:r w:rsidR="00385E65"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1C592E" w:rsidRPr="00CF1517" w14:paraId="4A98DB82" w14:textId="77777777" w:rsidTr="00385E65">
        <w:trPr>
          <w:cantSplit/>
          <w:trHeight w:val="459"/>
        </w:trPr>
        <w:tc>
          <w:tcPr>
            <w:tcW w:w="4140" w:type="dxa"/>
          </w:tcPr>
          <w:p w14:paraId="44043752" w14:textId="201E233B" w:rsidR="001C592E" w:rsidRPr="00CF1517" w:rsidRDefault="001C592E" w:rsidP="001C592E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จำนวนที่รับรู้ในกำไรหรือขาดทุน </w:t>
            </w:r>
          </w:p>
        </w:tc>
        <w:tc>
          <w:tcPr>
            <w:tcW w:w="990" w:type="dxa"/>
          </w:tcPr>
          <w:p w14:paraId="70CB2F1C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68"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DDB3BB5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1E8E7662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604918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3AE1001A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86" w:type="dxa"/>
          </w:tcPr>
          <w:p w14:paraId="64CDABE0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94" w:type="dxa"/>
          </w:tcPr>
          <w:p w14:paraId="4147A6B0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4" w:type="dxa"/>
          </w:tcPr>
          <w:p w14:paraId="74D28081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C592E" w:rsidRPr="00CF1517" w14:paraId="23AD3364" w14:textId="77777777" w:rsidTr="00385E65">
        <w:trPr>
          <w:cantSplit/>
          <w:trHeight w:val="189"/>
        </w:trPr>
        <w:tc>
          <w:tcPr>
            <w:tcW w:w="4140" w:type="dxa"/>
          </w:tcPr>
          <w:p w14:paraId="157AD6B1" w14:textId="6A59F439" w:rsidR="001C592E" w:rsidRPr="00CF1517" w:rsidRDefault="001C592E" w:rsidP="00385E65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990" w:type="dxa"/>
          </w:tcPr>
          <w:p w14:paraId="248B0843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111771A" w14:textId="62999939" w:rsidR="001C592E" w:rsidRPr="00320BD6" w:rsidRDefault="004B0B8A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="00360B44" w:rsidRPr="00320BD6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</w:tcPr>
          <w:p w14:paraId="1612BE58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17EC101" w14:textId="1991BBE6" w:rsidR="001C592E" w:rsidRPr="00CF1517" w:rsidRDefault="004B0B8A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</w:tcPr>
          <w:p w14:paraId="76BEEA40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86" w:type="dxa"/>
          </w:tcPr>
          <w:p w14:paraId="379B0FD2" w14:textId="2F3DA657" w:rsidR="001C592E" w:rsidRPr="00320BD6" w:rsidRDefault="00086D0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 w:rsidRPr="00320BD6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919DE" w:rsidRPr="00320BD6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20BD6">
              <w:rPr>
                <w:rFonts w:ascii="Angsana New" w:hAnsi="Angsana New" w:cs="Angsana New"/>
                <w:sz w:val="30"/>
                <w:szCs w:val="30"/>
                <w:lang w:val="en-US"/>
              </w:rPr>
              <w:t>65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  <w:tc>
          <w:tcPr>
            <w:tcW w:w="194" w:type="dxa"/>
          </w:tcPr>
          <w:p w14:paraId="52BAB265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4" w:type="dxa"/>
          </w:tcPr>
          <w:p w14:paraId="2B818A8E" w14:textId="03861479" w:rsidR="001C592E" w:rsidRPr="00CF1517" w:rsidRDefault="00086D0E" w:rsidP="003919DE">
            <w:pPr>
              <w:pStyle w:val="acctfourfigures"/>
              <w:tabs>
                <w:tab w:val="clear" w:pos="765"/>
                <w:tab w:val="decimal" w:pos="917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="003919D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87</w:t>
            </w:r>
          </w:p>
        </w:tc>
      </w:tr>
      <w:tr w:rsidR="001C592E" w:rsidRPr="00CF1517" w14:paraId="010CD604" w14:textId="77777777" w:rsidTr="00385E65">
        <w:trPr>
          <w:cantSplit/>
          <w:trHeight w:val="372"/>
        </w:trPr>
        <w:tc>
          <w:tcPr>
            <w:tcW w:w="4140" w:type="dxa"/>
          </w:tcPr>
          <w:p w14:paraId="469959F2" w14:textId="77777777" w:rsidR="001C592E" w:rsidRPr="00CF1517" w:rsidRDefault="001C592E" w:rsidP="001C592E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ค่าซ่อมแซมและค่าบำรุงรักษา</w:t>
            </w:r>
          </w:p>
        </w:tc>
        <w:tc>
          <w:tcPr>
            <w:tcW w:w="990" w:type="dxa"/>
          </w:tcPr>
          <w:p w14:paraId="041C71DC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48A956" w14:textId="77777777" w:rsidR="001C592E" w:rsidRPr="00320BD6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8952CB9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DE17EF0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6ECF8CD5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86" w:type="dxa"/>
          </w:tcPr>
          <w:p w14:paraId="2B5ACACE" w14:textId="4AD89856" w:rsidR="001C592E" w:rsidRPr="00320BD6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94" w:type="dxa"/>
          </w:tcPr>
          <w:p w14:paraId="55230B63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4" w:type="dxa"/>
          </w:tcPr>
          <w:p w14:paraId="3C78CAE7" w14:textId="77777777" w:rsidR="001C592E" w:rsidRPr="00CF1517" w:rsidRDefault="001C592E" w:rsidP="003919DE">
            <w:pPr>
              <w:pStyle w:val="acctfourfigures"/>
              <w:tabs>
                <w:tab w:val="clear" w:pos="765"/>
                <w:tab w:val="decimal" w:pos="917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C592E" w:rsidRPr="00CF1517" w14:paraId="2B22B856" w14:textId="77777777" w:rsidTr="00385E65">
        <w:trPr>
          <w:cantSplit/>
          <w:trHeight w:val="342"/>
        </w:trPr>
        <w:tc>
          <w:tcPr>
            <w:tcW w:w="4140" w:type="dxa"/>
          </w:tcPr>
          <w:p w14:paraId="647AFF9D" w14:textId="4CAC71FC" w:rsidR="001C592E" w:rsidRPr="00CF1517" w:rsidRDefault="00385E65" w:rsidP="00385E65">
            <w:pPr>
              <w:tabs>
                <w:tab w:val="clear" w:pos="680"/>
                <w:tab w:val="clear" w:pos="907"/>
              </w:tabs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- </w:t>
            </w:r>
            <w:r w:rsidR="001C592E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อสังหาริมทรัพย์เพื่อการลงทุนที่มีรายได้ค่าเช่า</w:t>
            </w:r>
          </w:p>
        </w:tc>
        <w:tc>
          <w:tcPr>
            <w:tcW w:w="990" w:type="dxa"/>
          </w:tcPr>
          <w:p w14:paraId="5DAD11A9" w14:textId="77777777" w:rsidR="001C592E" w:rsidRPr="00CF1517" w:rsidRDefault="001C592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38B6DB7" w14:textId="6132ECFB" w:rsidR="001C592E" w:rsidRPr="00D07C93" w:rsidRDefault="00360B44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 w:rsidRPr="00D07C93">
              <w:rPr>
                <w:rFonts w:ascii="Angsana New" w:hAnsi="Angsana New" w:cs="Angsana New"/>
                <w:sz w:val="30"/>
                <w:szCs w:val="30"/>
                <w:lang w:val="en-US"/>
              </w:rPr>
              <w:t>71</w:t>
            </w:r>
          </w:p>
        </w:tc>
        <w:tc>
          <w:tcPr>
            <w:tcW w:w="180" w:type="dxa"/>
          </w:tcPr>
          <w:p w14:paraId="26FCDFD9" w14:textId="77777777" w:rsidR="001C592E" w:rsidRPr="00D07C93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243D8E" w14:textId="54DD543D" w:rsidR="001C592E" w:rsidRPr="00D07C93" w:rsidRDefault="00360B44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 w:rsidRPr="00D07C93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</w:tcPr>
          <w:p w14:paraId="5F5A537D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86" w:type="dxa"/>
          </w:tcPr>
          <w:p w14:paraId="2741D99F" w14:textId="7258E891" w:rsidR="001C592E" w:rsidRPr="00320BD6" w:rsidRDefault="003919DE" w:rsidP="001C592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 w:rsidRPr="00320BD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94" w:type="dxa"/>
          </w:tcPr>
          <w:p w14:paraId="2446823A" w14:textId="77777777" w:rsidR="001C592E" w:rsidRPr="00CF1517" w:rsidRDefault="001C592E" w:rsidP="001C592E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4" w:type="dxa"/>
          </w:tcPr>
          <w:p w14:paraId="3FFEC044" w14:textId="678A37E0" w:rsidR="001C592E" w:rsidRPr="00CF1517" w:rsidRDefault="003919DE" w:rsidP="003919DE">
            <w:pPr>
              <w:pStyle w:val="acctfourfigures"/>
              <w:tabs>
                <w:tab w:val="clear" w:pos="765"/>
                <w:tab w:val="decimal" w:pos="917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</w:tbl>
    <w:p w14:paraId="417D69B9" w14:textId="609956F2" w:rsidR="001C592E" w:rsidRDefault="001C592E" w:rsidP="001C592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b/>
          <w:bCs/>
          <w:color w:val="0000FF"/>
          <w:sz w:val="20"/>
          <w:szCs w:val="20"/>
        </w:rPr>
      </w:pPr>
    </w:p>
    <w:p w14:paraId="75A97886" w14:textId="01819B21" w:rsidR="005C4D2E" w:rsidRDefault="005C4D2E" w:rsidP="001C592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b/>
          <w:bCs/>
          <w:color w:val="0000FF"/>
          <w:sz w:val="20"/>
          <w:szCs w:val="20"/>
        </w:rPr>
      </w:pPr>
    </w:p>
    <w:p w14:paraId="6428EA92" w14:textId="77777777" w:rsidR="005C4D2E" w:rsidRPr="00CF1517" w:rsidRDefault="005C4D2E" w:rsidP="001C592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b/>
          <w:bCs/>
          <w:color w:val="0000FF"/>
          <w:sz w:val="20"/>
          <w:szCs w:val="20"/>
        </w:rPr>
      </w:pPr>
    </w:p>
    <w:p w14:paraId="034DAAA3" w14:textId="794909E2" w:rsidR="001C592E" w:rsidRPr="00CF1517" w:rsidRDefault="001C592E" w:rsidP="00385E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D96125">
        <w:rPr>
          <w:rFonts w:asciiTheme="majorBidi" w:hAnsiTheme="majorBidi" w:cstheme="majorBidi"/>
          <w:spacing w:val="6"/>
          <w:sz w:val="30"/>
          <w:szCs w:val="30"/>
          <w:cs/>
        </w:rPr>
        <w:t xml:space="preserve">มูลค่ายุติธรรมของอสังหาริมทรัพย์เพื่อการลงทุน ณ วันที่ </w:t>
      </w:r>
      <w:r w:rsidR="004B0B8A" w:rsidRPr="00D96125">
        <w:rPr>
          <w:rFonts w:asciiTheme="majorBidi" w:hAnsiTheme="majorBidi" w:cstheme="majorBidi"/>
          <w:spacing w:val="6"/>
          <w:sz w:val="30"/>
          <w:szCs w:val="30"/>
        </w:rPr>
        <w:t>3</w:t>
      </w:r>
      <w:r w:rsidR="00E967B9" w:rsidRPr="00D96125">
        <w:rPr>
          <w:rFonts w:asciiTheme="majorBidi" w:hAnsiTheme="majorBidi" w:cstheme="majorBidi"/>
          <w:spacing w:val="6"/>
          <w:sz w:val="30"/>
          <w:szCs w:val="30"/>
        </w:rPr>
        <w:t>1</w:t>
      </w:r>
      <w:r w:rsidRPr="00D96125">
        <w:rPr>
          <w:rFonts w:asciiTheme="majorBidi" w:hAnsiTheme="majorBidi" w:cstheme="majorBidi"/>
          <w:spacing w:val="6"/>
          <w:sz w:val="30"/>
          <w:szCs w:val="30"/>
          <w:cs/>
        </w:rPr>
        <w:t xml:space="preserve"> ธันวาคม </w:t>
      </w:r>
      <w:r w:rsidR="00086D0E" w:rsidRPr="00D96125">
        <w:rPr>
          <w:rFonts w:asciiTheme="majorBidi" w:hAnsiTheme="majorBidi" w:cstheme="majorBidi"/>
          <w:spacing w:val="6"/>
          <w:sz w:val="30"/>
          <w:szCs w:val="30"/>
        </w:rPr>
        <w:t>2</w:t>
      </w:r>
      <w:r w:rsidR="00360B44" w:rsidRPr="00D96125">
        <w:rPr>
          <w:rFonts w:asciiTheme="majorBidi" w:hAnsiTheme="majorBidi" w:cstheme="majorBidi"/>
          <w:spacing w:val="6"/>
          <w:sz w:val="30"/>
          <w:szCs w:val="30"/>
        </w:rPr>
        <w:t>56</w:t>
      </w:r>
      <w:r w:rsidR="004B0B8A" w:rsidRPr="00D96125">
        <w:rPr>
          <w:rFonts w:asciiTheme="majorBidi" w:hAnsiTheme="majorBidi" w:cstheme="majorBidi"/>
          <w:spacing w:val="6"/>
          <w:sz w:val="30"/>
          <w:szCs w:val="30"/>
        </w:rPr>
        <w:t>3</w:t>
      </w:r>
      <w:r w:rsidRPr="00D96125">
        <w:rPr>
          <w:rFonts w:asciiTheme="majorBidi" w:hAnsiTheme="majorBidi" w:cstheme="majorBidi"/>
          <w:spacing w:val="6"/>
          <w:sz w:val="30"/>
          <w:szCs w:val="30"/>
        </w:rPr>
        <w:t xml:space="preserve"> </w:t>
      </w:r>
      <w:r w:rsidRPr="00D96125">
        <w:rPr>
          <w:rFonts w:asciiTheme="majorBidi" w:hAnsiTheme="majorBidi" w:cstheme="majorBidi"/>
          <w:spacing w:val="6"/>
          <w:sz w:val="30"/>
          <w:szCs w:val="30"/>
          <w:cs/>
        </w:rPr>
        <w:t xml:space="preserve">จำนวน </w:t>
      </w:r>
      <w:r w:rsidR="00360B44" w:rsidRPr="00D96125">
        <w:rPr>
          <w:rFonts w:asciiTheme="majorBidi" w:hAnsiTheme="majorBidi" w:cstheme="majorBidi"/>
          <w:spacing w:val="6"/>
          <w:sz w:val="30"/>
          <w:szCs w:val="30"/>
        </w:rPr>
        <w:t>91</w:t>
      </w:r>
      <w:r w:rsidR="00D96125" w:rsidRPr="00D96125">
        <w:rPr>
          <w:rFonts w:asciiTheme="majorBidi" w:hAnsiTheme="majorBidi" w:cstheme="majorBidi"/>
          <w:spacing w:val="6"/>
          <w:sz w:val="30"/>
          <w:szCs w:val="30"/>
        </w:rPr>
        <w:t xml:space="preserve"> </w:t>
      </w:r>
      <w:r w:rsidRPr="00D96125">
        <w:rPr>
          <w:rFonts w:asciiTheme="majorBidi" w:hAnsiTheme="majorBidi" w:cstheme="majorBidi"/>
          <w:spacing w:val="6"/>
          <w:sz w:val="30"/>
          <w:szCs w:val="30"/>
          <w:cs/>
        </w:rPr>
        <w:t xml:space="preserve">ล้านบาท </w:t>
      </w:r>
      <w:r w:rsidRPr="00D96125">
        <w:rPr>
          <w:rFonts w:asciiTheme="majorBidi" w:hAnsiTheme="majorBidi" w:cstheme="majorBidi"/>
          <w:i/>
          <w:iCs/>
          <w:spacing w:val="6"/>
          <w:sz w:val="30"/>
          <w:szCs w:val="30"/>
          <w:cs/>
        </w:rPr>
        <w:t>(</w:t>
      </w:r>
      <w:r w:rsidR="00086D0E" w:rsidRPr="00D96125">
        <w:rPr>
          <w:rFonts w:asciiTheme="majorBidi" w:hAnsiTheme="majorBidi" w:cstheme="majorBidi"/>
          <w:i/>
          <w:iCs/>
          <w:spacing w:val="6"/>
          <w:sz w:val="30"/>
          <w:szCs w:val="30"/>
        </w:rPr>
        <w:t>2</w:t>
      </w:r>
      <w:r w:rsidR="00360B44" w:rsidRPr="00D96125">
        <w:rPr>
          <w:rFonts w:asciiTheme="majorBidi" w:hAnsiTheme="majorBidi" w:cstheme="majorBidi"/>
          <w:i/>
          <w:iCs/>
          <w:spacing w:val="6"/>
          <w:sz w:val="30"/>
          <w:szCs w:val="30"/>
        </w:rPr>
        <w:t>56</w:t>
      </w:r>
      <w:r w:rsidR="00086D0E" w:rsidRPr="00D96125">
        <w:rPr>
          <w:rFonts w:asciiTheme="majorBidi" w:hAnsiTheme="majorBidi" w:cstheme="majorBidi"/>
          <w:i/>
          <w:iCs/>
          <w:spacing w:val="6"/>
          <w:sz w:val="30"/>
          <w:szCs w:val="30"/>
        </w:rPr>
        <w:t>2</w:t>
      </w:r>
      <w:r w:rsidRPr="00D96125">
        <w:rPr>
          <w:rFonts w:asciiTheme="majorBidi" w:hAnsiTheme="majorBidi" w:cstheme="majorBidi"/>
          <w:i/>
          <w:iCs/>
          <w:spacing w:val="6"/>
          <w:sz w:val="30"/>
          <w:szCs w:val="30"/>
        </w:rPr>
        <w:t xml:space="preserve">: </w:t>
      </w:r>
      <w:r w:rsidR="00360B44" w:rsidRPr="00D96125">
        <w:rPr>
          <w:rFonts w:asciiTheme="majorBidi" w:hAnsiTheme="majorBidi" w:cstheme="majorBidi"/>
          <w:i/>
          <w:iCs/>
          <w:spacing w:val="6"/>
          <w:sz w:val="30"/>
          <w:szCs w:val="30"/>
        </w:rPr>
        <w:t>91</w:t>
      </w:r>
      <w:r w:rsidRPr="00D96125">
        <w:rPr>
          <w:rFonts w:asciiTheme="majorBidi" w:hAnsiTheme="majorBidi" w:cstheme="majorBidi"/>
          <w:i/>
          <w:iCs/>
          <w:spacing w:val="6"/>
          <w:sz w:val="30"/>
          <w:szCs w:val="30"/>
        </w:rPr>
        <w:t xml:space="preserve"> </w:t>
      </w:r>
      <w:r w:rsidRPr="00D96125">
        <w:rPr>
          <w:rFonts w:asciiTheme="majorBidi" w:hAnsiTheme="majorBidi" w:cstheme="majorBidi"/>
          <w:i/>
          <w:iCs/>
          <w:spacing w:val="6"/>
          <w:sz w:val="30"/>
          <w:szCs w:val="30"/>
          <w:cs/>
        </w:rPr>
        <w:t>ล้านบาท)</w:t>
      </w:r>
      <w:r w:rsidRPr="00D96125">
        <w:rPr>
          <w:rFonts w:asciiTheme="majorBidi" w:hAnsiTheme="majorBidi" w:cstheme="majorBidi"/>
          <w:spacing w:val="6"/>
          <w:sz w:val="30"/>
          <w:szCs w:val="30"/>
          <w:cs/>
        </w:rPr>
        <w:t xml:space="preserve"> </w:t>
      </w:r>
      <w:r w:rsidR="00D96125" w:rsidRPr="00D96125">
        <w:rPr>
          <w:rFonts w:asciiTheme="majorBidi" w:hAnsiTheme="majorBidi" w:cstheme="majorBidi" w:hint="cs"/>
          <w:spacing w:val="6"/>
          <w:sz w:val="30"/>
          <w:szCs w:val="30"/>
          <w:cs/>
        </w:rPr>
        <w:t>ในงบ</w:t>
      </w:r>
      <w:r w:rsidR="00D96125">
        <w:rPr>
          <w:rFonts w:asciiTheme="majorBidi" w:hAnsiTheme="majorBidi" w:cstheme="majorBidi" w:hint="cs"/>
          <w:sz w:val="30"/>
          <w:szCs w:val="30"/>
          <w:cs/>
        </w:rPr>
        <w:t xml:space="preserve">การเงินรวม และจำนวน </w:t>
      </w:r>
      <w:r w:rsidR="00413217">
        <w:rPr>
          <w:rFonts w:asciiTheme="majorBidi" w:hAnsiTheme="majorBidi" w:cstheme="majorBidi"/>
          <w:sz w:val="30"/>
          <w:szCs w:val="30"/>
        </w:rPr>
        <w:t>22</w:t>
      </w:r>
      <w:r w:rsidR="00D96125">
        <w:rPr>
          <w:rFonts w:asciiTheme="majorBidi" w:hAnsiTheme="majorBidi" w:cstheme="majorBidi"/>
          <w:sz w:val="30"/>
          <w:szCs w:val="30"/>
        </w:rPr>
        <w:t xml:space="preserve"> </w:t>
      </w:r>
      <w:r w:rsidR="00D96125">
        <w:rPr>
          <w:rFonts w:asciiTheme="majorBidi" w:hAnsiTheme="majorBidi" w:cstheme="majorBidi" w:hint="cs"/>
          <w:sz w:val="30"/>
          <w:szCs w:val="30"/>
          <w:cs/>
        </w:rPr>
        <w:t xml:space="preserve">ล้านบาท </w:t>
      </w:r>
      <w:r w:rsidR="00D96125" w:rsidRPr="0089009E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D96125" w:rsidRPr="0089009E">
        <w:rPr>
          <w:rFonts w:asciiTheme="majorBidi" w:hAnsiTheme="majorBidi" w:cstheme="majorBidi"/>
          <w:i/>
          <w:iCs/>
          <w:sz w:val="30"/>
          <w:szCs w:val="30"/>
        </w:rPr>
        <w:t xml:space="preserve">2562: </w:t>
      </w:r>
      <w:r w:rsidR="00413217" w:rsidRPr="0089009E">
        <w:rPr>
          <w:rFonts w:asciiTheme="majorBidi" w:hAnsiTheme="majorBidi" w:cstheme="majorBidi"/>
          <w:i/>
          <w:iCs/>
          <w:sz w:val="30"/>
          <w:szCs w:val="30"/>
        </w:rPr>
        <w:t>22</w:t>
      </w:r>
      <w:r w:rsidR="00D96125" w:rsidRPr="0089009E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D96125" w:rsidRPr="0089009E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="00D96125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89009E">
        <w:rPr>
          <w:rFonts w:asciiTheme="majorBidi" w:hAnsiTheme="majorBidi" w:cstheme="majorBidi" w:hint="cs"/>
          <w:sz w:val="30"/>
          <w:szCs w:val="30"/>
          <w:cs/>
        </w:rPr>
        <w:t>ในงบการเงินเฉพาะกิจการ</w:t>
      </w:r>
      <w:r w:rsidR="00675FD6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ประเมินราคาโดยผู้ประเมินราคาอิสระโดยวิธี</w:t>
      </w:r>
      <w:r w:rsidRPr="0007321B">
        <w:rPr>
          <w:rFonts w:asciiTheme="majorBidi" w:hAnsiTheme="majorBidi" w:cstheme="majorBidi"/>
          <w:sz w:val="30"/>
          <w:szCs w:val="30"/>
          <w:cs/>
        </w:rPr>
        <w:t>มูลค่าตลาดสำหรับการใช้ประโยชน์ปัจจุบัน</w:t>
      </w:r>
      <w:r w:rsidR="00D80FD9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 </w:t>
      </w:r>
      <w:r w:rsidR="00336AD5">
        <w:rPr>
          <w:rFonts w:asciiTheme="majorBidi" w:hAnsiTheme="majorBidi" w:cstheme="majorBidi"/>
          <w:sz w:val="30"/>
          <w:szCs w:val="30"/>
        </w:rPr>
        <w:t>2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</w:p>
    <w:p w14:paraId="0AEDF57B" w14:textId="77777777" w:rsidR="002D17E7" w:rsidRPr="0007321B" w:rsidRDefault="002D17E7" w:rsidP="00385E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Theme="majorBidi" w:hAnsiTheme="majorBidi" w:cstheme="majorBidi"/>
          <w:sz w:val="30"/>
          <w:szCs w:val="30"/>
        </w:rPr>
      </w:pPr>
    </w:p>
    <w:p w14:paraId="1E6B8F18" w14:textId="4925064B" w:rsidR="00997DD3" w:rsidRPr="00997DD3" w:rsidRDefault="00997DD3" w:rsidP="00997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</w:rPr>
      </w:pPr>
      <w:r w:rsidRPr="00997DD3">
        <w:rPr>
          <w:rFonts w:asciiTheme="majorBidi" w:hAnsiTheme="majorBidi" w:cs="Angsana New" w:hint="cs"/>
          <w:sz w:val="30"/>
          <w:szCs w:val="30"/>
          <w:cs/>
        </w:rPr>
        <w:t>การวัดมูลค่ายุติธรรมของที่ดินดังกล่าวถูกจัดลำดับชั้นการวัดมูลค่ายุติธรรมอยู่ในระดับที่</w:t>
      </w:r>
      <w:r w:rsidRPr="00997DD3">
        <w:rPr>
          <w:rFonts w:asciiTheme="majorBidi" w:hAnsiTheme="majorBidi" w:cs="Angsana New"/>
          <w:sz w:val="30"/>
          <w:szCs w:val="30"/>
          <w:cs/>
        </w:rPr>
        <w:t xml:space="preserve"> </w:t>
      </w:r>
      <w:r w:rsidR="00336AD5">
        <w:rPr>
          <w:rFonts w:asciiTheme="majorBidi" w:hAnsiTheme="majorBidi" w:cs="Angsana New"/>
          <w:sz w:val="30"/>
          <w:szCs w:val="30"/>
        </w:rPr>
        <w:t>2</w:t>
      </w:r>
      <w:r w:rsidRPr="00997DD3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997DD3">
        <w:rPr>
          <w:rFonts w:asciiTheme="majorBidi" w:hAnsiTheme="majorBidi" w:cs="Angsana New" w:hint="cs"/>
          <w:sz w:val="30"/>
          <w:szCs w:val="30"/>
          <w:cs/>
        </w:rPr>
        <w:t>จากเกณฑ์ข้อมูลที่นำมาใช้ในเทคนิคการประเมินมูลค่ายุติธรรม</w:t>
      </w:r>
      <w:r w:rsidRPr="00997DD3">
        <w:rPr>
          <w:rFonts w:asciiTheme="majorBidi" w:hAnsiTheme="majorBidi" w:cs="Angsana New"/>
          <w:sz w:val="30"/>
          <w:szCs w:val="30"/>
          <w:cs/>
        </w:rPr>
        <w:t xml:space="preserve"> </w:t>
      </w:r>
    </w:p>
    <w:p w14:paraId="1F5D5680" w14:textId="77777777" w:rsidR="00997DD3" w:rsidRPr="00997DD3" w:rsidRDefault="00997DD3" w:rsidP="00997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F069E3B" w14:textId="53C622A6" w:rsidR="006337A1" w:rsidRDefault="00997DD3" w:rsidP="00997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="Angsana New"/>
          <w:sz w:val="30"/>
          <w:szCs w:val="30"/>
        </w:rPr>
      </w:pPr>
      <w:r w:rsidRPr="00997DD3">
        <w:rPr>
          <w:rFonts w:asciiTheme="majorBidi" w:hAnsiTheme="majorBidi" w:cs="Angsana New" w:hint="cs"/>
          <w:sz w:val="30"/>
          <w:szCs w:val="30"/>
          <w:cs/>
        </w:rPr>
        <w:t>เทคนิคการประเมินมูลค่าและข้อมูลที่ไม่สามารถสังเกตได้ที่มีนัยสำคัญที่ใช้ในการวัดมูลค่ายุติธรรมของที่ดินแสดงในตาราง</w:t>
      </w:r>
      <w:r w:rsidRPr="00997DD3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997DD3">
        <w:rPr>
          <w:rFonts w:asciiTheme="majorBidi" w:hAnsiTheme="majorBidi" w:cs="Angsana New" w:hint="cs"/>
          <w:sz w:val="30"/>
          <w:szCs w:val="30"/>
          <w:cs/>
        </w:rPr>
        <w:t>ดังต่อไปนี้</w:t>
      </w:r>
    </w:p>
    <w:p w14:paraId="732C163D" w14:textId="77777777" w:rsidR="00997DD3" w:rsidRPr="00CF1517" w:rsidRDefault="00997DD3" w:rsidP="00997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</w:rPr>
      </w:pPr>
    </w:p>
    <w:tbl>
      <w:tblPr>
        <w:tblW w:w="10294" w:type="dxa"/>
        <w:tblInd w:w="450" w:type="dxa"/>
        <w:tblLook w:val="04A0" w:firstRow="1" w:lastRow="0" w:firstColumn="1" w:lastColumn="0" w:noHBand="0" w:noVBand="1"/>
      </w:tblPr>
      <w:tblGrid>
        <w:gridCol w:w="3299"/>
        <w:gridCol w:w="225"/>
        <w:gridCol w:w="3377"/>
        <w:gridCol w:w="227"/>
        <w:gridCol w:w="3166"/>
      </w:tblGrid>
      <w:tr w:rsidR="00997DD3" w:rsidRPr="00CF1517" w14:paraId="67B25F72" w14:textId="77777777" w:rsidTr="00997DD3">
        <w:trPr>
          <w:trHeight w:val="680"/>
          <w:tblHeader/>
        </w:trPr>
        <w:tc>
          <w:tcPr>
            <w:tcW w:w="3299" w:type="dxa"/>
            <w:tcBorders>
              <w:bottom w:val="single" w:sz="4" w:space="0" w:color="auto"/>
            </w:tcBorders>
            <w:vAlign w:val="bottom"/>
          </w:tcPr>
          <w:p w14:paraId="7DC5AB30" w14:textId="358B1320" w:rsidR="00997DD3" w:rsidRPr="00997DD3" w:rsidRDefault="00997DD3" w:rsidP="00F40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997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</w:p>
        </w:tc>
        <w:tc>
          <w:tcPr>
            <w:tcW w:w="225" w:type="dxa"/>
          </w:tcPr>
          <w:p w14:paraId="1E396BBA" w14:textId="77777777" w:rsidR="00997DD3" w:rsidRPr="00997DD3" w:rsidRDefault="00997DD3" w:rsidP="00385E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377" w:type="dxa"/>
            <w:tcBorders>
              <w:bottom w:val="single" w:sz="4" w:space="0" w:color="auto"/>
            </w:tcBorders>
            <w:vAlign w:val="bottom"/>
          </w:tcPr>
          <w:p w14:paraId="6EE65BEC" w14:textId="77777777" w:rsidR="00997DD3" w:rsidRDefault="00997DD3" w:rsidP="00385E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97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ข้อมูลที่ไม่สามารถสังเกตได้</w:t>
            </w:r>
          </w:p>
          <w:p w14:paraId="23455CB5" w14:textId="2B86D6AC" w:rsidR="00997DD3" w:rsidRPr="00997DD3" w:rsidRDefault="00997DD3" w:rsidP="00385E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97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ที่มีนัยสำคัญ</w:t>
            </w:r>
          </w:p>
        </w:tc>
        <w:tc>
          <w:tcPr>
            <w:tcW w:w="227" w:type="dxa"/>
          </w:tcPr>
          <w:p w14:paraId="58776491" w14:textId="77777777" w:rsidR="00997DD3" w:rsidRPr="00997DD3" w:rsidRDefault="00997DD3" w:rsidP="00385E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166" w:type="dxa"/>
            <w:tcBorders>
              <w:bottom w:val="single" w:sz="4" w:space="0" w:color="auto"/>
            </w:tcBorders>
            <w:vAlign w:val="bottom"/>
          </w:tcPr>
          <w:p w14:paraId="6C6E8A09" w14:textId="4D5F34BF" w:rsidR="00997DD3" w:rsidRPr="00997DD3" w:rsidRDefault="00997DD3" w:rsidP="00385E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997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ความสัมพันธ์ระหว่างข้อมูลที่ไม่สามารถสังเกตได้ที่มีนัยสำคัญและการวัดมูลค่ายุติธรรม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997DD3" w:rsidRPr="00CF1517" w14:paraId="7DB5E9DA" w14:textId="77777777" w:rsidTr="00997DD3">
        <w:trPr>
          <w:trHeight w:val="680"/>
        </w:trPr>
        <w:tc>
          <w:tcPr>
            <w:tcW w:w="3299" w:type="dxa"/>
            <w:tcBorders>
              <w:top w:val="single" w:sz="4" w:space="0" w:color="auto"/>
            </w:tcBorders>
          </w:tcPr>
          <w:p w14:paraId="41049312" w14:textId="2495388D" w:rsidR="00997DD3" w:rsidRPr="00997DD3" w:rsidRDefault="00997DD3" w:rsidP="00385E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97DD3">
              <w:rPr>
                <w:rFonts w:asciiTheme="majorBidi" w:hAnsiTheme="majorBidi" w:cstheme="majorBidi"/>
                <w:sz w:val="30"/>
                <w:szCs w:val="30"/>
                <w:cs/>
              </w:rPr>
              <w:t>วิธีเปรียบเทียบข้อมูลตลาด</w:t>
            </w:r>
          </w:p>
        </w:tc>
        <w:tc>
          <w:tcPr>
            <w:tcW w:w="225" w:type="dxa"/>
          </w:tcPr>
          <w:p w14:paraId="760AA17D" w14:textId="77777777" w:rsidR="00997DD3" w:rsidRPr="00997DD3" w:rsidRDefault="00997DD3" w:rsidP="00997DD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77" w:type="dxa"/>
            <w:tcBorders>
              <w:top w:val="single" w:sz="4" w:space="0" w:color="auto"/>
            </w:tcBorders>
          </w:tcPr>
          <w:p w14:paraId="5A85F046" w14:textId="1BE68861" w:rsidR="00997DD3" w:rsidRPr="00997DD3" w:rsidRDefault="00997DD3" w:rsidP="00997DD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2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997DD3">
              <w:rPr>
                <w:rFonts w:asciiTheme="majorBidi" w:hAnsiTheme="majorBidi" w:cstheme="majorBidi"/>
                <w:sz w:val="30"/>
                <w:szCs w:val="30"/>
                <w:cs/>
              </w:rPr>
              <w:t>ราคาเสนอขายและราคาซื้อขายจริงของที่ดินเปรียบเทียบที่คล้ายคลึงกัน ปรับด้วยปัจจัยความต่างอื่นๆ</w:t>
            </w:r>
          </w:p>
        </w:tc>
        <w:tc>
          <w:tcPr>
            <w:tcW w:w="227" w:type="dxa"/>
          </w:tcPr>
          <w:p w14:paraId="529B1AB2" w14:textId="77777777" w:rsidR="00997DD3" w:rsidRPr="00997DD3" w:rsidRDefault="00997DD3" w:rsidP="00997DD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7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166" w:type="dxa"/>
            <w:tcBorders>
              <w:top w:val="single" w:sz="4" w:space="0" w:color="auto"/>
            </w:tcBorders>
          </w:tcPr>
          <w:p w14:paraId="04604EA6" w14:textId="7759FF11" w:rsidR="00997DD3" w:rsidRPr="00997DD3" w:rsidRDefault="00997DD3" w:rsidP="00997DD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7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97DD3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มูลค่ายุติธรรมที่ประมาณการไว้จะเพิ่มขึ้น (ลดลง) หากราคาต่อพื้นที่สูงขึ้น (ลดลง)</w:t>
            </w:r>
          </w:p>
        </w:tc>
      </w:tr>
    </w:tbl>
    <w:p w14:paraId="63D918E7" w14:textId="77777777" w:rsidR="001C592E" w:rsidRPr="00CF1517" w:rsidRDefault="001C592E" w:rsidP="00385E65">
      <w:pPr>
        <w:jc w:val="thaiDistribute"/>
        <w:rPr>
          <w:sz w:val="30"/>
          <w:szCs w:val="30"/>
        </w:rPr>
      </w:pPr>
    </w:p>
    <w:p w14:paraId="6A2C9D76" w14:textId="77777777" w:rsidR="001C592E" w:rsidRPr="00CF1517" w:rsidRDefault="001C592E" w:rsidP="00F147B3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right="-43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  <w:sectPr w:rsidR="001C592E" w:rsidRPr="00CF1517" w:rsidSect="00B261BB">
          <w:headerReference w:type="default" r:id="rId25"/>
          <w:footerReference w:type="default" r:id="rId26"/>
          <w:pgSz w:w="11909" w:h="16834" w:code="9"/>
          <w:pgMar w:top="1152" w:right="720" w:bottom="1152" w:left="691" w:header="720" w:footer="720" w:gutter="0"/>
          <w:pgNumType w:start="93"/>
          <w:cols w:space="720"/>
          <w:docGrid w:linePitch="360"/>
        </w:sectPr>
      </w:pPr>
    </w:p>
    <w:p w14:paraId="60BAAF78" w14:textId="3EA88FE1" w:rsidR="00804175" w:rsidRPr="00CF1517" w:rsidRDefault="00804175" w:rsidP="00F147B3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right="-43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 xml:space="preserve">ที่ดิน อาคารและอุปกรณ์ </w:t>
      </w:r>
      <w:r w:rsidRPr="00CF1517">
        <w:rPr>
          <w:rFonts w:ascii="Angsana New" w:hAnsi="Angsana New" w:cs="Angsana New"/>
          <w:i/>
          <w:iCs/>
          <w:sz w:val="30"/>
          <w:szCs w:val="30"/>
          <w:u w:val="none"/>
          <w:cs/>
          <w:lang w:val="th-TH"/>
        </w:rPr>
        <w:t xml:space="preserve"> </w:t>
      </w:r>
    </w:p>
    <w:p w14:paraId="74EA7BD6" w14:textId="77777777" w:rsidR="00FB5806" w:rsidRPr="00CF1517" w:rsidRDefault="00FB5806" w:rsidP="00FB5806">
      <w:pPr>
        <w:spacing w:line="240" w:lineRule="auto"/>
        <w:rPr>
          <w:rFonts w:ascii="Angsana New" w:hAnsi="Angsana New" w:cs="Angsana New"/>
        </w:rPr>
      </w:pPr>
    </w:p>
    <w:tbl>
      <w:tblPr>
        <w:tblW w:w="14832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132"/>
        <w:gridCol w:w="236"/>
        <w:gridCol w:w="574"/>
        <w:gridCol w:w="900"/>
        <w:gridCol w:w="108"/>
        <w:gridCol w:w="162"/>
        <w:gridCol w:w="74"/>
        <w:gridCol w:w="1186"/>
        <w:gridCol w:w="74"/>
        <w:gridCol w:w="196"/>
        <w:gridCol w:w="74"/>
        <w:gridCol w:w="1186"/>
        <w:gridCol w:w="74"/>
        <w:gridCol w:w="196"/>
        <w:gridCol w:w="74"/>
        <w:gridCol w:w="1096"/>
        <w:gridCol w:w="74"/>
        <w:gridCol w:w="177"/>
        <w:gridCol w:w="74"/>
        <w:gridCol w:w="1096"/>
        <w:gridCol w:w="74"/>
        <w:gridCol w:w="196"/>
        <w:gridCol w:w="74"/>
        <w:gridCol w:w="997"/>
        <w:gridCol w:w="74"/>
        <w:gridCol w:w="162"/>
        <w:gridCol w:w="74"/>
        <w:gridCol w:w="1008"/>
        <w:gridCol w:w="74"/>
        <w:gridCol w:w="162"/>
        <w:gridCol w:w="74"/>
        <w:gridCol w:w="1000"/>
        <w:gridCol w:w="6"/>
        <w:gridCol w:w="74"/>
        <w:gridCol w:w="20"/>
      </w:tblGrid>
      <w:tr w:rsidR="00867A25" w:rsidRPr="00CF1517" w14:paraId="2C4428BD" w14:textId="77777777" w:rsidTr="002B6C10">
        <w:trPr>
          <w:cantSplit/>
          <w:trHeight w:hRule="exact" w:val="360"/>
        </w:trPr>
        <w:tc>
          <w:tcPr>
            <w:tcW w:w="3132" w:type="dxa"/>
          </w:tcPr>
          <w:p w14:paraId="629DBA80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810" w:type="dxa"/>
            <w:gridSpan w:val="2"/>
          </w:tcPr>
          <w:p w14:paraId="5808A0C8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890" w:type="dxa"/>
            <w:gridSpan w:val="32"/>
          </w:tcPr>
          <w:p w14:paraId="5E0D0227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  <w:p w14:paraId="341888C8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</w:tr>
      <w:tr w:rsidR="00867A25" w:rsidRPr="00CF1517" w14:paraId="14E61753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4DDBAA75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810" w:type="dxa"/>
            <w:gridSpan w:val="2"/>
          </w:tcPr>
          <w:p w14:paraId="7F27357F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1E3C5807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0C09C70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6E244F9F" w14:textId="77777777" w:rsidR="00867A25" w:rsidRPr="00CF1517" w:rsidRDefault="00867A25" w:rsidP="00FB5806">
            <w:pPr>
              <w:pStyle w:val="BodyText"/>
              <w:spacing w:after="0"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20F73F0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25DF6454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0618AF75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7C0FC3D0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51" w:type="dxa"/>
            <w:gridSpan w:val="2"/>
          </w:tcPr>
          <w:p w14:paraId="03D7F821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0F56BD51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  <w:gridSpan w:val="2"/>
          </w:tcPr>
          <w:p w14:paraId="0DA9902A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3D0C5687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gridSpan w:val="2"/>
          </w:tcPr>
          <w:p w14:paraId="1D604685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117E2F1E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36" w:type="dxa"/>
            <w:gridSpan w:val="2"/>
          </w:tcPr>
          <w:p w14:paraId="30E23A5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71E5B88E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867A25" w:rsidRPr="00CF1517" w14:paraId="180DB0D4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5A1988D1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810" w:type="dxa"/>
            <w:gridSpan w:val="2"/>
          </w:tcPr>
          <w:p w14:paraId="20A2A693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8" w:type="dxa"/>
            <w:gridSpan w:val="2"/>
          </w:tcPr>
          <w:p w14:paraId="1ADD176B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36" w:type="dxa"/>
            <w:gridSpan w:val="2"/>
          </w:tcPr>
          <w:p w14:paraId="2ED81853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3329E153" w14:textId="77777777" w:rsidR="00867A25" w:rsidRPr="00CF1517" w:rsidRDefault="00867A25" w:rsidP="00FB5806">
            <w:pPr>
              <w:pStyle w:val="BodyText"/>
              <w:spacing w:after="0"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  <w:gridSpan w:val="2"/>
          </w:tcPr>
          <w:p w14:paraId="68B5F754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27DE4AFA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15EF1D28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113E5430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51" w:type="dxa"/>
            <w:gridSpan w:val="2"/>
          </w:tcPr>
          <w:p w14:paraId="1F3061F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1E2A56B6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  <w:gridSpan w:val="2"/>
          </w:tcPr>
          <w:p w14:paraId="594D36C4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023AF551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gridSpan w:val="2"/>
          </w:tcPr>
          <w:p w14:paraId="2AE1DE6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361E9F57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36" w:type="dxa"/>
            <w:gridSpan w:val="2"/>
          </w:tcPr>
          <w:p w14:paraId="4FD3AFB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0709A50E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867A25" w:rsidRPr="00CF1517" w14:paraId="2091CDBC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604564F8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810" w:type="dxa"/>
            <w:gridSpan w:val="2"/>
          </w:tcPr>
          <w:p w14:paraId="613F6186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8" w:type="dxa"/>
            <w:gridSpan w:val="2"/>
          </w:tcPr>
          <w:p w14:paraId="578D2CF1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36" w:type="dxa"/>
            <w:gridSpan w:val="2"/>
          </w:tcPr>
          <w:p w14:paraId="5E01FC88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0D41C53A" w14:textId="77777777" w:rsidR="00867A25" w:rsidRPr="00CF1517" w:rsidRDefault="00867A25" w:rsidP="00FB5806">
            <w:pPr>
              <w:pStyle w:val="BodyText"/>
              <w:spacing w:after="0"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  <w:gridSpan w:val="2"/>
          </w:tcPr>
          <w:p w14:paraId="2F37F10D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1027554B" w14:textId="77777777" w:rsidR="00867A25" w:rsidRPr="00CF1517" w:rsidRDefault="00867A25" w:rsidP="00FB5806">
            <w:pPr>
              <w:pStyle w:val="BodyText"/>
              <w:spacing w:after="0"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  <w:gridSpan w:val="2"/>
          </w:tcPr>
          <w:p w14:paraId="4FFFE25B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269B9B2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51" w:type="dxa"/>
            <w:gridSpan w:val="2"/>
          </w:tcPr>
          <w:p w14:paraId="3A9C9FDB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25AD693B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  <w:gridSpan w:val="2"/>
          </w:tcPr>
          <w:p w14:paraId="08AAB9A7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18A0FE8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gridSpan w:val="2"/>
          </w:tcPr>
          <w:p w14:paraId="73507599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70BC6D8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36" w:type="dxa"/>
            <w:gridSpan w:val="2"/>
          </w:tcPr>
          <w:p w14:paraId="07C2090B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39E1A55E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867A25" w:rsidRPr="00CF1517" w14:paraId="2C8B160F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148E5CD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810" w:type="dxa"/>
            <w:gridSpan w:val="2"/>
          </w:tcPr>
          <w:p w14:paraId="348BAE9E" w14:textId="77777777" w:rsidR="00867A25" w:rsidRPr="00CF1517" w:rsidRDefault="00867A25" w:rsidP="008900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008" w:type="dxa"/>
            <w:gridSpan w:val="2"/>
          </w:tcPr>
          <w:p w14:paraId="6DB6C46E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36" w:type="dxa"/>
            <w:gridSpan w:val="2"/>
          </w:tcPr>
          <w:p w14:paraId="179A926B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1FEFE06D" w14:textId="77777777" w:rsidR="00867A25" w:rsidRPr="00CF1517" w:rsidRDefault="00867A25" w:rsidP="00FB5806">
            <w:pPr>
              <w:pStyle w:val="BodyText"/>
              <w:spacing w:after="0"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  <w:gridSpan w:val="2"/>
          </w:tcPr>
          <w:p w14:paraId="508168FF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0FA5EFB5" w14:textId="77777777" w:rsidR="00867A25" w:rsidRPr="00CF1517" w:rsidRDefault="00867A25" w:rsidP="00FB5806">
            <w:pPr>
              <w:pStyle w:val="BodyText"/>
              <w:spacing w:after="0"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gridSpan w:val="2"/>
          </w:tcPr>
          <w:p w14:paraId="6BE9A9E6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7E27D0C4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51" w:type="dxa"/>
            <w:gridSpan w:val="2"/>
          </w:tcPr>
          <w:p w14:paraId="5880E4EA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63DACCA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  <w:gridSpan w:val="2"/>
          </w:tcPr>
          <w:p w14:paraId="5BE944B5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1EFDB623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36" w:type="dxa"/>
            <w:gridSpan w:val="2"/>
          </w:tcPr>
          <w:p w14:paraId="06412327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0BEE38C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36" w:type="dxa"/>
            <w:gridSpan w:val="2"/>
          </w:tcPr>
          <w:p w14:paraId="4D0416AF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0" w:type="dxa"/>
            <w:gridSpan w:val="3"/>
          </w:tcPr>
          <w:p w14:paraId="30E717D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spacing w:line="240" w:lineRule="auto"/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867A25" w:rsidRPr="00CF1517" w14:paraId="667D25D5" w14:textId="77777777" w:rsidTr="002B6C10">
        <w:trPr>
          <w:cantSplit/>
          <w:trHeight w:hRule="exact" w:val="302"/>
        </w:trPr>
        <w:tc>
          <w:tcPr>
            <w:tcW w:w="3132" w:type="dxa"/>
          </w:tcPr>
          <w:p w14:paraId="6EDA0DB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810" w:type="dxa"/>
            <w:gridSpan w:val="2"/>
          </w:tcPr>
          <w:p w14:paraId="3E4C541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spacing w:line="240" w:lineRule="auto"/>
              <w:ind w:left="-108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90" w:type="dxa"/>
            <w:gridSpan w:val="32"/>
          </w:tcPr>
          <w:p w14:paraId="11438620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spacing w:line="240" w:lineRule="auto"/>
              <w:ind w:left="-108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867A25" w:rsidRPr="00CF1517" w14:paraId="3D2CC278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6A213CA9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/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ราคาประเมินใหม่</w:t>
            </w:r>
          </w:p>
        </w:tc>
        <w:tc>
          <w:tcPr>
            <w:tcW w:w="810" w:type="dxa"/>
            <w:gridSpan w:val="2"/>
          </w:tcPr>
          <w:p w14:paraId="182108E5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65F0971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46F9FC22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F4A7426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656C0CD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92F6100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9A8FF64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46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35A5043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51" w:type="dxa"/>
            <w:gridSpan w:val="2"/>
          </w:tcPr>
          <w:p w14:paraId="3AC5BEE8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F399655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F4922BA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63C63054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453902F9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3733D8FC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5B17FCCF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424A730E" w14:textId="77777777" w:rsidR="00867A25" w:rsidRPr="00CF1517" w:rsidRDefault="00867A25" w:rsidP="00FB5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A06B03" w:rsidRPr="00CF1517" w14:paraId="1DF1485F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792D3C06" w14:textId="243B58B5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56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810" w:type="dxa"/>
            <w:gridSpan w:val="2"/>
          </w:tcPr>
          <w:p w14:paraId="5764A87E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BA0BC6B" w14:textId="36B92055" w:rsidR="00A06B03" w:rsidRPr="00CF1517" w:rsidRDefault="00360B44" w:rsidP="0089009E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577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236" w:type="dxa"/>
            <w:gridSpan w:val="2"/>
          </w:tcPr>
          <w:p w14:paraId="70693C1F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03456A5" w14:textId="427E705B" w:rsidR="00A06B03" w:rsidRPr="00CF1517" w:rsidRDefault="004B0B8A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99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270" w:type="dxa"/>
            <w:gridSpan w:val="2"/>
          </w:tcPr>
          <w:p w14:paraId="42ECA247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B1A4953" w14:textId="0E8BEE25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43</w:t>
            </w:r>
          </w:p>
        </w:tc>
        <w:tc>
          <w:tcPr>
            <w:tcW w:w="270" w:type="dxa"/>
            <w:gridSpan w:val="2"/>
          </w:tcPr>
          <w:p w14:paraId="0A7BAC3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58AF3F4" w14:textId="0A6E16A4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77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</w:p>
        </w:tc>
        <w:tc>
          <w:tcPr>
            <w:tcW w:w="251" w:type="dxa"/>
            <w:gridSpan w:val="2"/>
          </w:tcPr>
          <w:p w14:paraId="7EBDAB08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D57587A" w14:textId="6118D886" w:rsidR="00A06B03" w:rsidRPr="00CF1517" w:rsidRDefault="00086D0E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18</w:t>
            </w:r>
          </w:p>
        </w:tc>
        <w:tc>
          <w:tcPr>
            <w:tcW w:w="270" w:type="dxa"/>
            <w:gridSpan w:val="2"/>
          </w:tcPr>
          <w:p w14:paraId="2AEA22D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7347D990" w14:textId="3A40BD32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85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668</w:t>
            </w:r>
          </w:p>
        </w:tc>
        <w:tc>
          <w:tcPr>
            <w:tcW w:w="236" w:type="dxa"/>
            <w:gridSpan w:val="2"/>
          </w:tcPr>
          <w:p w14:paraId="2672576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0B8F1E00" w14:textId="71DD9572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85</w:t>
            </w:r>
          </w:p>
        </w:tc>
        <w:tc>
          <w:tcPr>
            <w:tcW w:w="236" w:type="dxa"/>
            <w:gridSpan w:val="2"/>
          </w:tcPr>
          <w:p w14:paraId="0C7E9FD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70C703FF" w14:textId="2F2DB3A1" w:rsidR="00A06B03" w:rsidRPr="00CF1517" w:rsidRDefault="00360B44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879</w:t>
            </w:r>
            <w:r w:rsidR="00A06B03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</w:tr>
      <w:tr w:rsidR="00A06B03" w:rsidRPr="00CF1517" w14:paraId="282F7FC7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4C722C5E" w14:textId="2D8DCD70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  <w:gridSpan w:val="2"/>
          </w:tcPr>
          <w:p w14:paraId="531CF368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18B2ADC8" w14:textId="5E1C5465" w:rsidR="00A06B03" w:rsidRPr="00CF1517" w:rsidRDefault="00086D0E" w:rsidP="0089009E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36" w:type="dxa"/>
            <w:gridSpan w:val="2"/>
          </w:tcPr>
          <w:p w14:paraId="19C192B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3225839E" w14:textId="234209A6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117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64370CC7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EF219F7" w14:textId="1996294F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168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gridSpan w:val="2"/>
          </w:tcPr>
          <w:p w14:paraId="18DAF33F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2B27B8D" w14:textId="723B4884" w:rsidR="00A06B03" w:rsidRPr="00CF1517" w:rsidRDefault="004B0B8A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  <w:r w:rsidR="00E967B9" w:rsidRPr="00E967B9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690</w:t>
            </w:r>
          </w:p>
        </w:tc>
        <w:tc>
          <w:tcPr>
            <w:tcW w:w="251" w:type="dxa"/>
            <w:gridSpan w:val="2"/>
          </w:tcPr>
          <w:p w14:paraId="343A8486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3FADA47" w14:textId="150E0E6F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17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0994A838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27061854" w14:textId="23540F9F" w:rsidR="00A06B03" w:rsidRPr="00CF1517" w:rsidRDefault="004B0B8A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86</w:t>
            </w:r>
          </w:p>
        </w:tc>
        <w:tc>
          <w:tcPr>
            <w:tcW w:w="236" w:type="dxa"/>
            <w:gridSpan w:val="2"/>
          </w:tcPr>
          <w:p w14:paraId="2FE019E5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434E35B1" w14:textId="287328DC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711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58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36" w:type="dxa"/>
            <w:gridSpan w:val="2"/>
          </w:tcPr>
          <w:p w14:paraId="2A6E966D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6F8DA63E" w14:textId="05B9B4C3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51</w:t>
            </w:r>
          </w:p>
        </w:tc>
      </w:tr>
      <w:tr w:rsidR="00A06B03" w:rsidRPr="00CF1517" w14:paraId="4A4E6204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4145B475" w14:textId="1C5195DC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ได้มาจากการรวมธุรกิจ</w:t>
            </w:r>
          </w:p>
        </w:tc>
        <w:tc>
          <w:tcPr>
            <w:tcW w:w="810" w:type="dxa"/>
            <w:gridSpan w:val="2"/>
          </w:tcPr>
          <w:p w14:paraId="2A28CB11" w14:textId="379DA668" w:rsidR="00A06B03" w:rsidRPr="00E928E9" w:rsidRDefault="0089009E" w:rsidP="0089009E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0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  <w:r>
              <w:rPr>
                <w:rFonts w:ascii="Angsana New" w:hAnsi="Angsana New" w:cs="Angsana New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1008" w:type="dxa"/>
            <w:gridSpan w:val="2"/>
          </w:tcPr>
          <w:p w14:paraId="7A03077D" w14:textId="5224B546" w:rsidR="00A06B03" w:rsidRPr="00CF1517" w:rsidRDefault="00360B44" w:rsidP="0089009E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11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599</w:t>
            </w:r>
          </w:p>
        </w:tc>
        <w:tc>
          <w:tcPr>
            <w:tcW w:w="236" w:type="dxa"/>
            <w:gridSpan w:val="2"/>
          </w:tcPr>
          <w:p w14:paraId="61434F14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E3D9817" w14:textId="6FB5FA78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  <w:gridSpan w:val="2"/>
          </w:tcPr>
          <w:p w14:paraId="4C00A4C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FBEABBA" w14:textId="640EC2B6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60CEF04F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DE5FC8F" w14:textId="24193D2C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15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51" w:type="dxa"/>
            <w:gridSpan w:val="2"/>
          </w:tcPr>
          <w:p w14:paraId="7B16EF6F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9EC6E56" w14:textId="0C426880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59</w:t>
            </w:r>
          </w:p>
        </w:tc>
        <w:tc>
          <w:tcPr>
            <w:tcW w:w="270" w:type="dxa"/>
            <w:gridSpan w:val="2"/>
          </w:tcPr>
          <w:p w14:paraId="3E519A35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5B95A93C" w14:textId="337A39ED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178A55A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31051FB1" w14:textId="58A1E71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2C9DA756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37296682" w14:textId="77526203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</w:tr>
      <w:tr w:rsidR="001B0805" w:rsidRPr="00CF1517" w14:paraId="25ADE454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3BEDBA3C" w14:textId="20D8B32E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กลับรายการขาดทุน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จากการตีราคาที่ดิน</w:t>
            </w:r>
          </w:p>
        </w:tc>
        <w:tc>
          <w:tcPr>
            <w:tcW w:w="810" w:type="dxa"/>
            <w:gridSpan w:val="2"/>
          </w:tcPr>
          <w:p w14:paraId="2A0E5CE6" w14:textId="77777777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0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040EB9E0" w14:textId="4DDCC7B5" w:rsidR="001B0805" w:rsidRP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16,864</w:t>
            </w:r>
          </w:p>
        </w:tc>
        <w:tc>
          <w:tcPr>
            <w:tcW w:w="236" w:type="dxa"/>
            <w:gridSpan w:val="2"/>
          </w:tcPr>
          <w:p w14:paraId="43FD837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FA86150" w14:textId="1D580542" w:rsidR="001B0805" w:rsidRPr="00360B44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29AA1D0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E2906E2" w14:textId="54CE796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6FA0EC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215B9BD" w14:textId="10139E97" w:rsidR="001B0805" w:rsidRPr="00360B44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51" w:type="dxa"/>
            <w:gridSpan w:val="2"/>
          </w:tcPr>
          <w:p w14:paraId="5683728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BCCBFD2" w14:textId="5BB7AF3E" w:rsidR="001B0805" w:rsidRPr="00360B44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8E77F8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74154120" w14:textId="30CAB3B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6E7060F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68448C6A" w14:textId="6B5C62CB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28CBB0A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2943B61B" w14:textId="1EA6D1CE" w:rsidR="001B0805" w:rsidRPr="00360B44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16,864</w:t>
            </w:r>
          </w:p>
        </w:tc>
      </w:tr>
      <w:tr w:rsidR="001B0805" w:rsidRPr="00CF1517" w14:paraId="375D0822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3C1316A9" w14:textId="0924D5E2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ส่วนเกินทุน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จากการตีราคาที่ดิน</w:t>
            </w:r>
          </w:p>
        </w:tc>
        <w:tc>
          <w:tcPr>
            <w:tcW w:w="810" w:type="dxa"/>
            <w:gridSpan w:val="2"/>
          </w:tcPr>
          <w:p w14:paraId="435917C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BF11018" w14:textId="593739F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577</w:t>
            </w:r>
          </w:p>
        </w:tc>
        <w:tc>
          <w:tcPr>
            <w:tcW w:w="236" w:type="dxa"/>
            <w:gridSpan w:val="2"/>
          </w:tcPr>
          <w:p w14:paraId="7A033F6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9A47F0D" w14:textId="31D945B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66AB02B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99517E0" w14:textId="775570E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7C1D8F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2AC9D52" w14:textId="23D9107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51" w:type="dxa"/>
            <w:gridSpan w:val="2"/>
          </w:tcPr>
          <w:p w14:paraId="131C31B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BAC655E" w14:textId="5959175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FB994D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6D903088" w14:textId="49E25A3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4FA2BA3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30CF47C5" w14:textId="0BAB235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1B011E5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14F5DE47" w14:textId="3B7DBB0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577</w:t>
            </w:r>
          </w:p>
        </w:tc>
      </w:tr>
      <w:tr w:rsidR="001B0805" w:rsidRPr="00CF1517" w14:paraId="2A7E3509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070DDEFD" w14:textId="55EA1A2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gridSpan w:val="2"/>
          </w:tcPr>
          <w:p w14:paraId="3A30533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6AF48359" w14:textId="21A5C79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110</w:t>
            </w:r>
          </w:p>
        </w:tc>
        <w:tc>
          <w:tcPr>
            <w:tcW w:w="236" w:type="dxa"/>
            <w:gridSpan w:val="2"/>
          </w:tcPr>
          <w:p w14:paraId="415FD38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442FF52" w14:textId="0A3F9E8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959</w:t>
            </w:r>
          </w:p>
        </w:tc>
        <w:tc>
          <w:tcPr>
            <w:tcW w:w="270" w:type="dxa"/>
            <w:gridSpan w:val="2"/>
          </w:tcPr>
          <w:p w14:paraId="6949AA6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A1A30EA" w14:textId="318F38A8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69D36D8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F1CC84D" w14:textId="7C83B3FB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787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610</w:t>
            </w:r>
          </w:p>
        </w:tc>
        <w:tc>
          <w:tcPr>
            <w:tcW w:w="251" w:type="dxa"/>
            <w:gridSpan w:val="2"/>
          </w:tcPr>
          <w:p w14:paraId="3E3D150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85C8C7A" w14:textId="114A63E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101</w:t>
            </w:r>
          </w:p>
        </w:tc>
        <w:tc>
          <w:tcPr>
            <w:tcW w:w="270" w:type="dxa"/>
            <w:gridSpan w:val="2"/>
          </w:tcPr>
          <w:p w14:paraId="2186037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2D405363" w14:textId="3263BD3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17CBBE4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7E5078CB" w14:textId="0A62A60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59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gridSpan w:val="2"/>
          </w:tcPr>
          <w:p w14:paraId="7037085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0A48EB79" w14:textId="34BA67B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1B0805" w:rsidRPr="00CF1517" w14:paraId="18EE6FD1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46C556F6" w14:textId="785B1D9C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  <w:gridSpan w:val="2"/>
          </w:tcPr>
          <w:p w14:paraId="1BA5FA2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97A7B64" w14:textId="43C9116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7ADC814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8581B04" w14:textId="7506113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150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6711587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F7BE2B7" w14:textId="238BC2DB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00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6EB5484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BA244FA" w14:textId="19BED598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161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51" w:type="dxa"/>
            <w:gridSpan w:val="2"/>
          </w:tcPr>
          <w:p w14:paraId="5B3CF06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BE07BFC" w14:textId="14026EA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7E014C1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12D0C428" w14:textId="1EB60FD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gridSpan w:val="2"/>
          </w:tcPr>
          <w:p w14:paraId="6E01F63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5C4E9076" w14:textId="6EAC540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4D08F6F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6BF7B52D" w14:textId="42BE107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171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1B0805" w:rsidRPr="00CF1517" w14:paraId="7A754551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0E447122" w14:textId="0F38793B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810" w:type="dxa"/>
            <w:gridSpan w:val="2"/>
          </w:tcPr>
          <w:p w14:paraId="72B4CE6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1D5F80AB" w14:textId="0ECF0EF8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73D7D09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396A6B6D" w14:textId="70CB28A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42A8198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5E81D38" w14:textId="3684E03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996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74B5CAA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D2B61CB" w14:textId="6D1258E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51" w:type="dxa"/>
            <w:gridSpan w:val="2"/>
          </w:tcPr>
          <w:p w14:paraId="0453AAC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8CA40EC" w14:textId="061CA2C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009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222967E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29844F1B" w14:textId="6A41EBB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gridSpan w:val="2"/>
          </w:tcPr>
          <w:p w14:paraId="53DB832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2742EF18" w14:textId="43A0578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gridSpan w:val="2"/>
          </w:tcPr>
          <w:p w14:paraId="4DDB3E9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6EFCFCA5" w14:textId="2947C1F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1B0805" w:rsidRPr="00CF1517" w14:paraId="7C400773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7FF12C88" w14:textId="0F225EE2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ผลต่างจากอัตราแลกเปลี่ยนจากการ</w:t>
            </w:r>
          </w:p>
        </w:tc>
        <w:tc>
          <w:tcPr>
            <w:tcW w:w="810" w:type="dxa"/>
            <w:gridSpan w:val="2"/>
          </w:tcPr>
          <w:p w14:paraId="6246643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17EF00A" w14:textId="349EB75B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3DCB7E9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2C4EB62" w14:textId="47ECDAD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786D7B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B0F0590" w14:textId="6493B66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A553CF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3113097" w14:textId="11C980E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51" w:type="dxa"/>
            <w:gridSpan w:val="2"/>
          </w:tcPr>
          <w:p w14:paraId="3581EEB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4B0B95A" w14:textId="7A62346A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AC392B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5BE0CC06" w14:textId="2481D04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59FFF5F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4B8B10BE" w14:textId="2320F55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310E1BF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0553D5DC" w14:textId="426FC1A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B0805" w:rsidRPr="00CF1517" w14:paraId="124FE26C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3F6ABF43" w14:textId="514C86FD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 แปลงค่า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งบการเงิน</w:t>
            </w:r>
          </w:p>
        </w:tc>
        <w:tc>
          <w:tcPr>
            <w:tcW w:w="810" w:type="dxa"/>
            <w:gridSpan w:val="2"/>
          </w:tcPr>
          <w:p w14:paraId="7D384A2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bottom w:val="single" w:sz="4" w:space="0" w:color="auto"/>
            </w:tcBorders>
          </w:tcPr>
          <w:p w14:paraId="73827C35" w14:textId="4547A6B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6FE3F1C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16BED76E" w14:textId="741F4B7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506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325B47B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72DC0103" w14:textId="5FAD7B3A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D1FCAB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47B1E890" w14:textId="5E1329A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177</w:t>
            </w:r>
          </w:p>
        </w:tc>
        <w:tc>
          <w:tcPr>
            <w:tcW w:w="251" w:type="dxa"/>
            <w:gridSpan w:val="2"/>
          </w:tcPr>
          <w:p w14:paraId="0F33BAC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4E91FFD2" w14:textId="4CBE3ED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gridSpan w:val="2"/>
          </w:tcPr>
          <w:p w14:paraId="521001B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  <w:tcBorders>
              <w:bottom w:val="single" w:sz="4" w:space="0" w:color="auto"/>
            </w:tcBorders>
          </w:tcPr>
          <w:p w14:paraId="4B1EAEEF" w14:textId="3FAEA09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236" w:type="dxa"/>
            <w:gridSpan w:val="2"/>
          </w:tcPr>
          <w:p w14:paraId="7329DE6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  <w:tcBorders>
              <w:bottom w:val="single" w:sz="4" w:space="0" w:color="auto"/>
            </w:tcBorders>
          </w:tcPr>
          <w:p w14:paraId="28466F50" w14:textId="5733A17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31290BA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</w:tcPr>
          <w:p w14:paraId="0EB008D7" w14:textId="6C51F634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1B0805" w:rsidRPr="00CF1517" w14:paraId="56425C5E" w14:textId="77777777" w:rsidTr="00DA7875">
        <w:trPr>
          <w:gridAfter w:val="1"/>
          <w:wAfter w:w="20" w:type="dxa"/>
          <w:cantSplit/>
          <w:trHeight w:hRule="exact" w:val="372"/>
        </w:trPr>
        <w:tc>
          <w:tcPr>
            <w:tcW w:w="3132" w:type="dxa"/>
          </w:tcPr>
          <w:p w14:paraId="1DADF332" w14:textId="785F379C" w:rsidR="001B0805" w:rsidRPr="00CF1517" w:rsidRDefault="001B0805" w:rsidP="00DA78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810" w:type="dxa"/>
            <w:gridSpan w:val="2"/>
          </w:tcPr>
          <w:p w14:paraId="3557943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</w:tcBorders>
          </w:tcPr>
          <w:p w14:paraId="7BDDCDA8" w14:textId="077FCE7A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775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818</w:t>
            </w:r>
          </w:p>
        </w:tc>
        <w:tc>
          <w:tcPr>
            <w:tcW w:w="236" w:type="dxa"/>
            <w:gridSpan w:val="2"/>
          </w:tcPr>
          <w:p w14:paraId="0727916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14020180" w14:textId="7C060A2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2C00404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20ADAC4C" w14:textId="6A7361C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97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018</w:t>
            </w:r>
          </w:p>
        </w:tc>
        <w:tc>
          <w:tcPr>
            <w:tcW w:w="270" w:type="dxa"/>
            <w:gridSpan w:val="2"/>
          </w:tcPr>
          <w:p w14:paraId="41B7994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3B8119EE" w14:textId="76AF711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797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251" w:type="dxa"/>
            <w:gridSpan w:val="2"/>
          </w:tcPr>
          <w:p w14:paraId="62CC9C1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5E8C4BDC" w14:textId="094FB72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065</w:t>
            </w:r>
          </w:p>
        </w:tc>
        <w:tc>
          <w:tcPr>
            <w:tcW w:w="270" w:type="dxa"/>
            <w:gridSpan w:val="2"/>
          </w:tcPr>
          <w:p w14:paraId="4747114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71" w:type="dxa"/>
            <w:gridSpan w:val="2"/>
            <w:tcBorders>
              <w:top w:val="single" w:sz="4" w:space="0" w:color="auto"/>
            </w:tcBorders>
          </w:tcPr>
          <w:p w14:paraId="0C6EF99C" w14:textId="7BCDF1AA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36" w:type="dxa"/>
            <w:gridSpan w:val="2"/>
          </w:tcPr>
          <w:p w14:paraId="186A923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2" w:type="dxa"/>
            <w:gridSpan w:val="2"/>
            <w:tcBorders>
              <w:top w:val="single" w:sz="4" w:space="0" w:color="auto"/>
            </w:tcBorders>
          </w:tcPr>
          <w:p w14:paraId="4B7818D4" w14:textId="3A4B595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58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6" w:type="dxa"/>
            <w:gridSpan w:val="2"/>
          </w:tcPr>
          <w:p w14:paraId="595D567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</w:tcBorders>
          </w:tcPr>
          <w:p w14:paraId="6CCB81E0" w14:textId="37C7F200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</w:tr>
      <w:tr w:rsidR="001B0805" w:rsidRPr="00CF1517" w14:paraId="48DE6BCE" w14:textId="77777777" w:rsidTr="002B6C10">
        <w:trPr>
          <w:gridAfter w:val="1"/>
          <w:wAfter w:w="20" w:type="dxa"/>
          <w:cantSplit/>
          <w:trHeight w:hRule="exact" w:val="1092"/>
        </w:trPr>
        <w:tc>
          <w:tcPr>
            <w:tcW w:w="3132" w:type="dxa"/>
          </w:tcPr>
          <w:p w14:paraId="3FA040CC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CF15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การรับรู้สินทรัพย์สิทธิการใช้จากการ   </w:t>
            </w:r>
          </w:p>
          <w:p w14:paraId="0114FAB1" w14:textId="1EC5585D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ถือปฏิบัติตาม </w:t>
            </w:r>
            <w:r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TFRS </w:t>
            </w:r>
            <w:r w:rsidRPr="00360B44">
              <w:rPr>
                <w:rFonts w:asciiTheme="majorBidi" w:hAnsiTheme="majorBidi" w:cstheme="majorBidi"/>
                <w:sz w:val="26"/>
                <w:szCs w:val="26"/>
              </w:rPr>
              <w:t>16</w:t>
            </w:r>
            <w:r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เป็นครั้งแรก     </w:t>
            </w:r>
          </w:p>
          <w:p w14:paraId="41B3F0A6" w14:textId="65174AF8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CF1517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 xml:space="preserve">(ดูหมายเหตุข้อ </w:t>
            </w:r>
            <w:r w:rsidRPr="004B0B8A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3</w:t>
            </w:r>
            <w:r w:rsidRPr="00CF151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</w:rPr>
              <w:t>(ข)</w:t>
            </w:r>
            <w:r w:rsidRPr="00CF1517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  <w:tc>
          <w:tcPr>
            <w:tcW w:w="810" w:type="dxa"/>
            <w:gridSpan w:val="2"/>
          </w:tcPr>
          <w:p w14:paraId="2F23D6E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bottom w:val="single" w:sz="4" w:space="0" w:color="auto"/>
            </w:tcBorders>
          </w:tcPr>
          <w:p w14:paraId="45FBD87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1D34E6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0CF7A05A" w14:textId="38930B3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12CF670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1991FDF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1B16399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6DD41B2A" w14:textId="0A7B0BA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,706)</w:t>
            </w:r>
          </w:p>
          <w:p w14:paraId="39B03236" w14:textId="3EAC2A0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783241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41DB6AB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62B441A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3D0DD66C" w14:textId="1E74B1CB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(17,115)</w:t>
            </w:r>
          </w:p>
          <w:p w14:paraId="3D0BBA4E" w14:textId="485578F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1,9551</w:t>
            </w:r>
          </w:p>
        </w:tc>
        <w:tc>
          <w:tcPr>
            <w:tcW w:w="270" w:type="dxa"/>
            <w:gridSpan w:val="2"/>
          </w:tcPr>
          <w:p w14:paraId="05F70E2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16E39D8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7A563CA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71E73433" w14:textId="3AFD219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(1,16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,91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51" w:type="dxa"/>
            <w:gridSpan w:val="2"/>
          </w:tcPr>
          <w:p w14:paraId="4DCA8BA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0D8C6C8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66E5189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AE27777" w14:textId="755B3A6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  <w:p w14:paraId="6E5C5AB6" w14:textId="02985AA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gridSpan w:val="2"/>
          </w:tcPr>
          <w:p w14:paraId="6810D82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  <w:tcBorders>
              <w:bottom w:val="single" w:sz="4" w:space="0" w:color="auto"/>
            </w:tcBorders>
          </w:tcPr>
          <w:p w14:paraId="3B6BF41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58E2BA5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69420B17" w14:textId="37E494F4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0,5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7)</w:t>
            </w:r>
          </w:p>
        </w:tc>
        <w:tc>
          <w:tcPr>
            <w:tcW w:w="236" w:type="dxa"/>
            <w:gridSpan w:val="2"/>
          </w:tcPr>
          <w:p w14:paraId="25B05BE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  <w:tcBorders>
              <w:bottom w:val="single" w:sz="4" w:space="0" w:color="auto"/>
            </w:tcBorders>
          </w:tcPr>
          <w:p w14:paraId="3D4B769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7EE2801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79C291FE" w14:textId="0806C03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3867BEC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</w:tcPr>
          <w:p w14:paraId="5B5E221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0031C04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7F0DA0CA" w14:textId="5ECD95E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43</w:t>
            </w:r>
            <w:r>
              <w:rPr>
                <w:rFonts w:ascii="Angsana New" w:hAnsi="Angsana New" w:cs="Angsana New"/>
                <w:sz w:val="26"/>
                <w:szCs w:val="26"/>
              </w:rPr>
              <w:t>6,271)</w:t>
            </w:r>
          </w:p>
        </w:tc>
      </w:tr>
      <w:tr w:rsidR="001B0805" w:rsidRPr="00CF1517" w14:paraId="59F35114" w14:textId="77777777" w:rsidTr="002B6C10">
        <w:trPr>
          <w:gridAfter w:val="1"/>
          <w:wAfter w:w="20" w:type="dxa"/>
          <w:cantSplit/>
          <w:trHeight w:hRule="exact" w:val="363"/>
        </w:trPr>
        <w:tc>
          <w:tcPr>
            <w:tcW w:w="3132" w:type="dxa"/>
          </w:tcPr>
          <w:p w14:paraId="17DA9295" w14:textId="7521CA86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ใหม่</w:t>
            </w:r>
          </w:p>
        </w:tc>
        <w:tc>
          <w:tcPr>
            <w:tcW w:w="810" w:type="dxa"/>
            <w:gridSpan w:val="2"/>
          </w:tcPr>
          <w:p w14:paraId="3736225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</w:tcBorders>
          </w:tcPr>
          <w:p w14:paraId="32CF3C24" w14:textId="01F53E69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1,775,818</w:t>
            </w:r>
          </w:p>
        </w:tc>
        <w:tc>
          <w:tcPr>
            <w:tcW w:w="236" w:type="dxa"/>
            <w:gridSpan w:val="2"/>
          </w:tcPr>
          <w:p w14:paraId="53430C31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4E3788D8" w14:textId="563F2E1D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4,517,997</w:t>
            </w:r>
          </w:p>
        </w:tc>
        <w:tc>
          <w:tcPr>
            <w:tcW w:w="270" w:type="dxa"/>
            <w:gridSpan w:val="2"/>
          </w:tcPr>
          <w:p w14:paraId="4389A687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12C65DA4" w14:textId="7F028BC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1,955,903</w:t>
            </w:r>
          </w:p>
        </w:tc>
        <w:tc>
          <w:tcPr>
            <w:tcW w:w="270" w:type="dxa"/>
            <w:gridSpan w:val="2"/>
          </w:tcPr>
          <w:p w14:paraId="5F0312D3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13F615FA" w14:textId="20508B4D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5,632,447</w:t>
            </w:r>
          </w:p>
        </w:tc>
        <w:tc>
          <w:tcPr>
            <w:tcW w:w="251" w:type="dxa"/>
            <w:gridSpan w:val="2"/>
          </w:tcPr>
          <w:p w14:paraId="62B5CBD2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73591360" w14:textId="41C79DB4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289,065</w:t>
            </w:r>
          </w:p>
        </w:tc>
        <w:tc>
          <w:tcPr>
            <w:tcW w:w="270" w:type="dxa"/>
            <w:gridSpan w:val="2"/>
          </w:tcPr>
          <w:p w14:paraId="3B492CC8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71" w:type="dxa"/>
            <w:gridSpan w:val="2"/>
            <w:tcBorders>
              <w:top w:val="single" w:sz="4" w:space="0" w:color="auto"/>
            </w:tcBorders>
          </w:tcPr>
          <w:p w14:paraId="0147C582" w14:textId="19ECD5E3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36,799</w:t>
            </w:r>
          </w:p>
        </w:tc>
        <w:tc>
          <w:tcPr>
            <w:tcW w:w="236" w:type="dxa"/>
            <w:gridSpan w:val="2"/>
          </w:tcPr>
          <w:p w14:paraId="3970BF54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2" w:type="dxa"/>
            <w:gridSpan w:val="2"/>
            <w:tcBorders>
              <w:top w:val="single" w:sz="4" w:space="0" w:color="auto"/>
            </w:tcBorders>
          </w:tcPr>
          <w:p w14:paraId="3568CEB6" w14:textId="0C19E99C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458,135</w:t>
            </w:r>
          </w:p>
        </w:tc>
        <w:tc>
          <w:tcPr>
            <w:tcW w:w="236" w:type="dxa"/>
            <w:gridSpan w:val="2"/>
          </w:tcPr>
          <w:p w14:paraId="10CEEF37" w14:textId="77777777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</w:tcBorders>
          </w:tcPr>
          <w:p w14:paraId="6DBBD550" w14:textId="45BA1622" w:rsidR="001B0805" w:rsidRPr="001C1DF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C1DF1">
              <w:rPr>
                <w:rFonts w:ascii="Angsana New" w:hAnsi="Angsana New" w:cs="Angsana New"/>
                <w:b/>
                <w:bCs/>
                <w:sz w:val="26"/>
                <w:szCs w:val="26"/>
              </w:rPr>
              <w:t>14,666,164</w:t>
            </w:r>
          </w:p>
        </w:tc>
      </w:tr>
      <w:tr w:rsidR="001B0805" w:rsidRPr="00CF1517" w14:paraId="2B05F8BE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503D23AC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10" w:type="dxa"/>
            <w:gridSpan w:val="2"/>
          </w:tcPr>
          <w:p w14:paraId="548E5BD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7465551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6E7D357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479947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741588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0EEB8F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13BC2B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CA9A32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51" w:type="dxa"/>
            <w:gridSpan w:val="2"/>
          </w:tcPr>
          <w:p w14:paraId="22E5B93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1FFFC0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473779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4CBFFC2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7C3845C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15D970D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51CB56C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00CBF1C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A7875" w:rsidRPr="00CF1517" w14:paraId="36CC413F" w14:textId="77777777" w:rsidTr="002B6C10">
        <w:trPr>
          <w:gridAfter w:val="1"/>
          <w:wAfter w:w="20" w:type="dxa"/>
          <w:cantSplit/>
          <w:trHeight w:hRule="exact" w:val="302"/>
        </w:trPr>
        <w:tc>
          <w:tcPr>
            <w:tcW w:w="3132" w:type="dxa"/>
          </w:tcPr>
          <w:p w14:paraId="5FAE7E6D" w14:textId="77777777" w:rsidR="00DA7875" w:rsidRPr="00CF1517" w:rsidRDefault="00DA787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10" w:type="dxa"/>
            <w:gridSpan w:val="2"/>
          </w:tcPr>
          <w:p w14:paraId="4434FE21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0060C5C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4314ED21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4D9DE50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53255F1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717BED6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5011219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5203ABF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51" w:type="dxa"/>
            <w:gridSpan w:val="2"/>
          </w:tcPr>
          <w:p w14:paraId="707AA047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B63BD67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2C65EAC4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5CEC2C94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6B771FA0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5405329D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667383AE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788F9176" w14:textId="77777777" w:rsidR="00DA7875" w:rsidRPr="00CF1517" w:rsidRDefault="00DA787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B0805" w:rsidRPr="00CF1517" w14:paraId="046E423A" w14:textId="77777777" w:rsidTr="002B6C10">
        <w:trPr>
          <w:gridAfter w:val="3"/>
          <w:wAfter w:w="100" w:type="dxa"/>
          <w:cantSplit/>
          <w:trHeight w:hRule="exact" w:val="302"/>
        </w:trPr>
        <w:tc>
          <w:tcPr>
            <w:tcW w:w="3132" w:type="dxa"/>
          </w:tcPr>
          <w:p w14:paraId="3147F180" w14:textId="53CCC860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  <w:p w14:paraId="3008762C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  <w:p w14:paraId="4FAA321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36" w:type="dxa"/>
          </w:tcPr>
          <w:p w14:paraId="4F4FF6A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64" w:type="dxa"/>
            <w:gridSpan w:val="30"/>
          </w:tcPr>
          <w:p w14:paraId="49B6C9F3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(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ต่อ)</w:t>
            </w:r>
          </w:p>
        </w:tc>
      </w:tr>
      <w:tr w:rsidR="001B0805" w:rsidRPr="00CF1517" w14:paraId="67E2F677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14EF6179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br w:type="page"/>
            </w:r>
          </w:p>
        </w:tc>
        <w:tc>
          <w:tcPr>
            <w:tcW w:w="236" w:type="dxa"/>
          </w:tcPr>
          <w:p w14:paraId="3E7B0D7D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11C14689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EBBAC3E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40CBA263" w14:textId="77777777" w:rsidR="001B0805" w:rsidRPr="00CF1517" w:rsidRDefault="001B0805" w:rsidP="001B0805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F217DF7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22EA49F2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11237AE5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192E5C97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51" w:type="dxa"/>
            <w:gridSpan w:val="2"/>
          </w:tcPr>
          <w:p w14:paraId="22A2C59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5982857F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  <w:gridSpan w:val="2"/>
          </w:tcPr>
          <w:p w14:paraId="7F4844F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128A5375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gridSpan w:val="2"/>
          </w:tcPr>
          <w:p w14:paraId="5FB06B12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0E087AE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36" w:type="dxa"/>
            <w:gridSpan w:val="2"/>
          </w:tcPr>
          <w:p w14:paraId="765F3F23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3F061867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B0805" w:rsidRPr="00CF1517" w14:paraId="795D96DF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09162546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31A0B371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74" w:type="dxa"/>
            <w:gridSpan w:val="2"/>
          </w:tcPr>
          <w:p w14:paraId="7D10B4B0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70" w:type="dxa"/>
            <w:gridSpan w:val="2"/>
          </w:tcPr>
          <w:p w14:paraId="04F0BE73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22C6F4A8" w14:textId="77777777" w:rsidR="001B0805" w:rsidRPr="00CF1517" w:rsidRDefault="001B0805" w:rsidP="001B0805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  <w:gridSpan w:val="2"/>
          </w:tcPr>
          <w:p w14:paraId="45A49152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5567CAC8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09DB4C40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3D08F4D0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51" w:type="dxa"/>
            <w:gridSpan w:val="2"/>
          </w:tcPr>
          <w:p w14:paraId="1BA4A6EE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16A4CA5C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  <w:gridSpan w:val="2"/>
          </w:tcPr>
          <w:p w14:paraId="4AF3F35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0BCBABED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gridSpan w:val="2"/>
          </w:tcPr>
          <w:p w14:paraId="1F8F499D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5707CD72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36" w:type="dxa"/>
            <w:gridSpan w:val="2"/>
          </w:tcPr>
          <w:p w14:paraId="61617E35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7433916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B0805" w:rsidRPr="00CF1517" w14:paraId="426301C8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1671D86F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36" w:type="dxa"/>
          </w:tcPr>
          <w:p w14:paraId="2888D1B3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74" w:type="dxa"/>
            <w:gridSpan w:val="2"/>
          </w:tcPr>
          <w:p w14:paraId="23E17C6C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  <w:gridSpan w:val="2"/>
          </w:tcPr>
          <w:p w14:paraId="1C6EFE26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6918B325" w14:textId="77777777" w:rsidR="001B0805" w:rsidRPr="00CF1517" w:rsidRDefault="001B0805" w:rsidP="001B0805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  <w:gridSpan w:val="2"/>
          </w:tcPr>
          <w:p w14:paraId="739D8D3F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7E409EEC" w14:textId="77777777" w:rsidR="001B0805" w:rsidRPr="00CF1517" w:rsidRDefault="001B0805" w:rsidP="001B0805">
            <w:pPr>
              <w:pStyle w:val="BodyText"/>
              <w:tabs>
                <w:tab w:val="clear" w:pos="6549"/>
                <w:tab w:val="left" w:pos="1123"/>
              </w:tabs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  <w:gridSpan w:val="2"/>
          </w:tcPr>
          <w:p w14:paraId="101DB973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5F60320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51" w:type="dxa"/>
            <w:gridSpan w:val="2"/>
          </w:tcPr>
          <w:p w14:paraId="086C8B7E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47301CC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  <w:gridSpan w:val="2"/>
          </w:tcPr>
          <w:p w14:paraId="1BCD5E2E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30A2DAA9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gridSpan w:val="2"/>
          </w:tcPr>
          <w:p w14:paraId="72AB57F6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325A7F0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36" w:type="dxa"/>
            <w:gridSpan w:val="2"/>
          </w:tcPr>
          <w:p w14:paraId="54C77FA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047973F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B0805" w:rsidRPr="00CF1517" w14:paraId="2E9E2F74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6B4825D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236" w:type="dxa"/>
          </w:tcPr>
          <w:p w14:paraId="49E01D7E" w14:textId="7F657D29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74" w:type="dxa"/>
            <w:gridSpan w:val="2"/>
          </w:tcPr>
          <w:p w14:paraId="35D83EC5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gridSpan w:val="2"/>
          </w:tcPr>
          <w:p w14:paraId="43ECD6CB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6FF911AB" w14:textId="77777777" w:rsidR="001B0805" w:rsidRPr="00CF1517" w:rsidRDefault="001B0805" w:rsidP="001B0805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  <w:gridSpan w:val="2"/>
          </w:tcPr>
          <w:p w14:paraId="4127CAD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2E9DDF3E" w14:textId="77777777" w:rsidR="001B0805" w:rsidRPr="00CF1517" w:rsidRDefault="001B0805" w:rsidP="001B0805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gridSpan w:val="2"/>
          </w:tcPr>
          <w:p w14:paraId="798A2363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437C9350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51" w:type="dxa"/>
            <w:gridSpan w:val="2"/>
          </w:tcPr>
          <w:p w14:paraId="1D2C31C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437DED8A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  <w:gridSpan w:val="2"/>
          </w:tcPr>
          <w:p w14:paraId="510EAFF5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gridSpan w:val="2"/>
          </w:tcPr>
          <w:p w14:paraId="3B81284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36" w:type="dxa"/>
            <w:gridSpan w:val="2"/>
          </w:tcPr>
          <w:p w14:paraId="64F27F82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2" w:type="dxa"/>
            <w:gridSpan w:val="2"/>
          </w:tcPr>
          <w:p w14:paraId="46129104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36" w:type="dxa"/>
            <w:gridSpan w:val="2"/>
          </w:tcPr>
          <w:p w14:paraId="51522AC8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80" w:type="dxa"/>
            <w:gridSpan w:val="3"/>
          </w:tcPr>
          <w:p w14:paraId="58401CD0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1B0805" w:rsidRPr="00CF1517" w14:paraId="31653532" w14:textId="77777777" w:rsidTr="002B6C10">
        <w:trPr>
          <w:gridAfter w:val="3"/>
          <w:wAfter w:w="100" w:type="dxa"/>
          <w:cantSplit/>
          <w:trHeight w:hRule="exact" w:val="302"/>
        </w:trPr>
        <w:tc>
          <w:tcPr>
            <w:tcW w:w="3132" w:type="dxa"/>
          </w:tcPr>
          <w:p w14:paraId="058F5175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236" w:type="dxa"/>
          </w:tcPr>
          <w:p w14:paraId="6634A096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364" w:type="dxa"/>
            <w:gridSpan w:val="30"/>
          </w:tcPr>
          <w:p w14:paraId="0C018558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1B0805" w:rsidRPr="00CF1517" w14:paraId="15FE0AA8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12B689CC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/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6"/>
                <w:szCs w:val="26"/>
                <w:cs/>
              </w:rPr>
              <w:t>ราคาประเมินใหม่</w:t>
            </w:r>
          </w:p>
        </w:tc>
        <w:tc>
          <w:tcPr>
            <w:tcW w:w="236" w:type="dxa"/>
          </w:tcPr>
          <w:p w14:paraId="7FD1074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111173D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596679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611975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BE81CB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2A20A6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D7598D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37522E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51" w:type="dxa"/>
            <w:gridSpan w:val="2"/>
          </w:tcPr>
          <w:p w14:paraId="4FC8FE1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CC9849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9F0577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64585C8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2CE1866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62EDC01C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  <w:gridSpan w:val="2"/>
          </w:tcPr>
          <w:p w14:paraId="55EFCFD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6C04FA2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9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B0805" w:rsidRPr="00CF1517" w14:paraId="25D43C87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4DEB8A00" w14:textId="4CBEBEBD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ใหม่</w:t>
            </w:r>
          </w:p>
        </w:tc>
        <w:tc>
          <w:tcPr>
            <w:tcW w:w="236" w:type="dxa"/>
          </w:tcPr>
          <w:p w14:paraId="6019F9F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5F975C02" w14:textId="582D7928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1,775,818</w:t>
            </w:r>
          </w:p>
        </w:tc>
        <w:tc>
          <w:tcPr>
            <w:tcW w:w="270" w:type="dxa"/>
            <w:gridSpan w:val="2"/>
          </w:tcPr>
          <w:p w14:paraId="4CB1AC6A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73049BB" w14:textId="2645D4D2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,517,997</w:t>
            </w:r>
          </w:p>
        </w:tc>
        <w:tc>
          <w:tcPr>
            <w:tcW w:w="270" w:type="dxa"/>
            <w:gridSpan w:val="2"/>
          </w:tcPr>
          <w:p w14:paraId="728961FF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B817664" w14:textId="6F29E1B1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1,955,90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50A78C74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6C42BD6" w14:textId="64B847B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5,6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2,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44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251" w:type="dxa"/>
            <w:gridSpan w:val="2"/>
          </w:tcPr>
          <w:p w14:paraId="6ED28795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DA84CFA" w14:textId="7AD3B82B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289,065</w:t>
            </w:r>
          </w:p>
        </w:tc>
        <w:tc>
          <w:tcPr>
            <w:tcW w:w="270" w:type="dxa"/>
            <w:gridSpan w:val="2"/>
          </w:tcPr>
          <w:p w14:paraId="5C9DD162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2D769024" w14:textId="0EBD5701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6,799</w:t>
            </w:r>
          </w:p>
        </w:tc>
        <w:tc>
          <w:tcPr>
            <w:tcW w:w="236" w:type="dxa"/>
            <w:gridSpan w:val="2"/>
          </w:tcPr>
          <w:p w14:paraId="3884925D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50EFD918" w14:textId="1EBDED94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58,1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6" w:type="dxa"/>
            <w:gridSpan w:val="2"/>
          </w:tcPr>
          <w:p w14:paraId="1C68495C" w14:textId="77777777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67D30784" w14:textId="700D70EC" w:rsidR="001B0805" w:rsidRPr="007C2E01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7"/>
              </w:tabs>
              <w:spacing w:line="240" w:lineRule="auto"/>
              <w:ind w:left="-108" w:right="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7C2E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,666,16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</w:p>
        </w:tc>
      </w:tr>
      <w:tr w:rsidR="001B0805" w:rsidRPr="00CF1517" w14:paraId="3F07111F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5A22DE42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236" w:type="dxa"/>
          </w:tcPr>
          <w:p w14:paraId="06B5744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7A3B7E25" w14:textId="41B30FFB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C2E01">
              <w:rPr>
                <w:rFonts w:ascii="Angsana New" w:hAnsi="Angsana New" w:cs="Angsana New"/>
                <w:sz w:val="26"/>
                <w:szCs w:val="26"/>
              </w:rPr>
              <w:t>51,7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7C2E01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  <w:gridSpan w:val="2"/>
          </w:tcPr>
          <w:p w14:paraId="576338E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48B635E" w14:textId="128DF10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68,486</w:t>
            </w:r>
          </w:p>
        </w:tc>
        <w:tc>
          <w:tcPr>
            <w:tcW w:w="270" w:type="dxa"/>
            <w:gridSpan w:val="2"/>
          </w:tcPr>
          <w:p w14:paraId="426FD86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7CCC2CD" w14:textId="6504F79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,088</w:t>
            </w:r>
          </w:p>
        </w:tc>
        <w:tc>
          <w:tcPr>
            <w:tcW w:w="270" w:type="dxa"/>
            <w:gridSpan w:val="2"/>
          </w:tcPr>
          <w:p w14:paraId="655A09D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A384F00" w14:textId="3FB2869A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191,785</w:t>
            </w:r>
          </w:p>
        </w:tc>
        <w:tc>
          <w:tcPr>
            <w:tcW w:w="251" w:type="dxa"/>
            <w:gridSpan w:val="2"/>
          </w:tcPr>
          <w:p w14:paraId="6D3BA14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3A7A279" w14:textId="2EBE9E1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27,78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7110C8E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2BF85B07" w14:textId="37A72EF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43</w:t>
            </w:r>
          </w:p>
        </w:tc>
        <w:tc>
          <w:tcPr>
            <w:tcW w:w="236" w:type="dxa"/>
            <w:gridSpan w:val="2"/>
          </w:tcPr>
          <w:p w14:paraId="71C8E10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426CA573" w14:textId="141EAC34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1,075,638</w:t>
            </w:r>
          </w:p>
        </w:tc>
        <w:tc>
          <w:tcPr>
            <w:tcW w:w="236" w:type="dxa"/>
            <w:gridSpan w:val="2"/>
          </w:tcPr>
          <w:p w14:paraId="5D140EB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65851F1A" w14:textId="40DBDF1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07"/>
              </w:tabs>
              <w:spacing w:line="240" w:lineRule="auto"/>
              <w:ind w:left="-108" w:right="2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1,480,663</w:t>
            </w:r>
          </w:p>
        </w:tc>
      </w:tr>
      <w:tr w:rsidR="001B0805" w:rsidRPr="00CF1517" w14:paraId="44C4719C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0A8FD2F8" w14:textId="2E4D0B7A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ส่วนเกิน</w:t>
            </w: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ทุน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จากการตีราคาที่ดิน</w:t>
            </w:r>
          </w:p>
        </w:tc>
        <w:tc>
          <w:tcPr>
            <w:tcW w:w="236" w:type="dxa"/>
          </w:tcPr>
          <w:p w14:paraId="4A9D2BB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0AA1F69A" w14:textId="6A31A6DC" w:rsidR="001B0805" w:rsidRPr="007C2E01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11,983</w:t>
            </w:r>
          </w:p>
        </w:tc>
        <w:tc>
          <w:tcPr>
            <w:tcW w:w="270" w:type="dxa"/>
            <w:gridSpan w:val="2"/>
          </w:tcPr>
          <w:p w14:paraId="027E287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3CE44C9B" w14:textId="6D453C0E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1D5BA03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F1D4606" w14:textId="141DD94D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114464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1D99D97" w14:textId="58262E52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51" w:type="dxa"/>
            <w:gridSpan w:val="2"/>
          </w:tcPr>
          <w:p w14:paraId="147F646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63A96E4" w14:textId="4BCBE757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0BB9C7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786EEF46" w14:textId="6876CF7E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52DE536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363283BD" w14:textId="3102FB47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4AF4C40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2B10F645" w14:textId="2CB7297D" w:rsidR="001B0805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07"/>
              </w:tabs>
              <w:spacing w:line="240" w:lineRule="auto"/>
              <w:ind w:left="-108" w:right="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11,983</w:t>
            </w:r>
          </w:p>
        </w:tc>
      </w:tr>
      <w:tr w:rsidR="001B0805" w:rsidRPr="00CF1517" w14:paraId="7CA60BA7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0C10D4BA" w14:textId="1124877B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ผลขาด</w:t>
            </w: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ทุน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จากการตีราคาที่ดิน</w:t>
            </w:r>
          </w:p>
        </w:tc>
        <w:tc>
          <w:tcPr>
            <w:tcW w:w="236" w:type="dxa"/>
          </w:tcPr>
          <w:p w14:paraId="7CBDA82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12E7DB8C" w14:textId="08E8C09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(23,695)</w:t>
            </w:r>
          </w:p>
        </w:tc>
        <w:tc>
          <w:tcPr>
            <w:tcW w:w="270" w:type="dxa"/>
            <w:gridSpan w:val="2"/>
          </w:tcPr>
          <w:p w14:paraId="63DE508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2C3BCCE" w14:textId="007A4A5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A2F176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BA1D230" w14:textId="4C8AC1B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1A095A6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3DCCDAB" w14:textId="13B19B8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51" w:type="dxa"/>
            <w:gridSpan w:val="2"/>
          </w:tcPr>
          <w:p w14:paraId="78CB0D2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0C5ABDA" w14:textId="41FF09D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A5E93B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79551B22" w14:textId="3A3F19B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50FED0C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5A9C2BA5" w14:textId="0B03354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3443527A" w14:textId="55A2AFA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15BFDDA0" w14:textId="6DAB84B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(23,695)</w:t>
            </w:r>
          </w:p>
        </w:tc>
      </w:tr>
      <w:tr w:rsidR="001B0805" w:rsidRPr="00CF1517" w14:paraId="36CB04D2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0919FF48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236" w:type="dxa"/>
          </w:tcPr>
          <w:p w14:paraId="4563192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05C84576" w14:textId="4474764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159,610</w:t>
            </w:r>
          </w:p>
        </w:tc>
        <w:tc>
          <w:tcPr>
            <w:tcW w:w="270" w:type="dxa"/>
            <w:gridSpan w:val="2"/>
          </w:tcPr>
          <w:p w14:paraId="6F1D690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6521A7D" w14:textId="236556D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17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,05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26CF000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E420056" w14:textId="2E14B0D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18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,069</w:t>
            </w:r>
          </w:p>
        </w:tc>
        <w:tc>
          <w:tcPr>
            <w:tcW w:w="270" w:type="dxa"/>
            <w:gridSpan w:val="2"/>
          </w:tcPr>
          <w:p w14:paraId="7513C89E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3044C76" w14:textId="0870455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593,831</w:t>
            </w:r>
          </w:p>
        </w:tc>
        <w:tc>
          <w:tcPr>
            <w:tcW w:w="251" w:type="dxa"/>
            <w:gridSpan w:val="2"/>
          </w:tcPr>
          <w:p w14:paraId="26F6167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9C8DDFF" w14:textId="169ACDE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gridSpan w:val="2"/>
          </w:tcPr>
          <w:p w14:paraId="39F968C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3034D49C" w14:textId="21CA030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75CD415B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5E513459" w14:textId="19E591C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(1,120,887)</w:t>
            </w:r>
          </w:p>
        </w:tc>
        <w:tc>
          <w:tcPr>
            <w:tcW w:w="236" w:type="dxa"/>
            <w:gridSpan w:val="2"/>
          </w:tcPr>
          <w:p w14:paraId="6C52109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2352B3DE" w14:textId="2F69154A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07"/>
              </w:tabs>
              <w:spacing w:line="240" w:lineRule="auto"/>
              <w:ind w:left="-108" w:right="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1B0805" w:rsidRPr="00CF1517" w14:paraId="6053F32C" w14:textId="77777777" w:rsidTr="002B6C10">
        <w:trPr>
          <w:gridAfter w:val="2"/>
          <w:wAfter w:w="94" w:type="dxa"/>
          <w:cantSplit/>
          <w:trHeight w:hRule="exact" w:val="290"/>
        </w:trPr>
        <w:tc>
          <w:tcPr>
            <w:tcW w:w="3132" w:type="dxa"/>
          </w:tcPr>
          <w:p w14:paraId="5199982D" w14:textId="701DF6E6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รับโอนจากสินทรัพย์สิทธิการใช้</w:t>
            </w:r>
          </w:p>
        </w:tc>
        <w:tc>
          <w:tcPr>
            <w:tcW w:w="236" w:type="dxa"/>
          </w:tcPr>
          <w:p w14:paraId="0C6FE5B2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3BCB8DFE" w14:textId="47B01D8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B13292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91FB6BA" w14:textId="2066C79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0B208C9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907F3BD" w14:textId="55D0F66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211E890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B7AC20F" w14:textId="17AA212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51" w:type="dxa"/>
            <w:gridSpan w:val="2"/>
          </w:tcPr>
          <w:p w14:paraId="1F7372F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B0F674C" w14:textId="30E454E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8FA8D1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0F03E4A8" w14:textId="4EE65D4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19,577</w:t>
            </w:r>
          </w:p>
        </w:tc>
        <w:tc>
          <w:tcPr>
            <w:tcW w:w="236" w:type="dxa"/>
            <w:gridSpan w:val="2"/>
          </w:tcPr>
          <w:p w14:paraId="2367BC1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5DA703D6" w14:textId="6C3CB393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6B4B07E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387AF69F" w14:textId="7A9C16A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07"/>
              </w:tabs>
              <w:spacing w:line="240" w:lineRule="auto"/>
              <w:ind w:left="-108" w:right="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19,577</w:t>
            </w:r>
          </w:p>
        </w:tc>
      </w:tr>
      <w:tr w:rsidR="001B0805" w:rsidRPr="00CF1517" w14:paraId="107719B3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2584B678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236" w:type="dxa"/>
          </w:tcPr>
          <w:p w14:paraId="6F58ECB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417D06A3" w14:textId="7176413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47467D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30C18285" w14:textId="56C5208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(5,612)</w:t>
            </w:r>
          </w:p>
        </w:tc>
        <w:tc>
          <w:tcPr>
            <w:tcW w:w="270" w:type="dxa"/>
            <w:gridSpan w:val="2"/>
          </w:tcPr>
          <w:p w14:paraId="0AB8FE4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5FF10ED" w14:textId="52B45BE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(722)</w:t>
            </w:r>
          </w:p>
        </w:tc>
        <w:tc>
          <w:tcPr>
            <w:tcW w:w="270" w:type="dxa"/>
            <w:gridSpan w:val="2"/>
          </w:tcPr>
          <w:p w14:paraId="553943F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0F13BEA" w14:textId="6506F8B6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(68,9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7)</w:t>
            </w:r>
          </w:p>
        </w:tc>
        <w:tc>
          <w:tcPr>
            <w:tcW w:w="251" w:type="dxa"/>
            <w:gridSpan w:val="2"/>
          </w:tcPr>
          <w:p w14:paraId="11944A0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0E926CC" w14:textId="642441A4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,619)</w:t>
            </w:r>
          </w:p>
        </w:tc>
        <w:tc>
          <w:tcPr>
            <w:tcW w:w="270" w:type="dxa"/>
            <w:gridSpan w:val="2"/>
          </w:tcPr>
          <w:p w14:paraId="0B82065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16396A0F" w14:textId="68CA6842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,55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gridSpan w:val="2"/>
          </w:tcPr>
          <w:p w14:paraId="33A6808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159C95CB" w14:textId="0080DB9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332B3C1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1CAC138F" w14:textId="219D842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(9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1B0805" w:rsidRPr="00CF1517" w14:paraId="484240A2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4421A176" w14:textId="77777777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236" w:type="dxa"/>
          </w:tcPr>
          <w:p w14:paraId="593BFB41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74" w:type="dxa"/>
            <w:gridSpan w:val="2"/>
          </w:tcPr>
          <w:p w14:paraId="6D22C46D" w14:textId="5B4EC32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(98)</w:t>
            </w:r>
          </w:p>
        </w:tc>
        <w:tc>
          <w:tcPr>
            <w:tcW w:w="270" w:type="dxa"/>
            <w:gridSpan w:val="2"/>
          </w:tcPr>
          <w:p w14:paraId="69D6854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5C4D6FA" w14:textId="011FEA7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,986)</w:t>
            </w:r>
          </w:p>
        </w:tc>
        <w:tc>
          <w:tcPr>
            <w:tcW w:w="270" w:type="dxa"/>
            <w:gridSpan w:val="2"/>
          </w:tcPr>
          <w:p w14:paraId="4B782643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B60B254" w14:textId="77EE1C0E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(2,510)</w:t>
            </w:r>
          </w:p>
        </w:tc>
        <w:tc>
          <w:tcPr>
            <w:tcW w:w="270" w:type="dxa"/>
            <w:gridSpan w:val="2"/>
          </w:tcPr>
          <w:p w14:paraId="27A62020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B2B3CC6" w14:textId="7147F1A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,581)</w:t>
            </w:r>
          </w:p>
        </w:tc>
        <w:tc>
          <w:tcPr>
            <w:tcW w:w="251" w:type="dxa"/>
            <w:gridSpan w:val="2"/>
          </w:tcPr>
          <w:p w14:paraId="34C746E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BF7F6FD" w14:textId="39F8561B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(2,765)</w:t>
            </w:r>
          </w:p>
        </w:tc>
        <w:tc>
          <w:tcPr>
            <w:tcW w:w="270" w:type="dxa"/>
            <w:gridSpan w:val="2"/>
          </w:tcPr>
          <w:p w14:paraId="52CB376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71" w:type="dxa"/>
            <w:gridSpan w:val="2"/>
          </w:tcPr>
          <w:p w14:paraId="59194F0C" w14:textId="3C9D5FB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</w:tcPr>
          <w:p w14:paraId="3AFA570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2" w:type="dxa"/>
            <w:gridSpan w:val="2"/>
          </w:tcPr>
          <w:p w14:paraId="30E96EF3" w14:textId="1414FBF5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(2,81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gridSpan w:val="2"/>
          </w:tcPr>
          <w:p w14:paraId="06523E17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3"/>
          </w:tcPr>
          <w:p w14:paraId="1C24BBB8" w14:textId="5A29434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(25,75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1B0805" w:rsidRPr="00CF1517" w14:paraId="478BAF75" w14:textId="77777777" w:rsidTr="002B6C10">
        <w:trPr>
          <w:gridAfter w:val="2"/>
          <w:wAfter w:w="94" w:type="dxa"/>
          <w:cantSplit/>
          <w:trHeight w:hRule="exact" w:val="302"/>
        </w:trPr>
        <w:tc>
          <w:tcPr>
            <w:tcW w:w="3132" w:type="dxa"/>
          </w:tcPr>
          <w:p w14:paraId="30B668EF" w14:textId="150B2321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36" w:type="dxa"/>
          </w:tcPr>
          <w:p w14:paraId="60E469BF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47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5B9A4D2" w14:textId="6D80B189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spacing w:line="240" w:lineRule="auto"/>
              <w:ind w:left="-108" w:right="87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1,975,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58</w:t>
            </w:r>
          </w:p>
        </w:tc>
        <w:tc>
          <w:tcPr>
            <w:tcW w:w="270" w:type="dxa"/>
            <w:gridSpan w:val="2"/>
          </w:tcPr>
          <w:p w14:paraId="2DF4DD5D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5DD00CB" w14:textId="1BBD9CC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8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,750,93</w:t>
            </w:r>
            <w:r w:rsidR="00411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270" w:type="dxa"/>
            <w:gridSpan w:val="2"/>
          </w:tcPr>
          <w:p w14:paraId="2A743494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711DA85" w14:textId="2A9AAB70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</w:tabs>
              <w:spacing w:line="240" w:lineRule="auto"/>
              <w:ind w:left="-108" w:right="7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2,199,828</w:t>
            </w:r>
          </w:p>
        </w:tc>
        <w:tc>
          <w:tcPr>
            <w:tcW w:w="270" w:type="dxa"/>
            <w:gridSpan w:val="2"/>
          </w:tcPr>
          <w:p w14:paraId="12F90878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6C6A980" w14:textId="225166EC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6,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5,535</w:t>
            </w:r>
          </w:p>
        </w:tc>
        <w:tc>
          <w:tcPr>
            <w:tcW w:w="251" w:type="dxa"/>
            <w:gridSpan w:val="2"/>
          </w:tcPr>
          <w:p w14:paraId="3E617F6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D61351C" w14:textId="7DC20FDD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0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8,788</w:t>
            </w:r>
          </w:p>
        </w:tc>
        <w:tc>
          <w:tcPr>
            <w:tcW w:w="270" w:type="dxa"/>
            <w:gridSpan w:val="2"/>
          </w:tcPr>
          <w:p w14:paraId="553F50D5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7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90CD72A" w14:textId="06945C6F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11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,966</w:t>
            </w:r>
          </w:p>
        </w:tc>
        <w:tc>
          <w:tcPr>
            <w:tcW w:w="236" w:type="dxa"/>
            <w:gridSpan w:val="2"/>
          </w:tcPr>
          <w:p w14:paraId="7CA753A6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A410F00" w14:textId="33149651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54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10,072</w:t>
            </w:r>
          </w:p>
        </w:tc>
        <w:tc>
          <w:tcPr>
            <w:tcW w:w="236" w:type="dxa"/>
            <w:gridSpan w:val="2"/>
          </w:tcPr>
          <w:p w14:paraId="6CE94B0A" w14:textId="77777777" w:rsidR="001B0805" w:rsidRPr="00CF1517" w:rsidRDefault="001B0805" w:rsidP="001B080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240" w:lineRule="auto"/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CF0A8E1" w14:textId="3753D65C" w:rsidR="001B0805" w:rsidRPr="00CF1517" w:rsidRDefault="001B0805" w:rsidP="001B08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7"/>
              </w:tabs>
              <w:spacing w:line="240" w:lineRule="auto"/>
              <w:ind w:left="-108" w:right="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16,0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4,485</w:t>
            </w:r>
          </w:p>
        </w:tc>
      </w:tr>
    </w:tbl>
    <w:p w14:paraId="54D6EEAC" w14:textId="77777777" w:rsidR="004A11CA" w:rsidRPr="00CF1517" w:rsidRDefault="004A11CA" w:rsidP="004039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108"/>
        <w:rPr>
          <w:rFonts w:ascii="Angsana New" w:hAnsi="Angsana New" w:cs="Angsana New"/>
          <w:b/>
          <w:bCs/>
          <w:i/>
          <w:iCs/>
          <w:sz w:val="26"/>
          <w:szCs w:val="26"/>
        </w:rPr>
        <w:sectPr w:rsidR="004A11CA" w:rsidRPr="00CF1517" w:rsidSect="000B5009">
          <w:headerReference w:type="default" r:id="rId27"/>
          <w:pgSz w:w="16834" w:h="11909" w:orient="landscape" w:code="9"/>
          <w:pgMar w:top="691" w:right="1152" w:bottom="720" w:left="1152" w:header="720" w:footer="720" w:gutter="0"/>
          <w:cols w:space="720"/>
          <w:docGrid w:linePitch="360"/>
        </w:sectPr>
      </w:pPr>
    </w:p>
    <w:tbl>
      <w:tblPr>
        <w:tblW w:w="14850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672"/>
        <w:gridCol w:w="18"/>
        <w:gridCol w:w="1242"/>
        <w:gridCol w:w="18"/>
        <w:gridCol w:w="252"/>
        <w:gridCol w:w="18"/>
        <w:gridCol w:w="1242"/>
        <w:gridCol w:w="18"/>
        <w:gridCol w:w="252"/>
        <w:gridCol w:w="18"/>
        <w:gridCol w:w="1242"/>
        <w:gridCol w:w="18"/>
        <w:gridCol w:w="252"/>
        <w:gridCol w:w="18"/>
        <w:gridCol w:w="1152"/>
        <w:gridCol w:w="18"/>
        <w:gridCol w:w="252"/>
        <w:gridCol w:w="18"/>
        <w:gridCol w:w="1152"/>
        <w:gridCol w:w="18"/>
        <w:gridCol w:w="252"/>
        <w:gridCol w:w="18"/>
        <w:gridCol w:w="1062"/>
        <w:gridCol w:w="270"/>
        <w:gridCol w:w="990"/>
        <w:gridCol w:w="18"/>
        <w:gridCol w:w="241"/>
        <w:gridCol w:w="11"/>
        <w:gridCol w:w="1080"/>
        <w:gridCol w:w="18"/>
      </w:tblGrid>
      <w:tr w:rsidR="00403965" w:rsidRPr="00CF1517" w14:paraId="32CC74CD" w14:textId="77777777" w:rsidTr="00AE3C6D">
        <w:trPr>
          <w:cantSplit/>
          <w:trHeight w:hRule="exact" w:val="317"/>
          <w:tblHeader/>
        </w:trPr>
        <w:tc>
          <w:tcPr>
            <w:tcW w:w="3690" w:type="dxa"/>
            <w:gridSpan w:val="2"/>
          </w:tcPr>
          <w:p w14:paraId="548F2E26" w14:textId="77777777" w:rsidR="00403965" w:rsidRPr="00CF1517" w:rsidRDefault="00403965" w:rsidP="004039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  <w:p w14:paraId="13EA56B4" w14:textId="77777777" w:rsidR="00403965" w:rsidRPr="00CF1517" w:rsidRDefault="00403965" w:rsidP="004039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  <w:p w14:paraId="200CE446" w14:textId="77777777" w:rsidR="00403965" w:rsidRPr="00CF1517" w:rsidRDefault="00403965" w:rsidP="004039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160" w:type="dxa"/>
            <w:gridSpan w:val="28"/>
          </w:tcPr>
          <w:p w14:paraId="299E23B4" w14:textId="77777777" w:rsidR="00403965" w:rsidRPr="00CF1517" w:rsidRDefault="00403965" w:rsidP="004039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(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ต่อ)</w:t>
            </w:r>
          </w:p>
        </w:tc>
      </w:tr>
      <w:tr w:rsidR="00347C92" w:rsidRPr="00CF1517" w14:paraId="260D631C" w14:textId="77777777" w:rsidTr="00AE3C6D">
        <w:trPr>
          <w:cantSplit/>
          <w:trHeight w:hRule="exact" w:val="317"/>
          <w:tblHeader/>
        </w:trPr>
        <w:tc>
          <w:tcPr>
            <w:tcW w:w="3690" w:type="dxa"/>
            <w:gridSpan w:val="2"/>
          </w:tcPr>
          <w:p w14:paraId="68A9B017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br w:type="page"/>
            </w:r>
          </w:p>
        </w:tc>
        <w:tc>
          <w:tcPr>
            <w:tcW w:w="1260" w:type="dxa"/>
            <w:gridSpan w:val="2"/>
          </w:tcPr>
          <w:p w14:paraId="50D55778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23896CC3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6A1E4A55" w14:textId="77777777" w:rsidR="00347C92" w:rsidRPr="00CF1517" w:rsidRDefault="00347C92" w:rsidP="00347C92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27168263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2594CBD6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585C893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7109C15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1E4B6B8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4E688E47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  <w:gridSpan w:val="2"/>
          </w:tcPr>
          <w:p w14:paraId="1C272624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62" w:type="dxa"/>
          </w:tcPr>
          <w:p w14:paraId="24EEFF9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7FCFBC0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8" w:type="dxa"/>
            <w:gridSpan w:val="2"/>
          </w:tcPr>
          <w:p w14:paraId="5F6E8FD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41" w:type="dxa"/>
          </w:tcPr>
          <w:p w14:paraId="2F91502C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74BD87B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347C92" w:rsidRPr="00CF1517" w14:paraId="5E30C929" w14:textId="77777777" w:rsidTr="00AE3C6D">
        <w:trPr>
          <w:cantSplit/>
          <w:trHeight w:hRule="exact" w:val="317"/>
          <w:tblHeader/>
        </w:trPr>
        <w:tc>
          <w:tcPr>
            <w:tcW w:w="3690" w:type="dxa"/>
            <w:gridSpan w:val="2"/>
          </w:tcPr>
          <w:p w14:paraId="6A9FEFFA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4C63C9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70" w:type="dxa"/>
            <w:gridSpan w:val="2"/>
          </w:tcPr>
          <w:p w14:paraId="1410110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47690F28" w14:textId="77777777" w:rsidR="00347C92" w:rsidRPr="00CF1517" w:rsidRDefault="00347C92" w:rsidP="00347C92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  <w:gridSpan w:val="2"/>
          </w:tcPr>
          <w:p w14:paraId="2477496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0F48908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</w:tcPr>
          <w:p w14:paraId="6DDE1C4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7CF0C72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70" w:type="dxa"/>
            <w:gridSpan w:val="2"/>
          </w:tcPr>
          <w:p w14:paraId="3C1630D0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3A5B7434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  <w:gridSpan w:val="2"/>
          </w:tcPr>
          <w:p w14:paraId="6185C428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62" w:type="dxa"/>
          </w:tcPr>
          <w:p w14:paraId="63C3277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50CEFB5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8" w:type="dxa"/>
            <w:gridSpan w:val="2"/>
          </w:tcPr>
          <w:p w14:paraId="2F8E22E3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41" w:type="dxa"/>
          </w:tcPr>
          <w:p w14:paraId="7ADD1ADB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0F5C2CD6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347C92" w:rsidRPr="00CF1517" w14:paraId="3C3DF5BC" w14:textId="77777777" w:rsidTr="00AE3C6D">
        <w:trPr>
          <w:cantSplit/>
          <w:trHeight w:hRule="exact" w:val="317"/>
          <w:tblHeader/>
        </w:trPr>
        <w:tc>
          <w:tcPr>
            <w:tcW w:w="3690" w:type="dxa"/>
            <w:gridSpan w:val="2"/>
          </w:tcPr>
          <w:p w14:paraId="10A2054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32B2724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  <w:gridSpan w:val="2"/>
          </w:tcPr>
          <w:p w14:paraId="02D5F73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6578C287" w14:textId="77777777" w:rsidR="00347C92" w:rsidRPr="00CF1517" w:rsidRDefault="00347C92" w:rsidP="00347C92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  <w:gridSpan w:val="2"/>
          </w:tcPr>
          <w:p w14:paraId="64CBA9E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74430E16" w14:textId="77777777" w:rsidR="00347C92" w:rsidRPr="00CF1517" w:rsidRDefault="00347C92" w:rsidP="003D2A7E">
            <w:pPr>
              <w:pStyle w:val="BodyText"/>
              <w:tabs>
                <w:tab w:val="clear" w:pos="6549"/>
                <w:tab w:val="left" w:pos="1123"/>
              </w:tabs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  <w:gridSpan w:val="2"/>
          </w:tcPr>
          <w:p w14:paraId="4B80612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171BABB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70" w:type="dxa"/>
            <w:gridSpan w:val="2"/>
          </w:tcPr>
          <w:p w14:paraId="1B97A58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23B63DA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  <w:gridSpan w:val="2"/>
          </w:tcPr>
          <w:p w14:paraId="2167208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62" w:type="dxa"/>
          </w:tcPr>
          <w:p w14:paraId="0C58C3FA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462FFD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8" w:type="dxa"/>
            <w:gridSpan w:val="2"/>
          </w:tcPr>
          <w:p w14:paraId="24FEF4B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41" w:type="dxa"/>
          </w:tcPr>
          <w:p w14:paraId="63FFD19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6819AE3B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347C92" w:rsidRPr="00CF1517" w14:paraId="69FA5C0C" w14:textId="77777777" w:rsidTr="00AE3C6D">
        <w:trPr>
          <w:cantSplit/>
          <w:trHeight w:hRule="exact" w:val="317"/>
          <w:tblHeader/>
        </w:trPr>
        <w:tc>
          <w:tcPr>
            <w:tcW w:w="3690" w:type="dxa"/>
            <w:gridSpan w:val="2"/>
          </w:tcPr>
          <w:p w14:paraId="3009012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47DA5BB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gridSpan w:val="2"/>
          </w:tcPr>
          <w:p w14:paraId="434BE71A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51EDA710" w14:textId="77777777" w:rsidR="00347C92" w:rsidRPr="00CF1517" w:rsidRDefault="00347C92" w:rsidP="00347C92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  <w:gridSpan w:val="2"/>
          </w:tcPr>
          <w:p w14:paraId="252EE9C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</w:tcPr>
          <w:p w14:paraId="13CA5BE5" w14:textId="77777777" w:rsidR="00347C92" w:rsidRPr="00CF1517" w:rsidRDefault="00347C92" w:rsidP="00347C92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gridSpan w:val="2"/>
          </w:tcPr>
          <w:p w14:paraId="55341E4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4B7B866E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70" w:type="dxa"/>
            <w:gridSpan w:val="2"/>
          </w:tcPr>
          <w:p w14:paraId="5CE0F99C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</w:tcPr>
          <w:p w14:paraId="3DD4B2BC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  <w:gridSpan w:val="2"/>
          </w:tcPr>
          <w:p w14:paraId="23D9A0B4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62" w:type="dxa"/>
          </w:tcPr>
          <w:p w14:paraId="6EF6DB06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</w:tcPr>
          <w:p w14:paraId="0F3D79E2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08" w:type="dxa"/>
            <w:gridSpan w:val="2"/>
          </w:tcPr>
          <w:p w14:paraId="44797A97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41" w:type="dxa"/>
          </w:tcPr>
          <w:p w14:paraId="0360C222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09" w:type="dxa"/>
            <w:gridSpan w:val="3"/>
          </w:tcPr>
          <w:p w14:paraId="32044C92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347C92" w:rsidRPr="00CF1517" w14:paraId="06F553FD" w14:textId="77777777" w:rsidTr="00AE3C6D">
        <w:trPr>
          <w:cantSplit/>
          <w:trHeight w:hRule="exact" w:val="317"/>
          <w:tblHeader/>
        </w:trPr>
        <w:tc>
          <w:tcPr>
            <w:tcW w:w="3690" w:type="dxa"/>
            <w:gridSpan w:val="2"/>
          </w:tcPr>
          <w:p w14:paraId="44AA1E7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1160" w:type="dxa"/>
            <w:gridSpan w:val="28"/>
          </w:tcPr>
          <w:p w14:paraId="4D606AF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347C92" w:rsidRPr="00CF1517" w14:paraId="50513243" w14:textId="77777777" w:rsidTr="00AE3C6D">
        <w:trPr>
          <w:cantSplit/>
          <w:trHeight w:hRule="exact" w:val="317"/>
        </w:trPr>
        <w:tc>
          <w:tcPr>
            <w:tcW w:w="4950" w:type="dxa"/>
            <w:gridSpan w:val="4"/>
            <w:vAlign w:val="bottom"/>
          </w:tcPr>
          <w:p w14:paraId="0CA3CFDA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ค่าเสื่อมราคาสะสม และขาดทุน</w:t>
            </w:r>
          </w:p>
        </w:tc>
        <w:tc>
          <w:tcPr>
            <w:tcW w:w="270" w:type="dxa"/>
            <w:gridSpan w:val="2"/>
          </w:tcPr>
          <w:p w14:paraId="0369A7DB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260" w:type="dxa"/>
            <w:gridSpan w:val="2"/>
          </w:tcPr>
          <w:p w14:paraId="07591EE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  <w:gridSpan w:val="2"/>
          </w:tcPr>
          <w:p w14:paraId="01025890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20C2FFA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8997558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2378902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78FFBF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9C26F2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  <w:gridSpan w:val="2"/>
          </w:tcPr>
          <w:p w14:paraId="432FE48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62" w:type="dxa"/>
          </w:tcPr>
          <w:p w14:paraId="1F5E8D9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301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096BD54C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301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08" w:type="dxa"/>
            <w:gridSpan w:val="2"/>
          </w:tcPr>
          <w:p w14:paraId="08E2717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9" w:right="-123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41" w:type="dxa"/>
          </w:tcPr>
          <w:p w14:paraId="7228C10B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2"/>
              </w:tabs>
              <w:spacing w:line="360" w:lineRule="exact"/>
              <w:ind w:left="149" w:right="-123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09" w:type="dxa"/>
            <w:gridSpan w:val="3"/>
          </w:tcPr>
          <w:p w14:paraId="2082ADC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</w:tr>
      <w:tr w:rsidR="00347C92" w:rsidRPr="00CF1517" w14:paraId="54CCC4A3" w14:textId="77777777" w:rsidTr="00AE3C6D">
        <w:trPr>
          <w:cantSplit/>
          <w:trHeight w:hRule="exact" w:val="317"/>
        </w:trPr>
        <w:tc>
          <w:tcPr>
            <w:tcW w:w="4950" w:type="dxa"/>
            <w:gridSpan w:val="4"/>
            <w:vAlign w:val="bottom"/>
          </w:tcPr>
          <w:p w14:paraId="56020A0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 xml:space="preserve">   จากการด้อยค่าสะสม</w:t>
            </w:r>
          </w:p>
        </w:tc>
        <w:tc>
          <w:tcPr>
            <w:tcW w:w="270" w:type="dxa"/>
            <w:gridSpan w:val="2"/>
          </w:tcPr>
          <w:p w14:paraId="2748B37F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260" w:type="dxa"/>
            <w:gridSpan w:val="2"/>
          </w:tcPr>
          <w:p w14:paraId="2B1AE502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  <w:gridSpan w:val="2"/>
          </w:tcPr>
          <w:p w14:paraId="41D0375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BE81EF5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2F87DBD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1FC825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F204247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39B8A5C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  <w:gridSpan w:val="2"/>
          </w:tcPr>
          <w:p w14:paraId="3117F331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62" w:type="dxa"/>
          </w:tcPr>
          <w:p w14:paraId="7ED97DBB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301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78B97474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301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08" w:type="dxa"/>
            <w:gridSpan w:val="2"/>
          </w:tcPr>
          <w:p w14:paraId="7DB57A5A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9" w:right="-123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41" w:type="dxa"/>
          </w:tcPr>
          <w:p w14:paraId="3623C46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2"/>
              </w:tabs>
              <w:spacing w:line="360" w:lineRule="exact"/>
              <w:ind w:left="149" w:right="-123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09" w:type="dxa"/>
            <w:gridSpan w:val="3"/>
          </w:tcPr>
          <w:p w14:paraId="1532B169" w14:textId="77777777" w:rsidR="00347C92" w:rsidRPr="00CF1517" w:rsidRDefault="00347C92" w:rsidP="00347C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</w:tr>
      <w:tr w:rsidR="00A06B03" w:rsidRPr="00CF1517" w14:paraId="0829BCAD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4EA08398" w14:textId="5317C9E1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 xml:space="preserve"> มกราคม 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56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260" w:type="dxa"/>
            <w:gridSpan w:val="2"/>
          </w:tcPr>
          <w:p w14:paraId="7EE54B03" w14:textId="60019C25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3D7BA867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BF84A10" w14:textId="6495D5EC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819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611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0F3E2F11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FA05E30" w14:textId="5681EFB0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598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619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264A4E6D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BAF7029" w14:textId="5902AF0E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999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646E9016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09A88DE" w14:textId="1873B447" w:rsidR="00A06B03" w:rsidRPr="00906FA7" w:rsidRDefault="00A06B03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5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170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43815D34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54E16257" w14:textId="6A415D09" w:rsidR="00A06B03" w:rsidRPr="00906FA7" w:rsidRDefault="00A06B03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240"/>
                <w:tab w:val="decimal" w:pos="882"/>
              </w:tabs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44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33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5868FBA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7644B087" w14:textId="68DDECEC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443522B4" w14:textId="77777777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45813060" w14:textId="2994A962" w:rsidR="00A06B03" w:rsidRPr="00906FA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810</w:t>
            </w:r>
            <w:r w:rsidRPr="00906FA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A06B03" w:rsidRPr="00CF1517" w14:paraId="1D9A3B31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4437FE9B" w14:textId="3D5754F0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1260" w:type="dxa"/>
            <w:gridSpan w:val="2"/>
          </w:tcPr>
          <w:p w14:paraId="332F5E45" w14:textId="6D87076C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3B404E5D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D0B22B3" w14:textId="7CD6A274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157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1F3EE97F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B907704" w14:textId="06F821FA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175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0032B20B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3E4FE74" w14:textId="38A7EA2B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60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7302734B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00DF397" w14:textId="55ADD2A1" w:rsidR="00A06B03" w:rsidRPr="00CF1517" w:rsidRDefault="00A06B03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60"/>
              </w:tabs>
              <w:ind w:left="-108" w:right="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500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7246BEB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1F0EA083" w14:textId="4D95A752" w:rsidR="00A06B03" w:rsidRPr="00CF1517" w:rsidRDefault="00A06B03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240"/>
                <w:tab w:val="decimal" w:pos="882"/>
              </w:tabs>
              <w:ind w:left="-108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0F30802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52B14BB5" w14:textId="3A7A90A0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76B23C0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2EB62AF1" w14:textId="3B2B2792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975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A06B03" w:rsidRPr="00CF1517" w14:paraId="4250CC6D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40DD7FE5" w14:textId="07AFDE57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1260" w:type="dxa"/>
            <w:gridSpan w:val="2"/>
          </w:tcPr>
          <w:p w14:paraId="0C805DC5" w14:textId="4D856F40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3399FF6C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35E89632" w14:textId="30CA8B10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36D6CC57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969E6B7" w14:textId="728EC58B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70</w:t>
            </w:r>
          </w:p>
        </w:tc>
        <w:tc>
          <w:tcPr>
            <w:tcW w:w="270" w:type="dxa"/>
            <w:gridSpan w:val="2"/>
          </w:tcPr>
          <w:p w14:paraId="1EC4F4C4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4EEC777" w14:textId="4D8DB724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5766E5E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18F1900" w14:textId="31A23828" w:rsidR="00A06B03" w:rsidRPr="00CF1517" w:rsidRDefault="00086D0E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</w:p>
        </w:tc>
        <w:tc>
          <w:tcPr>
            <w:tcW w:w="270" w:type="dxa"/>
            <w:gridSpan w:val="2"/>
          </w:tcPr>
          <w:p w14:paraId="09BEEA6C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7C33E767" w14:textId="1810DBF4" w:rsidR="00A06B03" w:rsidRPr="00CF1517" w:rsidRDefault="00A06B03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E416721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5E1E61FC" w14:textId="59D2CD6C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4EA1EA45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34A53E38" w14:textId="071F816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A06B03" w:rsidRPr="00CF1517" w14:paraId="5F2A36E6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30BF4285" w14:textId="48110730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1260" w:type="dxa"/>
            <w:gridSpan w:val="2"/>
          </w:tcPr>
          <w:p w14:paraId="3467C8C0" w14:textId="3B4CFBC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C8D3ED3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1AFECA9" w14:textId="04DE9F67" w:rsidR="00A06B03" w:rsidRPr="00CF1517" w:rsidRDefault="004B0B8A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565</w:t>
            </w:r>
          </w:p>
        </w:tc>
        <w:tc>
          <w:tcPr>
            <w:tcW w:w="270" w:type="dxa"/>
            <w:gridSpan w:val="2"/>
          </w:tcPr>
          <w:p w14:paraId="7516D83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871F1D4" w14:textId="0192CEF9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099</w:t>
            </w:r>
          </w:p>
        </w:tc>
        <w:tc>
          <w:tcPr>
            <w:tcW w:w="270" w:type="dxa"/>
            <w:gridSpan w:val="2"/>
          </w:tcPr>
          <w:p w14:paraId="165713E1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5A26B9E" w14:textId="2CDDD269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58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444</w:t>
            </w:r>
          </w:p>
        </w:tc>
        <w:tc>
          <w:tcPr>
            <w:tcW w:w="270" w:type="dxa"/>
            <w:gridSpan w:val="2"/>
          </w:tcPr>
          <w:p w14:paraId="63074DCF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A40EDFE" w14:textId="781BC092" w:rsidR="00A06B03" w:rsidRPr="00CF1517" w:rsidRDefault="00360B44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568</w:t>
            </w:r>
          </w:p>
        </w:tc>
        <w:tc>
          <w:tcPr>
            <w:tcW w:w="270" w:type="dxa"/>
            <w:gridSpan w:val="2"/>
          </w:tcPr>
          <w:p w14:paraId="17F7036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7A4AC0B0" w14:textId="66A6266A" w:rsidR="00A06B03" w:rsidRPr="00CF1517" w:rsidRDefault="004B0B8A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</w:tcPr>
          <w:p w14:paraId="20CF0F35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287340D" w14:textId="70AE93CF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57E4C1B8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7DE8985E" w14:textId="39D3EFBD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109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816</w:t>
            </w:r>
          </w:p>
        </w:tc>
      </w:tr>
      <w:tr w:rsidR="00A06B03" w:rsidRPr="00CF1517" w14:paraId="7872B4D9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7188ECFE" w14:textId="4C00D9A0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1260" w:type="dxa"/>
            <w:gridSpan w:val="2"/>
          </w:tcPr>
          <w:p w14:paraId="2CF8CB81" w14:textId="2950A512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FA3D7D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B9B89D4" w14:textId="57726D4B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  <w:gridSpan w:val="2"/>
          </w:tcPr>
          <w:p w14:paraId="09034B2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E6604E8" w14:textId="7D5A0459" w:rsidR="00A06B03" w:rsidRPr="00CF1517" w:rsidRDefault="004B0B8A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780</w:t>
            </w:r>
          </w:p>
        </w:tc>
        <w:tc>
          <w:tcPr>
            <w:tcW w:w="270" w:type="dxa"/>
            <w:gridSpan w:val="2"/>
          </w:tcPr>
          <w:p w14:paraId="0AD722E8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A62E3F6" w14:textId="4490AD85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918</w:t>
            </w:r>
          </w:p>
        </w:tc>
        <w:tc>
          <w:tcPr>
            <w:tcW w:w="270" w:type="dxa"/>
            <w:gridSpan w:val="2"/>
          </w:tcPr>
          <w:p w14:paraId="3ED051B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8DBFBB3" w14:textId="48A2C5F3" w:rsidR="00A06B03" w:rsidRPr="00CF1517" w:rsidRDefault="00360B44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800</w:t>
            </w:r>
          </w:p>
        </w:tc>
        <w:tc>
          <w:tcPr>
            <w:tcW w:w="270" w:type="dxa"/>
            <w:gridSpan w:val="2"/>
          </w:tcPr>
          <w:p w14:paraId="0A53E58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4F9974A3" w14:textId="6D70E16B" w:rsidR="00A06B03" w:rsidRPr="00CF1517" w:rsidRDefault="00086D0E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</w:p>
        </w:tc>
        <w:tc>
          <w:tcPr>
            <w:tcW w:w="270" w:type="dxa"/>
          </w:tcPr>
          <w:p w14:paraId="4D1C7013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57046118" w14:textId="5BBE351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5E0DA78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4CE14075" w14:textId="14162456" w:rsidR="00A06B03" w:rsidRPr="00CF1517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15</w:t>
            </w:r>
            <w:r w:rsidR="00A06B03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665</w:t>
            </w:r>
          </w:p>
        </w:tc>
      </w:tr>
      <w:tr w:rsidR="00A06B03" w:rsidRPr="00CF1517" w14:paraId="341D2C8B" w14:textId="77777777" w:rsidTr="007A450B">
        <w:trPr>
          <w:cantSplit/>
          <w:trHeight w:hRule="exact" w:val="317"/>
        </w:trPr>
        <w:tc>
          <w:tcPr>
            <w:tcW w:w="3690" w:type="dxa"/>
            <w:gridSpan w:val="2"/>
          </w:tcPr>
          <w:p w14:paraId="6390DBB2" w14:textId="24EBC493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ผลต่างจากอัตราแลกเปลี่ยนจากการ</w:t>
            </w:r>
          </w:p>
        </w:tc>
        <w:tc>
          <w:tcPr>
            <w:tcW w:w="1260" w:type="dxa"/>
            <w:gridSpan w:val="2"/>
          </w:tcPr>
          <w:p w14:paraId="47492709" w14:textId="2319EB7A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C6B6945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FB27694" w14:textId="346B6AD5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C7BBE9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24AA05C" w14:textId="17EE3A1C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3F6C18A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C6B95FC" w14:textId="2937F7A6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665CFFE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AE92F65" w14:textId="63246CFA" w:rsidR="00A06B03" w:rsidRPr="00CF1517" w:rsidRDefault="00A06B03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ECC13A6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261ABEF8" w14:textId="07758C37" w:rsidR="00A06B03" w:rsidRPr="00CF1517" w:rsidRDefault="00A06B03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B1CE6B7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ECBE447" w14:textId="23694739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7F0163E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7362E5F7" w14:textId="18DE21B0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A06B03" w:rsidRPr="00CF1517" w14:paraId="521C0EF8" w14:textId="77777777" w:rsidTr="007A450B">
        <w:trPr>
          <w:cantSplit/>
          <w:trHeight w:hRule="exact" w:val="317"/>
        </w:trPr>
        <w:tc>
          <w:tcPr>
            <w:tcW w:w="3690" w:type="dxa"/>
            <w:gridSpan w:val="2"/>
          </w:tcPr>
          <w:p w14:paraId="5E42950E" w14:textId="7EDEF948" w:rsidR="00A06B03" w:rsidRPr="00CF1517" w:rsidRDefault="00A06B03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 แปลงค่า</w:t>
            </w:r>
            <w:r w:rsidR="00CD449B">
              <w:rPr>
                <w:rFonts w:ascii="Angsana New" w:hAnsi="Angsana New" w:cs="Angsana New" w:hint="cs"/>
                <w:sz w:val="26"/>
                <w:szCs w:val="26"/>
                <w:cs/>
              </w:rPr>
              <w:t>งบการเงิน</w:t>
            </w: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3B5D1BA5" w14:textId="69F3B805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DFA4F72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06C6C5B3" w14:textId="099528E2" w:rsidR="00A06B03" w:rsidRPr="007A450B" w:rsidRDefault="00360B44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589</w:t>
            </w:r>
          </w:p>
        </w:tc>
        <w:tc>
          <w:tcPr>
            <w:tcW w:w="270" w:type="dxa"/>
            <w:gridSpan w:val="2"/>
          </w:tcPr>
          <w:p w14:paraId="129B0C1E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612C9531" w14:textId="71E4905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06645EC8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5394DA4C" w14:textId="6EF7F27F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7A450B">
              <w:rPr>
                <w:rFonts w:ascii="Angsana New" w:hAnsi="Angsana New" w:cs="Angsana New"/>
                <w:sz w:val="26"/>
                <w:szCs w:val="26"/>
              </w:rPr>
              <w:t>43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7A450B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108785EE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3A29B9A7" w14:textId="595767FD" w:rsidR="00A06B03" w:rsidRPr="007A450B" w:rsidRDefault="00A06B03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70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7A450B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4B0B8A" w:rsidRPr="007A450B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7A450B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6DC40C5D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</w:tcPr>
          <w:p w14:paraId="151B3DAE" w14:textId="73AB40B2" w:rsidR="00A06B03" w:rsidRPr="007A450B" w:rsidRDefault="00A06B03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7A450B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51</w:t>
            </w:r>
            <w:r w:rsidRPr="007A450B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5119F348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bottom w:val="single" w:sz="4" w:space="0" w:color="auto"/>
            </w:tcBorders>
          </w:tcPr>
          <w:p w14:paraId="6B96FE66" w14:textId="2CD5B155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1AAA88D1" w14:textId="77777777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tcBorders>
              <w:bottom w:val="single" w:sz="4" w:space="0" w:color="auto"/>
            </w:tcBorders>
          </w:tcPr>
          <w:p w14:paraId="1B4F73D9" w14:textId="0E172C51" w:rsidR="00A06B03" w:rsidRPr="007A450B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7A450B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7A450B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4B0B8A" w:rsidRPr="007A450B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7A450B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7A450B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A06B03" w:rsidRPr="00CF1517" w14:paraId="6C62A8EC" w14:textId="77777777" w:rsidTr="007A450B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2DB4AD76" w14:textId="3FE829F4" w:rsidR="00A06B03" w:rsidRPr="00CF1517" w:rsidRDefault="00FE3C0E" w:rsidP="00A06B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076F653B" w14:textId="55AAD46F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78B4859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156355DA" w14:textId="158A7861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1EE145AB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433A70CF" w14:textId="2F5E72F3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700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34069E2D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7CEEEA2D" w14:textId="441E950E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817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749ACBA3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71831FD4" w14:textId="443F3025" w:rsidR="00A06B03" w:rsidRPr="00CF1517" w:rsidRDefault="00A06B03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70"/>
              </w:tabs>
              <w:ind w:left="-108" w:right="95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196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076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4E68EC58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</w:tcPr>
          <w:p w14:paraId="2A3FCE34" w14:textId="25755943" w:rsidR="00A06B03" w:rsidRPr="00CF1517" w:rsidRDefault="00A06B03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CD65962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</w:tcBorders>
          </w:tcPr>
          <w:p w14:paraId="76300327" w14:textId="659884BE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2AF5E76E" w14:textId="77777777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tcBorders>
              <w:top w:val="single" w:sz="4" w:space="0" w:color="auto"/>
            </w:tcBorders>
          </w:tcPr>
          <w:p w14:paraId="36BC2EF8" w14:textId="6BF02652" w:rsidR="00A06B03" w:rsidRPr="00CF1517" w:rsidRDefault="00A06B03" w:rsidP="00A06B03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C30EE7" w:rsidRPr="00CF1517" w14:paraId="57E6E87A" w14:textId="77777777" w:rsidTr="00AE3C6D">
        <w:trPr>
          <w:cantSplit/>
          <w:trHeight w:hRule="exact" w:val="1010"/>
        </w:trPr>
        <w:tc>
          <w:tcPr>
            <w:tcW w:w="3690" w:type="dxa"/>
            <w:gridSpan w:val="2"/>
          </w:tcPr>
          <w:p w14:paraId="31D250CC" w14:textId="77777777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การรับรู้ค่าเสื่อมราคาของสินทรัพย์สิทธิการใช้</w:t>
            </w:r>
          </w:p>
          <w:p w14:paraId="01B3EB87" w14:textId="131AA187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จากการถือปฏิบัติตาม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TFRS 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เป็นครั้งแรก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  <w:p w14:paraId="2384D4C0" w14:textId="1049E06D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 xml:space="preserve">(ดูหมายเหตุข้อ </w:t>
            </w:r>
            <w:r w:rsidR="004B0B8A" w:rsidRPr="004B0B8A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3</w:t>
            </w:r>
            <w:r w:rsidRPr="00CF1517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(ข)</w:t>
            </w:r>
            <w:r w:rsidRPr="00CF1517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6AC3AEDD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  <w:p w14:paraId="70E10BE8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  <w:p w14:paraId="39E29355" w14:textId="46533A41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43AE59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041BEB8C" w14:textId="77777777" w:rsidR="00C30EE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  <w:p w14:paraId="1F7DC5F9" w14:textId="77777777" w:rsid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  <w:p w14:paraId="2286B729" w14:textId="1CCB2499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A1A84">
              <w:rPr>
                <w:rFonts w:ascii="Angsana New" w:hAnsi="Angsana New" w:cs="Angsana New"/>
                <w:sz w:val="26"/>
                <w:szCs w:val="26"/>
              </w:rPr>
              <w:t>55,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A1A84">
              <w:rPr>
                <w:rFonts w:ascii="Angsana New" w:hAnsi="Angsana New" w:cs="Angsana New"/>
                <w:sz w:val="26"/>
                <w:szCs w:val="26"/>
              </w:rPr>
              <w:t>05</w:t>
            </w:r>
          </w:p>
        </w:tc>
        <w:tc>
          <w:tcPr>
            <w:tcW w:w="270" w:type="dxa"/>
            <w:gridSpan w:val="2"/>
          </w:tcPr>
          <w:p w14:paraId="252D698D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6F89E86F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559A1923" w14:textId="77777777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5A370EE7" w14:textId="31BD74D7" w:rsidR="00CA1A84" w:rsidRPr="00CA1A84" w:rsidRDefault="004B0B8A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06</w:t>
            </w:r>
          </w:p>
        </w:tc>
        <w:tc>
          <w:tcPr>
            <w:tcW w:w="270" w:type="dxa"/>
            <w:gridSpan w:val="2"/>
          </w:tcPr>
          <w:p w14:paraId="0D43951A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49ED8A45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  <w:p w14:paraId="451694D5" w14:textId="77777777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  <w:p w14:paraId="74BBD079" w14:textId="0F841ADC" w:rsidR="00CA1A84" w:rsidRPr="00CA1A84" w:rsidRDefault="004B0B8A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BF4947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44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  <w:gridSpan w:val="2"/>
          </w:tcPr>
          <w:p w14:paraId="64399D7A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2071119A" w14:textId="77777777" w:rsidR="00C30EE7" w:rsidRPr="00CA1A84" w:rsidRDefault="00C30EE7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69A8D181" w14:textId="77777777" w:rsidR="00CA1A84" w:rsidRPr="00CA1A84" w:rsidRDefault="00CA1A84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115B4457" w14:textId="0C7A3D46" w:rsidR="00CA1A84" w:rsidRPr="00CA1A84" w:rsidRDefault="00CA1A84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A1A84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5596A1C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</w:tcPr>
          <w:p w14:paraId="3A5A3E81" w14:textId="77777777" w:rsidR="00C30EE7" w:rsidRPr="00CA1A84" w:rsidRDefault="00C30EE7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6D47C657" w14:textId="77777777" w:rsidR="00CA1A84" w:rsidRPr="00CA1A84" w:rsidRDefault="00CA1A84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0248B055" w14:textId="18B77440" w:rsidR="00CA1A84" w:rsidRPr="00CA1A84" w:rsidRDefault="00BF4947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18,9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CA1A84" w:rsidRPr="00CA1A84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39A15F9B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bottom w:val="single" w:sz="4" w:space="0" w:color="auto"/>
            </w:tcBorders>
          </w:tcPr>
          <w:p w14:paraId="24110A6F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</w:p>
          <w:p w14:paraId="2D5C2C51" w14:textId="77777777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</w:p>
          <w:p w14:paraId="7EDD9606" w14:textId="441CE0D7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 w:rsidRPr="00CA1A84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15D1576C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tcBorders>
              <w:bottom w:val="single" w:sz="4" w:space="0" w:color="auto"/>
            </w:tcBorders>
          </w:tcPr>
          <w:p w14:paraId="3D5917D4" w14:textId="77777777" w:rsidR="00C30EE7" w:rsidRPr="00CA1A84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13B7576" w14:textId="77777777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1B138BCD" w14:textId="3D3780BE" w:rsidR="00CA1A84" w:rsidRPr="00CA1A84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A1A84">
              <w:rPr>
                <w:rFonts w:ascii="Angsana New" w:hAnsi="Angsana New" w:cs="Angsana New"/>
                <w:sz w:val="26"/>
                <w:szCs w:val="26"/>
              </w:rPr>
              <w:t>502,098</w:t>
            </w:r>
          </w:p>
        </w:tc>
      </w:tr>
      <w:tr w:rsidR="00C30EE7" w:rsidRPr="00CF1517" w14:paraId="00D1D497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</w:tcPr>
          <w:p w14:paraId="49457157" w14:textId="7B31B426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ใหม่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081A0162" w14:textId="01EE9CB8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68B3B9D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51EDFBAC" w14:textId="706D2E31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(88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,858)</w:t>
            </w:r>
          </w:p>
        </w:tc>
        <w:tc>
          <w:tcPr>
            <w:tcW w:w="270" w:type="dxa"/>
            <w:gridSpan w:val="2"/>
          </w:tcPr>
          <w:p w14:paraId="31DCCBA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7E7D9B28" w14:textId="4D07AA69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(760,29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33B65766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7543C648" w14:textId="640051FD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(2,11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72)</w:t>
            </w:r>
          </w:p>
        </w:tc>
        <w:tc>
          <w:tcPr>
            <w:tcW w:w="270" w:type="dxa"/>
            <w:gridSpan w:val="2"/>
          </w:tcPr>
          <w:p w14:paraId="441ABD6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50E00A94" w14:textId="1292908E" w:rsidR="00C30EE7" w:rsidRPr="00CF1517" w:rsidRDefault="00CA1A84" w:rsidP="00CA1A8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95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(196,076)</w:t>
            </w:r>
          </w:p>
        </w:tc>
        <w:tc>
          <w:tcPr>
            <w:tcW w:w="270" w:type="dxa"/>
            <w:gridSpan w:val="2"/>
          </w:tcPr>
          <w:p w14:paraId="3E02AF86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</w:tcPr>
          <w:p w14:paraId="081486C4" w14:textId="2BFCD2F0" w:rsidR="00C30EE7" w:rsidRPr="00CF1517" w:rsidRDefault="00CA1A84" w:rsidP="00BF494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80"/>
              </w:tabs>
              <w:ind w:left="-108" w:right="7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(28,78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682D3F0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</w:tcBorders>
          </w:tcPr>
          <w:p w14:paraId="340963A6" w14:textId="22EA618A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67409964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tcBorders>
              <w:top w:val="single" w:sz="4" w:space="0" w:color="auto"/>
            </w:tcBorders>
          </w:tcPr>
          <w:p w14:paraId="3449731C" w14:textId="65428887" w:rsidR="00C30EE7" w:rsidRPr="00CF1517" w:rsidRDefault="00CA1A84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,982,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B60DA4" w:rsidRPr="00CF1517" w14:paraId="59F1321F" w14:textId="77777777" w:rsidTr="00D70425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6282B5D0" w14:textId="159042CA" w:rsidR="00B60DA4" w:rsidRPr="00CF1517" w:rsidRDefault="00B60DA4" w:rsidP="00B60D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gridSpan w:val="2"/>
          </w:tcPr>
          <w:p w14:paraId="4B85DB62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93E0AE0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C343022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9274C63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3AA491C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6C3742A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34C438E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FC85F54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4FDCA98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7521915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2399421A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4989A282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402C1E82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</w:tcPr>
          <w:p w14:paraId="779B2D6D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172AA463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B60DA4" w:rsidRPr="00CF1517" w14:paraId="31A4867D" w14:textId="77777777" w:rsidTr="00D70425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0E3B4107" w14:textId="5A5EFCE6" w:rsidR="00B60DA4" w:rsidRPr="00CF1517" w:rsidRDefault="00B60DA4" w:rsidP="00B60D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gridSpan w:val="2"/>
          </w:tcPr>
          <w:p w14:paraId="123A65DD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5628B3A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08415E7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648ECA0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6AA8853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73C9597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A43BFF5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4280ED1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FCD4895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166621C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1FCE87D1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13D26E1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32096A4B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</w:tcPr>
          <w:p w14:paraId="2E3F8FF2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57820271" w14:textId="77777777" w:rsidR="00B60DA4" w:rsidRPr="00CF1517" w:rsidRDefault="00B60DA4" w:rsidP="00B60DA4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C30EE7" w:rsidRPr="00CF1517" w14:paraId="048D9899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</w:tcPr>
          <w:p w14:paraId="3902EACB" w14:textId="77777777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gridSpan w:val="2"/>
          </w:tcPr>
          <w:p w14:paraId="3FF63F6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4EBC54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3FB699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F0DAB6E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A7666F0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B57E61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622150F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48EB61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1EC81CD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93C4940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68D2E36E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D6BE23A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2ED2C12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</w:tcPr>
          <w:p w14:paraId="6648FF8F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1980FD9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C30EE7" w:rsidRPr="00CF1517" w14:paraId="7952C975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</w:tcPr>
          <w:p w14:paraId="78841880" w14:textId="77777777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gridSpan w:val="2"/>
          </w:tcPr>
          <w:p w14:paraId="7EACED84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B20ED7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941F81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2D6933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CDAAC86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C19811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9799224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7E839A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2F7CB6C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743EAB0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638F56D3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0D02C448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3E30B9A6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</w:tcPr>
          <w:p w14:paraId="6E4EF7AF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6680E15E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C30EE7" w:rsidRPr="00CF1517" w14:paraId="4377FA02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</w:tcPr>
          <w:p w14:paraId="05515CA8" w14:textId="77777777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gridSpan w:val="2"/>
          </w:tcPr>
          <w:p w14:paraId="1D5C4D0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90407FD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AB37E2E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2FC7B8F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B1CF66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12615B3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D1B621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E8F2C6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5A744A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D01C7AE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7856589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390A458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7EFD8C9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</w:tcPr>
          <w:p w14:paraId="6006BD9D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7DA5248C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FE3C0E" w:rsidRPr="00CF1517" w14:paraId="49833221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</w:tcPr>
          <w:p w14:paraId="5B8DDBF8" w14:textId="77777777" w:rsidR="00FE3C0E" w:rsidRPr="00CF1517" w:rsidRDefault="00FE3C0E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gridSpan w:val="2"/>
          </w:tcPr>
          <w:p w14:paraId="6C3CB1CD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F7DF736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E81C8A1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3FAA59F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1B0BC80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43C3805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53DD029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F67A584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6456CA8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0662940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</w:tcPr>
          <w:p w14:paraId="6A4922E9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12CD3A5D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6644AAFE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</w:tcPr>
          <w:p w14:paraId="7360CEBA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63E7AA75" w14:textId="77777777" w:rsidR="00FE3C0E" w:rsidRPr="00CF1517" w:rsidRDefault="00FE3C0E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C30EE7" w:rsidRPr="00CF1517" w14:paraId="50B1EB8B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6775C7C2" w14:textId="399F3696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ค่าเสื่อมราคาสะสม และขาดทุน</w:t>
            </w:r>
          </w:p>
        </w:tc>
        <w:tc>
          <w:tcPr>
            <w:tcW w:w="1260" w:type="dxa"/>
            <w:gridSpan w:val="2"/>
          </w:tcPr>
          <w:p w14:paraId="2C7D5746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F89E8E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8B8C2E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31A01B7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7C0B59A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703B2F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3F61F7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421579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E2938F5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E7ADC55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6A636DBC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0375C2B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57BC35F5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" w:type="dxa"/>
          </w:tcPr>
          <w:p w14:paraId="6A6ED06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383E7F99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C30EE7" w:rsidRPr="00CF1517" w14:paraId="464C12D6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2D9E30EC" w14:textId="0E508D7F" w:rsidR="00C30EE7" w:rsidRPr="00CF1517" w:rsidRDefault="00C30EE7" w:rsidP="00C30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 xml:space="preserve">   จากการด้อยค่าสะสม</w:t>
            </w:r>
            <w:r w:rsidR="00B60DA4"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 xml:space="preserve"> </w:t>
            </w:r>
          </w:p>
        </w:tc>
        <w:tc>
          <w:tcPr>
            <w:tcW w:w="1260" w:type="dxa"/>
            <w:gridSpan w:val="2"/>
          </w:tcPr>
          <w:p w14:paraId="28C7945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B91C551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24B5863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F8AD55C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C280CF5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785C102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14A57C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C17006E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9785534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16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8696C2F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4F67F4B4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62238EFB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09311B1D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" w:type="dxa"/>
          </w:tcPr>
          <w:p w14:paraId="3BE9D88A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1524F808" w14:textId="77777777" w:rsidR="00C30EE7" w:rsidRPr="00CF1517" w:rsidRDefault="00C30EE7" w:rsidP="00C30EE7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0523E0" w:rsidRPr="00CF1517" w14:paraId="5C47E21E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496F34FC" w14:textId="7B19CA5E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ใหม่</w:t>
            </w:r>
          </w:p>
        </w:tc>
        <w:tc>
          <w:tcPr>
            <w:tcW w:w="1260" w:type="dxa"/>
            <w:gridSpan w:val="2"/>
          </w:tcPr>
          <w:p w14:paraId="4A5095B1" w14:textId="348F2762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108B8198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2F752F9" w14:textId="6051E98B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(88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,858)</w:t>
            </w:r>
          </w:p>
        </w:tc>
        <w:tc>
          <w:tcPr>
            <w:tcW w:w="270" w:type="dxa"/>
            <w:gridSpan w:val="2"/>
          </w:tcPr>
          <w:p w14:paraId="7537017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A40C285" w14:textId="03BBFC45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(760,29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01734575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E3C4483" w14:textId="0DB509F1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(2,11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72)</w:t>
            </w:r>
          </w:p>
        </w:tc>
        <w:tc>
          <w:tcPr>
            <w:tcW w:w="270" w:type="dxa"/>
            <w:gridSpan w:val="2"/>
          </w:tcPr>
          <w:p w14:paraId="291D3979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1329AC4" w14:textId="24B11EDC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80"/>
              </w:tabs>
              <w:ind w:left="-108" w:right="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(196,076)</w:t>
            </w:r>
          </w:p>
        </w:tc>
        <w:tc>
          <w:tcPr>
            <w:tcW w:w="270" w:type="dxa"/>
            <w:gridSpan w:val="2"/>
          </w:tcPr>
          <w:p w14:paraId="6D6839CD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527E5D31" w14:textId="1A89F9B2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(28,78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54C9F40C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62A442A1" w14:textId="39B5A06A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529D054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6CDFAEF5" w14:textId="671222E1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,982,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0523E0" w:rsidRPr="00CF1517" w14:paraId="2ABA2FC9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47D6603B" w14:textId="14AB6038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1260" w:type="dxa"/>
            <w:gridSpan w:val="2"/>
          </w:tcPr>
          <w:p w14:paraId="0636A49C" w14:textId="0776B332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9559AB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641E02A0" w14:textId="6F882B11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(16</w:t>
            </w:r>
            <w:r w:rsidR="00D07C93">
              <w:rPr>
                <w:rFonts w:ascii="Angsana New" w:hAnsi="Angsana New" w:cs="Angsana New"/>
                <w:sz w:val="26"/>
                <w:szCs w:val="26"/>
              </w:rPr>
              <w:t>7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D07C93">
              <w:rPr>
                <w:rFonts w:ascii="Angsana New" w:hAnsi="Angsana New" w:cs="Angsana New"/>
                <w:sz w:val="26"/>
                <w:szCs w:val="26"/>
              </w:rPr>
              <w:t>114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6E57965A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312FFFEB" w14:textId="6515E556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(218,726)</w:t>
            </w:r>
          </w:p>
        </w:tc>
        <w:tc>
          <w:tcPr>
            <w:tcW w:w="270" w:type="dxa"/>
            <w:gridSpan w:val="2"/>
          </w:tcPr>
          <w:p w14:paraId="1979B2B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CC9CFE0" w14:textId="67E7BED3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(5</w:t>
            </w:r>
            <w:r w:rsidR="00D07C93">
              <w:rPr>
                <w:rFonts w:ascii="Angsana New" w:hAnsi="Angsana New" w:cs="Angsana New"/>
                <w:sz w:val="26"/>
                <w:szCs w:val="26"/>
              </w:rPr>
              <w:t>80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D07C93">
              <w:rPr>
                <w:rFonts w:ascii="Angsana New" w:hAnsi="Angsana New" w:cs="Angsana New"/>
                <w:sz w:val="26"/>
                <w:szCs w:val="26"/>
              </w:rPr>
              <w:t>433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1538A376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8E3ACAD" w14:textId="179DF766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80"/>
                <w:tab w:val="decimal" w:pos="1062"/>
              </w:tabs>
              <w:ind w:left="-108" w:right="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(28,602)</w:t>
            </w:r>
          </w:p>
        </w:tc>
        <w:tc>
          <w:tcPr>
            <w:tcW w:w="270" w:type="dxa"/>
            <w:gridSpan w:val="2"/>
          </w:tcPr>
          <w:p w14:paraId="1164354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4C5CA2C2" w14:textId="56B4110E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,828)</w:t>
            </w:r>
          </w:p>
        </w:tc>
        <w:tc>
          <w:tcPr>
            <w:tcW w:w="270" w:type="dxa"/>
          </w:tcPr>
          <w:p w14:paraId="18DCCEA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69EFF4BD" w14:textId="36761D3A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358CF956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7C4629B0" w14:textId="3AEC6B7F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(99</w:t>
            </w:r>
            <w:r w:rsidR="00D07C93">
              <w:rPr>
                <w:rFonts w:ascii="Angsana New" w:hAnsi="Angsana New" w:cs="Angsana New"/>
                <w:sz w:val="26"/>
                <w:szCs w:val="26"/>
              </w:rPr>
              <w:t>9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D07C93">
              <w:rPr>
                <w:rFonts w:ascii="Angsana New" w:hAnsi="Angsana New" w:cs="Angsana New"/>
                <w:sz w:val="26"/>
                <w:szCs w:val="26"/>
              </w:rPr>
              <w:t>703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0523E0" w:rsidRPr="00CF1517" w14:paraId="780DB75C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5647D165" w14:textId="0D96F460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1260" w:type="dxa"/>
            <w:gridSpan w:val="2"/>
          </w:tcPr>
          <w:p w14:paraId="1C38E809" w14:textId="79B678CB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E2A5AAA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9E50AD7" w14:textId="72B16260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2,86</w:t>
            </w:r>
            <w:r w:rsidR="00591B78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gridSpan w:val="2"/>
          </w:tcPr>
          <w:p w14:paraId="72DDC73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12FDB59" w14:textId="762570AE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179</w:t>
            </w:r>
          </w:p>
        </w:tc>
        <w:tc>
          <w:tcPr>
            <w:tcW w:w="270" w:type="dxa"/>
            <w:gridSpan w:val="2"/>
          </w:tcPr>
          <w:p w14:paraId="63FECDD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12C334F" w14:textId="2166A74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(2,80</w:t>
            </w:r>
            <w:r w:rsidR="00591B78">
              <w:rPr>
                <w:rFonts w:ascii="Angsana New" w:hAnsi="Angsana New" w:cs="Angsana New"/>
                <w:sz w:val="26"/>
                <w:szCs w:val="26"/>
              </w:rPr>
              <w:t>5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57B934FD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732BF33" w14:textId="4FAC8C33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780"/>
                <w:tab w:val="decimal" w:pos="1062"/>
              </w:tabs>
              <w:ind w:left="-108" w:right="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6)</w:t>
            </w:r>
          </w:p>
        </w:tc>
        <w:tc>
          <w:tcPr>
            <w:tcW w:w="270" w:type="dxa"/>
            <w:gridSpan w:val="2"/>
          </w:tcPr>
          <w:p w14:paraId="70DDF9F1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0ECA7A7B" w14:textId="2171518F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8C971C4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331E1EB5" w14:textId="6C4C055F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258CC991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251D81EA" w14:textId="45BD88F1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0523E0" w:rsidRPr="00CF1517" w14:paraId="0695D3F9" w14:textId="77777777" w:rsidTr="00407350">
        <w:trPr>
          <w:cantSplit/>
          <w:trHeight w:hRule="exact" w:val="317"/>
        </w:trPr>
        <w:tc>
          <w:tcPr>
            <w:tcW w:w="3690" w:type="dxa"/>
            <w:gridSpan w:val="2"/>
          </w:tcPr>
          <w:p w14:paraId="1D963A4E" w14:textId="0AAF3C1C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รับโอนจากสินทรัพย์สิทธิการใช้</w:t>
            </w:r>
          </w:p>
        </w:tc>
        <w:tc>
          <w:tcPr>
            <w:tcW w:w="1260" w:type="dxa"/>
            <w:gridSpan w:val="2"/>
          </w:tcPr>
          <w:p w14:paraId="2747912A" w14:textId="39F79B8F" w:rsidR="000523E0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F98AF0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F7F9748" w14:textId="2B01BCD4" w:rsidR="000523E0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CDB62D2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76AFEF0" w14:textId="7CB5E528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2EC2FF5A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9CAE216" w14:textId="69252F0F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75016EC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68C26A9" w14:textId="528B3248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510"/>
                <w:tab w:val="decimal" w:pos="1062"/>
              </w:tabs>
              <w:ind w:left="-108" w:right="69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29B413D0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7C68D40C" w14:textId="78A5FB0B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(12,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44</w:t>
            </w:r>
            <w:r>
              <w:rPr>
                <w:rFonts w:ascii="Angsana New" w:hAnsi="Angsana New" w:cs="Angsana New"/>
                <w:sz w:val="26"/>
                <w:szCs w:val="26"/>
              </w:rPr>
              <w:t>5)</w:t>
            </w:r>
          </w:p>
        </w:tc>
        <w:tc>
          <w:tcPr>
            <w:tcW w:w="270" w:type="dxa"/>
          </w:tcPr>
          <w:p w14:paraId="5C9BC71F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5F32C65A" w14:textId="6D74970D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39F05F96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</w:tcPr>
          <w:p w14:paraId="558FBEC1" w14:textId="6D0B45F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(12,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44</w:t>
            </w:r>
            <w:r>
              <w:rPr>
                <w:rFonts w:ascii="Angsana New" w:hAnsi="Angsana New" w:cs="Angsana New"/>
                <w:sz w:val="26"/>
                <w:szCs w:val="26"/>
              </w:rPr>
              <w:t>5)</w:t>
            </w:r>
          </w:p>
        </w:tc>
      </w:tr>
      <w:tr w:rsidR="000523E0" w:rsidRPr="00CF1517" w14:paraId="1DD8B008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252F8CAC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1260" w:type="dxa"/>
            <w:gridSpan w:val="2"/>
          </w:tcPr>
          <w:p w14:paraId="2C3471AF" w14:textId="24AAADA4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2FA2030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0B1B492" w14:textId="4E68F79E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0523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  <w:r w:rsidR="000523E0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270" w:type="dxa"/>
            <w:gridSpan w:val="2"/>
          </w:tcPr>
          <w:p w14:paraId="3C690481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3DE9CF0" w14:textId="50FFE45F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0523E0">
              <w:rPr>
                <w:rFonts w:ascii="Angsana New" w:hAnsi="Angsana New" w:cs="Angsana New"/>
                <w:sz w:val="26"/>
                <w:szCs w:val="26"/>
              </w:rPr>
              <w:t>50</w:t>
            </w:r>
          </w:p>
        </w:tc>
        <w:tc>
          <w:tcPr>
            <w:tcW w:w="270" w:type="dxa"/>
            <w:gridSpan w:val="2"/>
          </w:tcPr>
          <w:p w14:paraId="2E375A7C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C9722D6" w14:textId="1AED7CB9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59,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444</w:t>
            </w:r>
          </w:p>
        </w:tc>
        <w:tc>
          <w:tcPr>
            <w:tcW w:w="270" w:type="dxa"/>
            <w:gridSpan w:val="2"/>
          </w:tcPr>
          <w:p w14:paraId="6D2032C6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748B744" w14:textId="6AABA0E1" w:rsidR="000523E0" w:rsidRPr="00CF1517" w:rsidRDefault="004B0B8A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510"/>
                <w:tab w:val="decimal" w:pos="1062"/>
              </w:tabs>
              <w:ind w:left="-108" w:right="69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0523E0">
              <w:rPr>
                <w:rFonts w:ascii="Angsana New" w:hAnsi="Angsana New" w:cs="Angsana New"/>
                <w:sz w:val="26"/>
                <w:szCs w:val="26"/>
              </w:rPr>
              <w:t>,65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gridSpan w:val="2"/>
          </w:tcPr>
          <w:p w14:paraId="0BAB5D62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482A3C7D" w14:textId="13A68D86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444</w:t>
            </w:r>
          </w:p>
        </w:tc>
        <w:tc>
          <w:tcPr>
            <w:tcW w:w="270" w:type="dxa"/>
          </w:tcPr>
          <w:p w14:paraId="175F509E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3EA482A2" w14:textId="3B76FC68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48345465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shd w:val="clear" w:color="auto" w:fill="auto"/>
          </w:tcPr>
          <w:p w14:paraId="1A9694D7" w14:textId="3DB6727A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80,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28</w:t>
            </w:r>
          </w:p>
        </w:tc>
      </w:tr>
      <w:tr w:rsidR="000523E0" w:rsidRPr="00CF1517" w14:paraId="30D801B1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1CE5F807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1260" w:type="dxa"/>
            <w:gridSpan w:val="2"/>
          </w:tcPr>
          <w:p w14:paraId="3D68E535" w14:textId="42D428BF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7C2DF2B9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9C5A68F" w14:textId="691EFD7F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1,51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gridSpan w:val="2"/>
          </w:tcPr>
          <w:p w14:paraId="7E937F75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B8D9E97" w14:textId="5818758E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1,795</w:t>
            </w:r>
          </w:p>
        </w:tc>
        <w:tc>
          <w:tcPr>
            <w:tcW w:w="270" w:type="dxa"/>
            <w:gridSpan w:val="2"/>
          </w:tcPr>
          <w:p w14:paraId="030A0710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2BD9C32" w14:textId="46904CD2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9</w:t>
            </w:r>
          </w:p>
        </w:tc>
        <w:tc>
          <w:tcPr>
            <w:tcW w:w="270" w:type="dxa"/>
            <w:gridSpan w:val="2"/>
          </w:tcPr>
          <w:p w14:paraId="2F1E0A8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E8697CA" w14:textId="0B7CC4F5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510"/>
                <w:tab w:val="decimal" w:pos="1062"/>
              </w:tabs>
              <w:ind w:left="-108" w:right="69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  <w:gridSpan w:val="2"/>
          </w:tcPr>
          <w:p w14:paraId="7C79E371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6B1755B1" w14:textId="73818536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93F5A0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8" w:type="dxa"/>
            <w:gridSpan w:val="2"/>
          </w:tcPr>
          <w:p w14:paraId="0E6D28E4" w14:textId="5EBDF506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0CC679CA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shd w:val="clear" w:color="auto" w:fill="auto"/>
          </w:tcPr>
          <w:p w14:paraId="353AEE62" w14:textId="31083461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,78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</w:tr>
      <w:tr w:rsidR="000523E0" w:rsidRPr="00CF1517" w14:paraId="13767AA5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  <w:vAlign w:val="bottom"/>
          </w:tcPr>
          <w:p w14:paraId="69C59FD7" w14:textId="10DD54E0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D91F251" w14:textId="6F7B2364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309E6E4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DEB8E05" w14:textId="4F24C1DF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(1,0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gridSpan w:val="2"/>
          </w:tcPr>
          <w:p w14:paraId="00B443D1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E9A4EEB" w14:textId="226898AD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(976,596)</w:t>
            </w:r>
          </w:p>
        </w:tc>
        <w:tc>
          <w:tcPr>
            <w:tcW w:w="270" w:type="dxa"/>
            <w:gridSpan w:val="2"/>
          </w:tcPr>
          <w:p w14:paraId="20D2445F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D95BBED" w14:textId="18B8540D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(2,62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02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7)</w:t>
            </w:r>
          </w:p>
        </w:tc>
        <w:tc>
          <w:tcPr>
            <w:tcW w:w="270" w:type="dxa"/>
            <w:gridSpan w:val="2"/>
          </w:tcPr>
          <w:p w14:paraId="3457594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3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6083F8D" w14:textId="75F7DF1C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510"/>
                <w:tab w:val="decimal" w:pos="1062"/>
              </w:tabs>
              <w:ind w:left="-108" w:right="5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(217,925)</w:t>
            </w:r>
          </w:p>
        </w:tc>
        <w:tc>
          <w:tcPr>
            <w:tcW w:w="270" w:type="dxa"/>
            <w:gridSpan w:val="2"/>
          </w:tcPr>
          <w:p w14:paraId="557AC064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</w:tcBorders>
          </w:tcPr>
          <w:p w14:paraId="613390B2" w14:textId="5E6E1BA5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,61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242EABD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1301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C34019E" w14:textId="386DDFD1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15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</w:tcPr>
          <w:p w14:paraId="622EE3A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2"/>
              </w:tabs>
              <w:ind w:left="149" w:right="-123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3BDFCADE" w14:textId="481C9CD6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21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,89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D07C93">
              <w:rPr>
                <w:rFonts w:ascii="Angsana New" w:hAnsi="Angsana New" w:cs="Angsana New"/>
                <w:b/>
                <w:bCs/>
                <w:sz w:val="26"/>
                <w:szCs w:val="26"/>
              </w:rPr>
              <w:t>421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0523E0" w:rsidRPr="00CF1517" w14:paraId="01370AF2" w14:textId="77777777" w:rsidTr="00AE3C6D">
        <w:trPr>
          <w:cantSplit/>
          <w:trHeight w:hRule="exact" w:val="317"/>
        </w:trPr>
        <w:tc>
          <w:tcPr>
            <w:tcW w:w="3690" w:type="dxa"/>
            <w:gridSpan w:val="2"/>
          </w:tcPr>
          <w:p w14:paraId="434BD72B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5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4F8A748C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0DA5F63B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32E3E0F8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6B3A5206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</w:tcBorders>
          </w:tcPr>
          <w:p w14:paraId="37699868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69089ABB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0A24E6AE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360" w:lineRule="exact"/>
              <w:ind w:left="-18" w:right="-133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44B26685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33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0B13D6D5" w14:textId="77777777" w:rsidR="000523E0" w:rsidRPr="00CF1517" w:rsidRDefault="000523E0" w:rsidP="001F5A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13256D0B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</w:tcPr>
          <w:p w14:paraId="1DD4F34C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360" w:lineRule="exact"/>
              <w:ind w:left="-18" w:right="-15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70" w:type="dxa"/>
          </w:tcPr>
          <w:p w14:paraId="0D867C36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301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</w:tcBorders>
          </w:tcPr>
          <w:p w14:paraId="7B57CFAC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360" w:lineRule="exact"/>
              <w:ind w:left="-18" w:right="-15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241" w:type="dxa"/>
          </w:tcPr>
          <w:p w14:paraId="72C6F231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2"/>
              </w:tabs>
              <w:spacing w:line="360" w:lineRule="exact"/>
              <w:ind w:left="149" w:right="-1238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109" w:type="dxa"/>
            <w:gridSpan w:val="3"/>
            <w:tcBorders>
              <w:top w:val="single" w:sz="4" w:space="0" w:color="auto"/>
            </w:tcBorders>
          </w:tcPr>
          <w:p w14:paraId="5546339E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16"/>
                <w:szCs w:val="16"/>
              </w:rPr>
            </w:pPr>
          </w:p>
        </w:tc>
      </w:tr>
      <w:tr w:rsidR="000523E0" w:rsidRPr="00CF1517" w14:paraId="05C60204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04562510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1260" w:type="dxa"/>
            <w:gridSpan w:val="2"/>
          </w:tcPr>
          <w:p w14:paraId="77D88EEE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9F04289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1356833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8EB2B9F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0F523FE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277287B7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FCD330C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2E2C3CB6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221D493" w14:textId="77777777" w:rsidR="000523E0" w:rsidRPr="00CF1517" w:rsidRDefault="000523E0" w:rsidP="001F5A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6E51007" w14:textId="77777777" w:rsidR="000523E0" w:rsidRPr="00CF1517" w:rsidRDefault="000523E0" w:rsidP="001F5A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2"/>
          </w:tcPr>
          <w:p w14:paraId="6CA4A37F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3213FDE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2D9BDD86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3"/>
          </w:tcPr>
          <w:p w14:paraId="4F8E2829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</w:tcPr>
          <w:p w14:paraId="1BA78C81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0523E0" w:rsidRPr="00CF1517" w14:paraId="3EB020CE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41717E9B" w14:textId="1F7E1EE6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1260" w:type="dxa"/>
            <w:gridSpan w:val="2"/>
          </w:tcPr>
          <w:p w14:paraId="3A12CFF5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EC0C710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4A1A194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07C092D8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01CE276A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CCAB0CC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6ED7127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E1ADD5A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7AAAD06" w14:textId="77777777" w:rsidR="000523E0" w:rsidRPr="00CF1517" w:rsidRDefault="000523E0" w:rsidP="001F5A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59BC8529" w14:textId="77777777" w:rsidR="000523E0" w:rsidRPr="00CF1517" w:rsidRDefault="000523E0" w:rsidP="001F5A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2"/>
          </w:tcPr>
          <w:p w14:paraId="304D68C3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4B8C5C7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5F881AF7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3"/>
          </w:tcPr>
          <w:p w14:paraId="037F4E00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</w:tcPr>
          <w:p w14:paraId="45E0086D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0523E0" w:rsidRPr="00CF1517" w14:paraId="4D4EBE14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1847FC11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1260" w:type="dxa"/>
            <w:gridSpan w:val="2"/>
          </w:tcPr>
          <w:p w14:paraId="1C9DDCE3" w14:textId="4482F12C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775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818</w:t>
            </w:r>
          </w:p>
        </w:tc>
        <w:tc>
          <w:tcPr>
            <w:tcW w:w="270" w:type="dxa"/>
            <w:gridSpan w:val="2"/>
          </w:tcPr>
          <w:p w14:paraId="6F2FB998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14EFE0DA" w14:textId="16395E96" w:rsidR="000523E0" w:rsidRPr="00CF1517" w:rsidRDefault="004B0B8A" w:rsidP="000523E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9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0523E0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="000523E0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</w:p>
        </w:tc>
        <w:tc>
          <w:tcPr>
            <w:tcW w:w="270" w:type="dxa"/>
            <w:gridSpan w:val="2"/>
          </w:tcPr>
          <w:p w14:paraId="5191BC9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EFC21C7" w14:textId="3D9671EF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195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609</w:t>
            </w:r>
          </w:p>
        </w:tc>
        <w:tc>
          <w:tcPr>
            <w:tcW w:w="270" w:type="dxa"/>
            <w:gridSpan w:val="2"/>
          </w:tcPr>
          <w:p w14:paraId="09A8A8FC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6678F49" w14:textId="1FAD9C0B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0523E0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519</w:t>
            </w:r>
            <w:r w:rsidR="000523E0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07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gridSpan w:val="2"/>
          </w:tcPr>
          <w:p w14:paraId="6DF09EC9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30878DC" w14:textId="183FDD14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9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989</w:t>
            </w:r>
          </w:p>
        </w:tc>
        <w:tc>
          <w:tcPr>
            <w:tcW w:w="270" w:type="dxa"/>
            <w:gridSpan w:val="2"/>
          </w:tcPr>
          <w:p w14:paraId="371162DE" w14:textId="77777777" w:rsidR="000523E0" w:rsidRPr="00CF1517" w:rsidRDefault="000523E0" w:rsidP="001F5AF5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2"/>
          </w:tcPr>
          <w:p w14:paraId="310ABB69" w14:textId="3B8A7A38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72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016</w:t>
            </w:r>
          </w:p>
        </w:tc>
        <w:tc>
          <w:tcPr>
            <w:tcW w:w="270" w:type="dxa"/>
          </w:tcPr>
          <w:p w14:paraId="03C4800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2470D1C2" w14:textId="0256E9FE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3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58</w:t>
            </w:r>
            <w:r w:rsidR="000523E0"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0523E0"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  <w:gridSpan w:val="3"/>
          </w:tcPr>
          <w:p w14:paraId="172BB5F4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</w:tcPr>
          <w:p w14:paraId="02F00725" w14:textId="5BFF68BC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68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780</w:t>
            </w:r>
          </w:p>
        </w:tc>
      </w:tr>
      <w:tr w:rsidR="000523E0" w:rsidRPr="00CF1517" w14:paraId="0105252C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60DEE27A" w14:textId="77777777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11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ภายใต้สัญญาเช่าการเงิน</w:t>
            </w: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61A351A9" w14:textId="3D1A1FD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180BD7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52F0C4AF" w14:textId="05F42246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9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168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01</w:t>
            </w:r>
          </w:p>
        </w:tc>
        <w:tc>
          <w:tcPr>
            <w:tcW w:w="270" w:type="dxa"/>
            <w:gridSpan w:val="2"/>
          </w:tcPr>
          <w:p w14:paraId="79B65A9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bottom w:val="single" w:sz="4" w:space="0" w:color="auto"/>
            </w:tcBorders>
          </w:tcPr>
          <w:p w14:paraId="63BE5E12" w14:textId="7508310C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709</w:t>
            </w:r>
          </w:p>
        </w:tc>
        <w:tc>
          <w:tcPr>
            <w:tcW w:w="270" w:type="dxa"/>
            <w:gridSpan w:val="2"/>
          </w:tcPr>
          <w:p w14:paraId="192BC54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3F3B6452" w14:textId="4081AD8F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69</w:t>
            </w:r>
          </w:p>
        </w:tc>
        <w:tc>
          <w:tcPr>
            <w:tcW w:w="270" w:type="dxa"/>
            <w:gridSpan w:val="2"/>
          </w:tcPr>
          <w:p w14:paraId="6484747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48757297" w14:textId="0B53FF91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9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5CB9F7E0" w14:textId="77777777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69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</w:tcPr>
          <w:p w14:paraId="6567313A" w14:textId="02035EF3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72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59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42D86AA4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37FF6FD" w14:textId="28262690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3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3"/>
          </w:tcPr>
          <w:p w14:paraId="5F33007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2A64DD8" w14:textId="558F5910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6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</w:tr>
      <w:tr w:rsidR="000523E0" w:rsidRPr="00CF1517" w14:paraId="4A09CCFC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3D6FCA53" w14:textId="4F805A22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4B1949E" w14:textId="55611560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775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818</w:t>
            </w:r>
          </w:p>
        </w:tc>
        <w:tc>
          <w:tcPr>
            <w:tcW w:w="270" w:type="dxa"/>
            <w:gridSpan w:val="2"/>
          </w:tcPr>
          <w:p w14:paraId="2B9F34C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5B7DBA2" w14:textId="1D3471DE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9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0523E0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80</w:t>
            </w:r>
            <w:r w:rsidR="000523E0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0523E0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</w:p>
        </w:tc>
        <w:tc>
          <w:tcPr>
            <w:tcW w:w="270" w:type="dxa"/>
            <w:gridSpan w:val="2"/>
          </w:tcPr>
          <w:p w14:paraId="49719192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4EA5EF7" w14:textId="43D7DB28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270" w:type="dxa"/>
            <w:gridSpan w:val="2"/>
          </w:tcPr>
          <w:p w14:paraId="4E49E3CD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3B5008D" w14:textId="43B1C119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0523E0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523E0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59</w:t>
            </w:r>
            <w:r w:rsidR="000523E0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43</w:t>
            </w:r>
          </w:p>
        </w:tc>
        <w:tc>
          <w:tcPr>
            <w:tcW w:w="270" w:type="dxa"/>
            <w:gridSpan w:val="2"/>
          </w:tcPr>
          <w:p w14:paraId="51E2C2DD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35A877C" w14:textId="2326C8F1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6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989</w:t>
            </w:r>
          </w:p>
        </w:tc>
        <w:tc>
          <w:tcPr>
            <w:tcW w:w="270" w:type="dxa"/>
            <w:gridSpan w:val="2"/>
          </w:tcPr>
          <w:p w14:paraId="430C4270" w14:textId="77777777" w:rsidR="000523E0" w:rsidRPr="00CF1517" w:rsidRDefault="000523E0" w:rsidP="001F5AF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69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85DAAD6" w14:textId="32A10383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7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610</w:t>
            </w:r>
          </w:p>
        </w:tc>
        <w:tc>
          <w:tcPr>
            <w:tcW w:w="270" w:type="dxa"/>
          </w:tcPr>
          <w:p w14:paraId="4C6FC00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6261EFC" w14:textId="45D2678E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58</w:t>
            </w:r>
            <w:r w:rsidR="000523E0"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0523E0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70" w:type="dxa"/>
            <w:gridSpan w:val="3"/>
          </w:tcPr>
          <w:p w14:paraId="2F7F98F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D1C1977" w14:textId="09E614EB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6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617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95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</w:tr>
      <w:tr w:rsidR="000523E0" w:rsidRPr="00CF1517" w14:paraId="068B38C7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7509C8D1" w14:textId="1E2A0488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1260" w:type="dxa"/>
            <w:gridSpan w:val="2"/>
          </w:tcPr>
          <w:p w14:paraId="136A0200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64DB6814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5034BC4E" w14:textId="77777777" w:rsidR="000523E0" w:rsidRPr="00CF1517" w:rsidRDefault="000523E0" w:rsidP="000523E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9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1228CB8A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42152062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3F8832BB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70F15AF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48BFCE0A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1502BF4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</w:tcPr>
          <w:p w14:paraId="7BB2ECB4" w14:textId="77777777" w:rsidR="000523E0" w:rsidRPr="00CF1517" w:rsidRDefault="000523E0" w:rsidP="000523E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2"/>
          </w:tcPr>
          <w:p w14:paraId="1A2FB705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7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38D02F9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43B7E139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3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  <w:gridSpan w:val="3"/>
          </w:tcPr>
          <w:p w14:paraId="00482E96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</w:tcPr>
          <w:p w14:paraId="6C2FF307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0523E0" w:rsidRPr="00CF1517" w14:paraId="4BF5291F" w14:textId="77777777" w:rsidTr="00AE3C6D">
        <w:trPr>
          <w:gridAfter w:val="1"/>
          <w:wAfter w:w="18" w:type="dxa"/>
          <w:cantSplit/>
          <w:trHeight w:hRule="exact" w:val="317"/>
        </w:trPr>
        <w:tc>
          <w:tcPr>
            <w:tcW w:w="3672" w:type="dxa"/>
          </w:tcPr>
          <w:p w14:paraId="260DD514" w14:textId="5263B490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1260" w:type="dxa"/>
            <w:gridSpan w:val="2"/>
          </w:tcPr>
          <w:p w14:paraId="7BB42F3D" w14:textId="12944FD1" w:rsidR="000523E0" w:rsidRPr="00CF1517" w:rsidRDefault="001F5AF5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1,975,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58</w:t>
            </w:r>
          </w:p>
        </w:tc>
        <w:tc>
          <w:tcPr>
            <w:tcW w:w="270" w:type="dxa"/>
            <w:gridSpan w:val="2"/>
          </w:tcPr>
          <w:p w14:paraId="4A85223B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707F2100" w14:textId="076F46AC" w:rsidR="000523E0" w:rsidRPr="00CF1517" w:rsidRDefault="004B0B8A" w:rsidP="000523E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9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1F5AF5">
              <w:rPr>
                <w:rFonts w:ascii="Angsana New" w:hAnsi="Angsana New" w:cs="Angsana New"/>
                <w:sz w:val="26"/>
                <w:szCs w:val="26"/>
              </w:rPr>
              <w:t>,707,678</w:t>
            </w:r>
          </w:p>
        </w:tc>
        <w:tc>
          <w:tcPr>
            <w:tcW w:w="270" w:type="dxa"/>
            <w:gridSpan w:val="2"/>
          </w:tcPr>
          <w:p w14:paraId="5821E899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gridSpan w:val="2"/>
          </w:tcPr>
          <w:p w14:paraId="27E50921" w14:textId="55D0DF2F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1,22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,2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gridSpan w:val="2"/>
          </w:tcPr>
          <w:p w14:paraId="189BFEC6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389A5DB" w14:textId="5C3729EE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spacing w:line="360" w:lineRule="exact"/>
              <w:ind w:left="-18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1F5AF5">
              <w:rPr>
                <w:rFonts w:ascii="Angsana New" w:hAnsi="Angsana New" w:cs="Angsana New"/>
                <w:sz w:val="26"/>
                <w:szCs w:val="26"/>
              </w:rPr>
              <w:t>,707,508</w:t>
            </w:r>
          </w:p>
        </w:tc>
        <w:tc>
          <w:tcPr>
            <w:tcW w:w="270" w:type="dxa"/>
            <w:gridSpan w:val="2"/>
          </w:tcPr>
          <w:p w14:paraId="42AC97AD" w14:textId="77777777" w:rsidR="000523E0" w:rsidRPr="00CF1517" w:rsidRDefault="000523E0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243AEDF" w14:textId="6629A90C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100,86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</w:tcPr>
          <w:p w14:paraId="299897DA" w14:textId="77777777" w:rsidR="000523E0" w:rsidRPr="00CF1517" w:rsidRDefault="000523E0" w:rsidP="000523E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gridSpan w:val="2"/>
          </w:tcPr>
          <w:p w14:paraId="5E063CF7" w14:textId="6181005F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7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10,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</w:tcPr>
          <w:p w14:paraId="305DC778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18BA041D" w14:textId="71A6976F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3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9809E3">
              <w:rPr>
                <w:rFonts w:ascii="Angsana New" w:hAnsi="Angsana New" w:cs="Angsana New"/>
                <w:sz w:val="26"/>
                <w:szCs w:val="26"/>
              </w:rPr>
              <w:t>10,072</w:t>
            </w:r>
          </w:p>
        </w:tc>
        <w:tc>
          <w:tcPr>
            <w:tcW w:w="270" w:type="dxa"/>
            <w:gridSpan w:val="3"/>
          </w:tcPr>
          <w:p w14:paraId="333C84E2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</w:tcPr>
          <w:p w14:paraId="33C29C5B" w14:textId="448CABB8" w:rsidR="000523E0" w:rsidRPr="00CF1517" w:rsidRDefault="009809E3" w:rsidP="000523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11,1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5,06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</w:tr>
      <w:tr w:rsidR="000523E0" w:rsidRPr="00CF1517" w14:paraId="174F9AC1" w14:textId="77777777" w:rsidTr="00AE3C6D">
        <w:trPr>
          <w:gridAfter w:val="1"/>
          <w:wAfter w:w="18" w:type="dxa"/>
          <w:cantSplit/>
          <w:trHeight w:hRule="exact" w:val="300"/>
        </w:trPr>
        <w:tc>
          <w:tcPr>
            <w:tcW w:w="3672" w:type="dxa"/>
          </w:tcPr>
          <w:p w14:paraId="6531F3FB" w14:textId="0010C913" w:rsidR="000523E0" w:rsidRPr="00CF1517" w:rsidRDefault="000523E0" w:rsidP="00052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869BF5F" w14:textId="277E2968" w:rsidR="000523E0" w:rsidRPr="00CF1517" w:rsidRDefault="001F5AF5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1,975,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58</w:t>
            </w:r>
          </w:p>
        </w:tc>
        <w:tc>
          <w:tcPr>
            <w:tcW w:w="270" w:type="dxa"/>
            <w:gridSpan w:val="2"/>
          </w:tcPr>
          <w:p w14:paraId="1BDF7B87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7929F9D" w14:textId="7DAFCECA" w:rsidR="000523E0" w:rsidRPr="00CF1517" w:rsidRDefault="00676CE7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9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3,707,678</w:t>
            </w:r>
          </w:p>
        </w:tc>
        <w:tc>
          <w:tcPr>
            <w:tcW w:w="270" w:type="dxa"/>
            <w:gridSpan w:val="2"/>
          </w:tcPr>
          <w:p w14:paraId="7F02455D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52C003E" w14:textId="0FB609B0" w:rsidR="000523E0" w:rsidRPr="00CF1517" w:rsidRDefault="00676CE7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1,223,232</w:t>
            </w:r>
          </w:p>
        </w:tc>
        <w:tc>
          <w:tcPr>
            <w:tcW w:w="270" w:type="dxa"/>
            <w:gridSpan w:val="2"/>
          </w:tcPr>
          <w:p w14:paraId="5411FCF3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121D97B" w14:textId="3BB021D9" w:rsidR="000523E0" w:rsidRPr="00CF1517" w:rsidRDefault="00676CE7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3,707,508</w:t>
            </w:r>
          </w:p>
        </w:tc>
        <w:tc>
          <w:tcPr>
            <w:tcW w:w="270" w:type="dxa"/>
            <w:gridSpan w:val="2"/>
          </w:tcPr>
          <w:p w14:paraId="1AA13068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4CACEC3" w14:textId="3E625889" w:rsidR="000523E0" w:rsidRPr="00CF1517" w:rsidRDefault="00676CE7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100,863</w:t>
            </w:r>
          </w:p>
        </w:tc>
        <w:tc>
          <w:tcPr>
            <w:tcW w:w="270" w:type="dxa"/>
            <w:gridSpan w:val="2"/>
          </w:tcPr>
          <w:p w14:paraId="636AE588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6F47251" w14:textId="0BCB7DD2" w:rsidR="000523E0" w:rsidRPr="00CF1517" w:rsidRDefault="00676CE7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7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10,353</w:t>
            </w:r>
          </w:p>
        </w:tc>
        <w:tc>
          <w:tcPr>
            <w:tcW w:w="270" w:type="dxa"/>
          </w:tcPr>
          <w:p w14:paraId="3AD25415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1F08E7C" w14:textId="4201A4C3" w:rsidR="000523E0" w:rsidRPr="00CF1517" w:rsidRDefault="004B0B8A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9809E3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10,072</w:t>
            </w:r>
          </w:p>
        </w:tc>
        <w:tc>
          <w:tcPr>
            <w:tcW w:w="270" w:type="dxa"/>
            <w:gridSpan w:val="3"/>
          </w:tcPr>
          <w:p w14:paraId="7496F140" w14:textId="77777777" w:rsidR="000523E0" w:rsidRPr="00CF1517" w:rsidRDefault="000523E0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DB22C05" w14:textId="37A98D50" w:rsidR="000523E0" w:rsidRPr="00CF1517" w:rsidRDefault="00676CE7" w:rsidP="000523E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6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11,135,064</w:t>
            </w:r>
          </w:p>
        </w:tc>
      </w:tr>
    </w:tbl>
    <w:p w14:paraId="71BE24BB" w14:textId="77777777" w:rsidR="00BF2C49" w:rsidRPr="00CF1517" w:rsidRDefault="00BF2C49">
      <w:pPr>
        <w:sectPr w:rsidR="00BF2C49" w:rsidRPr="00CF1517" w:rsidSect="000B5009">
          <w:pgSz w:w="16834" w:h="11909" w:orient="landscape" w:code="9"/>
          <w:pgMar w:top="691" w:right="1152" w:bottom="720" w:left="1152" w:header="720" w:footer="720" w:gutter="0"/>
          <w:cols w:space="720"/>
          <w:docGrid w:linePitch="360"/>
        </w:sectPr>
      </w:pPr>
    </w:p>
    <w:tbl>
      <w:tblPr>
        <w:tblW w:w="14580" w:type="dxa"/>
        <w:jc w:val="right"/>
        <w:tblLayout w:type="fixed"/>
        <w:tblLook w:val="0000" w:firstRow="0" w:lastRow="0" w:firstColumn="0" w:lastColumn="0" w:noHBand="0" w:noVBand="0"/>
      </w:tblPr>
      <w:tblGrid>
        <w:gridCol w:w="3220"/>
        <w:gridCol w:w="992"/>
        <w:gridCol w:w="270"/>
        <w:gridCol w:w="1170"/>
        <w:gridCol w:w="270"/>
        <w:gridCol w:w="1260"/>
        <w:gridCol w:w="270"/>
        <w:gridCol w:w="1350"/>
        <w:gridCol w:w="270"/>
        <w:gridCol w:w="1170"/>
        <w:gridCol w:w="270"/>
        <w:gridCol w:w="1170"/>
        <w:gridCol w:w="270"/>
        <w:gridCol w:w="1098"/>
        <w:gridCol w:w="236"/>
        <w:gridCol w:w="1294"/>
      </w:tblGrid>
      <w:tr w:rsidR="005C62EC" w:rsidRPr="00CF1517" w14:paraId="4511E5A7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399A401A" w14:textId="1411C62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360" w:type="dxa"/>
            <w:gridSpan w:val="15"/>
          </w:tcPr>
          <w:p w14:paraId="6D99EC7A" w14:textId="77777777" w:rsidR="005C62EC" w:rsidRPr="00CF1517" w:rsidRDefault="00632C59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E5F23" w:rsidRPr="00CF1517" w14:paraId="2A339679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5AA40FB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62FB7D0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4F75891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00D9E47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57DB6F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62E15C9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7AAA67D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765FAD6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F8B344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2A61AA7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</w:tcPr>
          <w:p w14:paraId="7FD557D1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3696DCCB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54A138E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4811CC7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36" w:type="dxa"/>
          </w:tcPr>
          <w:p w14:paraId="6DDEC2E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5E9176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79A99A7C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1820617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2D4722D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70" w:type="dxa"/>
          </w:tcPr>
          <w:p w14:paraId="1D0F5B9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71392AAF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</w:tcPr>
          <w:p w14:paraId="3927675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37B3966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7F9E7AB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7DD66AE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70" w:type="dxa"/>
          </w:tcPr>
          <w:p w14:paraId="25D061E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4648E57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</w:tcPr>
          <w:p w14:paraId="7597B41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7E4902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7679F74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400FA4C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36" w:type="dxa"/>
          </w:tcPr>
          <w:p w14:paraId="33320FD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296438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6B0DA9E0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7A987E5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4733635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1975C53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61B7797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76C7C6E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69276197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</w:tcPr>
          <w:p w14:paraId="26D7C27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3E4CE6B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70" w:type="dxa"/>
          </w:tcPr>
          <w:p w14:paraId="273BC1E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3A89FF4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</w:tcPr>
          <w:p w14:paraId="5B130A2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4795F53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3F4AAED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2F2371F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36" w:type="dxa"/>
          </w:tcPr>
          <w:p w14:paraId="7DD6BE41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324DBB0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412838EA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063AF38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1E9C82E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</w:tcPr>
          <w:p w14:paraId="7556354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747A7F6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</w:tcPr>
          <w:p w14:paraId="63034BE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1082C378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</w:tcPr>
          <w:p w14:paraId="03918613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00D1323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70" w:type="dxa"/>
          </w:tcPr>
          <w:p w14:paraId="74801B01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7198E9F3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</w:tcPr>
          <w:p w14:paraId="12540CE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3D80F7D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</w:tcPr>
          <w:p w14:paraId="17B0530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626E63F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36" w:type="dxa"/>
          </w:tcPr>
          <w:p w14:paraId="3FFF24C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94" w:type="dxa"/>
          </w:tcPr>
          <w:p w14:paraId="3A32926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5C62EC" w:rsidRPr="00CF1517" w14:paraId="090FA95F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3F1C3044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1360" w:type="dxa"/>
            <w:gridSpan w:val="15"/>
          </w:tcPr>
          <w:p w14:paraId="37747094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5C62EC" w:rsidRPr="00CF1517" w14:paraId="6A0F4233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38E15F8E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/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ราคาประเมินใหม่</w:t>
            </w:r>
          </w:p>
        </w:tc>
        <w:tc>
          <w:tcPr>
            <w:tcW w:w="992" w:type="dxa"/>
          </w:tcPr>
          <w:p w14:paraId="391B8D59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10A6319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88B922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6331B5A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1AD28E8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B07249F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6C14C785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4371866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0AFEE3B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852F392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1571357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48DB3D1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6B383024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659BBF66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30AA2AB" w14:textId="77777777" w:rsidR="005C62EC" w:rsidRPr="00CF1517" w:rsidRDefault="005C62EC" w:rsidP="005C6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E21D0A" w:rsidRPr="00CF1517" w14:paraId="6EEA28C0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666B94B0" w14:textId="5DDFE930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 xml:space="preserve"> มกราคม 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56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992" w:type="dxa"/>
          </w:tcPr>
          <w:p w14:paraId="48340EEF" w14:textId="57FAA2FD" w:rsidR="00E21D0A" w:rsidRPr="002D6C77" w:rsidRDefault="00086D0E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09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61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102DCF5A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8787215" w14:textId="5BE5FEE1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4FBD66E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</w:tcPr>
          <w:p w14:paraId="302236AA" w14:textId="5F7C6316" w:rsidR="00E21D0A" w:rsidRPr="002D6C77" w:rsidRDefault="004B0B8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34</w:t>
            </w:r>
          </w:p>
        </w:tc>
        <w:tc>
          <w:tcPr>
            <w:tcW w:w="270" w:type="dxa"/>
          </w:tcPr>
          <w:p w14:paraId="2B97E3D0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</w:tcPr>
          <w:p w14:paraId="7D0B640C" w14:textId="17A5D574" w:rsidR="00E21D0A" w:rsidRPr="002D6C77" w:rsidRDefault="00086D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16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78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390A171F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325D65A" w14:textId="5BAF2546" w:rsidR="00E21D0A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51</w:t>
            </w:r>
          </w:p>
        </w:tc>
        <w:tc>
          <w:tcPr>
            <w:tcW w:w="270" w:type="dxa"/>
          </w:tcPr>
          <w:p w14:paraId="6D9D2F9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2374EC1" w14:textId="005A2847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05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70" w:type="dxa"/>
          </w:tcPr>
          <w:p w14:paraId="5ED5240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</w:tcPr>
          <w:p w14:paraId="31D4A359" w14:textId="46CF2F56" w:rsidR="00E21D0A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576</w:t>
            </w:r>
          </w:p>
        </w:tc>
        <w:tc>
          <w:tcPr>
            <w:tcW w:w="236" w:type="dxa"/>
          </w:tcPr>
          <w:p w14:paraId="458B4FA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</w:tcPr>
          <w:p w14:paraId="0C7B3D45" w14:textId="23C2A7BF" w:rsidR="00E21D0A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</w:tr>
      <w:tr w:rsidR="00E21D0A" w:rsidRPr="00CF1517" w14:paraId="08F20D53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282A3FCB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992" w:type="dxa"/>
          </w:tcPr>
          <w:p w14:paraId="77DE13E7" w14:textId="19C714FB" w:rsidR="00E21D0A" w:rsidRPr="002D6C77" w:rsidRDefault="004B0B8A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</w:tcPr>
          <w:p w14:paraId="1DAE77DC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938FEF9" w14:textId="3CCC7A59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</w:tcPr>
          <w:p w14:paraId="2A9A7E4F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03EC6D1A" w14:textId="3C289CA9" w:rsidR="00E21D0A" w:rsidRPr="002D6C77" w:rsidRDefault="00086D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20222E1A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A4F6300" w14:textId="1034D992" w:rsidR="00E21D0A" w:rsidRPr="002D6C77" w:rsidRDefault="004B0B8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43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3295E2BF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289ADE" w14:textId="40DC9647" w:rsidR="00E21D0A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</w:tcPr>
          <w:p w14:paraId="1FCA1C8E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7B62843" w14:textId="5F25C994" w:rsidR="00E21D0A" w:rsidRPr="002D6C77" w:rsidRDefault="00086D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</w:p>
        </w:tc>
        <w:tc>
          <w:tcPr>
            <w:tcW w:w="270" w:type="dxa"/>
          </w:tcPr>
          <w:p w14:paraId="1233606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5806A6B0" w14:textId="1E232A72" w:rsidR="00E21D0A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16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</w:p>
        </w:tc>
        <w:tc>
          <w:tcPr>
            <w:tcW w:w="236" w:type="dxa"/>
          </w:tcPr>
          <w:p w14:paraId="12358229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9CF18AA" w14:textId="793B9668" w:rsidR="00E21D0A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510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807</w:t>
            </w:r>
          </w:p>
        </w:tc>
      </w:tr>
      <w:tr w:rsidR="00E21D0A" w:rsidRPr="00CF1517" w14:paraId="3F784753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48F5DB47" w14:textId="79DA2957" w:rsidR="00E21D0A" w:rsidRPr="00CF1517" w:rsidRDefault="00EC2A12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2"/>
              <w:jc w:val="thaiDistribute"/>
              <w:rPr>
                <w:rFonts w:ascii="Angsana New" w:hAnsi="Angsana New" w:cs="Angsana New"/>
                <w:sz w:val="2"/>
                <w:szCs w:val="2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กลับรายการขาดทุนจากการตีราคาที่ดิน</w:t>
            </w:r>
          </w:p>
          <w:p w14:paraId="1AEA207E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22ED3241" w14:textId="0590BE64" w:rsidR="00E21D0A" w:rsidRPr="002D6C77" w:rsidRDefault="00360B44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</w:tcPr>
          <w:p w14:paraId="00ADAF19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2231080" w14:textId="35208F39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63CBDBE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347ECB0" w14:textId="0EF0F266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9500930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E7D2378" w14:textId="479D004D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1C692CE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9FAA501" w14:textId="36F8DD79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F98EBBC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8986A03" w14:textId="56BB921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A2798F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3C24AF3F" w14:textId="5ED8BC81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663EA76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226A442" w14:textId="1E9138AA" w:rsidR="00E21D0A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</w:tr>
      <w:tr w:rsidR="00E21D0A" w:rsidRPr="00CF1517" w14:paraId="2EB84088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045522B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992" w:type="dxa"/>
          </w:tcPr>
          <w:p w14:paraId="51212E47" w14:textId="21BCD7EF" w:rsidR="00E21D0A" w:rsidRPr="002D6C77" w:rsidRDefault="00360B44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00F9404D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52469AA" w14:textId="6CC86D16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178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10F69898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F48CB92" w14:textId="5A0A513E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88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</w:p>
        </w:tc>
        <w:tc>
          <w:tcPr>
            <w:tcW w:w="270" w:type="dxa"/>
          </w:tcPr>
          <w:p w14:paraId="06B67D67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21F59855" w14:textId="47AEBA7E" w:rsidR="00E21D0A" w:rsidRPr="002D6C77" w:rsidRDefault="00086D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</w:tcPr>
          <w:p w14:paraId="65E1CC6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26B1E87" w14:textId="696B041A" w:rsidR="00E21D0A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E21D0A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187</w:t>
            </w:r>
          </w:p>
        </w:tc>
        <w:tc>
          <w:tcPr>
            <w:tcW w:w="270" w:type="dxa"/>
          </w:tcPr>
          <w:p w14:paraId="027EE0BC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8804EE8" w14:textId="08A4DCDA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D60067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77E57240" w14:textId="033BF49C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50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91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</w:tcPr>
          <w:p w14:paraId="385CEBB9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5FCBF664" w14:textId="0FB3A5FA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E21D0A" w:rsidRPr="00CF1517" w14:paraId="69230BC7" w14:textId="77777777" w:rsidTr="00D2160A">
        <w:trPr>
          <w:cantSplit/>
          <w:trHeight w:hRule="exact" w:val="317"/>
          <w:jc w:val="right"/>
        </w:trPr>
        <w:tc>
          <w:tcPr>
            <w:tcW w:w="3220" w:type="dxa"/>
          </w:tcPr>
          <w:p w14:paraId="6D9071F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992" w:type="dxa"/>
          </w:tcPr>
          <w:p w14:paraId="59708198" w14:textId="7EF4FE12" w:rsidR="00E21D0A" w:rsidRPr="002D6C77" w:rsidRDefault="00E21D0A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C288A0C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A44C26E" w14:textId="1441C29C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91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4AE3C828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F828A57" w14:textId="2D2BA02C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E01DCF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8877DEC" w14:textId="06BE79ED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659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0F6A092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07AF912" w14:textId="122D4BC4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100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8B2274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59A368C" w14:textId="0F160CD0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82B6B9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24CAFAFD" w14:textId="480337D6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1A0B76CE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44D98DD5" w14:textId="3594BA5A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99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21D0A" w:rsidRPr="00CF1517" w14:paraId="0735E76C" w14:textId="77777777" w:rsidTr="00D2160A">
        <w:trPr>
          <w:cantSplit/>
          <w:trHeight w:hRule="exact" w:val="317"/>
          <w:jc w:val="right"/>
        </w:trPr>
        <w:tc>
          <w:tcPr>
            <w:tcW w:w="3220" w:type="dxa"/>
          </w:tcPr>
          <w:p w14:paraId="0087C49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738E5D0D" w14:textId="7AB34B5D" w:rsidR="00E21D0A" w:rsidRPr="002D6C77" w:rsidRDefault="00E21D0A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794A766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CE6B3D1" w14:textId="2CDD8A2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98D48DF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C3154B9" w14:textId="10915CD1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B8C2282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7A14C53E" w14:textId="32F0E19E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168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09DFCAA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96DDDCD" w14:textId="7A66A844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6E2F4B7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BD2D1E5" w14:textId="51CAE419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21CB07A0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</w:tcPr>
          <w:p w14:paraId="04F038E8" w14:textId="214103E3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19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</w:tcPr>
          <w:p w14:paraId="0EC3BD1A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063A575B" w14:textId="4B0F93CF" w:rsidR="00E21D0A" w:rsidRPr="002D6C77" w:rsidRDefault="00E21D0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061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21D0A" w:rsidRPr="00CF1517" w14:paraId="0BE4B20C" w14:textId="77777777" w:rsidTr="00D2160A">
        <w:trPr>
          <w:cantSplit/>
          <w:trHeight w:hRule="exact" w:val="317"/>
          <w:jc w:val="right"/>
        </w:trPr>
        <w:tc>
          <w:tcPr>
            <w:tcW w:w="3220" w:type="dxa"/>
          </w:tcPr>
          <w:p w14:paraId="372EDE35" w14:textId="77E529D9" w:rsidR="00E21D0A" w:rsidRPr="00CF1517" w:rsidRDefault="00FE3C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C0F6EFF" w14:textId="040EBC79" w:rsidR="00E21D0A" w:rsidRPr="002D6C77" w:rsidRDefault="00086D0E" w:rsidP="005E0D1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98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1721FB04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DA77BC8" w14:textId="43B87B37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919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6D446B64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74D8BCF5" w14:textId="28C55822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51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39D5F6E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606E6F35" w14:textId="4493C31C" w:rsidR="00E21D0A" w:rsidRPr="002D6C77" w:rsidRDefault="00086D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009</w:t>
            </w:r>
          </w:p>
        </w:tc>
        <w:tc>
          <w:tcPr>
            <w:tcW w:w="270" w:type="dxa"/>
          </w:tcPr>
          <w:p w14:paraId="07AD3C4B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BEEBC46" w14:textId="6E88C2A5" w:rsidR="00E21D0A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30B997A8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AFBD3C8" w14:textId="4A97ABD4" w:rsidR="00E21D0A" w:rsidRPr="002D6C77" w:rsidRDefault="00360B44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33</w:t>
            </w:r>
          </w:p>
        </w:tc>
        <w:tc>
          <w:tcPr>
            <w:tcW w:w="270" w:type="dxa"/>
          </w:tcPr>
          <w:p w14:paraId="09F89200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</w:tcPr>
          <w:p w14:paraId="2005C485" w14:textId="18B88F55" w:rsidR="00E21D0A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6" w:type="dxa"/>
          </w:tcPr>
          <w:p w14:paraId="1850F6D7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</w:tcPr>
          <w:p w14:paraId="751A4562" w14:textId="01D826C8" w:rsidR="00E21D0A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E21D0A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</w:tr>
      <w:tr w:rsidR="00AE3C6D" w:rsidRPr="00CF1517" w14:paraId="649B85EE" w14:textId="77777777" w:rsidTr="005C4D2E">
        <w:trPr>
          <w:cantSplit/>
          <w:trHeight w:hRule="exact" w:val="1037"/>
          <w:jc w:val="right"/>
        </w:trPr>
        <w:tc>
          <w:tcPr>
            <w:tcW w:w="3220" w:type="dxa"/>
          </w:tcPr>
          <w:p w14:paraId="2F076145" w14:textId="77777777" w:rsidR="00E04996" w:rsidRPr="00CF1517" w:rsidRDefault="00AE3C6D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CF15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การรับรู้สินทรัพย์สิทธิการใช้จากการ   </w:t>
            </w:r>
            <w:r w:rsidR="00E04996"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  <w:p w14:paraId="3195D7A6" w14:textId="539532E1" w:rsidR="00E04996" w:rsidRPr="00CF1517" w:rsidRDefault="00E04996" w:rsidP="00E04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="00AE3C6D" w:rsidRPr="00CF15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ถือปฏิบัติตาม </w:t>
            </w:r>
            <w:r w:rsidR="00AE3C6D"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TFRS </w:t>
            </w:r>
            <w:r w:rsidR="00360B44" w:rsidRPr="00360B44">
              <w:rPr>
                <w:rFonts w:asciiTheme="majorBidi" w:hAnsiTheme="majorBidi" w:cstheme="majorBidi"/>
                <w:sz w:val="26"/>
                <w:szCs w:val="26"/>
              </w:rPr>
              <w:t>16</w:t>
            </w:r>
            <w:r w:rsidR="00AE3C6D"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AE3C6D" w:rsidRPr="00CF15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เป็นครั้งแรก </w:t>
            </w:r>
          </w:p>
          <w:p w14:paraId="53CF7BC5" w14:textId="15A13572" w:rsidR="00AE3C6D" w:rsidRPr="00CF1517" w:rsidRDefault="00E04996" w:rsidP="00E04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="00AE3C6D" w:rsidRPr="00CF1517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 xml:space="preserve">(ดูหมายเหตุข้อ </w:t>
            </w:r>
            <w:r w:rsidR="004B0B8A" w:rsidRPr="004B0B8A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3</w:t>
            </w:r>
            <w:r w:rsidR="00AE3C6D" w:rsidRPr="00CF151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</w:rPr>
              <w:t>(ข)</w:t>
            </w:r>
            <w:r w:rsidR="00AE3C6D" w:rsidRPr="00CF1517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7F26C30E" w14:textId="77777777" w:rsidR="00AE3C6D" w:rsidRPr="002D6C77" w:rsidRDefault="00AE3C6D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1EE68AAA" w14:textId="77777777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59CC0C28" w14:textId="0D62650B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3FB4156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1248641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0782B4D6" w14:textId="77777777" w:rsidR="005C1A7B" w:rsidRPr="002D6C77" w:rsidRDefault="005C1A7B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59063BCF" w14:textId="3C602E63" w:rsidR="005C1A7B" w:rsidRPr="002D6C77" w:rsidRDefault="005C1A7B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F315D8C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331D1D3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5A849B56" w14:textId="77777777" w:rsidR="005C1A7B" w:rsidRPr="002D6C77" w:rsidRDefault="005C1A7B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03DEAC8A" w14:textId="3D12390F" w:rsidR="005C1A7B" w:rsidRPr="002D6C77" w:rsidRDefault="005C49B2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5C1A7B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08DD419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F3085A2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2FB5880" w14:textId="77777777" w:rsidR="005C1A7B" w:rsidRPr="002D6C77" w:rsidRDefault="005C1A7B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2C0E6BC5" w14:textId="3976DC05" w:rsidR="005C1A7B" w:rsidRPr="002D6C77" w:rsidRDefault="005C49B2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908</w:t>
            </w:r>
            <w:r w:rsidR="005C1A7B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09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4049303F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34563A7" w14:textId="77777777" w:rsidR="00AE3C6D" w:rsidRPr="002D6C77" w:rsidRDefault="00AE3C6D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</w:p>
          <w:p w14:paraId="332F7FE2" w14:textId="77777777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</w:p>
          <w:p w14:paraId="52CCA5E5" w14:textId="4049D5EC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0052733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04943DC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06AC535" w14:textId="77777777" w:rsidR="005C1A7B" w:rsidRPr="002D6C77" w:rsidRDefault="005C1A7B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0BD7D4F" w14:textId="1D402C74" w:rsidR="005C1A7B" w:rsidRPr="002D6C77" w:rsidRDefault="005C49B2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5C1A7B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05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707D18DC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</w:tcPr>
          <w:p w14:paraId="2B9ECCAF" w14:textId="77777777" w:rsidR="00AE3C6D" w:rsidRPr="002D6C77" w:rsidRDefault="00AE3C6D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745113DA" w14:textId="77777777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0A2FB5F9" w14:textId="65737FD0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364C348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5B570428" w14:textId="77777777" w:rsidR="00AE3C6D" w:rsidRPr="002D6C77" w:rsidRDefault="00AE3C6D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30A26F28" w14:textId="77777777" w:rsidR="005C1A7B" w:rsidRPr="002D6C77" w:rsidRDefault="005C1A7B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2BA49958" w14:textId="61D5A520" w:rsidR="005C1A7B" w:rsidRPr="002D6C77" w:rsidRDefault="005C49B2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2D6C7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919</w:t>
            </w:r>
            <w:r w:rsidR="005C1A7B" w:rsidRPr="002D6C7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160</w:t>
            </w:r>
            <w:r w:rsidRPr="002D6C7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AE3C6D" w:rsidRPr="00CF1517" w14:paraId="49BEBA61" w14:textId="77777777" w:rsidTr="005C4D2E">
        <w:trPr>
          <w:cantSplit/>
          <w:trHeight w:hRule="exact" w:val="317"/>
          <w:jc w:val="right"/>
        </w:trPr>
        <w:tc>
          <w:tcPr>
            <w:tcW w:w="3220" w:type="dxa"/>
          </w:tcPr>
          <w:p w14:paraId="7ABE3FCC" w14:textId="17C9AF2D" w:rsidR="00AE3C6D" w:rsidRPr="00CF1517" w:rsidRDefault="00AE3C6D" w:rsidP="00AE3C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ใหม่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6FA267F9" w14:textId="5E0468B8" w:rsidR="00AE3C6D" w:rsidRPr="002D6C77" w:rsidRDefault="00086D0E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98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447BA6D4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6BBF818" w14:textId="545B2070" w:rsidR="00AE3C6D" w:rsidRPr="002D6C77" w:rsidRDefault="00360B44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919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04298BD6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48E63F6C" w14:textId="516D7C1E" w:rsidR="00AE3C6D" w:rsidRPr="002D6C77" w:rsidRDefault="00360B44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50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918</w:t>
            </w:r>
          </w:p>
        </w:tc>
        <w:tc>
          <w:tcPr>
            <w:tcW w:w="270" w:type="dxa"/>
          </w:tcPr>
          <w:p w14:paraId="441BF24B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7F2AFBD6" w14:textId="58E90D24" w:rsidR="00AE3C6D" w:rsidRPr="002D6C77" w:rsidRDefault="00360B44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565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600</w:t>
            </w:r>
          </w:p>
        </w:tc>
        <w:tc>
          <w:tcPr>
            <w:tcW w:w="270" w:type="dxa"/>
          </w:tcPr>
          <w:p w14:paraId="2F0C43B8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8EB0CE" w14:textId="7BD17ED1" w:rsidR="00AE3C6D" w:rsidRPr="002D6C77" w:rsidRDefault="00360B44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712182D5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DA527D5" w14:textId="1334416D" w:rsidR="00AE3C6D" w:rsidRPr="002D6C77" w:rsidRDefault="00086D0E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270" w:type="dxa"/>
          </w:tcPr>
          <w:p w14:paraId="33F5D2FF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</w:tcPr>
          <w:p w14:paraId="78AC5873" w14:textId="345D9541" w:rsidR="00AE3C6D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6" w:type="dxa"/>
          </w:tcPr>
          <w:p w14:paraId="06CA2F7D" w14:textId="77777777" w:rsidR="00AE3C6D" w:rsidRPr="002D6C77" w:rsidRDefault="00AE3C6D" w:rsidP="00AE3C6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</w:tcPr>
          <w:p w14:paraId="158C7DB1" w14:textId="31AA2756" w:rsidR="00AE3C6D" w:rsidRPr="002D6C77" w:rsidRDefault="004B0B8A" w:rsidP="005C1A7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706</w:t>
            </w:r>
            <w:r w:rsidR="005C1A7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76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</w:tr>
      <w:tr w:rsidR="00E21D0A" w:rsidRPr="00906FA7" w14:paraId="105EB337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5F8F2A22" w14:textId="23B8AAFF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</w:tcPr>
          <w:p w14:paraId="125047E6" w14:textId="538F96FC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CE30B76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D3B7D98" w14:textId="0314E486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E4DEDE3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EABE3BF" w14:textId="4C6613DD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34CFEC4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3BD659A7" w14:textId="6C3F1DC6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93A3B3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9FE1B13" w14:textId="78A4FB06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46171EE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95CA2FD" w14:textId="7DA3313D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1E56A20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19251988" w14:textId="0ADA8EC1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3F5129F5" w14:textId="77777777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7C374A5" w14:textId="7F0556A9" w:rsidR="00E21D0A" w:rsidRPr="002D6C7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FE3C0E" w:rsidRPr="00906FA7" w14:paraId="6B52BD08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2D79087A" w14:textId="77777777" w:rsidR="00FE3C0E" w:rsidRPr="00CF1517" w:rsidRDefault="00FE3C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</w:tcPr>
          <w:p w14:paraId="1747024B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A2FC626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5D15D8C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BFE911C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3011C36D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48307C9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21CE8609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AF8BCD9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3717F71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432C4C7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AB3DF03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17F2BF8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06C66D37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0558793A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E2F656C" w14:textId="77777777" w:rsidR="00FE3C0E" w:rsidRPr="002D6C77" w:rsidRDefault="00FE3C0E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E21D0A" w:rsidRPr="00CF1517" w14:paraId="58F0537F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5D524593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3843F623" w14:textId="51E118D2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2467F79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59507DF" w14:textId="1950F559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15BB15B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75AFC480" w14:textId="4ACC43C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3125789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21B5187C" w14:textId="6C210BBD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B790E4F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E26CE8F" w14:textId="6E7DD353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1CEFFF8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D3E9387" w14:textId="5ED362B0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4AE71FF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3357EFD8" w14:textId="08BD3CD5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4F9911C0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3E4ADC40" w14:textId="46A02521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E21D0A" w:rsidRPr="00CF1517" w14:paraId="66BDF82B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16C01D95" w14:textId="7E84B04E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633BACED" w14:textId="7324EC2B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365EB19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7F8E03E" w14:textId="69FB9235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1BF9346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D81BBDF" w14:textId="6B8F0D3B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51132E1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7FD9A58B" w14:textId="390ABA04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BB0D475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9D37C39" w14:textId="0544BCC6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15169E1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57A80B" w14:textId="455FBF8F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CD67688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1A8DEC4A" w14:textId="6D6135F4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51AEA527" w14:textId="77777777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3402B3F1" w14:textId="438200B0" w:rsidR="00E21D0A" w:rsidRPr="00CF1517" w:rsidRDefault="00E21D0A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BF2C49" w:rsidRPr="00CF1517" w14:paraId="4B7F2838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39BF41A1" w14:textId="77777777" w:rsidR="00BF2C49" w:rsidRPr="00CF1517" w:rsidRDefault="00BF2C49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7945833E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AC8E5D8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8268748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92099B7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02B5E30B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6D3BD25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40BE4FF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75CF016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37379F2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01A1FB8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53F9169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2BA527F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60FB9499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2E808FD8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51B1847" w14:textId="77777777" w:rsidR="00BF2C49" w:rsidRPr="00CF1517" w:rsidRDefault="00BF2C49" w:rsidP="00E21D0A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70425" w:rsidRPr="00CF1517" w14:paraId="3D280AE9" w14:textId="77777777" w:rsidTr="00CA1D37">
        <w:trPr>
          <w:cantSplit/>
          <w:trHeight w:hRule="exact" w:val="722"/>
          <w:jc w:val="right"/>
        </w:trPr>
        <w:tc>
          <w:tcPr>
            <w:tcW w:w="3220" w:type="dxa"/>
          </w:tcPr>
          <w:p w14:paraId="16A3C7B8" w14:textId="436C9EF7" w:rsidR="00D70425" w:rsidRPr="00CF1517" w:rsidRDefault="00D7042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2431A015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ED70EFC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66ACB8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CFCDA25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3B49AC56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465327E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094EB7AF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BE978FC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D32F2B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EC5535F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31C39AE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CDD9DB3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5CF7E5E5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2D3B646D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5A886218" w14:textId="77777777" w:rsidR="00D70425" w:rsidRPr="00CF1517" w:rsidRDefault="00D70425" w:rsidP="00D7042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F64050" w:rsidRPr="00CF1517" w14:paraId="3A004F24" w14:textId="77777777" w:rsidTr="00CA1D37">
        <w:trPr>
          <w:cantSplit/>
          <w:trHeight w:hRule="exact" w:val="317"/>
          <w:tblHeader/>
          <w:jc w:val="right"/>
        </w:trPr>
        <w:tc>
          <w:tcPr>
            <w:tcW w:w="3220" w:type="dxa"/>
          </w:tcPr>
          <w:p w14:paraId="727FDE11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br w:type="page"/>
            </w:r>
          </w:p>
        </w:tc>
        <w:tc>
          <w:tcPr>
            <w:tcW w:w="992" w:type="dxa"/>
          </w:tcPr>
          <w:p w14:paraId="2E771E73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AD7E763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37D490FD" w14:textId="77777777" w:rsidR="00F64050" w:rsidRPr="00CF1517" w:rsidRDefault="00F64050" w:rsidP="00791837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0CB1372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39B5FEF1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16022737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90" w:type="dxa"/>
            <w:gridSpan w:val="3"/>
          </w:tcPr>
          <w:p w14:paraId="6BA71D47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งบการเงินเฉพาะกิจการ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(ต่อ)</w:t>
            </w:r>
          </w:p>
        </w:tc>
        <w:tc>
          <w:tcPr>
            <w:tcW w:w="270" w:type="dxa"/>
          </w:tcPr>
          <w:p w14:paraId="051B24C2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7D5DD29B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136583FD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3885482B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</w:tcPr>
          <w:p w14:paraId="6C2E697E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4B91F8BD" w14:textId="77777777" w:rsidR="00F64050" w:rsidRPr="00CF1517" w:rsidRDefault="00F64050" w:rsidP="00791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02F0608B" w14:textId="77777777" w:rsidTr="00CA1D37">
        <w:trPr>
          <w:cantSplit/>
          <w:trHeight w:hRule="exact" w:val="317"/>
          <w:tblHeader/>
          <w:jc w:val="right"/>
        </w:trPr>
        <w:tc>
          <w:tcPr>
            <w:tcW w:w="3220" w:type="dxa"/>
          </w:tcPr>
          <w:p w14:paraId="38E8E1C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592B91D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7870EE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3533199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9A27C4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69872E8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0211A0E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7955A06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64F80A0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AA69C1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</w:tcPr>
          <w:p w14:paraId="04C00D5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6CD297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17BC5FB3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30B0029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36" w:type="dxa"/>
          </w:tcPr>
          <w:p w14:paraId="6B60F76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0201323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2BB05F7E" w14:textId="77777777" w:rsidTr="00CA1D37">
        <w:trPr>
          <w:cantSplit/>
          <w:trHeight w:hRule="exact" w:val="317"/>
          <w:tblHeader/>
          <w:jc w:val="right"/>
        </w:trPr>
        <w:tc>
          <w:tcPr>
            <w:tcW w:w="3220" w:type="dxa"/>
          </w:tcPr>
          <w:p w14:paraId="5AB471F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5783F2E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70" w:type="dxa"/>
          </w:tcPr>
          <w:p w14:paraId="7C0B522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95A8245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</w:tcPr>
          <w:p w14:paraId="00447998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5DF97E9B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77AD79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4EAE084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70" w:type="dxa"/>
          </w:tcPr>
          <w:p w14:paraId="057FB99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FFFF27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</w:tcPr>
          <w:p w14:paraId="69053E1B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92C763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09BFDEB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20D0F2C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36" w:type="dxa"/>
          </w:tcPr>
          <w:p w14:paraId="0AFF327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7B3E9A3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0699866C" w14:textId="77777777" w:rsidTr="00CA1D37">
        <w:trPr>
          <w:cantSplit/>
          <w:trHeight w:hRule="exact" w:val="317"/>
          <w:tblHeader/>
          <w:jc w:val="right"/>
        </w:trPr>
        <w:tc>
          <w:tcPr>
            <w:tcW w:w="3220" w:type="dxa"/>
          </w:tcPr>
          <w:p w14:paraId="284C4150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10725A0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0DF5833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EB763F8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7C82E12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4404A0FC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</w:tcPr>
          <w:p w14:paraId="00A0BB4B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313DD44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70" w:type="dxa"/>
          </w:tcPr>
          <w:p w14:paraId="2C04C1AB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4D868C5B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</w:tcPr>
          <w:p w14:paraId="3DC36F5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D932A8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61D379A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08EEB1C5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36" w:type="dxa"/>
          </w:tcPr>
          <w:p w14:paraId="48268B96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09C5DC1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E5F23" w:rsidRPr="00CF1517" w14:paraId="70FCF6EA" w14:textId="77777777" w:rsidTr="00CA1D37">
        <w:trPr>
          <w:cantSplit/>
          <w:trHeight w:hRule="exact" w:val="317"/>
          <w:tblHeader/>
          <w:jc w:val="right"/>
        </w:trPr>
        <w:tc>
          <w:tcPr>
            <w:tcW w:w="3220" w:type="dxa"/>
          </w:tcPr>
          <w:p w14:paraId="4AC6A0D2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41146BF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</w:tcPr>
          <w:p w14:paraId="477F784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0359AC1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</w:tcPr>
          <w:p w14:paraId="237E8D9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490BC662" w14:textId="77777777" w:rsidR="007E5F23" w:rsidRPr="00CF1517" w:rsidRDefault="007E5F23" w:rsidP="007E5F23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</w:tcPr>
          <w:p w14:paraId="63C6799D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503457F9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70" w:type="dxa"/>
          </w:tcPr>
          <w:p w14:paraId="031FC06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7425EEAF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</w:tcPr>
          <w:p w14:paraId="6E42AEA7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F332FFC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</w:tcPr>
          <w:p w14:paraId="39C49F01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4714B5A4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36" w:type="dxa"/>
          </w:tcPr>
          <w:p w14:paraId="00892AFA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94" w:type="dxa"/>
          </w:tcPr>
          <w:p w14:paraId="2942567E" w14:textId="77777777" w:rsidR="007E5F23" w:rsidRPr="00CF1517" w:rsidRDefault="007E5F23" w:rsidP="007E5F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F64050" w:rsidRPr="00CF1517" w14:paraId="6F066A84" w14:textId="77777777" w:rsidTr="00CA1D37">
        <w:trPr>
          <w:cantSplit/>
          <w:trHeight w:hRule="exact" w:val="317"/>
          <w:tblHeader/>
          <w:jc w:val="right"/>
        </w:trPr>
        <w:tc>
          <w:tcPr>
            <w:tcW w:w="3220" w:type="dxa"/>
          </w:tcPr>
          <w:p w14:paraId="33995DDE" w14:textId="77777777" w:rsidR="00F64050" w:rsidRPr="00CF1517" w:rsidRDefault="00F64050" w:rsidP="00F64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1360" w:type="dxa"/>
            <w:gridSpan w:val="15"/>
          </w:tcPr>
          <w:p w14:paraId="1DB2CA45" w14:textId="77777777" w:rsidR="00F64050" w:rsidRPr="00CF1517" w:rsidRDefault="00F64050" w:rsidP="00F64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0B5009" w:rsidRPr="00CF1517" w14:paraId="5A581726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643145A8" w14:textId="424D1F5B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/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ราคาประเมินใหม่</w:t>
            </w:r>
          </w:p>
        </w:tc>
        <w:tc>
          <w:tcPr>
            <w:tcW w:w="992" w:type="dxa"/>
          </w:tcPr>
          <w:p w14:paraId="3D45AEB5" w14:textId="77777777" w:rsidR="000B5009" w:rsidRPr="00CF1517" w:rsidRDefault="000B5009" w:rsidP="000B50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14A3A09" w14:textId="38695DF1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27A15CB6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746E8C1A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001C76B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F4C2504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734FFCA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745D39B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CD3B860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21551744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586A3DC1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7ECFFBD6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98" w:type="dxa"/>
          </w:tcPr>
          <w:p w14:paraId="0BFD4212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36" w:type="dxa"/>
          </w:tcPr>
          <w:p w14:paraId="0DDC73CD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294" w:type="dxa"/>
          </w:tcPr>
          <w:p w14:paraId="5D5328FB" w14:textId="77777777" w:rsidR="000B5009" w:rsidRPr="00CF1517" w:rsidRDefault="000B5009" w:rsidP="00DE6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</w:tr>
      <w:tr w:rsidR="00732DE0" w:rsidRPr="00CF1517" w14:paraId="18F09BC2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13DA45F3" w14:textId="71AD0876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ใหม่</w:t>
            </w:r>
          </w:p>
        </w:tc>
        <w:tc>
          <w:tcPr>
            <w:tcW w:w="992" w:type="dxa"/>
          </w:tcPr>
          <w:p w14:paraId="00C6ED90" w14:textId="7868C700" w:rsidR="00732DE0" w:rsidRPr="00CF1517" w:rsidRDefault="00086D0E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98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37BA2BFB" w14:textId="39EAD3AA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7C361891" w14:textId="5075581B" w:rsidR="00732DE0" w:rsidRPr="00A45701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</w:tabs>
              <w:spacing w:line="360" w:lineRule="exact"/>
              <w:ind w:left="-1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919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42597174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7C6255DD" w14:textId="6C2DCF13" w:rsidR="00732DE0" w:rsidRPr="00CF1517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50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918</w:t>
            </w:r>
          </w:p>
        </w:tc>
        <w:tc>
          <w:tcPr>
            <w:tcW w:w="270" w:type="dxa"/>
          </w:tcPr>
          <w:p w14:paraId="6385009C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00754E4C" w14:textId="64757F9D" w:rsidR="00732DE0" w:rsidRPr="00CF1517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565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600</w:t>
            </w:r>
          </w:p>
        </w:tc>
        <w:tc>
          <w:tcPr>
            <w:tcW w:w="270" w:type="dxa"/>
          </w:tcPr>
          <w:p w14:paraId="2F49631F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D6C67DE" w14:textId="7A9F031C" w:rsidR="00732DE0" w:rsidRPr="00CF1517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32D97931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5C0B1E36" w14:textId="0BE034B7" w:rsidR="00732DE0" w:rsidRPr="00CF1517" w:rsidRDefault="00086D0E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270" w:type="dxa"/>
          </w:tcPr>
          <w:p w14:paraId="3192D1CD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98" w:type="dxa"/>
          </w:tcPr>
          <w:p w14:paraId="68876EE6" w14:textId="202FF6E7" w:rsidR="00732DE0" w:rsidRPr="00CF1517" w:rsidRDefault="004B0B8A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82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6" w:type="dxa"/>
          </w:tcPr>
          <w:p w14:paraId="2EB66E0F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294" w:type="dxa"/>
          </w:tcPr>
          <w:p w14:paraId="27A8FCA2" w14:textId="3ACBFDE9" w:rsidR="00732DE0" w:rsidRPr="00CF1517" w:rsidRDefault="004B0B8A" w:rsidP="008B36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line="360" w:lineRule="exact"/>
              <w:ind w:left="-18" w:right="87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706</w:t>
            </w:r>
            <w:r w:rsidR="00732DE0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76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</w:tr>
      <w:tr w:rsidR="00732DE0" w:rsidRPr="00CF1517" w14:paraId="2B66927D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241E7F7F" w14:textId="7FBB6B03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992" w:type="dxa"/>
          </w:tcPr>
          <w:p w14:paraId="58DC2555" w14:textId="2EE2CA74" w:rsidR="00732DE0" w:rsidRPr="00732DE0" w:rsidRDefault="004B0B8A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732DE0" w:rsidRPr="00732DE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086D0E" w:rsidRPr="00086D0E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4B0B8A">
              <w:rPr>
                <w:rFonts w:asciiTheme="majorBidi" w:hAnsiTheme="majorBidi" w:cstheme="majorBidi"/>
                <w:sz w:val="26"/>
                <w:szCs w:val="26"/>
              </w:rPr>
              <w:t>4</w:t>
            </w:r>
            <w:r w:rsidR="00360B44" w:rsidRPr="00360B44"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410DDEEA" w14:textId="152C2034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4C2D7E30" w14:textId="673F368F" w:rsidR="00732DE0" w:rsidRPr="00A45701" w:rsidRDefault="004B0B8A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</w:tabs>
              <w:spacing w:line="360" w:lineRule="exact"/>
              <w:ind w:left="-18" w:right="72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732DE0" w:rsidRPr="00A4570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67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084EE6B6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5F57D7A" w14:textId="17E98B88" w:rsidR="00732DE0" w:rsidRPr="00A45701" w:rsidRDefault="004B0B8A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</w:tcPr>
          <w:p w14:paraId="45DB9559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13FD63FB" w14:textId="207E40C9" w:rsidR="00732DE0" w:rsidRPr="00A45701" w:rsidRDefault="00086D0E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4F0D4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768</w:t>
            </w:r>
          </w:p>
        </w:tc>
        <w:tc>
          <w:tcPr>
            <w:tcW w:w="270" w:type="dxa"/>
          </w:tcPr>
          <w:p w14:paraId="7AF15631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78496FB" w14:textId="4A49E72E" w:rsidR="00732DE0" w:rsidRPr="004F0D44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4F0D44" w:rsidRPr="004F0D4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90</w:t>
            </w:r>
          </w:p>
        </w:tc>
        <w:tc>
          <w:tcPr>
            <w:tcW w:w="270" w:type="dxa"/>
          </w:tcPr>
          <w:p w14:paraId="54A0D45A" w14:textId="77777777" w:rsidR="00732DE0" w:rsidRPr="004F0D44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8FF713D" w14:textId="747BCD16" w:rsidR="00732DE0" w:rsidRPr="004F0D44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168</w:t>
            </w:r>
          </w:p>
        </w:tc>
        <w:tc>
          <w:tcPr>
            <w:tcW w:w="270" w:type="dxa"/>
          </w:tcPr>
          <w:p w14:paraId="3AA80442" w14:textId="77777777" w:rsidR="00732DE0" w:rsidRPr="004F0D44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5AB81C4F" w14:textId="5C966024" w:rsidR="00732DE0" w:rsidRPr="004F0D44" w:rsidRDefault="00B10FCB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8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274</w:t>
            </w:r>
            <w:r w:rsidR="004F0D44" w:rsidRPr="004F0D44">
              <w:rPr>
                <w:rFonts w:ascii="Angsana New" w:hAnsi="Angsana New" w:cs="Angsana New"/>
                <w:sz w:val="26"/>
                <w:szCs w:val="26"/>
              </w:rPr>
              <w:t>,</w:t>
            </w:r>
            <w:r>
              <w:rPr>
                <w:rFonts w:ascii="Angsana New" w:hAnsi="Angsana New" w:cs="Angsana New"/>
                <w:sz w:val="26"/>
                <w:szCs w:val="26"/>
              </w:rPr>
              <w:t>459</w:t>
            </w:r>
          </w:p>
        </w:tc>
        <w:tc>
          <w:tcPr>
            <w:tcW w:w="236" w:type="dxa"/>
          </w:tcPr>
          <w:p w14:paraId="6422F5B6" w14:textId="77777777" w:rsidR="00732DE0" w:rsidRPr="004F0D44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C39405A" w14:textId="36E3F73D" w:rsidR="00732DE0" w:rsidRPr="004F0D44" w:rsidRDefault="004B0B8A" w:rsidP="008B36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line="360" w:lineRule="exact"/>
              <w:ind w:left="-18" w:right="8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19</w:t>
            </w:r>
            <w:r w:rsidR="004F0D44" w:rsidRPr="004F0D4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044</w:t>
            </w:r>
          </w:p>
        </w:tc>
      </w:tr>
      <w:tr w:rsidR="00732DE0" w:rsidRPr="00CF1517" w14:paraId="0B2C0A41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540553B7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2"/>
              <w:jc w:val="thaiDistribute"/>
              <w:rPr>
                <w:rFonts w:ascii="Angsana New" w:hAnsi="Angsana New" w:cs="Angsana New"/>
                <w:sz w:val="2"/>
                <w:szCs w:val="2"/>
                <w:cs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ส่วนเกิน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ทุนจากการตีราคาที่ดิน</w:t>
            </w:r>
          </w:p>
          <w:p w14:paraId="7EA294B7" w14:textId="77777777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175E2DDE" w14:textId="37A80AF7" w:rsidR="00732DE0" w:rsidRPr="00A45701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809</w:t>
            </w:r>
          </w:p>
        </w:tc>
        <w:tc>
          <w:tcPr>
            <w:tcW w:w="270" w:type="dxa"/>
          </w:tcPr>
          <w:p w14:paraId="3E301D47" w14:textId="167B6854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56DFFCBE" w14:textId="209A808E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</w:tabs>
              <w:spacing w:line="360" w:lineRule="exact"/>
              <w:ind w:left="-1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9EFD798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312EC281" w14:textId="62428759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9E891FF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1A35DA40" w14:textId="2D4F514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F029155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8E39AE" w14:textId="56EDD281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2B478CD9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2F322FE" w14:textId="7CB1842A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4925305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2C87E49F" w14:textId="41282F4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8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745A80B3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4F08442B" w14:textId="1A7F9FCD" w:rsidR="00732DE0" w:rsidRPr="00732DE0" w:rsidRDefault="00360B44" w:rsidP="008B36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line="360" w:lineRule="exact"/>
              <w:ind w:left="-18" w:right="8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732DE0"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809</w:t>
            </w:r>
          </w:p>
        </w:tc>
      </w:tr>
      <w:tr w:rsidR="00732DE0" w:rsidRPr="00CF1517" w14:paraId="692DDC71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7F962947" w14:textId="6B69769C" w:rsidR="00732DE0" w:rsidRPr="00CF1517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992" w:type="dxa"/>
          </w:tcPr>
          <w:p w14:paraId="50EC0602" w14:textId="27A52EC1" w:rsidR="00732DE0" w:rsidRPr="00A45701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785</w:t>
            </w:r>
          </w:p>
          <w:p w14:paraId="0BFC50A4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EBA834D" w14:textId="7DBE6381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</w:tcPr>
          <w:p w14:paraId="144BFA37" w14:textId="0F05059E" w:rsidR="00732DE0" w:rsidRPr="00732DE0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</w:tabs>
              <w:spacing w:line="360" w:lineRule="exact"/>
              <w:ind w:left="-18" w:right="7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732DE0"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11</w:t>
            </w:r>
          </w:p>
        </w:tc>
        <w:tc>
          <w:tcPr>
            <w:tcW w:w="270" w:type="dxa"/>
          </w:tcPr>
          <w:p w14:paraId="41CAD045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CA4BB10" w14:textId="68C6B4DC" w:rsidR="00732DE0" w:rsidRPr="00A45701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741BC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811</w:t>
            </w:r>
          </w:p>
        </w:tc>
        <w:tc>
          <w:tcPr>
            <w:tcW w:w="270" w:type="dxa"/>
          </w:tcPr>
          <w:p w14:paraId="76A9200A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13F078F" w14:textId="3FEF7D55" w:rsidR="00732DE0" w:rsidRPr="00A45701" w:rsidRDefault="004B0B8A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23</w:t>
            </w:r>
            <w:r w:rsid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932</w:t>
            </w:r>
          </w:p>
        </w:tc>
        <w:tc>
          <w:tcPr>
            <w:tcW w:w="270" w:type="dxa"/>
          </w:tcPr>
          <w:p w14:paraId="7A11D063" w14:textId="77777777" w:rsidR="00732DE0" w:rsidRPr="00A45701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8746532" w14:textId="6606C2BE" w:rsidR="00732DE0" w:rsidRPr="00732DE0" w:rsidRDefault="00360B44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732DE0"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</w:p>
        </w:tc>
        <w:tc>
          <w:tcPr>
            <w:tcW w:w="270" w:type="dxa"/>
          </w:tcPr>
          <w:p w14:paraId="445AF320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02DE2CC" w14:textId="1DCDAD34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2B629396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7FC4B57C" w14:textId="23D45E2E" w:rsidR="00732DE0" w:rsidRPr="00732DE0" w:rsidRDefault="00732DE0" w:rsidP="008B36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564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B10FCB">
              <w:rPr>
                <w:rFonts w:ascii="Angsana New" w:hAnsi="Angsana New" w:cs="Angsana New"/>
                <w:sz w:val="26"/>
                <w:szCs w:val="26"/>
              </w:rPr>
              <w:t>888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</w:tcPr>
          <w:p w14:paraId="387347A4" w14:textId="77777777" w:rsidR="00732DE0" w:rsidRPr="00732DE0" w:rsidRDefault="00732DE0" w:rsidP="00732D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39902024" w14:textId="6F177C8B" w:rsidR="00732DE0" w:rsidRPr="00732DE0" w:rsidRDefault="00741BC1" w:rsidP="00741B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line="360" w:lineRule="exact"/>
              <w:ind w:left="-18" w:right="7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27013B" w:rsidRPr="00CF1517" w14:paraId="192A660A" w14:textId="77777777" w:rsidTr="00CA1D37">
        <w:trPr>
          <w:cantSplit/>
          <w:trHeight w:hRule="exact" w:val="317"/>
          <w:jc w:val="right"/>
        </w:trPr>
        <w:tc>
          <w:tcPr>
            <w:tcW w:w="3220" w:type="dxa"/>
          </w:tcPr>
          <w:p w14:paraId="621B6D21" w14:textId="157A5E23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992" w:type="dxa"/>
          </w:tcPr>
          <w:p w14:paraId="714364C6" w14:textId="10A38A69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1367ED4" w14:textId="7B39BE38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2AC5DD0" w14:textId="1285CD9C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095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997C364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E2F8A19" w14:textId="59480891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0D1D8D2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7D77ADF4" w14:textId="7BB64A50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73595649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550170B" w14:textId="356B8A13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597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C90E9D3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E66FB8C" w14:textId="18EE7815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5FCD1707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59F95A55" w14:textId="2E0230EB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82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E0B5335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383FA69" w14:textId="10B9ED4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759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27013B" w:rsidRPr="00CF1517" w14:paraId="0BDFB7C9" w14:textId="77777777" w:rsidTr="00E928E9">
        <w:trPr>
          <w:cantSplit/>
          <w:trHeight w:hRule="exact" w:val="317"/>
          <w:jc w:val="right"/>
        </w:trPr>
        <w:tc>
          <w:tcPr>
            <w:tcW w:w="3220" w:type="dxa"/>
          </w:tcPr>
          <w:p w14:paraId="1F27376A" w14:textId="127A24A2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7EE8A113" w14:textId="6D019511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E858E83" w14:textId="7BF847D5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4B9097D" w14:textId="144A5329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9ADC857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AEB99D5" w14:textId="3598ECE9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15228F">
              <w:rPr>
                <w:rFonts w:ascii="Angsana New" w:hAnsi="Angsana New" w:cs="Angsana New"/>
                <w:sz w:val="26"/>
                <w:szCs w:val="26"/>
              </w:rPr>
              <w:t>928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4B794D41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07959E65" w14:textId="7AD8EC53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637B55">
              <w:rPr>
                <w:rFonts w:ascii="Angsana New" w:hAnsi="Angsana New" w:cs="Angsana New"/>
                <w:sz w:val="26"/>
                <w:szCs w:val="26"/>
              </w:rPr>
              <w:t>197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1EA2BC3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F9D8B9D" w14:textId="64EAD152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A01F395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7EA6408" w14:textId="178A4192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60C7CFE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</w:tcPr>
          <w:p w14:paraId="5824004D" w14:textId="1596DCCD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775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36" w:type="dxa"/>
          </w:tcPr>
          <w:p w14:paraId="782C76B1" w14:textId="77777777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5CD253A5" w14:textId="388AE67C" w:rsidR="0027013B" w:rsidRPr="00732DE0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732DE0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637B55">
              <w:rPr>
                <w:rFonts w:ascii="Angsana New" w:hAnsi="Angsana New" w:cs="Angsana New"/>
                <w:sz w:val="26"/>
                <w:szCs w:val="26"/>
              </w:rPr>
              <w:t>8,86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732DE0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27013B" w:rsidRPr="00CF1517" w14:paraId="2C2506F6" w14:textId="77777777" w:rsidTr="00035EDC">
        <w:trPr>
          <w:cantSplit/>
          <w:trHeight w:hRule="exact" w:val="363"/>
          <w:jc w:val="right"/>
        </w:trPr>
        <w:tc>
          <w:tcPr>
            <w:tcW w:w="3220" w:type="dxa"/>
          </w:tcPr>
          <w:p w14:paraId="24232C37" w14:textId="41748409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AC57D6" w14:textId="1A89D3F4" w:rsidR="0027013B" w:rsidRPr="00A45701" w:rsidRDefault="00086D0E" w:rsidP="00035E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</w:t>
            </w:r>
            <w:r w:rsidR="0027013B" w:rsidRPr="002D6C7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74640B33" w14:textId="07CFB701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D0E9FD5" w14:textId="0DDF46ED" w:rsidR="0027013B" w:rsidRPr="00A45701" w:rsidRDefault="00360B44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</w:tabs>
              <w:spacing w:line="360" w:lineRule="exact"/>
              <w:ind w:left="-18" w:right="7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066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44</w:t>
            </w:r>
          </w:p>
        </w:tc>
        <w:tc>
          <w:tcPr>
            <w:tcW w:w="270" w:type="dxa"/>
          </w:tcPr>
          <w:p w14:paraId="75169567" w14:textId="77777777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7E6E8740" w14:textId="1790984E" w:rsidR="0027013B" w:rsidRPr="00A45701" w:rsidRDefault="00360B44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58</w:t>
            </w:r>
            <w:r w:rsidR="0015228F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15228F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15228F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70" w:type="dxa"/>
          </w:tcPr>
          <w:p w14:paraId="7147A5BF" w14:textId="77777777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64AE8832" w14:textId="19B27F27" w:rsidR="0027013B" w:rsidRPr="00A45701" w:rsidRDefault="00360B44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910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637B55">
              <w:rPr>
                <w:rFonts w:ascii="Angsana New" w:hAnsi="Angsana New" w:cs="Angsana New"/>
                <w:b/>
                <w:bCs/>
                <w:sz w:val="26"/>
                <w:szCs w:val="26"/>
              </w:rPr>
              <w:t>757</w:t>
            </w:r>
          </w:p>
        </w:tc>
        <w:tc>
          <w:tcPr>
            <w:tcW w:w="270" w:type="dxa"/>
          </w:tcPr>
          <w:p w14:paraId="16ABD117" w14:textId="77777777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58811A8C" w14:textId="6E9EC728" w:rsidR="0027013B" w:rsidRPr="00A45701" w:rsidRDefault="00360B44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70" w:type="dxa"/>
          </w:tcPr>
          <w:p w14:paraId="6BE459BA" w14:textId="77777777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25331DA" w14:textId="236589E3" w:rsidR="0027013B" w:rsidRPr="00A45701" w:rsidRDefault="00360B44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975</w:t>
            </w:r>
          </w:p>
        </w:tc>
        <w:tc>
          <w:tcPr>
            <w:tcW w:w="270" w:type="dxa"/>
          </w:tcPr>
          <w:p w14:paraId="3CAC46A5" w14:textId="77777777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single" w:sz="4" w:space="0" w:color="auto"/>
            </w:tcBorders>
          </w:tcPr>
          <w:p w14:paraId="381F089A" w14:textId="4AA6F91A" w:rsidR="0027013B" w:rsidRPr="00A45701" w:rsidRDefault="004B0B8A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8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36" w:type="dxa"/>
          </w:tcPr>
          <w:p w14:paraId="1999BB90" w14:textId="77777777" w:rsidR="0027013B" w:rsidRPr="00A45701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auto"/>
            </w:tcBorders>
          </w:tcPr>
          <w:p w14:paraId="39BD3EF5" w14:textId="2B1BA6ED" w:rsidR="0027013B" w:rsidRPr="00A45701" w:rsidRDefault="004B0B8A" w:rsidP="001F64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line="360" w:lineRule="exact"/>
              <w:ind w:left="-18" w:right="77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010</w:t>
            </w:r>
            <w:r w:rsidR="0027013B" w:rsidRPr="00A45701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="00637B55">
              <w:rPr>
                <w:rFonts w:ascii="Angsana New" w:hAnsi="Angsana New" w:cs="Angsana New"/>
                <w:b/>
                <w:bCs/>
                <w:sz w:val="26"/>
                <w:szCs w:val="26"/>
              </w:rPr>
              <w:t>99</w:t>
            </w:r>
            <w:r w:rsidR="001F64C8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</w:tr>
      <w:tr w:rsidR="0027013B" w:rsidRPr="00CF1517" w14:paraId="0FDCD259" w14:textId="77777777" w:rsidTr="00E928E9">
        <w:trPr>
          <w:cantSplit/>
          <w:trHeight w:hRule="exact" w:val="218"/>
          <w:jc w:val="right"/>
        </w:trPr>
        <w:tc>
          <w:tcPr>
            <w:tcW w:w="3220" w:type="dxa"/>
            <w:vAlign w:val="bottom"/>
          </w:tcPr>
          <w:p w14:paraId="70484F86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3A87076C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11FB5C0" w14:textId="6A50D84E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88C5A25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3"/>
                <w:tab w:val="decimal" w:pos="1062"/>
              </w:tabs>
              <w:spacing w:line="360" w:lineRule="exact"/>
              <w:ind w:left="-18" w:right="72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1B6B1DA7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775D4BD5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6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133251C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32239164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98D8A96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60A6D7D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39173BD0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B5E6783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60" w:lineRule="exact"/>
              <w:ind w:left="-18" w:right="73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70" w:type="dxa"/>
          </w:tcPr>
          <w:p w14:paraId="7FB5FB55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</w:tcPr>
          <w:p w14:paraId="0377D78E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82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36" w:type="dxa"/>
          </w:tcPr>
          <w:p w14:paraId="279516D0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</w:tcPr>
          <w:p w14:paraId="1D98F432" w14:textId="77777777" w:rsidR="0027013B" w:rsidRPr="00CF1517" w:rsidRDefault="0027013B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line="360" w:lineRule="exact"/>
              <w:ind w:left="-18" w:right="87"/>
              <w:jc w:val="righ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</w:tr>
      <w:tr w:rsidR="00B95248" w:rsidRPr="00CF1517" w14:paraId="198750C1" w14:textId="77777777" w:rsidTr="00CA1D37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4063D61A" w14:textId="77777777" w:rsidR="00B95248" w:rsidRPr="00CF1517" w:rsidRDefault="00B95248" w:rsidP="002701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2" w:type="dxa"/>
          </w:tcPr>
          <w:p w14:paraId="511983CD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AE23FF0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4BBCCAE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left" w:pos="613"/>
              </w:tabs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3A7F7AB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</w:tcPr>
          <w:p w14:paraId="7DD52765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03"/>
              </w:tabs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5554A72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</w:tcPr>
          <w:p w14:paraId="6415E1E3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7"/>
              </w:tabs>
              <w:ind w:left="-108" w:right="7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36879FA7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0C048983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2"/>
              </w:tabs>
              <w:ind w:left="-108" w:right="7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51C10C7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BC5FE2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522"/>
                <w:tab w:val="left" w:pos="702"/>
              </w:tabs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15B746C8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</w:tcPr>
          <w:p w14:paraId="33232CCA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82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677A1BD2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</w:tcPr>
          <w:p w14:paraId="528A2A58" w14:textId="77777777" w:rsidR="00B95248" w:rsidRPr="00CF1517" w:rsidRDefault="00B95248" w:rsidP="0027013B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02"/>
              </w:tabs>
              <w:ind w:left="-108" w:right="-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</w:tbl>
    <w:p w14:paraId="7D620D79" w14:textId="2032B12E" w:rsidR="00032891" w:rsidRDefault="0003289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</w:rPr>
      </w:pPr>
    </w:p>
    <w:p w14:paraId="53C3FE5D" w14:textId="210208A8" w:rsidR="002D203E" w:rsidRDefault="002D20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</w:rPr>
      </w:pPr>
    </w:p>
    <w:p w14:paraId="6F17061E" w14:textId="77777777" w:rsidR="00307FA5" w:rsidRDefault="00307F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</w:rPr>
        <w:sectPr w:rsidR="00307FA5" w:rsidSect="000B5009">
          <w:pgSz w:w="16834" w:h="11909" w:orient="landscape" w:code="9"/>
          <w:pgMar w:top="691" w:right="1152" w:bottom="720" w:left="1152" w:header="720" w:footer="720" w:gutter="0"/>
          <w:cols w:space="720"/>
          <w:docGrid w:linePitch="360"/>
        </w:sectPr>
      </w:pPr>
    </w:p>
    <w:tbl>
      <w:tblPr>
        <w:tblW w:w="14580" w:type="dxa"/>
        <w:jc w:val="right"/>
        <w:tblLayout w:type="fixed"/>
        <w:tblLook w:val="0000" w:firstRow="0" w:lastRow="0" w:firstColumn="0" w:lastColumn="0" w:noHBand="0" w:noVBand="0"/>
      </w:tblPr>
      <w:tblGrid>
        <w:gridCol w:w="3220"/>
        <w:gridCol w:w="992"/>
        <w:gridCol w:w="270"/>
        <w:gridCol w:w="1170"/>
        <w:gridCol w:w="270"/>
        <w:gridCol w:w="1260"/>
        <w:gridCol w:w="270"/>
        <w:gridCol w:w="1350"/>
        <w:gridCol w:w="270"/>
        <w:gridCol w:w="1170"/>
        <w:gridCol w:w="270"/>
        <w:gridCol w:w="1170"/>
        <w:gridCol w:w="270"/>
        <w:gridCol w:w="1098"/>
        <w:gridCol w:w="236"/>
        <w:gridCol w:w="1294"/>
      </w:tblGrid>
      <w:tr w:rsidR="002D203E" w:rsidRPr="00CF1517" w14:paraId="351E4DFB" w14:textId="77777777" w:rsidTr="007E7990">
        <w:trPr>
          <w:cantSplit/>
          <w:trHeight w:hRule="exact" w:val="317"/>
          <w:jc w:val="right"/>
        </w:trPr>
        <w:tc>
          <w:tcPr>
            <w:tcW w:w="3220" w:type="dxa"/>
          </w:tcPr>
          <w:p w14:paraId="6639164B" w14:textId="77777777" w:rsidR="00307FA5" w:rsidRDefault="00307FA5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  <w:p w14:paraId="26035B76" w14:textId="7B0ABE72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br/>
            </w:r>
          </w:p>
        </w:tc>
        <w:tc>
          <w:tcPr>
            <w:tcW w:w="11360" w:type="dxa"/>
            <w:gridSpan w:val="15"/>
          </w:tcPr>
          <w:p w14:paraId="69D896CE" w14:textId="45F87BF9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  <w:r w:rsidR="00AB1683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 </w:t>
            </w:r>
            <w:r w:rsidR="00AB1683"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(ต่อ)</w:t>
            </w:r>
          </w:p>
        </w:tc>
      </w:tr>
      <w:tr w:rsidR="002D203E" w:rsidRPr="00CF1517" w14:paraId="1C5694E1" w14:textId="77777777" w:rsidTr="007E7990">
        <w:trPr>
          <w:cantSplit/>
          <w:trHeight w:hRule="exact" w:val="317"/>
          <w:jc w:val="right"/>
        </w:trPr>
        <w:tc>
          <w:tcPr>
            <w:tcW w:w="3220" w:type="dxa"/>
          </w:tcPr>
          <w:p w14:paraId="66A2544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7C88D7B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28C7E40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78430C5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54FC6F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208FC91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7216FE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68CE21B7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6F069E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01BCFD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</w:tcPr>
          <w:p w14:paraId="1601F7F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6491F4A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E6285A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34AF18B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36" w:type="dxa"/>
          </w:tcPr>
          <w:p w14:paraId="3C54CAC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BF4E08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41E02CBD" w14:textId="77777777" w:rsidTr="007E7990">
        <w:trPr>
          <w:cantSplit/>
          <w:trHeight w:hRule="exact" w:val="317"/>
          <w:jc w:val="right"/>
        </w:trPr>
        <w:tc>
          <w:tcPr>
            <w:tcW w:w="3220" w:type="dxa"/>
          </w:tcPr>
          <w:p w14:paraId="409A3C8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7811CBA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70" w:type="dxa"/>
          </w:tcPr>
          <w:p w14:paraId="5DBDDA9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777E3D7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</w:tcPr>
          <w:p w14:paraId="2D6C9B27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3A88FE2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348B405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5D2F199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70" w:type="dxa"/>
          </w:tcPr>
          <w:p w14:paraId="72F5E8E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EF5F74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</w:tcPr>
          <w:p w14:paraId="1D1D6D7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CFE1B7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0B6F9F6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54424A9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36" w:type="dxa"/>
          </w:tcPr>
          <w:p w14:paraId="0E337FF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68C0A75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57068726" w14:textId="77777777" w:rsidTr="007E7990">
        <w:trPr>
          <w:cantSplit/>
          <w:trHeight w:hRule="exact" w:val="317"/>
          <w:jc w:val="right"/>
        </w:trPr>
        <w:tc>
          <w:tcPr>
            <w:tcW w:w="3220" w:type="dxa"/>
          </w:tcPr>
          <w:p w14:paraId="502125B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92" w:type="dxa"/>
          </w:tcPr>
          <w:p w14:paraId="22B12CF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02168B6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35EF6E99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3D72BE8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7604DEF7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</w:tcPr>
          <w:p w14:paraId="33EAAF5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4D54FE4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70" w:type="dxa"/>
          </w:tcPr>
          <w:p w14:paraId="50AB148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4E3F3DC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</w:tcPr>
          <w:p w14:paraId="6B31169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53C73E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0B371EB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5CA1218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36" w:type="dxa"/>
          </w:tcPr>
          <w:p w14:paraId="2C8F03F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0598EE9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04D06031" w14:textId="77777777" w:rsidTr="007E7990">
        <w:trPr>
          <w:cantSplit/>
          <w:trHeight w:hRule="exact" w:val="317"/>
          <w:jc w:val="right"/>
        </w:trPr>
        <w:tc>
          <w:tcPr>
            <w:tcW w:w="3220" w:type="dxa"/>
          </w:tcPr>
          <w:p w14:paraId="307BAAA7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992" w:type="dxa"/>
          </w:tcPr>
          <w:p w14:paraId="134E871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</w:tcPr>
          <w:p w14:paraId="46A1163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2CDEBAF7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</w:tcPr>
          <w:p w14:paraId="77B74DE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4E355FC7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</w:tcPr>
          <w:p w14:paraId="70A837A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006CAE4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70" w:type="dxa"/>
          </w:tcPr>
          <w:p w14:paraId="6466D01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574A6E6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</w:tcPr>
          <w:p w14:paraId="5D796AF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60A270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</w:tcPr>
          <w:p w14:paraId="1E881D7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98" w:type="dxa"/>
          </w:tcPr>
          <w:p w14:paraId="66DE797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36" w:type="dxa"/>
          </w:tcPr>
          <w:p w14:paraId="7FE6253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94" w:type="dxa"/>
          </w:tcPr>
          <w:p w14:paraId="3B2E932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2D203E" w:rsidRPr="00CF1517" w14:paraId="739EE944" w14:textId="77777777" w:rsidTr="007E7990">
        <w:trPr>
          <w:cantSplit/>
          <w:trHeight w:hRule="exact" w:val="317"/>
          <w:jc w:val="right"/>
        </w:trPr>
        <w:tc>
          <w:tcPr>
            <w:tcW w:w="3220" w:type="dxa"/>
          </w:tcPr>
          <w:p w14:paraId="4906F88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1360" w:type="dxa"/>
            <w:gridSpan w:val="15"/>
          </w:tcPr>
          <w:p w14:paraId="2B799D9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307FA5" w:rsidRPr="00CF1517" w14:paraId="4A820B70" w14:textId="77777777" w:rsidTr="007E7990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3267BFE1" w14:textId="7D8CAB3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ค่าเสื่อมราคาสะสมและขาดทุน</w:t>
            </w:r>
          </w:p>
        </w:tc>
        <w:tc>
          <w:tcPr>
            <w:tcW w:w="992" w:type="dxa"/>
            <w:vAlign w:val="bottom"/>
          </w:tcPr>
          <w:p w14:paraId="5138DD0D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D850C0D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2BF769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5BF42D2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75735DA9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5DD0165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6A8B7A32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3DBCFB2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2BB98FC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1E8D3AA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C0CEB9D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6B7AB1F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4F2C89DF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7AB20008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9B832D0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307FA5" w:rsidRPr="00CF1517" w14:paraId="37B5E16C" w14:textId="77777777" w:rsidTr="007E7990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79FD922A" w14:textId="1AD90F73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 xml:space="preserve">   จากการด้อยค่าสะสม</w:t>
            </w:r>
          </w:p>
        </w:tc>
        <w:tc>
          <w:tcPr>
            <w:tcW w:w="992" w:type="dxa"/>
            <w:vAlign w:val="bottom"/>
          </w:tcPr>
          <w:p w14:paraId="0FDD443B" w14:textId="143263FB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368F3F5C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07E818B" w14:textId="6C32464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003C722A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</w:tcPr>
          <w:p w14:paraId="29F45F5F" w14:textId="5FC0326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1EFB7623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</w:tcPr>
          <w:p w14:paraId="2FEFEE8A" w14:textId="6B5A2388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29EE51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C7B611" w14:textId="7C12063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3CA076AE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72F5B624" w14:textId="5A86AA2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759877A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</w:tcPr>
          <w:p w14:paraId="20AF2BAA" w14:textId="7B3B73F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7B2AD226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</w:tcPr>
          <w:p w14:paraId="34CD0141" w14:textId="32DC889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307FA5" w:rsidRPr="00CF1517" w14:paraId="4B627344" w14:textId="77777777" w:rsidTr="007E7990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5795B8A9" w14:textId="20ED0408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 xml:space="preserve">ณ วันที่ 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 xml:space="preserve"> มกราคม 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56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992" w:type="dxa"/>
          </w:tcPr>
          <w:p w14:paraId="25DA0FBA" w14:textId="562C3BAA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99A0E5D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625DDAD" w14:textId="7C8046B3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150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709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55B6122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4E38057" w14:textId="1135BB52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159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6BF7474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9E360BA" w14:textId="5CCF54A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711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565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0302B091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3C5ADB" w14:textId="55097823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B765588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5BC284F" w14:textId="68D939F0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068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5E6339BC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1FAAD5BD" w14:textId="784F343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77D6717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78CC2989" w14:textId="5190D97B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110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307FA5" w:rsidRPr="00CF1517" w14:paraId="55CA20EE" w14:textId="77777777" w:rsidTr="007E7990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0A749011" w14:textId="3CF41BF3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992" w:type="dxa"/>
          </w:tcPr>
          <w:p w14:paraId="34C79F63" w14:textId="047EF963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93A702E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1EE7F0A" w14:textId="140FA85A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098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58C4C72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25D7287" w14:textId="7D910716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19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5FF8FF7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2842D84A" w14:textId="3A718C0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7705564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88B43F" w14:textId="1D69B590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58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6677A356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6C1FAE7" w14:textId="3B9AD59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096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AC32F8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1D03566A" w14:textId="6551F63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2416EA77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E2D956C" w14:textId="31F4D463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307FA5" w:rsidRPr="00CF1517" w14:paraId="66FB2036" w14:textId="77777777" w:rsidTr="007E7990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465E3C5A" w14:textId="33F8CE45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992" w:type="dxa"/>
          </w:tcPr>
          <w:p w14:paraId="283E2622" w14:textId="13908AF1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349AD3B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C87AA31" w14:textId="41F7B32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</w:tcPr>
          <w:p w14:paraId="2B98FA16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6BEE134" w14:textId="1A889CD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69</w:t>
            </w:r>
          </w:p>
        </w:tc>
        <w:tc>
          <w:tcPr>
            <w:tcW w:w="270" w:type="dxa"/>
          </w:tcPr>
          <w:p w14:paraId="03D25F1C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38977922" w14:textId="3CE9DC9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60EDD87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3554528" w14:textId="59AC5249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194AE374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9049D66" w14:textId="4929E3C0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1173E1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23B64270" w14:textId="6181BA18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221F982F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311E0038" w14:textId="0198758C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307FA5" w:rsidRPr="00CF1517" w14:paraId="13F10AE4" w14:textId="77777777" w:rsidTr="00D2160A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4B0F967A" w14:textId="12B16BBA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992" w:type="dxa"/>
          </w:tcPr>
          <w:p w14:paraId="300C9E83" w14:textId="7C2970B1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F29D96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3867879" w14:textId="7BA9D86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48C88004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EE3ECEC" w14:textId="471DAB50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90500EA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7000C90D" w14:textId="77357D0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692DF2D4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2C999A4" w14:textId="0AFBCFBC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076</w:t>
            </w:r>
          </w:p>
        </w:tc>
        <w:tc>
          <w:tcPr>
            <w:tcW w:w="270" w:type="dxa"/>
          </w:tcPr>
          <w:p w14:paraId="2B17EE43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01C5755" w14:textId="0155B6B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270" w:type="dxa"/>
          </w:tcPr>
          <w:p w14:paraId="6A4F2D4B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</w:tcPr>
          <w:p w14:paraId="7A899924" w14:textId="2AFD819E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0BC506CC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0A27862" w14:textId="092B46A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</w:tr>
      <w:tr w:rsidR="00307FA5" w:rsidRPr="00CF1517" w14:paraId="34988BC5" w14:textId="77777777" w:rsidTr="00D2160A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213B84A7" w14:textId="1335FB94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035CBA83" w14:textId="5971455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76BDDC7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027D8E3" w14:textId="21C9978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991</w:t>
            </w:r>
          </w:p>
        </w:tc>
        <w:tc>
          <w:tcPr>
            <w:tcW w:w="270" w:type="dxa"/>
          </w:tcPr>
          <w:p w14:paraId="33B83BC8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3DDA2DCA" w14:textId="10956073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51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</w:tcPr>
          <w:p w14:paraId="761B78D1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16F6F359" w14:textId="5248716A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106</w:t>
            </w:r>
          </w:p>
        </w:tc>
        <w:tc>
          <w:tcPr>
            <w:tcW w:w="270" w:type="dxa"/>
          </w:tcPr>
          <w:p w14:paraId="1AE255E8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8065E13" w14:textId="20F36826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898</w:t>
            </w:r>
          </w:p>
        </w:tc>
        <w:tc>
          <w:tcPr>
            <w:tcW w:w="270" w:type="dxa"/>
          </w:tcPr>
          <w:p w14:paraId="2753F2F8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A9CD581" w14:textId="58CDFC20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DB7A5A8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</w:tcPr>
          <w:p w14:paraId="195AF82C" w14:textId="628134BC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51EF772A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6ABB7586" w14:textId="17488BAA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507</w:t>
            </w:r>
          </w:p>
        </w:tc>
      </w:tr>
      <w:tr w:rsidR="00307FA5" w:rsidRPr="00CF1517" w14:paraId="653C2D39" w14:textId="77777777" w:rsidTr="00D2160A">
        <w:trPr>
          <w:cantSplit/>
          <w:trHeight w:hRule="exact" w:val="317"/>
          <w:jc w:val="right"/>
        </w:trPr>
        <w:tc>
          <w:tcPr>
            <w:tcW w:w="3220" w:type="dxa"/>
            <w:vAlign w:val="bottom"/>
          </w:tcPr>
          <w:p w14:paraId="7779D7EC" w14:textId="64330382" w:rsidR="00307FA5" w:rsidRPr="00CF1517" w:rsidRDefault="00FE3C0E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85D5DE4" w14:textId="34034F48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0E7AFB2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34C1E85" w14:textId="2CFE70C9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179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806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7A3BD2DE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41586D5" w14:textId="1549A608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199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8E280B5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147065BD" w14:textId="6F73E7DB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989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36FBD02A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56DA030" w14:textId="35298D89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678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09A755D7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394CB14" w14:textId="06609B7F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</w:tcPr>
          <w:p w14:paraId="2E3FC464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</w:tcPr>
          <w:p w14:paraId="5F5DE932" w14:textId="25F50C5B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30C81E33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</w:tcPr>
          <w:p w14:paraId="083B47BF" w14:textId="0817DF2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555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307FA5" w:rsidRPr="00CF1517" w14:paraId="16867819" w14:textId="77777777" w:rsidTr="00AB1683">
        <w:trPr>
          <w:cantSplit/>
          <w:trHeight w:hRule="exact" w:val="1289"/>
          <w:jc w:val="right"/>
        </w:trPr>
        <w:tc>
          <w:tcPr>
            <w:tcW w:w="3220" w:type="dxa"/>
          </w:tcPr>
          <w:p w14:paraId="62AC9B1D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การรับรู้ค่าเสื่อมราคาของสินทรัพย์</w:t>
            </w:r>
          </w:p>
          <w:p w14:paraId="12C79648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สิทธิการใช้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จากการถือปฏิบัติตาม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  <w:p w14:paraId="0DDD0D78" w14:textId="77777777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TFRS </w:t>
            </w:r>
            <w:r w:rsidRPr="00360B44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เป็นครั้งแรก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  <w:p w14:paraId="64F1B27B" w14:textId="648C095D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 xml:space="preserve">(ดูหมายเหตุข้อ </w:t>
            </w:r>
            <w:r w:rsidRPr="004B0B8A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3</w:t>
            </w:r>
            <w:r w:rsidRPr="00CF1517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(ข)</w:t>
            </w:r>
            <w:r w:rsidRPr="00CF1517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B712B0C" w14:textId="77777777" w:rsidR="00307FA5" w:rsidRPr="005C1A7B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4F8D4619" w14:textId="77777777" w:rsidR="00307FA5" w:rsidRPr="005C1A7B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  <w:p w14:paraId="1664627F" w14:textId="79C705A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5C1A7B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4234CC6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3307F9A" w14:textId="77777777" w:rsidR="00307FA5" w:rsidRPr="005C1A7B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569C301A" w14:textId="77777777" w:rsidR="00307FA5" w:rsidRPr="005C1A7B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0CFA97D2" w14:textId="40EE4AA2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5C1A7B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49EF935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928C8BB" w14:textId="2E807D98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  <w:vAlign w:val="bottom"/>
          </w:tcPr>
          <w:p w14:paraId="4CA96AED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01FCF468" w14:textId="189C8C49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11</w:t>
            </w:r>
          </w:p>
        </w:tc>
        <w:tc>
          <w:tcPr>
            <w:tcW w:w="270" w:type="dxa"/>
            <w:vAlign w:val="bottom"/>
          </w:tcPr>
          <w:p w14:paraId="6038EC4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2B76718" w14:textId="48BE8A09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0FAEC2C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C295EEF" w14:textId="50C259FA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68</w:t>
            </w:r>
          </w:p>
        </w:tc>
        <w:tc>
          <w:tcPr>
            <w:tcW w:w="270" w:type="dxa"/>
            <w:vAlign w:val="bottom"/>
          </w:tcPr>
          <w:p w14:paraId="7A2BC665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bottom"/>
          </w:tcPr>
          <w:p w14:paraId="4B02BC70" w14:textId="77777777" w:rsidR="00307FA5" w:rsidRPr="005C1A7B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4303EEC0" w14:textId="77777777" w:rsidR="00307FA5" w:rsidRPr="005C1A7B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24571317" w14:textId="08EB225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5C1A7B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3B8417B2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  <w:vAlign w:val="bottom"/>
          </w:tcPr>
          <w:p w14:paraId="1790512A" w14:textId="3F734B56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67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09</w:t>
            </w:r>
          </w:p>
        </w:tc>
      </w:tr>
      <w:tr w:rsidR="00307FA5" w:rsidRPr="00CF1517" w14:paraId="0068FAEB" w14:textId="77777777" w:rsidTr="00AB1683">
        <w:trPr>
          <w:cantSplit/>
          <w:trHeight w:hRule="exact" w:val="363"/>
          <w:jc w:val="right"/>
        </w:trPr>
        <w:tc>
          <w:tcPr>
            <w:tcW w:w="3220" w:type="dxa"/>
          </w:tcPr>
          <w:p w14:paraId="3FBA27A1" w14:textId="2EC44CD9" w:rsidR="00307FA5" w:rsidRPr="00CF1517" w:rsidRDefault="00307FA5" w:rsidP="00307F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ใหม่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638F2F71" w14:textId="3BC4E20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70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71BE7BB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495B711" w14:textId="0B1FB4B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179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806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0E9CE19E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3882717" w14:textId="628D7911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197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78</w:t>
            </w:r>
            <w:r w:rsidR="00C54841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09507C25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FB7424C" w14:textId="538D6E40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647759EA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1C14D09" w14:textId="73CB60B8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152"/>
              </w:tabs>
              <w:ind w:left="-108" w:right="7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99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678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7FB522BD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302B002" w14:textId="5C4A5A05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4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675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79272699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  <w:vAlign w:val="bottom"/>
          </w:tcPr>
          <w:p w14:paraId="6E00AEAB" w14:textId="2B6C504D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79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2B39D653" w14:textId="77777777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vAlign w:val="bottom"/>
          </w:tcPr>
          <w:p w14:paraId="64DFFFE6" w14:textId="701085A6" w:rsidR="00307FA5" w:rsidRPr="002D6C77" w:rsidRDefault="00307FA5" w:rsidP="00307FA5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8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</w:tbl>
    <w:p w14:paraId="6B6EEE1D" w14:textId="19B1BBB5" w:rsidR="00307FA5" w:rsidRDefault="00307FA5"/>
    <w:p w14:paraId="527ADB41" w14:textId="26643B82" w:rsidR="00307FA5" w:rsidRDefault="00307FA5"/>
    <w:p w14:paraId="6E4BB693" w14:textId="77777777" w:rsidR="00FE3C0E" w:rsidRDefault="00FE3C0E"/>
    <w:p w14:paraId="2A7FC3AE" w14:textId="0282C27B" w:rsidR="00307FA5" w:rsidRDefault="00307FA5"/>
    <w:p w14:paraId="6D6B9B1C" w14:textId="542A6461" w:rsidR="00307FA5" w:rsidRDefault="00307FA5"/>
    <w:p w14:paraId="7959BAAC" w14:textId="025B45BC" w:rsidR="00307FA5" w:rsidRDefault="00307FA5"/>
    <w:p w14:paraId="028EEA7C" w14:textId="3FC63878" w:rsidR="00307FA5" w:rsidRDefault="00307FA5"/>
    <w:p w14:paraId="4597F2CA" w14:textId="77777777" w:rsidR="00307FA5" w:rsidRPr="00AB1683" w:rsidRDefault="00307FA5">
      <w:pPr>
        <w:rPr>
          <w:rFonts w:cstheme="minorBidi"/>
        </w:rPr>
      </w:pPr>
    </w:p>
    <w:tbl>
      <w:tblPr>
        <w:tblW w:w="14580" w:type="dxa"/>
        <w:jc w:val="right"/>
        <w:tblLayout w:type="fixed"/>
        <w:tblLook w:val="0000" w:firstRow="0" w:lastRow="0" w:firstColumn="0" w:lastColumn="0" w:noHBand="0" w:noVBand="0"/>
      </w:tblPr>
      <w:tblGrid>
        <w:gridCol w:w="2771"/>
        <w:gridCol w:w="1097"/>
        <w:gridCol w:w="270"/>
        <w:gridCol w:w="1170"/>
        <w:gridCol w:w="270"/>
        <w:gridCol w:w="1260"/>
        <w:gridCol w:w="270"/>
        <w:gridCol w:w="1260"/>
        <w:gridCol w:w="270"/>
        <w:gridCol w:w="1350"/>
        <w:gridCol w:w="270"/>
        <w:gridCol w:w="1260"/>
        <w:gridCol w:w="270"/>
        <w:gridCol w:w="1262"/>
        <w:gridCol w:w="236"/>
        <w:gridCol w:w="1294"/>
      </w:tblGrid>
      <w:tr w:rsidR="002D203E" w:rsidRPr="00CF1517" w14:paraId="25A2B060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74DB923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</w:rPr>
              <w:br w:type="page"/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br w:type="page"/>
            </w:r>
          </w:p>
        </w:tc>
        <w:tc>
          <w:tcPr>
            <w:tcW w:w="1097" w:type="dxa"/>
          </w:tcPr>
          <w:p w14:paraId="2685736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8A99A1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4D8A97B0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8EA218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291491F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1531198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880" w:type="dxa"/>
            <w:gridSpan w:val="3"/>
          </w:tcPr>
          <w:p w14:paraId="17AD5DF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งบการเงินเฉพาะกิจการ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(ต่อ)</w:t>
            </w:r>
          </w:p>
        </w:tc>
        <w:tc>
          <w:tcPr>
            <w:tcW w:w="270" w:type="dxa"/>
          </w:tcPr>
          <w:p w14:paraId="70FA5AE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4F7DC35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26BB59F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2" w:type="dxa"/>
          </w:tcPr>
          <w:p w14:paraId="7C761FA7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36" w:type="dxa"/>
          </w:tcPr>
          <w:p w14:paraId="5AA9573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D836AB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76842EEB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6D5512F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97" w:type="dxa"/>
          </w:tcPr>
          <w:p w14:paraId="73C466A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0A2795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04150D3E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6A9BDD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28E3E0E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937DFE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7F96510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4B04447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393828A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เครื่องตกแต่ง</w:t>
            </w:r>
          </w:p>
        </w:tc>
        <w:tc>
          <w:tcPr>
            <w:tcW w:w="270" w:type="dxa"/>
          </w:tcPr>
          <w:p w14:paraId="3A7BF50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40747C3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FCD2B6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2" w:type="dxa"/>
          </w:tcPr>
          <w:p w14:paraId="0D080DA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236" w:type="dxa"/>
          </w:tcPr>
          <w:p w14:paraId="0901833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A136E8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39A64CE4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4808F39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97" w:type="dxa"/>
          </w:tcPr>
          <w:p w14:paraId="1A74E7C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ที่ดินและ</w:t>
            </w:r>
          </w:p>
        </w:tc>
        <w:tc>
          <w:tcPr>
            <w:tcW w:w="270" w:type="dxa"/>
          </w:tcPr>
          <w:p w14:paraId="11ED936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623D3195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อาคารและ</w:t>
            </w:r>
          </w:p>
        </w:tc>
        <w:tc>
          <w:tcPr>
            <w:tcW w:w="270" w:type="dxa"/>
          </w:tcPr>
          <w:p w14:paraId="60A4066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0F9799F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45FAFAD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4876D17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270" w:type="dxa"/>
          </w:tcPr>
          <w:p w14:paraId="114EB2A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1327694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ติดตั้งและ</w:t>
            </w:r>
          </w:p>
        </w:tc>
        <w:tc>
          <w:tcPr>
            <w:tcW w:w="270" w:type="dxa"/>
          </w:tcPr>
          <w:p w14:paraId="69FEE21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7234A4F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68AA317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2" w:type="dxa"/>
          </w:tcPr>
          <w:p w14:paraId="6438548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ระหว่าง</w:t>
            </w:r>
          </w:p>
        </w:tc>
        <w:tc>
          <w:tcPr>
            <w:tcW w:w="236" w:type="dxa"/>
          </w:tcPr>
          <w:p w14:paraId="600ED47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33FADAB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044193DE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3BE0A49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08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97" w:type="dxa"/>
          </w:tcPr>
          <w:p w14:paraId="34160B1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4CB3747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1B87417D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2EE8067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164DDE73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ระบบ</w:t>
            </w:r>
          </w:p>
        </w:tc>
        <w:tc>
          <w:tcPr>
            <w:tcW w:w="270" w:type="dxa"/>
          </w:tcPr>
          <w:p w14:paraId="445BB0F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0CA1407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</w:t>
            </w:r>
          </w:p>
        </w:tc>
        <w:tc>
          <w:tcPr>
            <w:tcW w:w="270" w:type="dxa"/>
          </w:tcPr>
          <w:p w14:paraId="2131C57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0D70D8E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</w:tcPr>
          <w:p w14:paraId="3D3D964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7EBB918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7CCC24B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2" w:type="dxa"/>
          </w:tcPr>
          <w:p w14:paraId="3EAA685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การก่อสร้าง</w:t>
            </w:r>
          </w:p>
        </w:tc>
        <w:tc>
          <w:tcPr>
            <w:tcW w:w="236" w:type="dxa"/>
          </w:tcPr>
          <w:p w14:paraId="2A727B7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04F69F1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7B096748" w14:textId="77777777" w:rsidTr="00307FA5">
        <w:trPr>
          <w:cantSplit/>
          <w:trHeight w:hRule="exact" w:val="317"/>
          <w:jc w:val="right"/>
        </w:trPr>
        <w:tc>
          <w:tcPr>
            <w:tcW w:w="2771" w:type="dxa"/>
          </w:tcPr>
          <w:p w14:paraId="62D257B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097" w:type="dxa"/>
          </w:tcPr>
          <w:p w14:paraId="3A7B8D1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</w:tcPr>
          <w:p w14:paraId="30E0E9D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00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70" w:type="dxa"/>
          </w:tcPr>
          <w:p w14:paraId="3F771327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อาคาร</w:t>
            </w:r>
          </w:p>
        </w:tc>
        <w:tc>
          <w:tcPr>
            <w:tcW w:w="270" w:type="dxa"/>
          </w:tcPr>
          <w:p w14:paraId="56268E4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202DA5E5" w14:textId="77777777" w:rsidR="002D203E" w:rsidRPr="00CF1517" w:rsidRDefault="002D203E" w:rsidP="007E7990">
            <w:pPr>
              <w:pStyle w:val="BodyText"/>
              <w:spacing w:after="0"/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</w:tcPr>
          <w:p w14:paraId="1242031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097CFBA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อุปกรณ์</w:t>
            </w:r>
          </w:p>
        </w:tc>
        <w:tc>
          <w:tcPr>
            <w:tcW w:w="270" w:type="dxa"/>
          </w:tcPr>
          <w:p w14:paraId="1ACEB99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350" w:type="dxa"/>
          </w:tcPr>
          <w:p w14:paraId="07B1B43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  <w:t>สำนักงาน</w:t>
            </w:r>
          </w:p>
        </w:tc>
        <w:tc>
          <w:tcPr>
            <w:tcW w:w="270" w:type="dxa"/>
          </w:tcPr>
          <w:p w14:paraId="475C435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14:paraId="3990C09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</w:tcPr>
          <w:p w14:paraId="0138519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62" w:type="dxa"/>
          </w:tcPr>
          <w:p w14:paraId="689F02A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และติดตั้ง</w:t>
            </w:r>
          </w:p>
        </w:tc>
        <w:tc>
          <w:tcPr>
            <w:tcW w:w="236" w:type="dxa"/>
          </w:tcPr>
          <w:p w14:paraId="37363AC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94" w:type="dxa"/>
          </w:tcPr>
          <w:p w14:paraId="3679D5B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</w:tr>
      <w:tr w:rsidR="002D203E" w:rsidRPr="00CF1517" w14:paraId="426137B0" w14:textId="77777777" w:rsidTr="00307FA5">
        <w:trPr>
          <w:cantSplit/>
          <w:trHeight w:hRule="exact" w:val="317"/>
          <w:jc w:val="right"/>
        </w:trPr>
        <w:tc>
          <w:tcPr>
            <w:tcW w:w="2771" w:type="dxa"/>
          </w:tcPr>
          <w:p w14:paraId="32CC3B2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11809" w:type="dxa"/>
            <w:gridSpan w:val="15"/>
          </w:tcPr>
          <w:p w14:paraId="6005322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2D203E" w:rsidRPr="00CF1517" w14:paraId="2FDACC3F" w14:textId="77777777" w:rsidTr="009F365F">
        <w:trPr>
          <w:cantSplit/>
          <w:trHeight w:hRule="exact" w:val="353"/>
          <w:jc w:val="right"/>
        </w:trPr>
        <w:tc>
          <w:tcPr>
            <w:tcW w:w="2771" w:type="dxa"/>
          </w:tcPr>
          <w:p w14:paraId="66A485C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วันที่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- </w:t>
            </w:r>
            <w:r w:rsidRPr="00CF1517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ปรับปรุง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ใหม่</w:t>
            </w:r>
          </w:p>
        </w:tc>
        <w:tc>
          <w:tcPr>
            <w:tcW w:w="1097" w:type="dxa"/>
            <w:vAlign w:val="bottom"/>
          </w:tcPr>
          <w:p w14:paraId="50AC409D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379867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EDEB1AA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179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806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60527F2D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57E5D8EF" w14:textId="548ED579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197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78</w:t>
            </w:r>
            <w:r w:rsidR="002C3E63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27C01EC5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10692C28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2DCFC40A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vAlign w:val="bottom"/>
          </w:tcPr>
          <w:p w14:paraId="16A06E61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99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678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23B7424D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8774D41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675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23DB82D1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2" w:type="dxa"/>
            <w:vAlign w:val="bottom"/>
          </w:tcPr>
          <w:p w14:paraId="37365B5A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3B5B53DA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vAlign w:val="bottom"/>
          </w:tcPr>
          <w:p w14:paraId="39ACA8F7" w14:textId="17F48B2F" w:rsidR="002D203E" w:rsidRPr="003D10A2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="00307FA5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2D203E" w:rsidRPr="00CF1517" w14:paraId="54A09802" w14:textId="77777777" w:rsidTr="007E7990">
        <w:trPr>
          <w:cantSplit/>
          <w:trHeight w:hRule="exact" w:val="317"/>
          <w:jc w:val="right"/>
        </w:trPr>
        <w:tc>
          <w:tcPr>
            <w:tcW w:w="2771" w:type="dxa"/>
            <w:vAlign w:val="bottom"/>
          </w:tcPr>
          <w:p w14:paraId="77DA4F6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1097" w:type="dxa"/>
            <w:vAlign w:val="bottom"/>
          </w:tcPr>
          <w:p w14:paraId="0D25C777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D61E2F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F4DFE0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  <w:r w:rsidRPr="00E967B9">
              <w:rPr>
                <w:rFonts w:ascii="Angsana New" w:hAnsi="Angsana New" w:cs="Angsana New"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5E17C8D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51806F3E" w14:textId="73E56821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7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207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47386B8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5A81D0E4" w14:textId="11597000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202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191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4137932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vAlign w:val="bottom"/>
          </w:tcPr>
          <w:p w14:paraId="0C15B86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509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384F405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536376E2" w14:textId="08CF6A24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5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29D4A7E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vAlign w:val="bottom"/>
          </w:tcPr>
          <w:p w14:paraId="5E3AF12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164379D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vAlign w:val="bottom"/>
          </w:tcPr>
          <w:p w14:paraId="35A6A1F9" w14:textId="45708AC8" w:rsidR="002D203E" w:rsidRPr="00CF1517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298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563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2D203E" w:rsidRPr="00CF1517" w14:paraId="61B53D17" w14:textId="77777777" w:rsidTr="007E7990">
        <w:trPr>
          <w:cantSplit/>
          <w:trHeight w:hRule="exact" w:val="317"/>
          <w:jc w:val="right"/>
        </w:trPr>
        <w:tc>
          <w:tcPr>
            <w:tcW w:w="2771" w:type="dxa"/>
            <w:vAlign w:val="bottom"/>
          </w:tcPr>
          <w:p w14:paraId="2FF47AA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1097" w:type="dxa"/>
            <w:vAlign w:val="bottom"/>
          </w:tcPr>
          <w:p w14:paraId="5112A1D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2D7F6B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220D87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119</w:t>
            </w:r>
          </w:p>
        </w:tc>
        <w:tc>
          <w:tcPr>
            <w:tcW w:w="270" w:type="dxa"/>
            <w:vAlign w:val="bottom"/>
          </w:tcPr>
          <w:p w14:paraId="011D557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5D63FF2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360" w:lineRule="exact"/>
              <w:ind w:left="-1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179</w:t>
            </w:r>
          </w:p>
        </w:tc>
        <w:tc>
          <w:tcPr>
            <w:tcW w:w="270" w:type="dxa"/>
            <w:vAlign w:val="bottom"/>
          </w:tcPr>
          <w:p w14:paraId="60408E5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7A107E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67BA000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vAlign w:val="bottom"/>
          </w:tcPr>
          <w:p w14:paraId="659F690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2F8D07A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506AC6B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B57284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vAlign w:val="bottom"/>
          </w:tcPr>
          <w:p w14:paraId="49B15A6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33E4F74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vAlign w:val="bottom"/>
          </w:tcPr>
          <w:p w14:paraId="71EE6568" w14:textId="77777777" w:rsidR="002D203E" w:rsidRPr="00CF1517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2D203E" w:rsidRPr="00CF1517" w14:paraId="3704B879" w14:textId="77777777" w:rsidTr="007E7990">
        <w:trPr>
          <w:cantSplit/>
          <w:trHeight w:hRule="exact" w:val="317"/>
          <w:jc w:val="right"/>
        </w:trPr>
        <w:tc>
          <w:tcPr>
            <w:tcW w:w="2771" w:type="dxa"/>
            <w:vAlign w:val="bottom"/>
          </w:tcPr>
          <w:p w14:paraId="5E200EA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1097" w:type="dxa"/>
            <w:vAlign w:val="bottom"/>
          </w:tcPr>
          <w:p w14:paraId="0EDF473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6BB7F9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21B8F3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343</w:t>
            </w:r>
          </w:p>
        </w:tc>
        <w:tc>
          <w:tcPr>
            <w:tcW w:w="270" w:type="dxa"/>
            <w:vAlign w:val="bottom"/>
          </w:tcPr>
          <w:p w14:paraId="7651068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1D73ED3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360" w:lineRule="exact"/>
              <w:ind w:left="-1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36134A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32E797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  <w:vAlign w:val="bottom"/>
          </w:tcPr>
          <w:p w14:paraId="68F6689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vAlign w:val="bottom"/>
          </w:tcPr>
          <w:p w14:paraId="5016BEE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559</w:t>
            </w:r>
          </w:p>
        </w:tc>
        <w:tc>
          <w:tcPr>
            <w:tcW w:w="270" w:type="dxa"/>
            <w:vAlign w:val="bottom"/>
          </w:tcPr>
          <w:p w14:paraId="13A63BD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6B51BEF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70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vAlign w:val="bottom"/>
          </w:tcPr>
          <w:p w14:paraId="3A17846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vAlign w:val="bottom"/>
          </w:tcPr>
          <w:p w14:paraId="333F8E0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2838933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vAlign w:val="bottom"/>
          </w:tcPr>
          <w:p w14:paraId="1D7545D5" w14:textId="77777777" w:rsidR="002D203E" w:rsidRPr="00CF1517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99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</w:tr>
      <w:tr w:rsidR="002D203E" w:rsidRPr="00CF1517" w14:paraId="36212FC5" w14:textId="77777777" w:rsidTr="007E7990">
        <w:trPr>
          <w:cantSplit/>
          <w:trHeight w:hRule="exact" w:val="317"/>
          <w:jc w:val="right"/>
        </w:trPr>
        <w:tc>
          <w:tcPr>
            <w:tcW w:w="2771" w:type="dxa"/>
            <w:vAlign w:val="bottom"/>
          </w:tcPr>
          <w:p w14:paraId="4B25C75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1097" w:type="dxa"/>
            <w:tcBorders>
              <w:bottom w:val="single" w:sz="4" w:space="0" w:color="auto"/>
            </w:tcBorders>
            <w:vAlign w:val="bottom"/>
          </w:tcPr>
          <w:p w14:paraId="035DE04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370CA3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909BCE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51</w:t>
            </w:r>
          </w:p>
        </w:tc>
        <w:tc>
          <w:tcPr>
            <w:tcW w:w="270" w:type="dxa"/>
            <w:vAlign w:val="bottom"/>
          </w:tcPr>
          <w:p w14:paraId="65A1A4F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543766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360" w:lineRule="exact"/>
              <w:ind w:left="-1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44</w:t>
            </w:r>
            <w:r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270" w:type="dxa"/>
            <w:vAlign w:val="bottom"/>
          </w:tcPr>
          <w:p w14:paraId="0821DD8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63C5FE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86</w:t>
            </w:r>
          </w:p>
        </w:tc>
        <w:tc>
          <w:tcPr>
            <w:tcW w:w="270" w:type="dxa"/>
            <w:vAlign w:val="bottom"/>
          </w:tcPr>
          <w:p w14:paraId="2538154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7395485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270" w:type="dxa"/>
            <w:vAlign w:val="bottom"/>
          </w:tcPr>
          <w:p w14:paraId="4106167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199993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C98C59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2BE0816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5ED02C1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  <w:vAlign w:val="bottom"/>
          </w:tcPr>
          <w:p w14:paraId="73379377" w14:textId="77777777" w:rsidR="002D203E" w:rsidRPr="00CF1517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,519</w:t>
            </w:r>
          </w:p>
        </w:tc>
      </w:tr>
      <w:tr w:rsidR="002D203E" w:rsidRPr="00CF1517" w14:paraId="2F3C44C8" w14:textId="77777777" w:rsidTr="00C54841">
        <w:trPr>
          <w:cantSplit/>
          <w:trHeight w:hRule="exact" w:val="399"/>
          <w:jc w:val="right"/>
        </w:trPr>
        <w:tc>
          <w:tcPr>
            <w:tcW w:w="2771" w:type="dxa"/>
            <w:vAlign w:val="bottom"/>
          </w:tcPr>
          <w:p w14:paraId="3232760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1097" w:type="dxa"/>
            <w:tcBorders>
              <w:top w:val="single" w:sz="4" w:space="0" w:color="auto"/>
            </w:tcBorders>
            <w:vAlign w:val="bottom"/>
          </w:tcPr>
          <w:p w14:paraId="54E5CB3F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EB30349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491C15E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66B3EF50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FF0CACC" w14:textId="66AB1736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44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="00C54841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73A0BBD0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7852143E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80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7FDF8E1F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3E5C485A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111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75507FBB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C411D60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98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5910A9D7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6F507F42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7E2F053A" w14:textId="77777777" w:rsidR="002D203E" w:rsidRPr="003D10A2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vAlign w:val="bottom"/>
          </w:tcPr>
          <w:p w14:paraId="6CE884D1" w14:textId="25BE346C" w:rsidR="002D203E" w:rsidRPr="003D10A2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95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="00C54841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3D10A2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C54841" w:rsidRPr="00CF1517" w14:paraId="55535B25" w14:textId="77777777" w:rsidTr="00C54841">
        <w:trPr>
          <w:cantSplit/>
          <w:trHeight w:hRule="exact" w:val="288"/>
          <w:jc w:val="right"/>
        </w:trPr>
        <w:tc>
          <w:tcPr>
            <w:tcW w:w="2771" w:type="dxa"/>
            <w:vAlign w:val="bottom"/>
          </w:tcPr>
          <w:p w14:paraId="7FA2BC74" w14:textId="77777777" w:rsidR="00C54841" w:rsidRPr="00CF1517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97" w:type="dxa"/>
            <w:tcBorders>
              <w:top w:val="single" w:sz="4" w:space="0" w:color="auto"/>
            </w:tcBorders>
            <w:vAlign w:val="bottom"/>
          </w:tcPr>
          <w:p w14:paraId="2124B384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807A5CC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78704A96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6EA67A3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69969787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140028A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FAE4293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B3CBE17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4557D80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EBC8F29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62CCF4CE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BD865AA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67C11B00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7635ACBB" w14:textId="77777777" w:rsidR="00C54841" w:rsidRPr="003D10A2" w:rsidRDefault="00C54841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vAlign w:val="bottom"/>
          </w:tcPr>
          <w:p w14:paraId="04308B0E" w14:textId="77777777" w:rsidR="00C54841" w:rsidRPr="003D10A2" w:rsidRDefault="00C54841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2D203E" w:rsidRPr="00CF1517" w14:paraId="21C13188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3627741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1097" w:type="dxa"/>
          </w:tcPr>
          <w:p w14:paraId="229C67A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540287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95E0233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687409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DC6719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360" w:lineRule="exact"/>
              <w:ind w:left="-1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100B4A6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731F3BB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043B00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0FC4EBD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0975A4A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96F868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689958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</w:tcPr>
          <w:p w14:paraId="47395E3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7EE124F8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1E5443FE" w14:textId="77777777" w:rsidR="002D203E" w:rsidRPr="00CF1517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2873447D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0B95E21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1097" w:type="dxa"/>
          </w:tcPr>
          <w:p w14:paraId="10100C6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2B7FEFE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7BE259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  <w:tab w:val="decimal" w:pos="1062"/>
              </w:tabs>
              <w:spacing w:line="360" w:lineRule="exact"/>
              <w:ind w:left="-1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4B62C5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BCED41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360" w:lineRule="exact"/>
              <w:ind w:left="-1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78ABB78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EAC4DA5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32B952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1A0697E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9FEF18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484BC1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3313F82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</w:tcPr>
          <w:p w14:paraId="535E470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9"/>
              </w:tabs>
              <w:spacing w:line="360" w:lineRule="exact"/>
              <w:ind w:left="-1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62D89BFB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2AE4D95B" w14:textId="77777777" w:rsidR="002D203E" w:rsidRPr="00CF1517" w:rsidRDefault="002D203E" w:rsidP="00534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360B44" w14:paraId="4F1A9D97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69172D60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11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1097" w:type="dxa"/>
            <w:vAlign w:val="bottom"/>
          </w:tcPr>
          <w:p w14:paraId="39349E08" w14:textId="1CAA3A32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,98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270" w:type="dxa"/>
            <w:vAlign w:val="bottom"/>
          </w:tcPr>
          <w:p w14:paraId="329F70CC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9B71E6C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76</w:t>
            </w:r>
          </w:p>
        </w:tc>
        <w:tc>
          <w:tcPr>
            <w:tcW w:w="270" w:type="dxa"/>
            <w:vAlign w:val="bottom"/>
          </w:tcPr>
          <w:p w14:paraId="7116E6AE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169C8C10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1"/>
              </w:tabs>
              <w:ind w:left="-10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07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34</w:t>
            </w:r>
          </w:p>
        </w:tc>
        <w:tc>
          <w:tcPr>
            <w:tcW w:w="270" w:type="dxa"/>
            <w:vAlign w:val="bottom"/>
          </w:tcPr>
          <w:p w14:paraId="0EB5F631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75B26800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6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97</w:t>
            </w:r>
          </w:p>
        </w:tc>
        <w:tc>
          <w:tcPr>
            <w:tcW w:w="270" w:type="dxa"/>
            <w:vAlign w:val="bottom"/>
          </w:tcPr>
          <w:p w14:paraId="584CBCAA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vAlign w:val="bottom"/>
          </w:tcPr>
          <w:p w14:paraId="12EE988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  <w:tc>
          <w:tcPr>
            <w:tcW w:w="270" w:type="dxa"/>
            <w:vAlign w:val="bottom"/>
          </w:tcPr>
          <w:p w14:paraId="665F4E69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714FEF47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vAlign w:val="bottom"/>
          </w:tcPr>
          <w:p w14:paraId="229B6E88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vAlign w:val="bottom"/>
          </w:tcPr>
          <w:p w14:paraId="3FEC1513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26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36" w:type="dxa"/>
            <w:vAlign w:val="bottom"/>
          </w:tcPr>
          <w:p w14:paraId="5EF1402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vAlign w:val="bottom"/>
          </w:tcPr>
          <w:p w14:paraId="68383372" w14:textId="070F6BD7" w:rsidR="002D203E" w:rsidRPr="00CF1517" w:rsidRDefault="002D203E" w:rsidP="00534A7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26"/>
                <w:tab w:val="decimal" w:pos="1069"/>
              </w:tabs>
              <w:ind w:left="-108" w:right="75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>
              <w:rPr>
                <w:rFonts w:ascii="Angsana New" w:hAnsi="Angsana New" w:cs="Angsana New"/>
                <w:sz w:val="26"/>
                <w:szCs w:val="26"/>
              </w:rPr>
              <w:t>00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>
              <w:rPr>
                <w:rFonts w:ascii="Angsana New" w:hAnsi="Angsana New" w:cs="Angsana New"/>
                <w:sz w:val="26"/>
                <w:szCs w:val="26"/>
              </w:rPr>
              <w:t>61</w:t>
            </w:r>
            <w:r w:rsidR="00C71711">
              <w:rPr>
                <w:rFonts w:ascii="Angsana New" w:hAnsi="Angsana New" w:cs="Angsana New"/>
                <w:sz w:val="26"/>
                <w:szCs w:val="26"/>
              </w:rPr>
              <w:t>9</w:t>
            </w:r>
          </w:p>
        </w:tc>
      </w:tr>
      <w:tr w:rsidR="002D203E" w:rsidRPr="00CF1517" w14:paraId="6FED7918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4B1C8964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11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ภายใต้สัญญาเช่าการเงิน</w:t>
            </w:r>
          </w:p>
        </w:tc>
        <w:tc>
          <w:tcPr>
            <w:tcW w:w="1097" w:type="dxa"/>
            <w:tcBorders>
              <w:bottom w:val="single" w:sz="4" w:space="0" w:color="auto"/>
            </w:tcBorders>
          </w:tcPr>
          <w:p w14:paraId="20CF8B82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527CD52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2FCAD7C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298610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AD075C3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1"/>
              </w:tabs>
              <w:ind w:left="-10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716</w:t>
            </w:r>
          </w:p>
        </w:tc>
        <w:tc>
          <w:tcPr>
            <w:tcW w:w="270" w:type="dxa"/>
          </w:tcPr>
          <w:p w14:paraId="7A42703C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1D8A90D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6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998</w:t>
            </w:r>
          </w:p>
        </w:tc>
        <w:tc>
          <w:tcPr>
            <w:tcW w:w="270" w:type="dxa"/>
          </w:tcPr>
          <w:p w14:paraId="4FDA5048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0546BDF7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5F25E1D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3E11268C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3300A28D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3A68BEF5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26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5F729EA2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4B3CA0B1" w14:textId="77777777" w:rsidR="002D203E" w:rsidRPr="00CF1517" w:rsidRDefault="002D203E" w:rsidP="00534A7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12"/>
              </w:tabs>
              <w:ind w:left="-108" w:right="75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551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751</w:t>
            </w:r>
          </w:p>
        </w:tc>
      </w:tr>
      <w:tr w:rsidR="002D203E" w:rsidRPr="00CF1517" w14:paraId="2BC15800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044B82E9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97" w:type="dxa"/>
            <w:tcBorders>
              <w:top w:val="single" w:sz="4" w:space="0" w:color="auto"/>
              <w:bottom w:val="double" w:sz="4" w:space="0" w:color="auto"/>
            </w:tcBorders>
          </w:tcPr>
          <w:p w14:paraId="5FE9DB6A" w14:textId="696DCBE1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98</w:t>
            </w:r>
            <w:r w:rsidR="00C54841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70" w:type="dxa"/>
          </w:tcPr>
          <w:p w14:paraId="2993693F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7395368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76</w:t>
            </w:r>
          </w:p>
        </w:tc>
        <w:tc>
          <w:tcPr>
            <w:tcW w:w="270" w:type="dxa"/>
          </w:tcPr>
          <w:p w14:paraId="0D417521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23373D3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1"/>
              </w:tabs>
              <w:ind w:left="-108" w:right="70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850</w:t>
            </w:r>
          </w:p>
        </w:tc>
        <w:tc>
          <w:tcPr>
            <w:tcW w:w="270" w:type="dxa"/>
          </w:tcPr>
          <w:p w14:paraId="19354D97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2CEE5A12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6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95</w:t>
            </w:r>
          </w:p>
        </w:tc>
        <w:tc>
          <w:tcPr>
            <w:tcW w:w="270" w:type="dxa"/>
          </w:tcPr>
          <w:p w14:paraId="4F023191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22345707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270" w:type="dxa"/>
          </w:tcPr>
          <w:p w14:paraId="4CFB68BB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3EDA8D2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5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890</w:t>
            </w:r>
          </w:p>
        </w:tc>
        <w:tc>
          <w:tcPr>
            <w:tcW w:w="270" w:type="dxa"/>
          </w:tcPr>
          <w:p w14:paraId="2F7266CB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52DE3FCE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26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6" w:type="dxa"/>
          </w:tcPr>
          <w:p w14:paraId="3342954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</w:tcPr>
          <w:p w14:paraId="1C66B884" w14:textId="1EC0D157" w:rsidR="002D203E" w:rsidRPr="00CF1517" w:rsidRDefault="002D203E" w:rsidP="00534A7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12"/>
              </w:tabs>
              <w:ind w:left="-108" w:right="75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="00C54841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</w:t>
            </w:r>
          </w:p>
        </w:tc>
      </w:tr>
      <w:tr w:rsidR="002D203E" w:rsidRPr="00CF1517" w14:paraId="47EB3FC4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3359CCBF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11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086D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56</w:t>
            </w:r>
            <w:r w:rsidRPr="004B0B8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1097" w:type="dxa"/>
          </w:tcPr>
          <w:p w14:paraId="17107F93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EFAE91D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ACDFF03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3BBCEB22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9955769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1"/>
              </w:tabs>
              <w:ind w:left="-10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1472BBD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3265CE46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6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6A71A64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53AC2254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DADCC9B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F8F12D9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ED3060C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</w:tcPr>
          <w:p w14:paraId="509BAD76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26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7F5A5D0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48B0F672" w14:textId="77777777" w:rsidR="002D203E" w:rsidRPr="00CF1517" w:rsidRDefault="002D203E" w:rsidP="00534A7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after="0" w:line="360" w:lineRule="exact"/>
              <w:ind w:left="-18" w:right="75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2D203E" w:rsidRPr="00CF1517" w14:paraId="6BA17E9C" w14:textId="77777777" w:rsidTr="007E7990">
        <w:trPr>
          <w:cantSplit/>
          <w:trHeight w:hRule="exact" w:val="317"/>
          <w:jc w:val="right"/>
        </w:trPr>
        <w:tc>
          <w:tcPr>
            <w:tcW w:w="2771" w:type="dxa"/>
          </w:tcPr>
          <w:p w14:paraId="26FA1F91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11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F1517">
              <w:rPr>
                <w:rFonts w:asciiTheme="majorBidi" w:hAnsiTheme="majorBidi" w:cstheme="majorBidi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1097" w:type="dxa"/>
          </w:tcPr>
          <w:p w14:paraId="6499BD96" w14:textId="3452D9A4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70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790B215E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0C1958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1"/>
              </w:tabs>
              <w:ind w:left="-108" w:right="74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85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</w:p>
        </w:tc>
        <w:tc>
          <w:tcPr>
            <w:tcW w:w="270" w:type="dxa"/>
          </w:tcPr>
          <w:p w14:paraId="5A352B18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4C327A9" w14:textId="444D40B8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1"/>
              </w:tabs>
              <w:ind w:left="-108" w:right="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77</w:t>
            </w:r>
            <w:r w:rsidR="00C54841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270" w:type="dxa"/>
          </w:tcPr>
          <w:p w14:paraId="0DD56679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EC8EEE5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6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087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077</w:t>
            </w:r>
          </w:p>
        </w:tc>
        <w:tc>
          <w:tcPr>
            <w:tcW w:w="270" w:type="dxa"/>
          </w:tcPr>
          <w:p w14:paraId="0D81B736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</w:tcPr>
          <w:p w14:paraId="445E5B4C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7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</w:t>
            </w: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270" w:type="dxa"/>
          </w:tcPr>
          <w:p w14:paraId="72E153CA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9585CC6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5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677</w:t>
            </w:r>
          </w:p>
        </w:tc>
        <w:tc>
          <w:tcPr>
            <w:tcW w:w="270" w:type="dxa"/>
          </w:tcPr>
          <w:p w14:paraId="5DEC0373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</w:tcPr>
          <w:p w14:paraId="424D45B8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4"/>
                <w:tab w:val="decimal" w:pos="1069"/>
              </w:tabs>
              <w:ind w:left="-108" w:right="76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0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236" w:type="dxa"/>
          </w:tcPr>
          <w:p w14:paraId="29786FB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</w:tcPr>
          <w:p w14:paraId="0C63CC4E" w14:textId="77777777" w:rsidR="002D203E" w:rsidRPr="00CF1517" w:rsidRDefault="002D203E" w:rsidP="00534A7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12"/>
              </w:tabs>
              <w:ind w:left="-108" w:right="75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615</w:t>
            </w:r>
            <w:r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800</w:t>
            </w:r>
          </w:p>
        </w:tc>
      </w:tr>
      <w:tr w:rsidR="002D203E" w:rsidRPr="00CF1517" w14:paraId="3103A40E" w14:textId="77777777" w:rsidTr="00C54841">
        <w:trPr>
          <w:cantSplit/>
          <w:trHeight w:hRule="exact" w:val="317"/>
          <w:jc w:val="right"/>
        </w:trPr>
        <w:tc>
          <w:tcPr>
            <w:tcW w:w="2771" w:type="dxa"/>
          </w:tcPr>
          <w:p w14:paraId="408B6D5D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97" w:type="dxa"/>
            <w:tcBorders>
              <w:top w:val="single" w:sz="4" w:space="0" w:color="auto"/>
              <w:bottom w:val="double" w:sz="4" w:space="0" w:color="auto"/>
            </w:tcBorders>
          </w:tcPr>
          <w:p w14:paraId="3FEF6D30" w14:textId="281FC2D8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sz w:val="26"/>
                <w:szCs w:val="26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70</w:t>
            </w: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="00C54841">
              <w:rPr>
                <w:rFonts w:ascii="Angsana New" w:hAnsi="Angsana New" w:cs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5F3CB38F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6C16F15" w14:textId="5E1E5503" w:rsidR="002D203E" w:rsidRPr="00CF1517" w:rsidRDefault="00676CE7" w:rsidP="00C54841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887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852,020</w:t>
            </w:r>
          </w:p>
        </w:tc>
        <w:tc>
          <w:tcPr>
            <w:tcW w:w="270" w:type="dxa"/>
            <w:tcBorders>
              <w:left w:val="nil"/>
            </w:tcBorders>
          </w:tcPr>
          <w:p w14:paraId="35CF5551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E08D259" w14:textId="0E069710" w:rsidR="002D203E" w:rsidRPr="00CF1517" w:rsidRDefault="00676CE7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336,775</w:t>
            </w:r>
          </w:p>
        </w:tc>
        <w:tc>
          <w:tcPr>
            <w:tcW w:w="270" w:type="dxa"/>
          </w:tcPr>
          <w:p w14:paraId="637A9CF0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1E37FB9" w14:textId="43D80E65" w:rsidR="002D203E" w:rsidRPr="00CF1517" w:rsidRDefault="00676CE7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1,087,077</w:t>
            </w:r>
          </w:p>
        </w:tc>
        <w:tc>
          <w:tcPr>
            <w:tcW w:w="270" w:type="dxa"/>
          </w:tcPr>
          <w:p w14:paraId="3FA7C28F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21DFC696" w14:textId="43D8F940" w:rsidR="002D203E" w:rsidRPr="00CF1517" w:rsidRDefault="00676CE7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37,803</w:t>
            </w:r>
          </w:p>
        </w:tc>
        <w:tc>
          <w:tcPr>
            <w:tcW w:w="270" w:type="dxa"/>
          </w:tcPr>
          <w:p w14:paraId="20D22BC8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9E64F7B" w14:textId="3EC9B10F" w:rsidR="002D203E" w:rsidRPr="00CF1517" w:rsidRDefault="00676CE7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677</w:t>
            </w:r>
          </w:p>
        </w:tc>
        <w:tc>
          <w:tcPr>
            <w:tcW w:w="270" w:type="dxa"/>
          </w:tcPr>
          <w:p w14:paraId="5383E186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056FA23B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4"/>
              </w:tabs>
              <w:ind w:left="-108" w:right="-90"/>
              <w:rPr>
                <w:rFonts w:ascii="Angsana New" w:hAnsi="Angsana New" w:cs="Angsana New"/>
                <w:sz w:val="26"/>
                <w:szCs w:val="26"/>
              </w:rPr>
            </w:pPr>
            <w:r w:rsidRPr="004B0B8A">
              <w:rPr>
                <w:rFonts w:ascii="Angsana New" w:hAnsi="Angsana New" w:cs="Angsana New"/>
                <w:b/>
                <w:bCs/>
                <w:sz w:val="26"/>
                <w:szCs w:val="26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6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36" w:type="dxa"/>
          </w:tcPr>
          <w:p w14:paraId="26AF6F07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</w:tcPr>
          <w:p w14:paraId="33431EDC" w14:textId="2535F5AC" w:rsidR="002D203E" w:rsidRPr="00CF1517" w:rsidRDefault="00676CE7" w:rsidP="00534A7D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01"/>
              </w:tabs>
              <w:ind w:left="-108" w:right="75"/>
              <w:rPr>
                <w:rFonts w:ascii="Angsana New" w:hAnsi="Angsana New" w:cs="Angsana New"/>
                <w:sz w:val="26"/>
                <w:szCs w:val="26"/>
              </w:rPr>
            </w:pPr>
            <w:r w:rsidRPr="00676CE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2,615,800</w:t>
            </w:r>
          </w:p>
        </w:tc>
      </w:tr>
      <w:tr w:rsidR="002D203E" w:rsidRPr="00CF1517" w14:paraId="5C9A22B7" w14:textId="77777777" w:rsidTr="00C54841">
        <w:trPr>
          <w:cantSplit/>
          <w:trHeight w:hRule="exact" w:val="317"/>
          <w:jc w:val="right"/>
        </w:trPr>
        <w:tc>
          <w:tcPr>
            <w:tcW w:w="2771" w:type="dxa"/>
          </w:tcPr>
          <w:p w14:paraId="73B98786" w14:textId="77777777" w:rsidR="002D203E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  <w:p w14:paraId="2F9102BC" w14:textId="77777777" w:rsidR="002D203E" w:rsidRPr="00CF1517" w:rsidRDefault="002D203E" w:rsidP="007E79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97" w:type="dxa"/>
            <w:tcBorders>
              <w:top w:val="double" w:sz="4" w:space="0" w:color="auto"/>
            </w:tcBorders>
          </w:tcPr>
          <w:p w14:paraId="6922C53B" w14:textId="77777777" w:rsidR="002D203E" w:rsidRPr="00086D0E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5F54797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5DC85FEB" w14:textId="77777777" w:rsidR="002D203E" w:rsidRPr="00360B44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tcBorders>
              <w:left w:val="nil"/>
            </w:tcBorders>
          </w:tcPr>
          <w:p w14:paraId="6B14A225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119D553D" w14:textId="77777777" w:rsidR="002D203E" w:rsidRPr="004B0B8A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BDBB8EF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1752965F" w14:textId="77777777" w:rsidR="002D203E" w:rsidRPr="00360B44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65F836A" w14:textId="77777777" w:rsidR="002D203E" w:rsidRPr="00CF1517" w:rsidRDefault="002D203E" w:rsidP="007E79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  <w:tab w:val="decimal" w:pos="1062"/>
              </w:tabs>
              <w:spacing w:after="0"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</w:tcPr>
          <w:p w14:paraId="29416F99" w14:textId="77777777" w:rsidR="002D203E" w:rsidRPr="004B0B8A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4E62FE3F" w14:textId="77777777" w:rsidR="002D203E" w:rsidRPr="00CF1517" w:rsidRDefault="002D203E" w:rsidP="007E7990">
            <w:pPr>
              <w:pStyle w:val="Foot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6C0A388" w14:textId="77777777" w:rsidR="002D203E" w:rsidRPr="00360B44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5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74E80C7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62" w:type="dxa"/>
            <w:tcBorders>
              <w:top w:val="double" w:sz="4" w:space="0" w:color="auto"/>
              <w:left w:val="nil"/>
            </w:tcBorders>
          </w:tcPr>
          <w:p w14:paraId="49AF5378" w14:textId="77777777" w:rsidR="002D203E" w:rsidRPr="004B0B8A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974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66220220" w14:textId="77777777" w:rsidR="002D203E" w:rsidRPr="00CF1517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ind w:left="-18" w:right="-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</w:tcPr>
          <w:p w14:paraId="41B8762B" w14:textId="77777777" w:rsidR="002D203E" w:rsidRPr="004B0B8A" w:rsidRDefault="002D203E" w:rsidP="007E7990">
            <w:pPr>
              <w:pStyle w:val="Header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536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lear" w:pos="9072"/>
                <w:tab w:val="decimal" w:pos="1062"/>
              </w:tabs>
              <w:ind w:left="-108" w:right="-9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</w:tbl>
    <w:p w14:paraId="196E8ED3" w14:textId="77777777" w:rsidR="002D203E" w:rsidRDefault="002D203E" w:rsidP="002D203E">
      <w:pPr>
        <w:rPr>
          <w:rFonts w:ascii="Angsana New" w:hAnsi="Angsana New" w:cs="Angsana New"/>
          <w:b/>
          <w:bCs/>
          <w:sz w:val="30"/>
          <w:szCs w:val="30"/>
        </w:rPr>
      </w:pPr>
    </w:p>
    <w:p w14:paraId="18739AB9" w14:textId="77777777" w:rsidR="002D203E" w:rsidRDefault="002D203E" w:rsidP="002D203E">
      <w:pPr>
        <w:rPr>
          <w:rFonts w:ascii="Angsana New" w:hAnsi="Angsana New" w:cs="Angsana New"/>
          <w:b/>
          <w:bCs/>
          <w:sz w:val="30"/>
          <w:szCs w:val="30"/>
        </w:rPr>
      </w:pPr>
    </w:p>
    <w:p w14:paraId="57C27699" w14:textId="4169F1F2" w:rsidR="002D203E" w:rsidRPr="002D203E" w:rsidRDefault="002D203E" w:rsidP="002D203E">
      <w:pPr>
        <w:rPr>
          <w:rFonts w:ascii="Angsana New" w:hAnsi="Angsana New" w:cs="Angsana New"/>
          <w:sz w:val="30"/>
          <w:szCs w:val="30"/>
          <w:cs/>
        </w:rPr>
        <w:sectPr w:rsidR="002D203E" w:rsidRPr="002D203E" w:rsidSect="000B5009">
          <w:pgSz w:w="16834" w:h="11909" w:orient="landscape" w:code="9"/>
          <w:pgMar w:top="691" w:right="1152" w:bottom="720" w:left="1152" w:header="720" w:footer="720" w:gutter="0"/>
          <w:cols w:space="720"/>
          <w:docGrid w:linePitch="360"/>
        </w:sectPr>
      </w:pPr>
    </w:p>
    <w:p w14:paraId="5A4CB920" w14:textId="3DB0873F" w:rsidR="00E54A40" w:rsidRPr="00CF1517" w:rsidRDefault="00E54A40" w:rsidP="00E54A40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มูลค่าต้นทุนของอาคารและอุปกรณ์ของกลุ่มบริษัทและบริษัท ซึ่งตัดค่าเสื่อมราคาเต็มจำนวนแล้ว แต่กลุ่มบริษัทและบริษัทยังสามารถใช้ประโยชน์ในสินทรัพย์เหล่านั้น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ได้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-4"/>
          <w:sz w:val="30"/>
          <w:szCs w:val="30"/>
        </w:rPr>
        <w:t>1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ธันวาคม 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DB08BA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มีจำนวนเงินรวม </w:t>
      </w:r>
      <w:r w:rsidR="0062157C">
        <w:rPr>
          <w:rFonts w:ascii="Angsana New" w:hAnsi="Angsana New" w:cs="Angsana New"/>
          <w:spacing w:val="-4"/>
          <w:sz w:val="30"/>
          <w:szCs w:val="30"/>
        </w:rPr>
        <w:t>908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ล้าน</w:t>
      </w:r>
      <w:r w:rsidRPr="00CF1517">
        <w:rPr>
          <w:rFonts w:ascii="Angsana New" w:hAnsi="Angsana New" w:cs="Angsana New"/>
          <w:sz w:val="30"/>
          <w:szCs w:val="30"/>
          <w:cs/>
        </w:rPr>
        <w:t>บาท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44</w:t>
      </w:r>
      <w:r w:rsidR="00360B44" w:rsidRPr="00360B44">
        <w:rPr>
          <w:rFonts w:ascii="Angsana New" w:hAnsi="Angsana New" w:cs="Angsana New"/>
          <w:sz w:val="30"/>
          <w:szCs w:val="30"/>
        </w:rPr>
        <w:t>8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</w:t>
      </w:r>
      <w:r w:rsidR="004424FB"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4424FB"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8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3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4424FB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ล้านบาท</w:t>
      </w:r>
      <w:r w:rsidR="004424FB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 และ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76</w:t>
      </w:r>
      <w:r w:rsidR="004424FB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4424FB" w:rsidRPr="00CF1517">
        <w:rPr>
          <w:rFonts w:ascii="Angsana New" w:hAnsi="Angsana New" w:cs="Angsana New"/>
          <w:i/>
          <w:iCs/>
          <w:sz w:val="30"/>
          <w:szCs w:val="30"/>
          <w:cs/>
        </w:rPr>
        <w:t>ล้านบาท</w:t>
      </w:r>
      <w:r w:rsidR="00AF205F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AF205F" w:rsidRPr="00CF1517">
        <w:rPr>
          <w:rFonts w:ascii="Angsana New" w:hAnsi="Angsana New" w:cs="Angsana New"/>
          <w:i/>
          <w:iCs/>
          <w:sz w:val="30"/>
          <w:szCs w:val="30"/>
          <w:cs/>
        </w:rPr>
        <w:t>ตามลำดับ</w:t>
      </w:r>
      <w:r w:rsidR="004424FB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)</w:t>
      </w:r>
    </w:p>
    <w:p w14:paraId="4C66EFE5" w14:textId="77777777" w:rsidR="00E54A40" w:rsidRPr="00CF1517" w:rsidRDefault="00E54A40" w:rsidP="00E54A40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240DF3EB" w14:textId="6F606016" w:rsidR="00E54A40" w:rsidRPr="00CF1517" w:rsidRDefault="00E54A40" w:rsidP="002D2C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กลุ่มบริษัทและบริษัทได้ทำสัญญาขายและเช่ากลับคืนเครื่องจักรและยานพาหนะจำนวนเงิน </w:t>
      </w:r>
      <w:r w:rsidR="00A71F3C">
        <w:rPr>
          <w:rFonts w:ascii="Angsana New" w:hAnsi="Angsana New" w:cs="Angsana New"/>
          <w:sz w:val="30"/>
          <w:szCs w:val="30"/>
        </w:rPr>
        <w:t>1,026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 และ</w:t>
      </w:r>
      <w:r w:rsidR="003919DE">
        <w:rPr>
          <w:rFonts w:ascii="Angsana New" w:hAnsi="Angsana New" w:cs="Angsana New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857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ตามลำดับ</w:t>
      </w:r>
      <w:r w:rsidR="0045531A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5531A"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45531A"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996</w:t>
      </w:r>
      <w:r w:rsidR="0045531A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45531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</w:t>
      </w:r>
      <w:r w:rsidR="0045531A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45531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และ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8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7</w:t>
      </w:r>
      <w:r w:rsidR="0045531A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45531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 ตามลำดับ)</w:t>
      </w:r>
      <w:r w:rsidR="0045531A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และ 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352B51">
        <w:rPr>
          <w:rFonts w:ascii="Angsana New" w:hAnsi="Angsana New" w:cs="Angsana New"/>
          <w:sz w:val="30"/>
          <w:szCs w:val="30"/>
        </w:rPr>
        <w:t>3</w:t>
      </w:r>
      <w:r w:rsidR="004424FB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เครื่องจักรและยานพาหนะภายใต้สัญญาเช่าและซื้อกลับคืนดังกล่าว มีมูลค่าตามบัญชีสุทธิจำนวนเงิน </w:t>
      </w:r>
      <w:r w:rsidR="00A71F3C">
        <w:rPr>
          <w:rFonts w:ascii="Angsana New" w:hAnsi="Angsana New" w:cs="Angsana New"/>
          <w:sz w:val="30"/>
          <w:szCs w:val="30"/>
        </w:rPr>
        <w:t>798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และ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z w:val="30"/>
          <w:szCs w:val="30"/>
        </w:rPr>
        <w:t>71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ตามลำดับ </w:t>
      </w:r>
      <w:r w:rsidR="00DB08B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DB08BA"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75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2D2C8D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DB08B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</w:t>
      </w:r>
      <w:r w:rsidR="00863114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DB08B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และ</w:t>
      </w:r>
      <w:r w:rsidR="00E21D0A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55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DB08BA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DB08BA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 ตามลำดับ</w:t>
      </w:r>
      <w:r w:rsidR="005E0D6E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)</w:t>
      </w:r>
      <w:r w:rsidR="005E0D6E"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และได้ถูกนำไปวางเป็นหลักประกันสำหรับหนี้สินภายใต้สัญญาเช่าทางการเงิน</w:t>
      </w:r>
    </w:p>
    <w:p w14:paraId="46533C09" w14:textId="77777777" w:rsidR="00E54A40" w:rsidRPr="00CF1517" w:rsidRDefault="00E54A40" w:rsidP="002D2C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rPr>
          <w:rFonts w:ascii="Angsana New" w:hAnsi="Angsana New" w:cs="Angsana New"/>
          <w:i/>
          <w:iCs/>
          <w:sz w:val="30"/>
          <w:szCs w:val="30"/>
        </w:rPr>
      </w:pPr>
    </w:p>
    <w:p w14:paraId="023311EB" w14:textId="77777777" w:rsidR="00E54A40" w:rsidRPr="00CF1517" w:rsidRDefault="00E54A40" w:rsidP="002D2C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การค้ำประกัน</w:t>
      </w:r>
    </w:p>
    <w:p w14:paraId="7C432661" w14:textId="77777777" w:rsidR="00E54A40" w:rsidRPr="00CF1517" w:rsidRDefault="00E54A40" w:rsidP="002D2C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72"/>
        <w:jc w:val="thaiDistribute"/>
        <w:rPr>
          <w:rFonts w:ascii="Angsana New" w:hAnsi="Angsana New" w:cs="Angsana New"/>
          <w:sz w:val="30"/>
          <w:szCs w:val="30"/>
        </w:rPr>
      </w:pPr>
    </w:p>
    <w:p w14:paraId="3724586B" w14:textId="7E00827F" w:rsidR="00E54A40" w:rsidRPr="00CF1517" w:rsidRDefault="00E54A40" w:rsidP="002D2C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72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ที่ดิน อาคารและอุปกรณ์ของกลุ่มบริษัทและบริษัทซึ่งมีร</w:t>
      </w:r>
      <w:r w:rsidR="00863114" w:rsidRPr="00CF1517">
        <w:rPr>
          <w:rFonts w:ascii="Angsana New" w:hAnsi="Angsana New" w:cs="Angsana New"/>
          <w:sz w:val="30"/>
          <w:szCs w:val="30"/>
          <w:cs/>
        </w:rPr>
        <w:t>าคาคงเหลือตามบัญชีสุทธิจำนวน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F74412">
        <w:rPr>
          <w:rFonts w:ascii="Angsana New" w:hAnsi="Angsana New" w:cs="Angsana New"/>
          <w:sz w:val="30"/>
          <w:szCs w:val="30"/>
        </w:rPr>
        <w:t>,0</w:t>
      </w:r>
      <w:r w:rsidR="00B62A65">
        <w:rPr>
          <w:rFonts w:ascii="Angsana New" w:hAnsi="Angsana New" w:cs="Angsana New"/>
          <w:sz w:val="30"/>
          <w:szCs w:val="30"/>
        </w:rPr>
        <w:t>41</w:t>
      </w:r>
      <w:r w:rsidR="00D76F74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 และ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F74412">
        <w:rPr>
          <w:rFonts w:ascii="Angsana New" w:hAnsi="Angsana New" w:cs="Angsana New"/>
          <w:sz w:val="30"/>
          <w:szCs w:val="30"/>
        </w:rPr>
        <w:t>61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ตามลำดับ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A92651" w:rsidRPr="00CF1517">
        <w:rPr>
          <w:rFonts w:ascii="Angsana New" w:hAnsi="Angsana New" w:cs="Angsana New"/>
          <w:i/>
          <w:iCs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8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ล้านบาท และ 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ล้านบาท ตามลำดับ)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ได้ถูกนำไปวางเป็นหลักประกันสำหรับเงินเบิกเกินบัญชี เงินกู้ยืมระยะสั้นจากสถาบันการเงิน เงินกู้ยืมระยะยาวจากสถาบันการเงินและหนังสือค้ำประกันที่สถาบันการเงินออกให้</w:t>
      </w:r>
    </w:p>
    <w:p w14:paraId="0860D11F" w14:textId="77777777" w:rsidR="00E54A40" w:rsidRPr="00CF1517" w:rsidRDefault="00E54A40" w:rsidP="00E54A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2"/>
        <w:jc w:val="thaiDistribute"/>
        <w:rPr>
          <w:rFonts w:ascii="Angsana New" w:hAnsi="Angsana New" w:cs="Angsana New"/>
          <w:sz w:val="30"/>
          <w:szCs w:val="30"/>
        </w:rPr>
      </w:pPr>
    </w:p>
    <w:p w14:paraId="05435A59" w14:textId="77777777" w:rsidR="00E54A40" w:rsidRPr="00CF1517" w:rsidRDefault="00E54A40" w:rsidP="00E54A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2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ที่ดิน อาคารและอุปกรณ์ระหว่างก่อสร้าง</w:t>
      </w:r>
    </w:p>
    <w:p w14:paraId="03EDB1C5" w14:textId="77777777" w:rsidR="00E54A40" w:rsidRPr="00CF1517" w:rsidRDefault="00E54A40" w:rsidP="00E54A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2"/>
        <w:jc w:val="thaiDistribute"/>
        <w:rPr>
          <w:rFonts w:ascii="Angsana New" w:hAnsi="Angsana New" w:cs="Angsana New"/>
          <w:sz w:val="30"/>
          <w:szCs w:val="30"/>
        </w:rPr>
      </w:pPr>
    </w:p>
    <w:p w14:paraId="50C99733" w14:textId="2EBF81B2" w:rsidR="00E54A40" w:rsidRPr="00CF1517" w:rsidRDefault="00E54A40" w:rsidP="00E54A40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สินทรัพย์ระหว่างก่อสร้างและติดตั้ง 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ของกลุ่มบริษัทและบริษัทมีจำนวนเงิน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A71F3C">
        <w:rPr>
          <w:rFonts w:ascii="Angsana New" w:hAnsi="Angsana New" w:cs="Angsana New"/>
          <w:sz w:val="30"/>
          <w:szCs w:val="30"/>
        </w:rPr>
        <w:t>410</w:t>
      </w:r>
      <w:r w:rsidR="00721364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 และ</w:t>
      </w:r>
      <w:r w:rsidR="00B67E72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ตามลำดับ 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58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ล้านบาท และ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3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ล้านบาท ตามลำดับ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)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ส่วนใหญ่เป็นต้นทุนการก่อสร้างอาคารโรงงาน เครื่องจักรและอุปกรณ์ รวมทั้งต้นทุนการติดตั้งที่เกี่ยวข้อง </w:t>
      </w:r>
    </w:p>
    <w:p w14:paraId="60BA680D" w14:textId="77777777" w:rsidR="00E54A40" w:rsidRPr="00CF1517" w:rsidRDefault="00E54A40" w:rsidP="00E54A40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A36A378" w14:textId="4571F0DC" w:rsidR="00E54A40" w:rsidRPr="00CF1517" w:rsidRDefault="00E54A40" w:rsidP="00E54A40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ต้นทุนการกู้ยืมที่เกี่ยวข้องกับการได้มาซึ่งที่ดินและก่อสร้างโรงงานใหม่ของกลุ่มบริษัทและบริษัทได้บันทึกเป็นส่วนหนึ่งของต้นทุนสินทรัพย์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จํานวน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643A5C">
        <w:rPr>
          <w:rFonts w:ascii="Angsana New" w:hAnsi="Angsana New" w:cs="Angsana New"/>
          <w:spacing w:val="-4"/>
          <w:sz w:val="30"/>
          <w:szCs w:val="30"/>
        </w:rPr>
        <w:t>18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ล้านบาท</w:t>
      </w:r>
      <w:r w:rsidR="00DC52A9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และ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1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4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ล้านบาท ตามลำดับ 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pacing w:val="-4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pacing w:val="-4"/>
          <w:sz w:val="30"/>
          <w:szCs w:val="30"/>
        </w:rPr>
        <w:t>2</w:t>
      </w:r>
      <w:r w:rsidR="00863114" w:rsidRPr="00CF1517">
        <w:rPr>
          <w:rFonts w:ascii="Angsana New" w:hAnsi="Angsana New" w:cs="Angsana New"/>
          <w:i/>
          <w:iCs/>
          <w:spacing w:val="-4"/>
          <w:sz w:val="30"/>
          <w:szCs w:val="30"/>
        </w:rPr>
        <w:t xml:space="preserve">: </w:t>
      </w:r>
      <w:r w:rsidR="004B0B8A" w:rsidRPr="004B0B8A">
        <w:rPr>
          <w:rFonts w:ascii="Angsana New" w:hAnsi="Angsana New" w:cs="Angsana New"/>
          <w:i/>
          <w:iCs/>
          <w:spacing w:val="-4"/>
          <w:sz w:val="30"/>
          <w:szCs w:val="30"/>
        </w:rPr>
        <w:t>4</w:t>
      </w:r>
      <w:r w:rsidR="00086D0E" w:rsidRPr="00086D0E">
        <w:rPr>
          <w:rFonts w:ascii="Angsana New" w:hAnsi="Angsana New" w:cs="Angsana New"/>
          <w:i/>
          <w:iCs/>
          <w:spacing w:val="-4"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  <w:cs/>
        </w:rPr>
        <w:t>ล้านบาท</w:t>
      </w:r>
      <w:r w:rsidR="00863114" w:rsidRPr="00CF1517">
        <w:rPr>
          <w:rFonts w:ascii="Angsana New" w:hAnsi="Angsana New" w:cs="Angsana New"/>
          <w:i/>
          <w:iCs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  <w:cs/>
        </w:rPr>
        <w:t>และ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i/>
          <w:iCs/>
          <w:spacing w:val="-4"/>
          <w:sz w:val="30"/>
          <w:szCs w:val="30"/>
        </w:rPr>
        <w:t>1</w:t>
      </w:r>
      <w:r w:rsidR="00086D0E" w:rsidRPr="00086D0E">
        <w:rPr>
          <w:rFonts w:ascii="Angsana New" w:hAnsi="Angsana New" w:cs="Angsana New"/>
          <w:i/>
          <w:iCs/>
          <w:spacing w:val="-4"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pacing w:val="-4"/>
          <w:sz w:val="30"/>
          <w:szCs w:val="30"/>
          <w:cs/>
        </w:rPr>
        <w:t>ล้าน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บาท ตามลำดับ)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มีอัตราดอกเบี้ยที่รับรู้ระหว่างร้อยละ </w:t>
      </w:r>
      <w:r w:rsidR="00A71F3C">
        <w:rPr>
          <w:rFonts w:ascii="Angsana New" w:hAnsi="Angsana New" w:cs="Angsana New"/>
          <w:sz w:val="30"/>
          <w:szCs w:val="30"/>
        </w:rPr>
        <w:t>1.80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ถึงร้อยละ </w:t>
      </w:r>
      <w:r w:rsidR="00A71F3C">
        <w:rPr>
          <w:rFonts w:ascii="Angsana New" w:hAnsi="Angsana New" w:cs="Angsana New"/>
          <w:sz w:val="30"/>
          <w:szCs w:val="30"/>
        </w:rPr>
        <w:t>4.90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</w:t>
      </w:r>
      <w:r w:rsidR="00DC52A9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ร้อยละ </w:t>
      </w:r>
      <w:r w:rsidR="00A71F3C">
        <w:rPr>
          <w:rFonts w:ascii="Angsana New" w:hAnsi="Angsana New" w:cs="Angsana New"/>
          <w:sz w:val="30"/>
          <w:szCs w:val="30"/>
        </w:rPr>
        <w:t>1.80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ถึงร้อยละ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A71F3C">
        <w:rPr>
          <w:rFonts w:ascii="Angsana New" w:hAnsi="Angsana New" w:cs="Angsana New"/>
          <w:sz w:val="30"/>
          <w:szCs w:val="30"/>
        </w:rPr>
        <w:t>4.90</w:t>
      </w:r>
      <w:r w:rsidR="00DC52A9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ตามลำดับ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: ร้อยละ 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B03DB1"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ถึงร้อยละ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</w:t>
      </w:r>
      <w:r w:rsidR="00B03DB1"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0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3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และ</w:t>
      </w:r>
      <w:r w:rsidR="00863114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ร้อยละ 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ถึงร้อยละ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E21D0A"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90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ตามลำดับ)</w:t>
      </w:r>
    </w:p>
    <w:p w14:paraId="4D2A303F" w14:textId="77777777" w:rsidR="006F7F21" w:rsidRPr="00CF1517" w:rsidRDefault="006F7F21" w:rsidP="00692AC6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689D22D" w14:textId="77777777" w:rsidR="00DB4439" w:rsidRPr="00CF1517" w:rsidRDefault="00DB4439" w:rsidP="00692AC6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5050FAC3" w14:textId="77777777" w:rsidR="00086424" w:rsidRPr="00CF1517" w:rsidRDefault="00862B06" w:rsidP="00086424">
      <w:pPr>
        <w:ind w:left="540" w:right="-360"/>
        <w:jc w:val="both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b/>
          <w:bCs/>
          <w:sz w:val="30"/>
          <w:szCs w:val="30"/>
          <w:cs/>
        </w:rPr>
        <w:br w:type="page"/>
      </w:r>
      <w:r w:rsidR="00086424" w:rsidRPr="00CF1517">
        <w:rPr>
          <w:rFonts w:ascii="Angsana New" w:hAnsi="Angsana New" w:cs="Angsana New"/>
          <w:b/>
          <w:bCs/>
          <w:sz w:val="30"/>
          <w:szCs w:val="30"/>
          <w:cs/>
        </w:rPr>
        <w:t>การวัดมูลค่ายุติธรรม</w:t>
      </w:r>
      <w:r w:rsidR="00086424" w:rsidRPr="00CF1517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4DB0F2B1" w14:textId="77777777" w:rsidR="00086424" w:rsidRPr="00CF1517" w:rsidRDefault="00086424" w:rsidP="00086424">
      <w:pPr>
        <w:ind w:left="540" w:right="-360"/>
        <w:jc w:val="both"/>
        <w:rPr>
          <w:rFonts w:ascii="Angsana New" w:hAnsi="Angsana New" w:cs="Angsana New"/>
          <w:sz w:val="30"/>
          <w:szCs w:val="30"/>
        </w:rPr>
      </w:pPr>
    </w:p>
    <w:p w14:paraId="185B40B4" w14:textId="77777777" w:rsidR="00086424" w:rsidRPr="00CF1517" w:rsidRDefault="00086424" w:rsidP="000864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ลำดับชั้นมูลค่ายุติธรรม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7FCDE90B" w14:textId="77777777" w:rsidR="00086424" w:rsidRPr="00CF1517" w:rsidRDefault="00086424" w:rsidP="000864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rPr>
          <w:rFonts w:ascii="Angsana New" w:hAnsi="Angsana New" w:cs="Angsana New"/>
          <w:sz w:val="30"/>
          <w:szCs w:val="30"/>
        </w:rPr>
      </w:pPr>
    </w:p>
    <w:p w14:paraId="197238EB" w14:textId="2E4060FF" w:rsidR="00086424" w:rsidRPr="00CF1517" w:rsidRDefault="003F5DBE" w:rsidP="000864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ราคาประเมิน</w:t>
      </w:r>
      <w:r w:rsidR="00086424" w:rsidRPr="00CF1517">
        <w:rPr>
          <w:rFonts w:ascii="Angsana New" w:hAnsi="Angsana New" w:cs="Angsana New"/>
          <w:sz w:val="30"/>
          <w:szCs w:val="30"/>
          <w:cs/>
        </w:rPr>
        <w:t>ของ</w:t>
      </w:r>
      <w:r w:rsidRPr="00CF1517">
        <w:rPr>
          <w:rFonts w:ascii="Angsana New" w:hAnsi="Angsana New" w:cs="Angsana New"/>
          <w:sz w:val="30"/>
          <w:szCs w:val="30"/>
          <w:cs/>
        </w:rPr>
        <w:t>ที่ดิน</w:t>
      </w:r>
      <w:r w:rsidR="00086424" w:rsidRPr="00CF1517">
        <w:rPr>
          <w:rFonts w:ascii="Angsana New" w:hAnsi="Angsana New" w:cs="Angsana New"/>
          <w:sz w:val="30"/>
          <w:szCs w:val="30"/>
          <w:cs/>
        </w:rPr>
        <w:t>ถูกประเมินโดยผู้ประเมินราคาทรัพย์สินอิสระจากภายนอก ซึ่งมีคุณสมบัติในวิชาชีพที่เหมาะสมและมีประสบการณ์ในการประเมินราคาทรัพย์สินประเภทดังกล่าว ผู้ประเมินราคาทรัพย์สินอิสระได้ประเมินมูลค่ายุติธรรมของ</w:t>
      </w:r>
      <w:r w:rsidRPr="00CF1517">
        <w:rPr>
          <w:rFonts w:ascii="Angsana New" w:hAnsi="Angsana New" w:cs="Angsana New"/>
          <w:sz w:val="30"/>
          <w:szCs w:val="30"/>
          <w:cs/>
        </w:rPr>
        <w:t>ที่ดิน</w:t>
      </w:r>
      <w:r w:rsidR="00086424" w:rsidRPr="00CF1517">
        <w:rPr>
          <w:rFonts w:ascii="Angsana New" w:hAnsi="Angsana New" w:cs="Angsana New"/>
          <w:sz w:val="30"/>
          <w:szCs w:val="30"/>
          <w:cs/>
        </w:rPr>
        <w:t>ของกลุ่มบริษัท</w:t>
      </w:r>
      <w:r w:rsidR="004C10FD" w:rsidRPr="00CF1517">
        <w:rPr>
          <w:rFonts w:ascii="Angsana New" w:hAnsi="Angsana New" w:cs="Angsana New"/>
          <w:sz w:val="30"/>
          <w:szCs w:val="30"/>
          <w:cs/>
        </w:rPr>
        <w:t>และบริษัท</w:t>
      </w:r>
      <w:r w:rsidR="00086424" w:rsidRPr="00CF1517">
        <w:rPr>
          <w:rFonts w:ascii="Angsana New" w:hAnsi="Angsana New" w:cs="Angsana New"/>
          <w:sz w:val="30"/>
          <w:szCs w:val="30"/>
          <w:cs/>
        </w:rPr>
        <w:t>เป็นประจำทุก</w:t>
      </w:r>
      <w:r w:rsidR="00086424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086424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86424" w:rsidRPr="00CF1517">
        <w:rPr>
          <w:rFonts w:ascii="Angsana New" w:hAnsi="Angsana New" w:cs="Angsana New"/>
          <w:sz w:val="30"/>
          <w:szCs w:val="30"/>
          <w:cs/>
        </w:rPr>
        <w:t>ปี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F72934" w:rsidRPr="00CF1517">
        <w:rPr>
          <w:rFonts w:ascii="Angsana New" w:hAnsi="Angsana New" w:cs="Angsana New"/>
          <w:sz w:val="30"/>
          <w:szCs w:val="30"/>
          <w:cs/>
        </w:rPr>
        <w:t>ราคาประเมินจำนวน</w:t>
      </w:r>
      <w:r w:rsidR="0001637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F74412">
        <w:rPr>
          <w:rFonts w:ascii="Angsana New" w:hAnsi="Angsana New" w:cs="Angsana New"/>
          <w:sz w:val="30"/>
          <w:szCs w:val="30"/>
        </w:rPr>
        <w:t>1</w:t>
      </w:r>
      <w:r w:rsidR="006E7C42">
        <w:rPr>
          <w:rFonts w:ascii="Angsana New" w:hAnsi="Angsana New" w:cs="Angsana New"/>
          <w:sz w:val="30"/>
          <w:szCs w:val="30"/>
        </w:rPr>
        <w:t>,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6E7C42">
        <w:rPr>
          <w:rFonts w:ascii="Angsana New" w:hAnsi="Angsana New" w:cs="Angsana New"/>
          <w:sz w:val="30"/>
          <w:szCs w:val="30"/>
        </w:rPr>
        <w:t>46</w:t>
      </w:r>
      <w:r w:rsidR="0035549B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</w:t>
      </w:r>
      <w:r w:rsidR="004C10FD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</w:t>
      </w:r>
      <w:r w:rsidR="004C10FD" w:rsidRPr="00CF1517">
        <w:rPr>
          <w:rFonts w:ascii="Angsana New" w:hAnsi="Angsana New" w:cs="Angsana New"/>
          <w:sz w:val="30"/>
          <w:szCs w:val="30"/>
          <w:cs/>
        </w:rPr>
        <w:t>และ</w:t>
      </w:r>
      <w:r w:rsidR="0001637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6E7C42">
        <w:rPr>
          <w:rFonts w:ascii="Angsana New" w:hAnsi="Angsana New" w:cs="Angsana New"/>
          <w:sz w:val="30"/>
          <w:szCs w:val="30"/>
        </w:rPr>
        <w:t>13</w:t>
      </w:r>
      <w:r w:rsidR="004C10F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C10FD" w:rsidRPr="00CF1517">
        <w:rPr>
          <w:rFonts w:ascii="Angsana New" w:hAnsi="Angsana New" w:cs="Angsana New"/>
          <w:sz w:val="30"/>
          <w:szCs w:val="30"/>
          <w:cs/>
        </w:rPr>
        <w:t xml:space="preserve">ล้านบาท </w:t>
      </w:r>
      <w:r w:rsidR="00E050CE" w:rsidRPr="00CF1517">
        <w:rPr>
          <w:rFonts w:ascii="Angsana New" w:hAnsi="Angsana New" w:cs="Angsana New" w:hint="cs"/>
          <w:sz w:val="30"/>
          <w:szCs w:val="30"/>
          <w:cs/>
        </w:rPr>
        <w:t>ตามลำดับ</w:t>
      </w:r>
      <w:r w:rsidR="004C10FD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</w:t>
      </w:r>
      <w:r w:rsidR="004C10FD"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C851A0"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</w:t>
      </w:r>
      <w:r w:rsidR="00352E79" w:rsidRPr="00CF1517">
        <w:rPr>
          <w:rFonts w:ascii="Angsana New" w:hAnsi="Angsana New" w:cs="Angsana New"/>
          <w:i/>
          <w:iCs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11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52E79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ล้านบาท</w:t>
      </w:r>
      <w:r w:rsidR="00352E79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 และ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16</w:t>
      </w:r>
      <w:r w:rsidR="00491E54">
        <w:rPr>
          <w:rFonts w:ascii="Angsana New" w:hAnsi="Angsana New" w:cs="Angsana New"/>
          <w:i/>
          <w:iCs/>
          <w:sz w:val="30"/>
          <w:szCs w:val="30"/>
        </w:rPr>
        <w:t>7</w:t>
      </w:r>
      <w:r w:rsidR="004C10FD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4C10FD" w:rsidRPr="00CF1517">
        <w:rPr>
          <w:rFonts w:ascii="Angsana New" w:hAnsi="Angsana New" w:cs="Angsana New"/>
          <w:i/>
          <w:iCs/>
          <w:sz w:val="30"/>
          <w:szCs w:val="30"/>
          <w:cs/>
        </w:rPr>
        <w:t>ล้านบาท</w:t>
      </w:r>
      <w:r w:rsidR="00352E79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 ตามลำดับ</w:t>
      </w:r>
      <w:r w:rsidR="004C10FD" w:rsidRPr="00CF1517">
        <w:rPr>
          <w:rFonts w:ascii="Angsana New" w:hAnsi="Angsana New" w:cs="Angsana New"/>
          <w:i/>
          <w:iCs/>
          <w:sz w:val="30"/>
          <w:szCs w:val="30"/>
        </w:rPr>
        <w:t>)</w:t>
      </w:r>
    </w:p>
    <w:p w14:paraId="4DFE54D4" w14:textId="77777777" w:rsidR="00086424" w:rsidRPr="00CF1517" w:rsidRDefault="00086424" w:rsidP="00086424">
      <w:pPr>
        <w:ind w:left="540" w:right="-360"/>
        <w:jc w:val="both"/>
        <w:rPr>
          <w:rFonts w:ascii="Angsana New" w:hAnsi="Angsana New" w:cs="Angsana New"/>
          <w:b/>
          <w:bCs/>
          <w:sz w:val="24"/>
          <w:szCs w:val="24"/>
        </w:rPr>
      </w:pPr>
    </w:p>
    <w:p w14:paraId="31093178" w14:textId="37700E1E" w:rsidR="009F5700" w:rsidRPr="00CF1517" w:rsidRDefault="009F5700" w:rsidP="00BD384D">
      <w:pPr>
        <w:ind w:left="540" w:right="65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การวัดมูลค่ายุติธรรมของที่ดินดังกล่าว ถูกจัดลำดับชั้นการวัดมูลค่ายุติธรรมอยู่ในระดับที่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จากเกณฑ์ข้อมูลที่นำมาใช้ในเทคนิคการประเมินมูลค่ายุติธรรม</w:t>
      </w:r>
      <w:r w:rsidR="00580779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โดยอ้างอิงจากวิธีเปรียบเทียบราคาขายโดยนำราคาขายของที่ดินที่เปรียบเทียบกันได้ในบริเวณใกล้เคียงกันมาปรับปรุงด้วยความแตกต่างของคุณสมบัติที่สำคัญ เช่น ขนาดของอสังหาริมทรัพย์ ข้อมูลที่สำคัญที่สุดในวิธีการประเมินมูลค่านี้คือราคาต่อตารางวา</w:t>
      </w:r>
    </w:p>
    <w:p w14:paraId="48BB8403" w14:textId="77777777" w:rsidR="00351732" w:rsidRPr="00CF1517" w:rsidRDefault="00351732" w:rsidP="00086424">
      <w:pPr>
        <w:ind w:left="540" w:right="-360"/>
        <w:jc w:val="both"/>
        <w:rPr>
          <w:rFonts w:ascii="Angsana New" w:hAnsi="Angsana New" w:cs="Angsana New"/>
          <w:b/>
          <w:bCs/>
          <w:sz w:val="24"/>
          <w:szCs w:val="24"/>
        </w:rPr>
      </w:pPr>
    </w:p>
    <w:p w14:paraId="5CC44280" w14:textId="77777777" w:rsidR="000A7908" w:rsidRPr="00CF1517" w:rsidRDefault="000A7908" w:rsidP="009F570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2"/>
        <w:jc w:val="thaiDistribute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sz w:val="30"/>
          <w:szCs w:val="30"/>
          <w:cs/>
        </w:rPr>
        <w:t>การทดสอบการด้อยค่าของอาคารและอุปกรณ์</w:t>
      </w:r>
    </w:p>
    <w:p w14:paraId="7038196A" w14:textId="77777777" w:rsidR="000A7908" w:rsidRPr="00CF1517" w:rsidRDefault="000A7908" w:rsidP="000A7908">
      <w:pPr>
        <w:tabs>
          <w:tab w:val="clear" w:pos="227"/>
          <w:tab w:val="clear" w:pos="680"/>
          <w:tab w:val="left" w:pos="540"/>
        </w:tabs>
        <w:jc w:val="thaiDistribute"/>
        <w:rPr>
          <w:rFonts w:ascii="Angsana New" w:hAnsi="Angsana New" w:cs="Angsana New"/>
          <w:sz w:val="22"/>
          <w:szCs w:val="22"/>
        </w:rPr>
      </w:pPr>
    </w:p>
    <w:p w14:paraId="3333ED72" w14:textId="1CB15FA7" w:rsidR="000A7908" w:rsidRPr="00CF1517" w:rsidRDefault="000A7908" w:rsidP="000A7908">
      <w:pPr>
        <w:tabs>
          <w:tab w:val="clear" w:pos="227"/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  <w:cs/>
        </w:rPr>
      </w:pPr>
      <w:r w:rsidRPr="00CF1517">
        <w:rPr>
          <w:rFonts w:ascii="Angsana New" w:hAnsi="Angsana New" w:cs="Angsana New"/>
          <w:sz w:val="30"/>
          <w:szCs w:val="30"/>
          <w:cs/>
        </w:rPr>
        <w:t>มูลค่าที่คาดว่าจะได้รับคืนมาจากมูลค่าจากการใช้ ซึ่งวัดมูลค่าโดยการคิดลดกระแสเงินสดที่คาดว่าจะได้รับในอนาคต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กระแสเงินสดสำหรับรอบระยะเวลา 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ปีได้นำมาคิดลดกระแสเงิน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สด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ข้อสมมติหลักในการประมาณการมูลค่าจากการใช้ ได้แก่ อัตราการเติบโตของกำไรก่อนค่าใช้จ่ายภาษีเงินได้ ค่าเสื่อมราคา และค่าตัดจำหน่าย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ซึ่งได้มา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จากประมาณการรายได้ในอนาคต โดยอาศัยประสบการณ์ในอดีตปรับปรุงด้วยรายได้ที่คาดว่าจะได้รับ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และอัตราคิด</w:t>
      </w:r>
      <w:r w:rsidRPr="00CF1517">
        <w:rPr>
          <w:rFonts w:ascii="Angsana New" w:hAnsi="Angsana New" w:cs="Angsana New"/>
          <w:sz w:val="30"/>
          <w:szCs w:val="30"/>
          <w:cs/>
        </w:rPr>
        <w:t>ลดซึ่งคำ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นวณจากต้นทุนถัวเฉลี่ย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ถ่วงน้ำหนักของเงินทุน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และอัตราเติบโตสุดท้าย</w:t>
      </w:r>
    </w:p>
    <w:p w14:paraId="6A2904A7" w14:textId="77777777" w:rsidR="000A7908" w:rsidRPr="00CF1517" w:rsidRDefault="000A7908" w:rsidP="000A7908">
      <w:pPr>
        <w:tabs>
          <w:tab w:val="clear" w:pos="227"/>
          <w:tab w:val="clear" w:pos="680"/>
          <w:tab w:val="left" w:pos="540"/>
        </w:tabs>
        <w:ind w:left="540" w:hanging="540"/>
        <w:jc w:val="thaiDistribute"/>
        <w:rPr>
          <w:rFonts w:ascii="Angsana New" w:hAnsi="Angsana New" w:cs="Angsana New"/>
          <w:sz w:val="24"/>
          <w:szCs w:val="24"/>
        </w:rPr>
      </w:pPr>
    </w:p>
    <w:p w14:paraId="42A47D7E" w14:textId="176B5E6D" w:rsidR="000A7908" w:rsidRPr="00CF1517" w:rsidRDefault="000A7908" w:rsidP="000A7908">
      <w:pPr>
        <w:tabs>
          <w:tab w:val="clear" w:pos="227"/>
          <w:tab w:val="clear" w:pos="680"/>
          <w:tab w:val="left" w:pos="54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ทั้งนี้จากการทดสอบการด้อยค่า พบว่าประมาณการมูลค่าที่คาดว่าจะได้รับคืนมีมูลค่าสูงกว่ามูลค่าตามบัญชีของ อาคารและอุปกรณ์ ดังนั้นผู้บริหารจึงได้พิจารณา</w:t>
      </w:r>
      <w:r w:rsidR="00AE7FE9" w:rsidRPr="00CF1517">
        <w:rPr>
          <w:rFonts w:ascii="Angsana New" w:hAnsi="Angsana New" w:cs="Angsana New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z w:val="30"/>
          <w:szCs w:val="30"/>
          <w:cs/>
        </w:rPr>
        <w:t>ตั้งสำรองผลขาดทุนจากการด้อยค่าของอาคารและอุปกรณ์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สำหรับปีสิ้นสุดวันที่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="00B90A9C" w:rsidRPr="00CF1517">
        <w:rPr>
          <w:rFonts w:ascii="Angsana New" w:hAnsi="Angsana New" w:cs="Angsana New"/>
          <w:sz w:val="30"/>
          <w:szCs w:val="30"/>
        </w:rPr>
        <w:t xml:space="preserve"> </w:t>
      </w:r>
      <w:r w:rsidR="00B90A9C" w:rsidRPr="00CF1517">
        <w:rPr>
          <w:rFonts w:ascii="Angsana New" w:hAnsi="Angsana New" w:cs="Angsana New" w:hint="cs"/>
          <w:sz w:val="30"/>
          <w:szCs w:val="30"/>
          <w:cs/>
        </w:rPr>
        <w:t>ธันวาคม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C856F1"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B90A9C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ไม่มี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)</w:t>
      </w:r>
    </w:p>
    <w:p w14:paraId="3B6F2A28" w14:textId="77777777" w:rsidR="003F5DBE" w:rsidRPr="00CF1517" w:rsidRDefault="003F5DBE" w:rsidP="008234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2"/>
        <w:jc w:val="thaiDistribute"/>
        <w:rPr>
          <w:rFonts w:ascii="Angsana New" w:hAnsi="Angsana New" w:cs="Angsana New"/>
          <w:sz w:val="24"/>
          <w:szCs w:val="24"/>
        </w:rPr>
      </w:pPr>
    </w:p>
    <w:p w14:paraId="6B984520" w14:textId="77777777" w:rsidR="000000B4" w:rsidRDefault="000000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  <w:cs/>
          <w:lang w:val="th-TH"/>
        </w:rPr>
      </w:pPr>
    </w:p>
    <w:p w14:paraId="7E32FC21" w14:textId="77777777" w:rsidR="000D631A" w:rsidRDefault="000D63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</w:rPr>
        <w:sectPr w:rsidR="000D631A" w:rsidSect="00B261BB">
          <w:headerReference w:type="default" r:id="rId28"/>
          <w:footerReference w:type="default" r:id="rId29"/>
          <w:pgSz w:w="11909" w:h="16834" w:code="9"/>
          <w:pgMar w:top="691" w:right="1152" w:bottom="576" w:left="1152" w:header="720" w:footer="720" w:gutter="0"/>
          <w:pgNumType w:start="103"/>
          <w:cols w:space="720"/>
          <w:docGrid w:linePitch="360"/>
        </w:sectPr>
      </w:pPr>
    </w:p>
    <w:p w14:paraId="27D022F2" w14:textId="52ED69C9" w:rsidR="000D631A" w:rsidRDefault="000D631A" w:rsidP="00DF4F72">
      <w:pPr>
        <w:pStyle w:val="Heading1"/>
        <w:keepLines/>
        <w:numPr>
          <w:ilvl w:val="0"/>
          <w:numId w:val="3"/>
        </w:numPr>
        <w:shd w:val="clear" w:color="auto" w:fill="auto"/>
        <w:tabs>
          <w:tab w:val="left" w:pos="1080"/>
        </w:tabs>
        <w:spacing w:line="240" w:lineRule="auto"/>
        <w:ind w:right="-43" w:firstLine="22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0D631A">
        <w:rPr>
          <w:rFonts w:ascii="Angsana New" w:hAnsi="Angsana New" w:cs="Angsana New" w:hint="cs"/>
          <w:sz w:val="30"/>
          <w:szCs w:val="30"/>
          <w:u w:val="none"/>
          <w:cs/>
        </w:rPr>
        <w:t>สินทรัพย์สิทธิการใช้</w:t>
      </w:r>
    </w:p>
    <w:p w14:paraId="790014A4" w14:textId="77777777" w:rsidR="00DF4F72" w:rsidRPr="00DF4F72" w:rsidRDefault="00DF4F72" w:rsidP="00DF4F72">
      <w:pPr>
        <w:rPr>
          <w:rFonts w:asciiTheme="majorBidi" w:hAnsiTheme="majorBidi" w:cstheme="majorBidi"/>
          <w:sz w:val="30"/>
          <w:szCs w:val="30"/>
        </w:rPr>
      </w:pPr>
    </w:p>
    <w:tbl>
      <w:tblPr>
        <w:tblW w:w="14092" w:type="dxa"/>
        <w:tblInd w:w="1223" w:type="dxa"/>
        <w:tblLayout w:type="fixed"/>
        <w:tblLook w:val="0000" w:firstRow="0" w:lastRow="0" w:firstColumn="0" w:lastColumn="0" w:noHBand="0" w:noVBand="0"/>
      </w:tblPr>
      <w:tblGrid>
        <w:gridCol w:w="2827"/>
        <w:gridCol w:w="990"/>
        <w:gridCol w:w="1440"/>
        <w:gridCol w:w="270"/>
        <w:gridCol w:w="1473"/>
        <w:gridCol w:w="57"/>
        <w:gridCol w:w="258"/>
        <w:gridCol w:w="12"/>
        <w:gridCol w:w="1567"/>
        <w:gridCol w:w="53"/>
        <w:gridCol w:w="262"/>
        <w:gridCol w:w="8"/>
        <w:gridCol w:w="1350"/>
        <w:gridCol w:w="11"/>
        <w:gridCol w:w="315"/>
        <w:gridCol w:w="34"/>
        <w:gridCol w:w="1335"/>
        <w:gridCol w:w="15"/>
        <w:gridCol w:w="270"/>
        <w:gridCol w:w="30"/>
        <w:gridCol w:w="1463"/>
        <w:gridCol w:w="37"/>
        <w:gridCol w:w="15"/>
      </w:tblGrid>
      <w:tr w:rsidR="00036647" w:rsidRPr="00FD294E" w14:paraId="23E5526F" w14:textId="77777777" w:rsidTr="00522355">
        <w:trPr>
          <w:gridAfter w:val="1"/>
          <w:wAfter w:w="15" w:type="dxa"/>
          <w:cantSplit/>
          <w:trHeight w:hRule="exact" w:val="317"/>
        </w:trPr>
        <w:tc>
          <w:tcPr>
            <w:tcW w:w="2827" w:type="dxa"/>
          </w:tcPr>
          <w:p w14:paraId="2CE03A7E" w14:textId="77777777" w:rsidR="00036647" w:rsidRPr="00FD294E" w:rsidRDefault="00036647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bookmarkStart w:id="6" w:name="_Hlk64418286"/>
          </w:p>
          <w:p w14:paraId="3130B8DC" w14:textId="77777777" w:rsidR="00036647" w:rsidRPr="00FD294E" w:rsidRDefault="00036647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br/>
            </w:r>
          </w:p>
        </w:tc>
        <w:tc>
          <w:tcPr>
            <w:tcW w:w="990" w:type="dxa"/>
          </w:tcPr>
          <w:p w14:paraId="6A49A9DF" w14:textId="77777777" w:rsidR="00036647" w:rsidRPr="00FD294E" w:rsidRDefault="00036647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260" w:type="dxa"/>
            <w:gridSpan w:val="20"/>
          </w:tcPr>
          <w:p w14:paraId="607D2473" w14:textId="25951864" w:rsidR="00036647" w:rsidRPr="00FD294E" w:rsidRDefault="00036647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DF4F72" w:rsidRPr="00FD294E" w14:paraId="6B9BDC31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2F981F80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61C3C1DE" w14:textId="77777777" w:rsidR="00DF4F72" w:rsidRPr="00FD294E" w:rsidRDefault="00DF4F72" w:rsidP="00DF4F72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2DF14275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614D0A6A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1B8F500F" w14:textId="24FB8C96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2"/>
          </w:tcPr>
          <w:p w14:paraId="63FF02D9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491D2FE6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2"/>
          </w:tcPr>
          <w:p w14:paraId="7FC36810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067C2208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เครื่องตกแต่ง</w:t>
            </w:r>
          </w:p>
        </w:tc>
        <w:tc>
          <w:tcPr>
            <w:tcW w:w="315" w:type="dxa"/>
          </w:tcPr>
          <w:p w14:paraId="633235E4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184A5362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3"/>
          </w:tcPr>
          <w:p w14:paraId="766D8B20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26D8F0D5" w14:textId="77777777" w:rsidR="00DF4F72" w:rsidRPr="00FD294E" w:rsidRDefault="00DF4F72" w:rsidP="00DF4F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2FDD650D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555B223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17780C2D" w14:textId="5952F2D0" w:rsidR="00036647" w:rsidRPr="00FD294E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377CF18" w14:textId="6A4245C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</w:t>
            </w:r>
          </w:p>
        </w:tc>
        <w:tc>
          <w:tcPr>
            <w:tcW w:w="270" w:type="dxa"/>
          </w:tcPr>
          <w:p w14:paraId="795BF3EF" w14:textId="7374907E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5650C720" w14:textId="63957FFD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2"/>
          </w:tcPr>
          <w:p w14:paraId="73F3F6C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714E4C0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</w:t>
            </w:r>
          </w:p>
        </w:tc>
        <w:tc>
          <w:tcPr>
            <w:tcW w:w="315" w:type="dxa"/>
            <w:gridSpan w:val="2"/>
          </w:tcPr>
          <w:p w14:paraId="63C7F44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08F2F6C7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ติดตั้งและ</w:t>
            </w:r>
          </w:p>
        </w:tc>
        <w:tc>
          <w:tcPr>
            <w:tcW w:w="315" w:type="dxa"/>
          </w:tcPr>
          <w:p w14:paraId="6BF1DF7F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3917F59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3"/>
          </w:tcPr>
          <w:p w14:paraId="67363FD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28FDE8E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4B90AF75" w14:textId="77777777" w:rsidTr="00522355">
        <w:trPr>
          <w:cantSplit/>
          <w:trHeight w:hRule="exact" w:val="333"/>
        </w:trPr>
        <w:tc>
          <w:tcPr>
            <w:tcW w:w="2827" w:type="dxa"/>
          </w:tcPr>
          <w:p w14:paraId="5B7A69D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2BF3CA17" w14:textId="5E3A0BA6" w:rsidR="00036647" w:rsidRPr="00FD294E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29C9638" w14:textId="0B7B8B7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32014688" w14:textId="59D82EAD" w:rsidR="00036647" w:rsidRPr="00FD294E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0C3BAF39" w14:textId="57AA0EA9" w:rsidR="00036647" w:rsidRPr="00FD294E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ระบบ</w:t>
            </w:r>
          </w:p>
        </w:tc>
        <w:tc>
          <w:tcPr>
            <w:tcW w:w="315" w:type="dxa"/>
            <w:gridSpan w:val="2"/>
          </w:tcPr>
          <w:p w14:paraId="68BDDF1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572571B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และ</w:t>
            </w:r>
          </w:p>
        </w:tc>
        <w:tc>
          <w:tcPr>
            <w:tcW w:w="315" w:type="dxa"/>
            <w:gridSpan w:val="2"/>
          </w:tcPr>
          <w:p w14:paraId="52876D7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307E4F3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เครื่องใช้</w:t>
            </w:r>
          </w:p>
        </w:tc>
        <w:tc>
          <w:tcPr>
            <w:tcW w:w="315" w:type="dxa"/>
          </w:tcPr>
          <w:p w14:paraId="78B279B3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71F3BE1D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3"/>
          </w:tcPr>
          <w:p w14:paraId="2ED1429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5A3F5AF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0CFEB868" w14:textId="77777777" w:rsidTr="00522355">
        <w:trPr>
          <w:cantSplit/>
          <w:trHeight w:hRule="exact" w:val="351"/>
        </w:trPr>
        <w:tc>
          <w:tcPr>
            <w:tcW w:w="2827" w:type="dxa"/>
          </w:tcPr>
          <w:p w14:paraId="08A80887" w14:textId="660FC95C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3" w:right="-90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990" w:type="dxa"/>
          </w:tcPr>
          <w:p w14:paraId="5CF9FA3A" w14:textId="36F04D72" w:rsidR="00036647" w:rsidRPr="00DF4F72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7D016200" w14:textId="1DA1C8C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อาคาร</w:t>
            </w:r>
          </w:p>
        </w:tc>
        <w:tc>
          <w:tcPr>
            <w:tcW w:w="270" w:type="dxa"/>
          </w:tcPr>
          <w:p w14:paraId="5153D62C" w14:textId="55839B42" w:rsidR="00036647" w:rsidRPr="00FD294E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39199F86" w14:textId="75FBA0C7" w:rsidR="00036647" w:rsidRPr="00FD294E" w:rsidRDefault="00036647" w:rsidP="00036647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สาธารณูปโภค</w:t>
            </w:r>
          </w:p>
        </w:tc>
        <w:tc>
          <w:tcPr>
            <w:tcW w:w="315" w:type="dxa"/>
            <w:gridSpan w:val="2"/>
          </w:tcPr>
          <w:p w14:paraId="2709A58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382021A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315" w:type="dxa"/>
            <w:gridSpan w:val="2"/>
          </w:tcPr>
          <w:p w14:paraId="43B8F0C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28FA7AC2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315" w:type="dxa"/>
          </w:tcPr>
          <w:p w14:paraId="2C44243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4D2F281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315" w:type="dxa"/>
            <w:gridSpan w:val="3"/>
          </w:tcPr>
          <w:p w14:paraId="2522558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77582E8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036647" w:rsidRPr="00FD294E" w14:paraId="73284EAC" w14:textId="5F706DDB" w:rsidTr="00522355">
        <w:trPr>
          <w:gridAfter w:val="2"/>
          <w:wAfter w:w="52" w:type="dxa"/>
          <w:cantSplit/>
          <w:trHeight w:hRule="exact" w:val="377"/>
        </w:trPr>
        <w:tc>
          <w:tcPr>
            <w:tcW w:w="2827" w:type="dxa"/>
          </w:tcPr>
          <w:p w14:paraId="22F537E3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4712099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3E913ACA" w14:textId="52093A6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8783" w:type="dxa"/>
            <w:gridSpan w:val="18"/>
          </w:tcPr>
          <w:p w14:paraId="2A58F607" w14:textId="184C34C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bookmarkEnd w:id="6"/>
      <w:tr w:rsidR="00036647" w:rsidRPr="00FD294E" w14:paraId="27B40ACB" w14:textId="77777777" w:rsidTr="00522355">
        <w:trPr>
          <w:cantSplit/>
          <w:trHeight w:hRule="exact" w:val="405"/>
        </w:trPr>
        <w:tc>
          <w:tcPr>
            <w:tcW w:w="2827" w:type="dxa"/>
          </w:tcPr>
          <w:p w14:paraId="6C5F0F1F" w14:textId="6CBD4121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ราคาทุน</w:t>
            </w:r>
          </w:p>
        </w:tc>
        <w:tc>
          <w:tcPr>
            <w:tcW w:w="990" w:type="dxa"/>
          </w:tcPr>
          <w:p w14:paraId="2F1D49F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1AC4EE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D9CB01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1A5B74D2" w14:textId="64892D53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419D56A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4C1257F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76C5EFB4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2289BD1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</w:tcPr>
          <w:p w14:paraId="1927AFA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228AC8D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3"/>
          </w:tcPr>
          <w:p w14:paraId="4148209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66B4231D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32438A65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6F01CBF9" w14:textId="3AF9DF14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1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90" w:type="dxa"/>
          </w:tcPr>
          <w:p w14:paraId="610F9266" w14:textId="1030E4B1" w:rsidR="00036647" w:rsidRPr="00DF4F72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left="-108" w:right="-90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2D704B2B" w14:textId="5D1ACC32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54B7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597,170</w:t>
            </w:r>
          </w:p>
        </w:tc>
        <w:tc>
          <w:tcPr>
            <w:tcW w:w="270" w:type="dxa"/>
          </w:tcPr>
          <w:p w14:paraId="0DCA6F3F" w14:textId="78B21AA4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3" w:type="dxa"/>
          </w:tcPr>
          <w:p w14:paraId="48006A9E" w14:textId="7F1CC54F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17,114</w:t>
            </w:r>
          </w:p>
        </w:tc>
        <w:tc>
          <w:tcPr>
            <w:tcW w:w="315" w:type="dxa"/>
            <w:gridSpan w:val="2"/>
          </w:tcPr>
          <w:p w14:paraId="5306F980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4D9E95FD" w14:textId="3EB6FB94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1,164,914</w:t>
            </w:r>
          </w:p>
        </w:tc>
        <w:tc>
          <w:tcPr>
            <w:tcW w:w="315" w:type="dxa"/>
            <w:gridSpan w:val="2"/>
          </w:tcPr>
          <w:p w14:paraId="57ECF9BA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39354736" w14:textId="3B69D7C0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2,196</w:t>
            </w:r>
          </w:p>
        </w:tc>
        <w:tc>
          <w:tcPr>
            <w:tcW w:w="315" w:type="dxa"/>
          </w:tcPr>
          <w:p w14:paraId="4BF9B902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463B6C20" w14:textId="3CED47B5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92,761</w:t>
            </w:r>
          </w:p>
        </w:tc>
        <w:tc>
          <w:tcPr>
            <w:tcW w:w="315" w:type="dxa"/>
            <w:gridSpan w:val="3"/>
          </w:tcPr>
          <w:p w14:paraId="70AFDEC4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2601E88F" w14:textId="0BD44ACC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1,874,155</w:t>
            </w:r>
          </w:p>
        </w:tc>
      </w:tr>
      <w:tr w:rsidR="00036647" w:rsidRPr="00FD294E" w14:paraId="6454F6A9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6B1D2106" w14:textId="26BA142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0AF53E69" w14:textId="719E7D34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D67FF82" w14:textId="68188ADB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620,978</w:t>
            </w:r>
          </w:p>
        </w:tc>
        <w:tc>
          <w:tcPr>
            <w:tcW w:w="270" w:type="dxa"/>
          </w:tcPr>
          <w:p w14:paraId="57C61566" w14:textId="63B4F0A6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19C2155D" w14:textId="2A1A8DFE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665</w:t>
            </w:r>
          </w:p>
        </w:tc>
        <w:tc>
          <w:tcPr>
            <w:tcW w:w="315" w:type="dxa"/>
            <w:gridSpan w:val="2"/>
          </w:tcPr>
          <w:p w14:paraId="45BA636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1A855A37" w14:textId="40B2CD9B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48,675</w:t>
            </w:r>
          </w:p>
        </w:tc>
        <w:tc>
          <w:tcPr>
            <w:tcW w:w="315" w:type="dxa"/>
            <w:gridSpan w:val="2"/>
          </w:tcPr>
          <w:p w14:paraId="08E2AF0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7B603D42" w14:textId="6686C36E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</w:tcPr>
          <w:p w14:paraId="361AF7E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43A51430" w14:textId="4D369336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60,546</w:t>
            </w:r>
          </w:p>
        </w:tc>
        <w:tc>
          <w:tcPr>
            <w:tcW w:w="315" w:type="dxa"/>
            <w:gridSpan w:val="3"/>
          </w:tcPr>
          <w:p w14:paraId="2F0442E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5187DDCE" w14:textId="7426375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730,864</w:t>
            </w:r>
          </w:p>
        </w:tc>
      </w:tr>
      <w:tr w:rsidR="00036647" w:rsidRPr="00FD294E" w14:paraId="290A7F01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6EF24DD9" w14:textId="2BC78BBE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โอน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ไปที่ดิน อาคารและอุปกรณ์</w:t>
            </w:r>
          </w:p>
        </w:tc>
        <w:tc>
          <w:tcPr>
            <w:tcW w:w="990" w:type="dxa"/>
          </w:tcPr>
          <w:p w14:paraId="053E1727" w14:textId="68361CA3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A0ADDF4" w14:textId="1093D498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79FD5A6" w14:textId="2F80FFE0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4DF1A89D" w14:textId="652FD8D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  <w:gridSpan w:val="2"/>
          </w:tcPr>
          <w:p w14:paraId="4ADE7A1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53FF4D4D" w14:textId="2686971D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  <w:gridSpan w:val="2"/>
          </w:tcPr>
          <w:p w14:paraId="0445679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75A4569C" w14:textId="5B043544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</w:tcPr>
          <w:p w14:paraId="3C9B8C7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3667A8F0" w14:textId="4E000D14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(19,577)</w:t>
            </w:r>
          </w:p>
        </w:tc>
        <w:tc>
          <w:tcPr>
            <w:tcW w:w="315" w:type="dxa"/>
            <w:gridSpan w:val="3"/>
          </w:tcPr>
          <w:p w14:paraId="41C8C984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4EE7ADFC" w14:textId="3538D9C6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(19,577)</w:t>
            </w:r>
          </w:p>
        </w:tc>
      </w:tr>
      <w:tr w:rsidR="00036647" w:rsidRPr="00FD294E" w14:paraId="244BBE71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34804468" w14:textId="64BEBC6C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990" w:type="dxa"/>
          </w:tcPr>
          <w:p w14:paraId="76EDA687" w14:textId="7EF59704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161A76BE" w14:textId="124F8750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(11,287)</w:t>
            </w:r>
          </w:p>
        </w:tc>
        <w:tc>
          <w:tcPr>
            <w:tcW w:w="270" w:type="dxa"/>
          </w:tcPr>
          <w:p w14:paraId="6E5DAFEB" w14:textId="02E4F99D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  <w:tcBorders>
              <w:bottom w:val="single" w:sz="4" w:space="0" w:color="auto"/>
            </w:tcBorders>
          </w:tcPr>
          <w:p w14:paraId="104A0781" w14:textId="49D43E0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(607)</w:t>
            </w:r>
          </w:p>
        </w:tc>
        <w:tc>
          <w:tcPr>
            <w:tcW w:w="315" w:type="dxa"/>
            <w:gridSpan w:val="2"/>
          </w:tcPr>
          <w:p w14:paraId="030EA75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</w:tcPr>
          <w:p w14:paraId="6436BFBF" w14:textId="7047B8CC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(77)</w:t>
            </w:r>
          </w:p>
        </w:tc>
        <w:tc>
          <w:tcPr>
            <w:tcW w:w="315" w:type="dxa"/>
            <w:gridSpan w:val="2"/>
          </w:tcPr>
          <w:p w14:paraId="2366E7F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bottom w:val="single" w:sz="4" w:space="0" w:color="auto"/>
            </w:tcBorders>
          </w:tcPr>
          <w:p w14:paraId="3DDED171" w14:textId="41E26DD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(50)</w:t>
            </w:r>
          </w:p>
        </w:tc>
        <w:tc>
          <w:tcPr>
            <w:tcW w:w="315" w:type="dxa"/>
          </w:tcPr>
          <w:p w14:paraId="2815B18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  <w:tcBorders>
              <w:bottom w:val="single" w:sz="4" w:space="0" w:color="auto"/>
            </w:tcBorders>
          </w:tcPr>
          <w:p w14:paraId="63490500" w14:textId="6AE0BC4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(1,810)</w:t>
            </w:r>
          </w:p>
        </w:tc>
        <w:tc>
          <w:tcPr>
            <w:tcW w:w="315" w:type="dxa"/>
            <w:gridSpan w:val="3"/>
          </w:tcPr>
          <w:p w14:paraId="0351B33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  <w:tcBorders>
              <w:bottom w:val="single" w:sz="4" w:space="0" w:color="auto"/>
            </w:tcBorders>
          </w:tcPr>
          <w:p w14:paraId="7055BD4A" w14:textId="000A3A3B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(13,831)</w:t>
            </w:r>
          </w:p>
        </w:tc>
      </w:tr>
      <w:tr w:rsidR="00036647" w:rsidRPr="00FD294E" w14:paraId="29C52F53" w14:textId="77777777" w:rsidTr="00522355">
        <w:trPr>
          <w:cantSplit/>
          <w:trHeight w:hRule="exact" w:val="317"/>
        </w:trPr>
        <w:tc>
          <w:tcPr>
            <w:tcW w:w="2827" w:type="dxa"/>
          </w:tcPr>
          <w:p w14:paraId="18E0D4FC" w14:textId="044F590C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90" w:type="dxa"/>
          </w:tcPr>
          <w:p w14:paraId="5B199F5B" w14:textId="2EAF73AF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01033B42" w14:textId="1006D5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54B7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1,206,861</w:t>
            </w:r>
          </w:p>
        </w:tc>
        <w:tc>
          <w:tcPr>
            <w:tcW w:w="270" w:type="dxa"/>
          </w:tcPr>
          <w:p w14:paraId="073613B5" w14:textId="2548A938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7404F43E" w14:textId="1B32CED9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17,172</w:t>
            </w:r>
          </w:p>
        </w:tc>
        <w:tc>
          <w:tcPr>
            <w:tcW w:w="315" w:type="dxa"/>
            <w:gridSpan w:val="2"/>
          </w:tcPr>
          <w:p w14:paraId="7D1AE13D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B3FCA23" w14:textId="1CFB9039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1,213,512</w:t>
            </w:r>
          </w:p>
        </w:tc>
        <w:tc>
          <w:tcPr>
            <w:tcW w:w="315" w:type="dxa"/>
            <w:gridSpan w:val="2"/>
          </w:tcPr>
          <w:p w14:paraId="293A66A0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07FCDA9" w14:textId="61BC7179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2,146</w:t>
            </w:r>
          </w:p>
        </w:tc>
        <w:tc>
          <w:tcPr>
            <w:tcW w:w="315" w:type="dxa"/>
          </w:tcPr>
          <w:p w14:paraId="02019574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1CF3A71" w14:textId="27FDBC8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131,920</w:t>
            </w:r>
          </w:p>
        </w:tc>
        <w:tc>
          <w:tcPr>
            <w:tcW w:w="315" w:type="dxa"/>
            <w:gridSpan w:val="3"/>
          </w:tcPr>
          <w:p w14:paraId="5601B67A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1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1AC2445C" w14:textId="36E7A4C8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2,571,611</w:t>
            </w:r>
          </w:p>
        </w:tc>
      </w:tr>
      <w:tr w:rsidR="00036647" w:rsidRPr="00FD294E" w14:paraId="644924C1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38828C6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393175F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39886B6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394E40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  <w:tcBorders>
              <w:top w:val="single" w:sz="4" w:space="0" w:color="auto"/>
            </w:tcBorders>
          </w:tcPr>
          <w:p w14:paraId="418D88B1" w14:textId="409EB50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6DC1B734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  <w:tcBorders>
              <w:top w:val="single" w:sz="4" w:space="0" w:color="auto"/>
            </w:tcBorders>
          </w:tcPr>
          <w:p w14:paraId="3B9E3BF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406FC9D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sz="4" w:space="0" w:color="auto"/>
            </w:tcBorders>
          </w:tcPr>
          <w:p w14:paraId="1B9F767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</w:tcPr>
          <w:p w14:paraId="4F910EB2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  <w:tcBorders>
              <w:top w:val="single" w:sz="4" w:space="0" w:color="auto"/>
            </w:tcBorders>
          </w:tcPr>
          <w:p w14:paraId="0AED9D7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3"/>
          </w:tcPr>
          <w:p w14:paraId="58BF30D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  <w:tcBorders>
              <w:top w:val="single" w:sz="4" w:space="0" w:color="auto"/>
            </w:tcBorders>
          </w:tcPr>
          <w:p w14:paraId="39C20BBD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7BE90E29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1E8E0ABD" w14:textId="33789376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ค่าเสื่อมราคาสะสม</w:t>
            </w:r>
          </w:p>
        </w:tc>
        <w:tc>
          <w:tcPr>
            <w:tcW w:w="990" w:type="dxa"/>
          </w:tcPr>
          <w:p w14:paraId="03C8F2E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F1C510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9D458C2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0C5C6437" w14:textId="21FCC9B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4F7D451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13D00BD3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2F62654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6CD46DD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</w:tcPr>
          <w:p w14:paraId="2C87E16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73DDDFF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3"/>
          </w:tcPr>
          <w:p w14:paraId="21E4DFA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64646E5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68C0A7D3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0443FCCF" w14:textId="223E4559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มกราคม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90" w:type="dxa"/>
          </w:tcPr>
          <w:p w14:paraId="45DFC204" w14:textId="3EC216C5" w:rsidR="00036647" w:rsidRPr="00DF4F72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left="-108" w:right="-90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3422EB92" w14:textId="7138020E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(55,305)</w:t>
            </w:r>
          </w:p>
        </w:tc>
        <w:tc>
          <w:tcPr>
            <w:tcW w:w="270" w:type="dxa"/>
          </w:tcPr>
          <w:p w14:paraId="4C9BA93B" w14:textId="6F909120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3" w:type="dxa"/>
          </w:tcPr>
          <w:p w14:paraId="3AB40AE5" w14:textId="625E096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(3,406)</w:t>
            </w:r>
          </w:p>
        </w:tc>
        <w:tc>
          <w:tcPr>
            <w:tcW w:w="315" w:type="dxa"/>
            <w:gridSpan w:val="2"/>
          </w:tcPr>
          <w:p w14:paraId="2812B847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71344166" w14:textId="742A6FD2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(424,445)</w:t>
            </w:r>
          </w:p>
        </w:tc>
        <w:tc>
          <w:tcPr>
            <w:tcW w:w="315" w:type="dxa"/>
            <w:gridSpan w:val="2"/>
          </w:tcPr>
          <w:p w14:paraId="7CBDDC70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1ABEB498" w14:textId="155A2BA4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15" w:type="dxa"/>
          </w:tcPr>
          <w:p w14:paraId="2122E118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52222032" w14:textId="3FE807C9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(18,942)</w:t>
            </w:r>
          </w:p>
        </w:tc>
        <w:tc>
          <w:tcPr>
            <w:tcW w:w="315" w:type="dxa"/>
            <w:gridSpan w:val="3"/>
          </w:tcPr>
          <w:p w14:paraId="023A0D23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0816AB92" w14:textId="5918100F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(502,098)</w:t>
            </w:r>
          </w:p>
        </w:tc>
      </w:tr>
      <w:tr w:rsidR="00036647" w:rsidRPr="00FD294E" w14:paraId="29485378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10ED1E85" w14:textId="29A97368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4E83F67C" w14:textId="3E818BF1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793E1CB" w14:textId="0CB3CC66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(190,759)</w:t>
            </w:r>
          </w:p>
        </w:tc>
        <w:tc>
          <w:tcPr>
            <w:tcW w:w="270" w:type="dxa"/>
          </w:tcPr>
          <w:p w14:paraId="5440E155" w14:textId="181C69EB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3F49EE0E" w14:textId="0AB81D18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(2,956)</w:t>
            </w:r>
          </w:p>
        </w:tc>
        <w:tc>
          <w:tcPr>
            <w:tcW w:w="315" w:type="dxa"/>
            <w:gridSpan w:val="2"/>
          </w:tcPr>
          <w:p w14:paraId="123E699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7F65FC9A" w14:textId="387BC893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(161,568)</w:t>
            </w:r>
          </w:p>
        </w:tc>
        <w:tc>
          <w:tcPr>
            <w:tcW w:w="315" w:type="dxa"/>
            <w:gridSpan w:val="2"/>
          </w:tcPr>
          <w:p w14:paraId="0698A0F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28644235" w14:textId="0896513C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(858)</w:t>
            </w:r>
          </w:p>
        </w:tc>
        <w:tc>
          <w:tcPr>
            <w:tcW w:w="315" w:type="dxa"/>
          </w:tcPr>
          <w:p w14:paraId="294CA54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7C6C525A" w14:textId="3E1BAEC1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(34,976)</w:t>
            </w:r>
          </w:p>
        </w:tc>
        <w:tc>
          <w:tcPr>
            <w:tcW w:w="315" w:type="dxa"/>
            <w:gridSpan w:val="3"/>
          </w:tcPr>
          <w:p w14:paraId="62A0392F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37BEAEE5" w14:textId="11A8E435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(391,117)</w:t>
            </w:r>
          </w:p>
        </w:tc>
      </w:tr>
      <w:tr w:rsidR="00036647" w:rsidRPr="00FD294E" w14:paraId="5EB85A4D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7E4ACCEC" w14:textId="2148C760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โอน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ไปที่ดิน อาคารและอุปกรณ์</w:t>
            </w:r>
          </w:p>
        </w:tc>
        <w:tc>
          <w:tcPr>
            <w:tcW w:w="990" w:type="dxa"/>
          </w:tcPr>
          <w:p w14:paraId="1DC234FE" w14:textId="0AE28408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E77A44E" w14:textId="68B51B8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CFEDD6C" w14:textId="1518286D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0EE70860" w14:textId="58115BE2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  <w:gridSpan w:val="2"/>
          </w:tcPr>
          <w:p w14:paraId="5038FBA7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351B1906" w14:textId="7FCA917B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  <w:gridSpan w:val="2"/>
          </w:tcPr>
          <w:p w14:paraId="6B9BCF7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53733C0F" w14:textId="09B715E2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</w:tcPr>
          <w:p w14:paraId="06D3E2E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09B41DB2" w14:textId="72A9B70A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12,445</w:t>
            </w:r>
          </w:p>
        </w:tc>
        <w:tc>
          <w:tcPr>
            <w:tcW w:w="315" w:type="dxa"/>
            <w:gridSpan w:val="3"/>
          </w:tcPr>
          <w:p w14:paraId="5DE3F97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0DE67F8F" w14:textId="7BFA27C1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12,445</w:t>
            </w:r>
          </w:p>
        </w:tc>
      </w:tr>
      <w:tr w:rsidR="00036647" w:rsidRPr="00FD294E" w14:paraId="558D081B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32D5EAAD" w14:textId="08D12D1D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990" w:type="dxa"/>
          </w:tcPr>
          <w:p w14:paraId="0DE371FC" w14:textId="2EEFD4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69988DE9" w14:textId="06EDE5E9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2,661</w:t>
            </w:r>
          </w:p>
        </w:tc>
        <w:tc>
          <w:tcPr>
            <w:tcW w:w="270" w:type="dxa"/>
          </w:tcPr>
          <w:p w14:paraId="2011C44C" w14:textId="5AD39F15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  <w:tcBorders>
              <w:bottom w:val="single" w:sz="4" w:space="0" w:color="auto"/>
            </w:tcBorders>
          </w:tcPr>
          <w:p w14:paraId="1C891AC8" w14:textId="4881366D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272</w:t>
            </w:r>
          </w:p>
        </w:tc>
        <w:tc>
          <w:tcPr>
            <w:tcW w:w="315" w:type="dxa"/>
            <w:gridSpan w:val="2"/>
          </w:tcPr>
          <w:p w14:paraId="52D53D27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</w:tcPr>
          <w:p w14:paraId="5997DA7B" w14:textId="30B0948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68</w:t>
            </w:r>
          </w:p>
        </w:tc>
        <w:tc>
          <w:tcPr>
            <w:tcW w:w="315" w:type="dxa"/>
            <w:gridSpan w:val="2"/>
          </w:tcPr>
          <w:p w14:paraId="31A58E4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bottom w:val="single" w:sz="4" w:space="0" w:color="auto"/>
            </w:tcBorders>
          </w:tcPr>
          <w:p w14:paraId="37511636" w14:textId="4FCF4396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5" w:type="dxa"/>
          </w:tcPr>
          <w:p w14:paraId="3CCDE13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  <w:tcBorders>
              <w:bottom w:val="single" w:sz="4" w:space="0" w:color="auto"/>
            </w:tcBorders>
          </w:tcPr>
          <w:p w14:paraId="414605BF" w14:textId="6719195E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153</w:t>
            </w:r>
          </w:p>
        </w:tc>
        <w:tc>
          <w:tcPr>
            <w:tcW w:w="315" w:type="dxa"/>
            <w:gridSpan w:val="3"/>
          </w:tcPr>
          <w:p w14:paraId="36575983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  <w:tcBorders>
              <w:left w:val="nil"/>
              <w:bottom w:val="single" w:sz="4" w:space="0" w:color="auto"/>
            </w:tcBorders>
          </w:tcPr>
          <w:p w14:paraId="5011CA5C" w14:textId="63B3674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3,154</w:t>
            </w:r>
          </w:p>
        </w:tc>
      </w:tr>
      <w:tr w:rsidR="00036647" w:rsidRPr="00FD294E" w14:paraId="1E4E6081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468F5CCD" w14:textId="6725629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90" w:type="dxa"/>
          </w:tcPr>
          <w:p w14:paraId="0AE55010" w14:textId="41B69D7E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1A3D2EB0" w14:textId="6F99C34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(243,403)</w:t>
            </w:r>
          </w:p>
        </w:tc>
        <w:tc>
          <w:tcPr>
            <w:tcW w:w="270" w:type="dxa"/>
          </w:tcPr>
          <w:p w14:paraId="117C1327" w14:textId="038ADF65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834C43E" w14:textId="64A46323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(6,090)</w:t>
            </w:r>
          </w:p>
        </w:tc>
        <w:tc>
          <w:tcPr>
            <w:tcW w:w="315" w:type="dxa"/>
            <w:gridSpan w:val="2"/>
          </w:tcPr>
          <w:p w14:paraId="5B59621A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F1568A6" w14:textId="24CAD0E6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(585,945)</w:t>
            </w:r>
          </w:p>
        </w:tc>
        <w:tc>
          <w:tcPr>
            <w:tcW w:w="315" w:type="dxa"/>
            <w:gridSpan w:val="2"/>
          </w:tcPr>
          <w:p w14:paraId="435C5CAE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95C57C7" w14:textId="63716C18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(858)</w:t>
            </w:r>
          </w:p>
        </w:tc>
        <w:tc>
          <w:tcPr>
            <w:tcW w:w="315" w:type="dxa"/>
          </w:tcPr>
          <w:p w14:paraId="76A03B97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C1B08F0" w14:textId="7D4D8F53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(41,320)</w:t>
            </w:r>
          </w:p>
        </w:tc>
        <w:tc>
          <w:tcPr>
            <w:tcW w:w="315" w:type="dxa"/>
            <w:gridSpan w:val="3"/>
          </w:tcPr>
          <w:p w14:paraId="3432CD68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1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1BFEF01E" w14:textId="134E1A2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(877,616)</w:t>
            </w:r>
          </w:p>
        </w:tc>
      </w:tr>
      <w:tr w:rsidR="00036647" w:rsidRPr="00FD294E" w14:paraId="72066728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5DDD972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21E448B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6DE5BFEF" w14:textId="18FC4B5F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2201145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1E75D8EC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5DE741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  <w:tcBorders>
              <w:top w:val="single" w:sz="4" w:space="0" w:color="auto"/>
            </w:tcBorders>
          </w:tcPr>
          <w:p w14:paraId="2A0F999F" w14:textId="5FF7860C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338531F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  <w:tcBorders>
              <w:top w:val="single" w:sz="4" w:space="0" w:color="auto"/>
            </w:tcBorders>
          </w:tcPr>
          <w:p w14:paraId="17DABC5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3D77B61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sz="4" w:space="0" w:color="auto"/>
            </w:tcBorders>
          </w:tcPr>
          <w:p w14:paraId="34904B9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</w:tcPr>
          <w:p w14:paraId="1EB0E082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  <w:tcBorders>
              <w:top w:val="single" w:sz="4" w:space="0" w:color="auto"/>
            </w:tcBorders>
          </w:tcPr>
          <w:p w14:paraId="02A1B059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3"/>
          </w:tcPr>
          <w:p w14:paraId="0FF7070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  <w:tcBorders>
              <w:top w:val="single" w:sz="4" w:space="0" w:color="auto"/>
            </w:tcBorders>
          </w:tcPr>
          <w:p w14:paraId="12D4351D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FD294E" w14:paraId="3A5AB78C" w14:textId="77777777" w:rsidTr="00522355">
        <w:trPr>
          <w:cantSplit/>
          <w:trHeight w:hRule="exact" w:val="317"/>
        </w:trPr>
        <w:tc>
          <w:tcPr>
            <w:tcW w:w="2827" w:type="dxa"/>
            <w:vAlign w:val="bottom"/>
          </w:tcPr>
          <w:p w14:paraId="66B8B11D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566F9C85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2D4853E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E0856B7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3" w:type="dxa"/>
          </w:tcPr>
          <w:p w14:paraId="20F3975A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3C022EB0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9" w:type="dxa"/>
            <w:gridSpan w:val="2"/>
          </w:tcPr>
          <w:p w14:paraId="3AC5EB5B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2"/>
          </w:tcPr>
          <w:p w14:paraId="55E2DE9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3"/>
          </w:tcPr>
          <w:p w14:paraId="7B825391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</w:tcPr>
          <w:p w14:paraId="51CCE686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9" w:type="dxa"/>
            <w:gridSpan w:val="2"/>
          </w:tcPr>
          <w:p w14:paraId="3CB47E78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5" w:type="dxa"/>
            <w:gridSpan w:val="3"/>
          </w:tcPr>
          <w:p w14:paraId="7364889F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5" w:type="dxa"/>
            <w:gridSpan w:val="3"/>
          </w:tcPr>
          <w:p w14:paraId="72DA4374" w14:textId="77777777" w:rsidR="00036647" w:rsidRPr="00FD294E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22355" w:rsidRPr="00FD294E" w14:paraId="4A8A5CCC" w14:textId="77777777" w:rsidTr="00522355">
        <w:trPr>
          <w:gridAfter w:val="1"/>
          <w:wAfter w:w="15" w:type="dxa"/>
          <w:cantSplit/>
          <w:trHeight w:hRule="exact" w:val="297"/>
        </w:trPr>
        <w:tc>
          <w:tcPr>
            <w:tcW w:w="2827" w:type="dxa"/>
          </w:tcPr>
          <w:p w14:paraId="04ED2ECB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1A28DB25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2C6BD32A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F90B8FE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2E15ADBC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2"/>
          </w:tcPr>
          <w:p w14:paraId="10B6C763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gridSpan w:val="2"/>
          </w:tcPr>
          <w:p w14:paraId="4F0BDC62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2"/>
          </w:tcPr>
          <w:p w14:paraId="15127704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6C9F03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gridSpan w:val="3"/>
          </w:tcPr>
          <w:p w14:paraId="621CDF4C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2"/>
          </w:tcPr>
          <w:p w14:paraId="08AF6312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B785D2A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3"/>
          </w:tcPr>
          <w:p w14:paraId="639AF3DD" w14:textId="77777777" w:rsidR="00522355" w:rsidRPr="001A2FB0" w:rsidRDefault="00522355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22355" w:rsidRPr="00FD294E" w14:paraId="35211A7F" w14:textId="77777777" w:rsidTr="00522355">
        <w:trPr>
          <w:gridAfter w:val="1"/>
          <w:wAfter w:w="15" w:type="dxa"/>
          <w:cantSplit/>
          <w:trHeight w:hRule="exact" w:val="387"/>
        </w:trPr>
        <w:tc>
          <w:tcPr>
            <w:tcW w:w="2827" w:type="dxa"/>
          </w:tcPr>
          <w:p w14:paraId="22027C98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  <w:p w14:paraId="5472977A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br/>
            </w:r>
          </w:p>
        </w:tc>
        <w:tc>
          <w:tcPr>
            <w:tcW w:w="990" w:type="dxa"/>
          </w:tcPr>
          <w:p w14:paraId="4B2A0F5E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260" w:type="dxa"/>
            <w:gridSpan w:val="20"/>
          </w:tcPr>
          <w:p w14:paraId="279C6024" w14:textId="3E6EA3B6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</w:t>
            </w:r>
            <w:r w:rsidRPr="00522355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(</w:t>
            </w:r>
            <w:r w:rsidRPr="00522355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ต่อ)</w:t>
            </w:r>
          </w:p>
        </w:tc>
      </w:tr>
      <w:tr w:rsidR="00522355" w:rsidRPr="00FD294E" w14:paraId="5F8D1AA1" w14:textId="77777777" w:rsidTr="00315184">
        <w:trPr>
          <w:cantSplit/>
          <w:trHeight w:hRule="exact" w:val="317"/>
        </w:trPr>
        <w:tc>
          <w:tcPr>
            <w:tcW w:w="2827" w:type="dxa"/>
          </w:tcPr>
          <w:p w14:paraId="520256AC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3EC3EAD6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D14F239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279D76C9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5EE2BD1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2"/>
          </w:tcPr>
          <w:p w14:paraId="3B7CB41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3A156139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2"/>
          </w:tcPr>
          <w:p w14:paraId="613F882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5D56D55F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เครื่องตกแต่ง</w:t>
            </w:r>
          </w:p>
        </w:tc>
        <w:tc>
          <w:tcPr>
            <w:tcW w:w="315" w:type="dxa"/>
          </w:tcPr>
          <w:p w14:paraId="674486DC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4AF68E99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3"/>
          </w:tcPr>
          <w:p w14:paraId="6FC953E7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19A4BA5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22355" w:rsidRPr="00FD294E" w14:paraId="20E9AE39" w14:textId="77777777" w:rsidTr="00315184">
        <w:trPr>
          <w:cantSplit/>
          <w:trHeight w:hRule="exact" w:val="317"/>
        </w:trPr>
        <w:tc>
          <w:tcPr>
            <w:tcW w:w="2827" w:type="dxa"/>
          </w:tcPr>
          <w:p w14:paraId="434384D4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104B99E7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F5BE113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</w:t>
            </w:r>
          </w:p>
        </w:tc>
        <w:tc>
          <w:tcPr>
            <w:tcW w:w="270" w:type="dxa"/>
          </w:tcPr>
          <w:p w14:paraId="42D66B8C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36E8A4F0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2"/>
          </w:tcPr>
          <w:p w14:paraId="160C652E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74924EF4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</w:t>
            </w:r>
          </w:p>
        </w:tc>
        <w:tc>
          <w:tcPr>
            <w:tcW w:w="315" w:type="dxa"/>
            <w:gridSpan w:val="2"/>
          </w:tcPr>
          <w:p w14:paraId="2BEBDE27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12B64D38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ติดตั้งและ</w:t>
            </w:r>
          </w:p>
        </w:tc>
        <w:tc>
          <w:tcPr>
            <w:tcW w:w="315" w:type="dxa"/>
          </w:tcPr>
          <w:p w14:paraId="76BD290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51DB9030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3"/>
          </w:tcPr>
          <w:p w14:paraId="6F376683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3B64B111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22355" w:rsidRPr="00FD294E" w14:paraId="47079655" w14:textId="77777777" w:rsidTr="00315184">
        <w:trPr>
          <w:cantSplit/>
          <w:trHeight w:hRule="exact" w:val="333"/>
        </w:trPr>
        <w:tc>
          <w:tcPr>
            <w:tcW w:w="2827" w:type="dxa"/>
          </w:tcPr>
          <w:p w14:paraId="3FCD7A67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48DD9603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D0CDB3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ส่วนปรับปรุง</w:t>
            </w:r>
          </w:p>
        </w:tc>
        <w:tc>
          <w:tcPr>
            <w:tcW w:w="270" w:type="dxa"/>
          </w:tcPr>
          <w:p w14:paraId="2070395A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0C54E5C6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ระบบ</w:t>
            </w:r>
          </w:p>
        </w:tc>
        <w:tc>
          <w:tcPr>
            <w:tcW w:w="315" w:type="dxa"/>
            <w:gridSpan w:val="2"/>
          </w:tcPr>
          <w:p w14:paraId="2FFF999F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7BB5478B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และ</w:t>
            </w:r>
          </w:p>
        </w:tc>
        <w:tc>
          <w:tcPr>
            <w:tcW w:w="315" w:type="dxa"/>
            <w:gridSpan w:val="2"/>
          </w:tcPr>
          <w:p w14:paraId="74869714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6A5ED692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เครื่องใช้</w:t>
            </w:r>
          </w:p>
        </w:tc>
        <w:tc>
          <w:tcPr>
            <w:tcW w:w="315" w:type="dxa"/>
          </w:tcPr>
          <w:p w14:paraId="535A8611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52D60AA6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5" w:type="dxa"/>
            <w:gridSpan w:val="3"/>
          </w:tcPr>
          <w:p w14:paraId="78635F4A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174B83AF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22355" w:rsidRPr="00FD294E" w14:paraId="03CCA6E7" w14:textId="77777777" w:rsidTr="00315184">
        <w:trPr>
          <w:cantSplit/>
          <w:trHeight w:hRule="exact" w:val="351"/>
        </w:trPr>
        <w:tc>
          <w:tcPr>
            <w:tcW w:w="2827" w:type="dxa"/>
          </w:tcPr>
          <w:p w14:paraId="091F18D8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3" w:right="-90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990" w:type="dxa"/>
          </w:tcPr>
          <w:p w14:paraId="0908C168" w14:textId="3EDC7D30" w:rsidR="00522355" w:rsidRPr="00DF4F72" w:rsidRDefault="00AA1119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DF4F7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440" w:type="dxa"/>
          </w:tcPr>
          <w:p w14:paraId="2FF0695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อาคาร</w:t>
            </w:r>
          </w:p>
        </w:tc>
        <w:tc>
          <w:tcPr>
            <w:tcW w:w="270" w:type="dxa"/>
          </w:tcPr>
          <w:p w14:paraId="35059E59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3" w:type="dxa"/>
          </w:tcPr>
          <w:p w14:paraId="33988636" w14:textId="77777777" w:rsidR="00522355" w:rsidRPr="00FD294E" w:rsidRDefault="00522355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สาธารณูปโภค</w:t>
            </w:r>
          </w:p>
        </w:tc>
        <w:tc>
          <w:tcPr>
            <w:tcW w:w="315" w:type="dxa"/>
            <w:gridSpan w:val="2"/>
          </w:tcPr>
          <w:p w14:paraId="7D61A333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9" w:type="dxa"/>
            <w:gridSpan w:val="2"/>
          </w:tcPr>
          <w:p w14:paraId="25BED6B6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315" w:type="dxa"/>
            <w:gridSpan w:val="2"/>
          </w:tcPr>
          <w:p w14:paraId="253FCF46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3"/>
          </w:tcPr>
          <w:p w14:paraId="1BFF6B07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315" w:type="dxa"/>
          </w:tcPr>
          <w:p w14:paraId="30B9A0AB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9" w:type="dxa"/>
            <w:gridSpan w:val="2"/>
          </w:tcPr>
          <w:p w14:paraId="5C5591A4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315" w:type="dxa"/>
            <w:gridSpan w:val="3"/>
          </w:tcPr>
          <w:p w14:paraId="59C13265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5" w:type="dxa"/>
            <w:gridSpan w:val="3"/>
          </w:tcPr>
          <w:p w14:paraId="63B72328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294E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522355" w:rsidRPr="00FD294E" w14:paraId="7A0C4450" w14:textId="77777777" w:rsidTr="00315184">
        <w:trPr>
          <w:gridAfter w:val="2"/>
          <w:wAfter w:w="52" w:type="dxa"/>
          <w:cantSplit/>
          <w:trHeight w:hRule="exact" w:val="377"/>
        </w:trPr>
        <w:tc>
          <w:tcPr>
            <w:tcW w:w="2827" w:type="dxa"/>
          </w:tcPr>
          <w:p w14:paraId="5D2B9893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6C892321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415A01F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8783" w:type="dxa"/>
            <w:gridSpan w:val="18"/>
          </w:tcPr>
          <w:p w14:paraId="2CACBE46" w14:textId="77777777" w:rsidR="00522355" w:rsidRPr="00FD294E" w:rsidRDefault="00522355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FD294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036647" w:rsidRPr="00FD294E" w14:paraId="78F494FF" w14:textId="77777777" w:rsidTr="00522355">
        <w:trPr>
          <w:gridAfter w:val="1"/>
          <w:wAfter w:w="15" w:type="dxa"/>
          <w:cantSplit/>
          <w:trHeight w:hRule="exact" w:val="441"/>
        </w:trPr>
        <w:tc>
          <w:tcPr>
            <w:tcW w:w="2827" w:type="dxa"/>
          </w:tcPr>
          <w:p w14:paraId="7E5204E4" w14:textId="483E87CA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มูลค่าสุทธิทางบัญชี</w:t>
            </w:r>
          </w:p>
        </w:tc>
        <w:tc>
          <w:tcPr>
            <w:tcW w:w="990" w:type="dxa"/>
          </w:tcPr>
          <w:p w14:paraId="2B92A88D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458EE3C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7C78558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52B83270" w14:textId="3219831C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2"/>
          </w:tcPr>
          <w:p w14:paraId="7F73C6D4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gridSpan w:val="2"/>
          </w:tcPr>
          <w:p w14:paraId="179FB28C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2"/>
          </w:tcPr>
          <w:p w14:paraId="64915E54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37DCA292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gridSpan w:val="3"/>
          </w:tcPr>
          <w:p w14:paraId="26557DA7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2"/>
          </w:tcPr>
          <w:p w14:paraId="38C23580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D8B546F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3"/>
          </w:tcPr>
          <w:p w14:paraId="3532CD23" w14:textId="77777777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36647" w:rsidRPr="001C68DF" w14:paraId="5D2202E9" w14:textId="77777777" w:rsidTr="00522355">
        <w:trPr>
          <w:gridAfter w:val="1"/>
          <w:wAfter w:w="15" w:type="dxa"/>
          <w:cantSplit/>
          <w:trHeight w:hRule="exact" w:val="351"/>
        </w:trPr>
        <w:tc>
          <w:tcPr>
            <w:tcW w:w="2827" w:type="dxa"/>
          </w:tcPr>
          <w:p w14:paraId="217A1CE4" w14:textId="21EC2A73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มกราคม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90" w:type="dxa"/>
          </w:tcPr>
          <w:p w14:paraId="64B308F4" w14:textId="11803483" w:rsidR="00036647" w:rsidRPr="00154B74" w:rsidRDefault="00AA1119" w:rsidP="00AA1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F4F7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436B6656" w14:textId="641A1C95" w:rsidR="00036647" w:rsidRPr="00154B74" w:rsidRDefault="00352B51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541,865</w:t>
            </w:r>
          </w:p>
        </w:tc>
        <w:tc>
          <w:tcPr>
            <w:tcW w:w="270" w:type="dxa"/>
          </w:tcPr>
          <w:p w14:paraId="7E3DF486" w14:textId="6C651D0C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tcBorders>
              <w:bottom w:val="double" w:sz="4" w:space="0" w:color="auto"/>
            </w:tcBorders>
          </w:tcPr>
          <w:p w14:paraId="0A41C816" w14:textId="5C532EF9" w:rsidR="00036647" w:rsidRPr="00154B74" w:rsidRDefault="00036647" w:rsidP="00352B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13,708</w:t>
            </w:r>
          </w:p>
        </w:tc>
        <w:tc>
          <w:tcPr>
            <w:tcW w:w="270" w:type="dxa"/>
            <w:gridSpan w:val="2"/>
          </w:tcPr>
          <w:p w14:paraId="18A5BB7A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gridSpan w:val="2"/>
            <w:tcBorders>
              <w:bottom w:val="double" w:sz="4" w:space="0" w:color="auto"/>
            </w:tcBorders>
          </w:tcPr>
          <w:p w14:paraId="2915F5BD" w14:textId="4E43DE3C" w:rsidR="00036647" w:rsidRPr="00154B74" w:rsidRDefault="00036647" w:rsidP="00352B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8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740,469</w:t>
            </w:r>
          </w:p>
        </w:tc>
        <w:tc>
          <w:tcPr>
            <w:tcW w:w="270" w:type="dxa"/>
            <w:gridSpan w:val="2"/>
          </w:tcPr>
          <w:p w14:paraId="4A8112E6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</w:tcPr>
          <w:p w14:paraId="54BEE715" w14:textId="6E0162A0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2,196</w:t>
            </w:r>
          </w:p>
        </w:tc>
        <w:tc>
          <w:tcPr>
            <w:tcW w:w="360" w:type="dxa"/>
            <w:gridSpan w:val="3"/>
          </w:tcPr>
          <w:p w14:paraId="3AB3EF30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gridSpan w:val="2"/>
            <w:tcBorders>
              <w:bottom w:val="double" w:sz="4" w:space="0" w:color="auto"/>
            </w:tcBorders>
          </w:tcPr>
          <w:p w14:paraId="23EBE71F" w14:textId="1E6C4E72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73,819</w:t>
            </w:r>
          </w:p>
        </w:tc>
        <w:tc>
          <w:tcPr>
            <w:tcW w:w="270" w:type="dxa"/>
          </w:tcPr>
          <w:p w14:paraId="2C0E4C35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gridSpan w:val="3"/>
            <w:tcBorders>
              <w:bottom w:val="double" w:sz="4" w:space="0" w:color="auto"/>
            </w:tcBorders>
          </w:tcPr>
          <w:p w14:paraId="3B8E4CB8" w14:textId="2DF99F4A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1,372,057</w:t>
            </w:r>
          </w:p>
        </w:tc>
      </w:tr>
      <w:tr w:rsidR="00036647" w:rsidRPr="001C68DF" w14:paraId="4E6CD54A" w14:textId="77777777" w:rsidTr="00522355">
        <w:trPr>
          <w:gridAfter w:val="1"/>
          <w:wAfter w:w="15" w:type="dxa"/>
          <w:cantSplit/>
          <w:trHeight w:hRule="exact" w:val="417"/>
        </w:trPr>
        <w:tc>
          <w:tcPr>
            <w:tcW w:w="2827" w:type="dxa"/>
            <w:vAlign w:val="bottom"/>
          </w:tcPr>
          <w:p w14:paraId="24CF2CAD" w14:textId="7C253DFD" w:rsidR="00036647" w:rsidRPr="001A2FB0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90" w:type="dxa"/>
            <w:vAlign w:val="bottom"/>
          </w:tcPr>
          <w:p w14:paraId="3AF1A16B" w14:textId="5F5330B0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2CA6507" w14:textId="5950B07E" w:rsidR="00036647" w:rsidRPr="00154B74" w:rsidRDefault="00352B51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963,458</w:t>
            </w:r>
          </w:p>
        </w:tc>
        <w:tc>
          <w:tcPr>
            <w:tcW w:w="270" w:type="dxa"/>
          </w:tcPr>
          <w:p w14:paraId="45F97306" w14:textId="77777777" w:rsidR="00036647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992B19C" w14:textId="29DAB25D" w:rsidR="00036647" w:rsidRPr="00154B74" w:rsidRDefault="00036647" w:rsidP="00352B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11,082</w:t>
            </w:r>
          </w:p>
        </w:tc>
        <w:tc>
          <w:tcPr>
            <w:tcW w:w="270" w:type="dxa"/>
            <w:gridSpan w:val="2"/>
            <w:vAlign w:val="bottom"/>
          </w:tcPr>
          <w:p w14:paraId="5BB46F02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413888D" w14:textId="36B40647" w:rsidR="00036647" w:rsidRPr="00154B74" w:rsidRDefault="00036647" w:rsidP="00352B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8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627,567</w:t>
            </w:r>
          </w:p>
        </w:tc>
        <w:tc>
          <w:tcPr>
            <w:tcW w:w="270" w:type="dxa"/>
            <w:gridSpan w:val="2"/>
            <w:vAlign w:val="bottom"/>
          </w:tcPr>
          <w:p w14:paraId="6C6A677B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910C6DB" w14:textId="44A23DAE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1,288</w:t>
            </w:r>
          </w:p>
        </w:tc>
        <w:tc>
          <w:tcPr>
            <w:tcW w:w="360" w:type="dxa"/>
            <w:gridSpan w:val="3"/>
            <w:vAlign w:val="bottom"/>
          </w:tcPr>
          <w:p w14:paraId="23A98C10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A6F06BF" w14:textId="676DFF1B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90,600</w:t>
            </w:r>
          </w:p>
        </w:tc>
        <w:tc>
          <w:tcPr>
            <w:tcW w:w="270" w:type="dxa"/>
            <w:vAlign w:val="bottom"/>
          </w:tcPr>
          <w:p w14:paraId="5062AB6C" w14:textId="7777777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gridSpan w:val="3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457267F" w14:textId="3F346567" w:rsidR="00036647" w:rsidRPr="00154B74" w:rsidRDefault="00036647" w:rsidP="000366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1,693,995</w:t>
            </w:r>
          </w:p>
        </w:tc>
      </w:tr>
    </w:tbl>
    <w:p w14:paraId="37F4454A" w14:textId="60DE4ADF" w:rsidR="00426B82" w:rsidRDefault="00426B82"/>
    <w:p w14:paraId="4AEB46EB" w14:textId="3F0C9384" w:rsidR="00426B82" w:rsidRDefault="00426B82"/>
    <w:p w14:paraId="6084093D" w14:textId="446364A4" w:rsidR="00426B82" w:rsidRDefault="00426B82"/>
    <w:p w14:paraId="3418CE9B" w14:textId="36BAE0C8" w:rsidR="00426B82" w:rsidRDefault="00426B82"/>
    <w:p w14:paraId="3A4E35A5" w14:textId="656CBE60" w:rsidR="00426B82" w:rsidRDefault="00426B82"/>
    <w:p w14:paraId="17D05500" w14:textId="2E599899" w:rsidR="00426B82" w:rsidRDefault="00426B82"/>
    <w:p w14:paraId="3E3FF6E1" w14:textId="36EEF2A6" w:rsidR="00426B82" w:rsidRDefault="00426B82"/>
    <w:p w14:paraId="07DFAD24" w14:textId="2B01E199" w:rsidR="00426B82" w:rsidRDefault="00426B82"/>
    <w:p w14:paraId="023861CF" w14:textId="480CF0A8" w:rsidR="00426B82" w:rsidRDefault="00426B82"/>
    <w:p w14:paraId="33792830" w14:textId="4A078B09" w:rsidR="00426B82" w:rsidRDefault="00426B82"/>
    <w:p w14:paraId="1E6DAAB1" w14:textId="703A1AA5" w:rsidR="00426B82" w:rsidRDefault="00426B82"/>
    <w:p w14:paraId="001D1DB0" w14:textId="78089238" w:rsidR="00426B82" w:rsidRDefault="00426B82"/>
    <w:p w14:paraId="7BDE71C4" w14:textId="1FBF6B5C" w:rsidR="00426B82" w:rsidRDefault="00426B82"/>
    <w:p w14:paraId="0D866558" w14:textId="26A23C58" w:rsidR="00426B82" w:rsidRDefault="00426B82"/>
    <w:p w14:paraId="38F1B07F" w14:textId="2B0CB847" w:rsidR="00772BE7" w:rsidRDefault="00772BE7"/>
    <w:p w14:paraId="220641DA" w14:textId="65191BAA" w:rsidR="00772BE7" w:rsidRDefault="00772BE7"/>
    <w:p w14:paraId="0F472FF0" w14:textId="3906C23C" w:rsidR="00772BE7" w:rsidRDefault="00772BE7"/>
    <w:p w14:paraId="53564C8A" w14:textId="30C334AF" w:rsidR="00772BE7" w:rsidRDefault="00772BE7"/>
    <w:p w14:paraId="4BC8DC4A" w14:textId="77777777" w:rsidR="00772BE7" w:rsidRDefault="00772BE7"/>
    <w:tbl>
      <w:tblPr>
        <w:tblW w:w="14139" w:type="dxa"/>
        <w:tblInd w:w="1223" w:type="dxa"/>
        <w:tblLayout w:type="fixed"/>
        <w:tblLook w:val="0000" w:firstRow="0" w:lastRow="0" w:firstColumn="0" w:lastColumn="0" w:noHBand="0" w:noVBand="0"/>
      </w:tblPr>
      <w:tblGrid>
        <w:gridCol w:w="2737"/>
        <w:gridCol w:w="1170"/>
        <w:gridCol w:w="1364"/>
        <w:gridCol w:w="314"/>
        <w:gridCol w:w="1467"/>
        <w:gridCol w:w="314"/>
        <w:gridCol w:w="1573"/>
        <w:gridCol w:w="314"/>
        <w:gridCol w:w="1364"/>
        <w:gridCol w:w="314"/>
        <w:gridCol w:w="1364"/>
        <w:gridCol w:w="314"/>
        <w:gridCol w:w="1530"/>
      </w:tblGrid>
      <w:tr w:rsidR="00D94D16" w:rsidRPr="00426B82" w14:paraId="7AB47056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3DCB70A0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  <w:p w14:paraId="40AC828A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br/>
            </w:r>
          </w:p>
        </w:tc>
        <w:tc>
          <w:tcPr>
            <w:tcW w:w="1170" w:type="dxa"/>
          </w:tcPr>
          <w:p w14:paraId="4987C002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232" w:type="dxa"/>
            <w:gridSpan w:val="11"/>
          </w:tcPr>
          <w:p w14:paraId="7A8FD392" w14:textId="3ED9EDE2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D94D16" w:rsidRPr="001C68DF" w14:paraId="7E089088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77468D72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155F0BCF" w14:textId="77777777" w:rsidR="00D94D16" w:rsidRPr="001A2FB0" w:rsidRDefault="00D94D16" w:rsidP="00D94D16">
            <w:pPr>
              <w:pStyle w:val="BodyText"/>
              <w:spacing w:after="0"/>
              <w:ind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1325665F" w14:textId="77DDDC72" w:rsidR="00D94D16" w:rsidRPr="001A2FB0" w:rsidRDefault="00D94D16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1CD4F958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67" w:type="dxa"/>
          </w:tcPr>
          <w:p w14:paraId="316E6C9A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4" w:type="dxa"/>
          </w:tcPr>
          <w:p w14:paraId="74491C4B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3" w:type="dxa"/>
          </w:tcPr>
          <w:p w14:paraId="33CF6CF9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4" w:type="dxa"/>
          </w:tcPr>
          <w:p w14:paraId="37944C86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4F486FC5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เครื่องตกแต่ง</w:t>
            </w:r>
          </w:p>
        </w:tc>
        <w:tc>
          <w:tcPr>
            <w:tcW w:w="314" w:type="dxa"/>
          </w:tcPr>
          <w:p w14:paraId="28F4B029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4E16D555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4" w:type="dxa"/>
          </w:tcPr>
          <w:p w14:paraId="5D02FFCF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30" w:type="dxa"/>
          </w:tcPr>
          <w:p w14:paraId="571C918C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1BF6641C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299DA818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21EB98EE" w14:textId="77777777" w:rsidR="00D94D16" w:rsidRPr="001A2FB0" w:rsidRDefault="00D94D16" w:rsidP="00D94D16">
            <w:pPr>
              <w:pStyle w:val="BodyText"/>
              <w:spacing w:after="0"/>
              <w:ind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69BBC9E5" w14:textId="7A54CA8E" w:rsidR="00D94D16" w:rsidRPr="001A2FB0" w:rsidRDefault="00D94D16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</w:t>
            </w:r>
          </w:p>
        </w:tc>
        <w:tc>
          <w:tcPr>
            <w:tcW w:w="314" w:type="dxa"/>
          </w:tcPr>
          <w:p w14:paraId="643D3B31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67" w:type="dxa"/>
          </w:tcPr>
          <w:p w14:paraId="1C14C150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4" w:type="dxa"/>
          </w:tcPr>
          <w:p w14:paraId="6348CCDD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3" w:type="dxa"/>
          </w:tcPr>
          <w:p w14:paraId="7AE819F7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</w:t>
            </w:r>
          </w:p>
        </w:tc>
        <w:tc>
          <w:tcPr>
            <w:tcW w:w="314" w:type="dxa"/>
          </w:tcPr>
          <w:p w14:paraId="35391736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6A3C3D78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ติดตั้งและ</w:t>
            </w:r>
          </w:p>
        </w:tc>
        <w:tc>
          <w:tcPr>
            <w:tcW w:w="314" w:type="dxa"/>
          </w:tcPr>
          <w:p w14:paraId="240F100B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70E73B9A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4" w:type="dxa"/>
          </w:tcPr>
          <w:p w14:paraId="71E67954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30" w:type="dxa"/>
          </w:tcPr>
          <w:p w14:paraId="31C98B6B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3B4DA378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566B50A6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280FACD2" w14:textId="77777777" w:rsidR="00D94D16" w:rsidRPr="001A2FB0" w:rsidRDefault="00D94D16" w:rsidP="00D94D16">
            <w:pPr>
              <w:pStyle w:val="BodyText"/>
              <w:spacing w:after="0"/>
              <w:ind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0BA53A18" w14:textId="6656B94D" w:rsidR="00D94D16" w:rsidRPr="001A2FB0" w:rsidRDefault="00D94D16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ส่วนปรับปรุง</w:t>
            </w:r>
          </w:p>
        </w:tc>
        <w:tc>
          <w:tcPr>
            <w:tcW w:w="314" w:type="dxa"/>
          </w:tcPr>
          <w:p w14:paraId="5CB26F80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67" w:type="dxa"/>
          </w:tcPr>
          <w:p w14:paraId="446C77F6" w14:textId="77777777" w:rsidR="00D94D16" w:rsidRPr="001A2FB0" w:rsidRDefault="00D94D16" w:rsidP="00315184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ระบบ</w:t>
            </w:r>
          </w:p>
        </w:tc>
        <w:tc>
          <w:tcPr>
            <w:tcW w:w="314" w:type="dxa"/>
          </w:tcPr>
          <w:p w14:paraId="1042F8E1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3" w:type="dxa"/>
          </w:tcPr>
          <w:p w14:paraId="7452816A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และ</w:t>
            </w:r>
          </w:p>
        </w:tc>
        <w:tc>
          <w:tcPr>
            <w:tcW w:w="314" w:type="dxa"/>
          </w:tcPr>
          <w:p w14:paraId="1C3BA9C2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37EC40D5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เครื่องใช้</w:t>
            </w:r>
          </w:p>
        </w:tc>
        <w:tc>
          <w:tcPr>
            <w:tcW w:w="314" w:type="dxa"/>
          </w:tcPr>
          <w:p w14:paraId="7D7FFE8C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32553287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4" w:type="dxa"/>
          </w:tcPr>
          <w:p w14:paraId="09802DA7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30" w:type="dxa"/>
          </w:tcPr>
          <w:p w14:paraId="15641385" w14:textId="77777777" w:rsidR="00D94D16" w:rsidRPr="001A2FB0" w:rsidRDefault="00D94D16" w:rsidP="003151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64359FF6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2C84F761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3" w:right="-90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648588FE" w14:textId="7B5D9D14" w:rsidR="00D94D16" w:rsidRPr="001A2FB0" w:rsidRDefault="00D94D16" w:rsidP="00D94D16">
            <w:pPr>
              <w:pStyle w:val="BodyText"/>
              <w:spacing w:after="0"/>
              <w:ind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F4F7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364" w:type="dxa"/>
          </w:tcPr>
          <w:p w14:paraId="7B3628CA" w14:textId="7C65B2B3" w:rsidR="00D94D16" w:rsidRPr="001A2FB0" w:rsidRDefault="00D94D16" w:rsidP="00D94D16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อาคาร</w:t>
            </w:r>
          </w:p>
        </w:tc>
        <w:tc>
          <w:tcPr>
            <w:tcW w:w="314" w:type="dxa"/>
          </w:tcPr>
          <w:p w14:paraId="67C7B7B4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67" w:type="dxa"/>
          </w:tcPr>
          <w:p w14:paraId="73DF6B00" w14:textId="77777777" w:rsidR="00D94D16" w:rsidRPr="001A2FB0" w:rsidRDefault="00D94D16" w:rsidP="00D94D16">
            <w:pPr>
              <w:pStyle w:val="BodyText"/>
              <w:spacing w:after="0"/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สาธารณูปโภค</w:t>
            </w:r>
          </w:p>
        </w:tc>
        <w:tc>
          <w:tcPr>
            <w:tcW w:w="314" w:type="dxa"/>
          </w:tcPr>
          <w:p w14:paraId="5D18CD71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73" w:type="dxa"/>
          </w:tcPr>
          <w:p w14:paraId="1B8E5E5D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314" w:type="dxa"/>
          </w:tcPr>
          <w:p w14:paraId="3FC6E85B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4CCCCB57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7" w:right="-83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314" w:type="dxa"/>
          </w:tcPr>
          <w:p w14:paraId="67A1B21A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64" w:type="dxa"/>
          </w:tcPr>
          <w:p w14:paraId="413A860F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314" w:type="dxa"/>
          </w:tcPr>
          <w:p w14:paraId="7D35B587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44"/>
              </w:tabs>
              <w:ind w:left="-108" w:right="-9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30" w:type="dxa"/>
          </w:tcPr>
          <w:p w14:paraId="1081F235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2"/>
              </w:tabs>
              <w:ind w:lef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D94D16" w:rsidRPr="00426B82" w14:paraId="7002F27F" w14:textId="77777777" w:rsidTr="00D94D16">
        <w:trPr>
          <w:cantSplit/>
          <w:trHeight w:hRule="exact" w:val="387"/>
        </w:trPr>
        <w:tc>
          <w:tcPr>
            <w:tcW w:w="2737" w:type="dxa"/>
          </w:tcPr>
          <w:p w14:paraId="78468FDB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074C6009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232" w:type="dxa"/>
            <w:gridSpan w:val="11"/>
          </w:tcPr>
          <w:p w14:paraId="2DDF711B" w14:textId="71E55DCC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D94D16" w:rsidRPr="001C68DF" w14:paraId="4FF0C00A" w14:textId="77777777" w:rsidTr="00D94D16">
        <w:trPr>
          <w:cantSplit/>
          <w:trHeight w:hRule="exact" w:val="378"/>
        </w:trPr>
        <w:tc>
          <w:tcPr>
            <w:tcW w:w="2737" w:type="dxa"/>
          </w:tcPr>
          <w:p w14:paraId="3C1DE7BD" w14:textId="1CA0937A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ราคาทุน</w:t>
            </w:r>
          </w:p>
        </w:tc>
        <w:tc>
          <w:tcPr>
            <w:tcW w:w="1170" w:type="dxa"/>
          </w:tcPr>
          <w:p w14:paraId="443C1D8A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5E40CF8D" w14:textId="180CF5BD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7767461C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</w:tcPr>
          <w:p w14:paraId="4FF9A3F8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37144E6A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</w:tcPr>
          <w:p w14:paraId="211112E0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270DD11A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581B8EFC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344950C2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7BABFBF0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0FED21BF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</w:tcPr>
          <w:p w14:paraId="17346419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0A69F011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620418DF" w14:textId="0C7A665D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1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2563 </w:t>
            </w:r>
          </w:p>
        </w:tc>
        <w:tc>
          <w:tcPr>
            <w:tcW w:w="1170" w:type="dxa"/>
          </w:tcPr>
          <w:p w14:paraId="0895ABAB" w14:textId="0EEA6BAB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</w:tcPr>
          <w:p w14:paraId="0480C158" w14:textId="514614B8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20,554</w:t>
            </w:r>
          </w:p>
        </w:tc>
        <w:tc>
          <w:tcPr>
            <w:tcW w:w="314" w:type="dxa"/>
          </w:tcPr>
          <w:p w14:paraId="5A860E8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67" w:type="dxa"/>
          </w:tcPr>
          <w:p w14:paraId="63E84EC5" w14:textId="10A5A67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7,346</w:t>
            </w:r>
          </w:p>
        </w:tc>
        <w:tc>
          <w:tcPr>
            <w:tcW w:w="314" w:type="dxa"/>
          </w:tcPr>
          <w:p w14:paraId="6222D3D3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3" w:type="dxa"/>
          </w:tcPr>
          <w:p w14:paraId="6D2533F2" w14:textId="4ABD0A73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908,409</w:t>
            </w:r>
          </w:p>
        </w:tc>
        <w:tc>
          <w:tcPr>
            <w:tcW w:w="314" w:type="dxa"/>
          </w:tcPr>
          <w:p w14:paraId="4746B32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</w:tcPr>
          <w:p w14:paraId="7E533907" w14:textId="3C45867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2,196</w:t>
            </w:r>
          </w:p>
        </w:tc>
        <w:tc>
          <w:tcPr>
            <w:tcW w:w="314" w:type="dxa"/>
          </w:tcPr>
          <w:p w14:paraId="59BFB04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</w:tcPr>
          <w:p w14:paraId="29DACC58" w14:textId="235DE926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17,420</w:t>
            </w:r>
          </w:p>
        </w:tc>
        <w:tc>
          <w:tcPr>
            <w:tcW w:w="314" w:type="dxa"/>
          </w:tcPr>
          <w:p w14:paraId="49DE0E0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</w:tcPr>
          <w:p w14:paraId="66CE10DE" w14:textId="10926CB9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955,925</w:t>
            </w:r>
          </w:p>
        </w:tc>
      </w:tr>
      <w:tr w:rsidR="00D94D16" w:rsidRPr="001C68DF" w14:paraId="79A41981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1D2B605E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77F0C29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1115F880" w14:textId="46531964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95</w:t>
            </w:r>
            <w:r w:rsidR="00785807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314" w:type="dxa"/>
          </w:tcPr>
          <w:p w14:paraId="12EB07C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</w:tcPr>
          <w:p w14:paraId="5D95A5B2" w14:textId="715BFA0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665</w:t>
            </w:r>
          </w:p>
        </w:tc>
        <w:tc>
          <w:tcPr>
            <w:tcW w:w="314" w:type="dxa"/>
          </w:tcPr>
          <w:p w14:paraId="5102800B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</w:tcPr>
          <w:p w14:paraId="67F712CA" w14:textId="2C67739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48,67</w:t>
            </w:r>
            <w:r w:rsidR="00785807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314" w:type="dxa"/>
          </w:tcPr>
          <w:p w14:paraId="0C98C5B3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5BE5103C" w14:textId="035DDFCC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4" w:type="dxa"/>
          </w:tcPr>
          <w:p w14:paraId="7DACAE1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649F1EC3" w14:textId="25E12936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10,322</w:t>
            </w:r>
          </w:p>
        </w:tc>
        <w:tc>
          <w:tcPr>
            <w:tcW w:w="314" w:type="dxa"/>
          </w:tcPr>
          <w:p w14:paraId="476C157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</w:tcPr>
          <w:p w14:paraId="187FCB39" w14:textId="2AC2342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60,622</w:t>
            </w:r>
          </w:p>
        </w:tc>
      </w:tr>
      <w:tr w:rsidR="00D94D16" w:rsidRPr="001C68DF" w14:paraId="76A14CF9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445A8287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1170" w:type="dxa"/>
          </w:tcPr>
          <w:p w14:paraId="75ED58A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single" w:sz="4" w:space="0" w:color="auto"/>
            </w:tcBorders>
          </w:tcPr>
          <w:p w14:paraId="708A5084" w14:textId="6A66699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(1,245)</w:t>
            </w:r>
          </w:p>
        </w:tc>
        <w:tc>
          <w:tcPr>
            <w:tcW w:w="314" w:type="dxa"/>
          </w:tcPr>
          <w:p w14:paraId="053FD6D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  <w:tcBorders>
              <w:bottom w:val="single" w:sz="4" w:space="0" w:color="auto"/>
            </w:tcBorders>
          </w:tcPr>
          <w:p w14:paraId="7D208A9A" w14:textId="16D29B6F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(607)</w:t>
            </w:r>
          </w:p>
        </w:tc>
        <w:tc>
          <w:tcPr>
            <w:tcW w:w="314" w:type="dxa"/>
          </w:tcPr>
          <w:p w14:paraId="64723A1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14:paraId="0D2C7AA0" w14:textId="4319DA38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(77)</w:t>
            </w:r>
          </w:p>
        </w:tc>
        <w:tc>
          <w:tcPr>
            <w:tcW w:w="314" w:type="dxa"/>
          </w:tcPr>
          <w:p w14:paraId="7E690AE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single" w:sz="4" w:space="0" w:color="auto"/>
            </w:tcBorders>
          </w:tcPr>
          <w:p w14:paraId="1ED49517" w14:textId="4BA1DB6F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(50)</w:t>
            </w:r>
          </w:p>
        </w:tc>
        <w:tc>
          <w:tcPr>
            <w:tcW w:w="314" w:type="dxa"/>
          </w:tcPr>
          <w:p w14:paraId="5C68645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single" w:sz="4" w:space="0" w:color="auto"/>
            </w:tcBorders>
          </w:tcPr>
          <w:p w14:paraId="2BDEB819" w14:textId="26296A0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(283)</w:t>
            </w:r>
          </w:p>
        </w:tc>
        <w:tc>
          <w:tcPr>
            <w:tcW w:w="314" w:type="dxa"/>
          </w:tcPr>
          <w:p w14:paraId="1A49640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0C8F75A7" w14:textId="73A35FFA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(2,262)</w:t>
            </w:r>
          </w:p>
        </w:tc>
      </w:tr>
      <w:tr w:rsidR="00D94D16" w:rsidRPr="001C68DF" w14:paraId="06928019" w14:textId="77777777" w:rsidTr="00D94D16">
        <w:trPr>
          <w:cantSplit/>
          <w:trHeight w:hRule="exact" w:val="388"/>
        </w:trPr>
        <w:tc>
          <w:tcPr>
            <w:tcW w:w="2737" w:type="dxa"/>
          </w:tcPr>
          <w:p w14:paraId="2512ED56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70" w:type="dxa"/>
          </w:tcPr>
          <w:p w14:paraId="1F5B396F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</w:tcPr>
          <w:p w14:paraId="7169B4B9" w14:textId="4FE0C8B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20,26</w:t>
            </w:r>
            <w:r w:rsidR="007858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14" w:type="dxa"/>
          </w:tcPr>
          <w:p w14:paraId="7F4715FD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67" w:type="dxa"/>
            <w:tcBorders>
              <w:top w:val="single" w:sz="4" w:space="0" w:color="auto"/>
              <w:bottom w:val="single" w:sz="4" w:space="0" w:color="auto"/>
            </w:tcBorders>
          </w:tcPr>
          <w:p w14:paraId="6523839E" w14:textId="22319BBE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7,404</w:t>
            </w:r>
          </w:p>
        </w:tc>
        <w:tc>
          <w:tcPr>
            <w:tcW w:w="314" w:type="dxa"/>
          </w:tcPr>
          <w:p w14:paraId="1E7D363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3" w:type="dxa"/>
            <w:tcBorders>
              <w:top w:val="single" w:sz="4" w:space="0" w:color="auto"/>
              <w:bottom w:val="single" w:sz="4" w:space="0" w:color="auto"/>
            </w:tcBorders>
          </w:tcPr>
          <w:p w14:paraId="4495B273" w14:textId="422DBF08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957,01</w:t>
            </w:r>
            <w:r w:rsidR="007858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14" w:type="dxa"/>
          </w:tcPr>
          <w:p w14:paraId="3DEBB0C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</w:tcPr>
          <w:p w14:paraId="15E9BBAE" w14:textId="6A6759F6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2,146</w:t>
            </w:r>
          </w:p>
        </w:tc>
        <w:tc>
          <w:tcPr>
            <w:tcW w:w="314" w:type="dxa"/>
          </w:tcPr>
          <w:p w14:paraId="42D1BF9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</w:tcPr>
          <w:p w14:paraId="03AF618B" w14:textId="772A9C3D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27,459</w:t>
            </w:r>
          </w:p>
        </w:tc>
        <w:tc>
          <w:tcPr>
            <w:tcW w:w="314" w:type="dxa"/>
          </w:tcPr>
          <w:p w14:paraId="7A3DBDA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2DA0A2CE" w14:textId="00AE547D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1,014,285</w:t>
            </w:r>
          </w:p>
        </w:tc>
      </w:tr>
      <w:tr w:rsidR="00D94D16" w:rsidRPr="001C68DF" w14:paraId="11E0FB09" w14:textId="77777777" w:rsidTr="00D94D16">
        <w:trPr>
          <w:cantSplit/>
          <w:trHeight w:hRule="exact" w:val="307"/>
        </w:trPr>
        <w:tc>
          <w:tcPr>
            <w:tcW w:w="2737" w:type="dxa"/>
            <w:vAlign w:val="bottom"/>
          </w:tcPr>
          <w:p w14:paraId="3D48E898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52C396F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</w:tcBorders>
          </w:tcPr>
          <w:p w14:paraId="6F51056C" w14:textId="09B72999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1249FA5F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  <w:tcBorders>
              <w:top w:val="single" w:sz="4" w:space="0" w:color="auto"/>
            </w:tcBorders>
          </w:tcPr>
          <w:p w14:paraId="3B16C4FC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738FD36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  <w:tcBorders>
              <w:top w:val="single" w:sz="4" w:space="0" w:color="auto"/>
            </w:tcBorders>
          </w:tcPr>
          <w:p w14:paraId="6FAE312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08A035BB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</w:tcBorders>
          </w:tcPr>
          <w:p w14:paraId="0539FFF5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1D1D164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</w:tcBorders>
          </w:tcPr>
          <w:p w14:paraId="7FEB4A3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008B56A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C883EDF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3C0A8287" w14:textId="77777777" w:rsidTr="00D94D16">
        <w:trPr>
          <w:cantSplit/>
          <w:trHeight w:hRule="exact" w:val="325"/>
        </w:trPr>
        <w:tc>
          <w:tcPr>
            <w:tcW w:w="2737" w:type="dxa"/>
            <w:vAlign w:val="bottom"/>
          </w:tcPr>
          <w:p w14:paraId="7F0B373F" w14:textId="5746706F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ค่าเสื่อมราคาสะสม</w:t>
            </w:r>
          </w:p>
        </w:tc>
        <w:tc>
          <w:tcPr>
            <w:tcW w:w="1170" w:type="dxa"/>
          </w:tcPr>
          <w:p w14:paraId="55AC5CF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04A291FC" w14:textId="348461E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6BC7282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</w:tcPr>
          <w:p w14:paraId="525BE4BD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2A6303A6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</w:tcPr>
          <w:p w14:paraId="338FBAB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2BFBD0C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7685669D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76BE8CB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072865A7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33D07B2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</w:tcPr>
          <w:p w14:paraId="6012607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413F3AED" w14:textId="77777777" w:rsidTr="00D94D16">
        <w:trPr>
          <w:cantSplit/>
          <w:trHeight w:hRule="exact" w:val="325"/>
        </w:trPr>
        <w:tc>
          <w:tcPr>
            <w:tcW w:w="2737" w:type="dxa"/>
            <w:vAlign w:val="bottom"/>
          </w:tcPr>
          <w:p w14:paraId="4EE2BE9D" w14:textId="424BE27D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มกราคม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70" w:type="dxa"/>
          </w:tcPr>
          <w:p w14:paraId="6842EB56" w14:textId="3BD7EC0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</w:tcPr>
          <w:p w14:paraId="3770B3F1" w14:textId="50765FB8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14" w:type="dxa"/>
          </w:tcPr>
          <w:p w14:paraId="79B3F4A5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67" w:type="dxa"/>
          </w:tcPr>
          <w:p w14:paraId="07BD64D1" w14:textId="56AB6D3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(1,630)</w:t>
            </w:r>
          </w:p>
        </w:tc>
        <w:tc>
          <w:tcPr>
            <w:tcW w:w="314" w:type="dxa"/>
          </w:tcPr>
          <w:p w14:paraId="07D1579B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3" w:type="dxa"/>
          </w:tcPr>
          <w:p w14:paraId="051A9933" w14:textId="2DE48D4D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(362,411)</w:t>
            </w:r>
          </w:p>
        </w:tc>
        <w:tc>
          <w:tcPr>
            <w:tcW w:w="314" w:type="dxa"/>
          </w:tcPr>
          <w:p w14:paraId="6873DC5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</w:tcPr>
          <w:p w14:paraId="3FD9EDBF" w14:textId="19F33485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14" w:type="dxa"/>
          </w:tcPr>
          <w:p w14:paraId="26828BEF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</w:tcPr>
          <w:p w14:paraId="793F179A" w14:textId="28C69011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(3,368)</w:t>
            </w:r>
          </w:p>
        </w:tc>
        <w:tc>
          <w:tcPr>
            <w:tcW w:w="314" w:type="dxa"/>
          </w:tcPr>
          <w:p w14:paraId="04796F9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</w:tcPr>
          <w:p w14:paraId="41BB15C7" w14:textId="68D87D69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(367,409)</w:t>
            </w:r>
          </w:p>
        </w:tc>
      </w:tr>
      <w:tr w:rsidR="00D94D16" w:rsidRPr="001C68DF" w14:paraId="552B2A0B" w14:textId="77777777" w:rsidTr="00D94D16">
        <w:trPr>
          <w:cantSplit/>
          <w:trHeight w:hRule="exact" w:val="325"/>
        </w:trPr>
        <w:tc>
          <w:tcPr>
            <w:tcW w:w="2737" w:type="dxa"/>
            <w:vAlign w:val="bottom"/>
          </w:tcPr>
          <w:p w14:paraId="31C46273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1170" w:type="dxa"/>
          </w:tcPr>
          <w:p w14:paraId="5FF3F29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779E86C9" w14:textId="6A4B25BF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(9,3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59</w:t>
            </w:r>
            <w:r w:rsidRPr="00E70AF7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314" w:type="dxa"/>
          </w:tcPr>
          <w:p w14:paraId="17A5D33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</w:tcPr>
          <w:p w14:paraId="4FA4CB1B" w14:textId="5012EE21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(1,491)</w:t>
            </w:r>
          </w:p>
        </w:tc>
        <w:tc>
          <w:tcPr>
            <w:tcW w:w="314" w:type="dxa"/>
          </w:tcPr>
          <w:p w14:paraId="0010BAC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</w:tcPr>
          <w:p w14:paraId="1CD93FD4" w14:textId="5674B9FF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(127,791)</w:t>
            </w:r>
          </w:p>
        </w:tc>
        <w:tc>
          <w:tcPr>
            <w:tcW w:w="314" w:type="dxa"/>
          </w:tcPr>
          <w:p w14:paraId="557266F5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20E49C4C" w14:textId="4843C9BC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(858)</w:t>
            </w:r>
          </w:p>
        </w:tc>
        <w:tc>
          <w:tcPr>
            <w:tcW w:w="314" w:type="dxa"/>
          </w:tcPr>
          <w:p w14:paraId="7D4CDA8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0868AC30" w14:textId="29EC460B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(8,396)</w:t>
            </w:r>
          </w:p>
        </w:tc>
        <w:tc>
          <w:tcPr>
            <w:tcW w:w="314" w:type="dxa"/>
          </w:tcPr>
          <w:p w14:paraId="32A26F0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</w:tcPr>
          <w:p w14:paraId="1C892A5E" w14:textId="67B1896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(147,89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E70AF7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D94D16" w:rsidRPr="001C68DF" w14:paraId="38C86D6D" w14:textId="77777777" w:rsidTr="00D94D16">
        <w:trPr>
          <w:cantSplit/>
          <w:trHeight w:hRule="exact" w:val="325"/>
        </w:trPr>
        <w:tc>
          <w:tcPr>
            <w:tcW w:w="2737" w:type="dxa"/>
            <w:vAlign w:val="bottom"/>
          </w:tcPr>
          <w:p w14:paraId="16CB207A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1170" w:type="dxa"/>
          </w:tcPr>
          <w:p w14:paraId="62589A2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single" w:sz="4" w:space="0" w:color="auto"/>
            </w:tcBorders>
          </w:tcPr>
          <w:p w14:paraId="008D8B29" w14:textId="2CAF7642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4" w:type="dxa"/>
          </w:tcPr>
          <w:p w14:paraId="5120635C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  <w:tcBorders>
              <w:bottom w:val="single" w:sz="4" w:space="0" w:color="auto"/>
            </w:tcBorders>
          </w:tcPr>
          <w:p w14:paraId="6290947E" w14:textId="5DF826B4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272</w:t>
            </w:r>
          </w:p>
        </w:tc>
        <w:tc>
          <w:tcPr>
            <w:tcW w:w="314" w:type="dxa"/>
          </w:tcPr>
          <w:p w14:paraId="5F9D836F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14:paraId="38C8151D" w14:textId="1DC5AF53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314" w:type="dxa"/>
          </w:tcPr>
          <w:p w14:paraId="6EDEC09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single" w:sz="4" w:space="0" w:color="auto"/>
            </w:tcBorders>
          </w:tcPr>
          <w:p w14:paraId="728E5C01" w14:textId="6B9F1C84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4" w:type="dxa"/>
          </w:tcPr>
          <w:p w14:paraId="5A6C90C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single" w:sz="4" w:space="0" w:color="auto"/>
            </w:tcBorders>
          </w:tcPr>
          <w:p w14:paraId="11FA9988" w14:textId="6847DDE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4" w:type="dxa"/>
          </w:tcPr>
          <w:p w14:paraId="55E0A037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256F4575" w14:textId="4BD4C6FE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39</w:t>
            </w:r>
          </w:p>
        </w:tc>
      </w:tr>
      <w:tr w:rsidR="00D94D16" w:rsidRPr="001C68DF" w14:paraId="2F46246A" w14:textId="77777777" w:rsidTr="00D94D16">
        <w:trPr>
          <w:cantSplit/>
          <w:trHeight w:hRule="exact" w:val="325"/>
        </w:trPr>
        <w:tc>
          <w:tcPr>
            <w:tcW w:w="2737" w:type="dxa"/>
            <w:vAlign w:val="bottom"/>
          </w:tcPr>
          <w:p w14:paraId="7C1AB2DB" w14:textId="5683A2C6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70" w:type="dxa"/>
          </w:tcPr>
          <w:p w14:paraId="5452176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</w:tcPr>
          <w:p w14:paraId="6DC62B21" w14:textId="7C1F357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(9,3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59</w:t>
            </w: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314" w:type="dxa"/>
          </w:tcPr>
          <w:p w14:paraId="66718BA5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67" w:type="dxa"/>
            <w:tcBorders>
              <w:top w:val="single" w:sz="4" w:space="0" w:color="auto"/>
              <w:bottom w:val="single" w:sz="4" w:space="0" w:color="auto"/>
            </w:tcBorders>
          </w:tcPr>
          <w:p w14:paraId="2D07201F" w14:textId="75D7771F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(2,849)</w:t>
            </w:r>
          </w:p>
        </w:tc>
        <w:tc>
          <w:tcPr>
            <w:tcW w:w="314" w:type="dxa"/>
          </w:tcPr>
          <w:p w14:paraId="0567FD5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3" w:type="dxa"/>
            <w:tcBorders>
              <w:top w:val="single" w:sz="4" w:space="0" w:color="auto"/>
              <w:bottom w:val="single" w:sz="4" w:space="0" w:color="auto"/>
            </w:tcBorders>
          </w:tcPr>
          <w:p w14:paraId="016D9472" w14:textId="34954319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(490,13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314" w:type="dxa"/>
          </w:tcPr>
          <w:p w14:paraId="63E49D9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</w:tcPr>
          <w:p w14:paraId="547EDBA9" w14:textId="63D63B1B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(858)</w:t>
            </w:r>
          </w:p>
        </w:tc>
        <w:tc>
          <w:tcPr>
            <w:tcW w:w="314" w:type="dxa"/>
          </w:tcPr>
          <w:p w14:paraId="21BDC8F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</w:tcPr>
          <w:p w14:paraId="08D3C57D" w14:textId="080EB52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(11,764)</w:t>
            </w:r>
          </w:p>
        </w:tc>
        <w:tc>
          <w:tcPr>
            <w:tcW w:w="314" w:type="dxa"/>
          </w:tcPr>
          <w:p w14:paraId="3F4BF565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60120B3E" w14:textId="6D6BBF46" w:rsidR="00D94D16" w:rsidRPr="00E70AF7" w:rsidRDefault="00BD179D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D94D16"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514,965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  <w:tr w:rsidR="00D94D16" w:rsidRPr="001C68DF" w14:paraId="21D04A36" w14:textId="77777777" w:rsidTr="00D94D16">
        <w:trPr>
          <w:cantSplit/>
          <w:trHeight w:hRule="exact" w:val="253"/>
        </w:trPr>
        <w:tc>
          <w:tcPr>
            <w:tcW w:w="2737" w:type="dxa"/>
            <w:vAlign w:val="bottom"/>
          </w:tcPr>
          <w:p w14:paraId="61F46079" w14:textId="77777777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7A2CF91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</w:tcBorders>
          </w:tcPr>
          <w:p w14:paraId="7725E190" w14:textId="6C57AA4B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034B48D4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  <w:tcBorders>
              <w:top w:val="single" w:sz="4" w:space="0" w:color="auto"/>
            </w:tcBorders>
          </w:tcPr>
          <w:p w14:paraId="7A3595B3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74BCE61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  <w:tcBorders>
              <w:top w:val="single" w:sz="4" w:space="0" w:color="auto"/>
            </w:tcBorders>
          </w:tcPr>
          <w:p w14:paraId="0DD31CA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76FE091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</w:tcBorders>
          </w:tcPr>
          <w:p w14:paraId="0AB028A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2313577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</w:tcBorders>
          </w:tcPr>
          <w:p w14:paraId="380F6C2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42B54B5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40193342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4CA032B4" w14:textId="77777777" w:rsidTr="00D94D16">
        <w:trPr>
          <w:cantSplit/>
          <w:trHeight w:hRule="exact" w:val="441"/>
        </w:trPr>
        <w:tc>
          <w:tcPr>
            <w:tcW w:w="2737" w:type="dxa"/>
          </w:tcPr>
          <w:p w14:paraId="1DBA8AA9" w14:textId="1AB1FC80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มูลค่าสุทธิทางบัญชี</w:t>
            </w:r>
          </w:p>
        </w:tc>
        <w:tc>
          <w:tcPr>
            <w:tcW w:w="1170" w:type="dxa"/>
          </w:tcPr>
          <w:p w14:paraId="34329C47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18662D12" w14:textId="2A5C5B98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22DBBD72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7" w:type="dxa"/>
          </w:tcPr>
          <w:p w14:paraId="62FF70D7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7C98CB4F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73" w:type="dxa"/>
          </w:tcPr>
          <w:p w14:paraId="0CBC826C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36E4324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6B6A1E8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6122964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64" w:type="dxa"/>
          </w:tcPr>
          <w:p w14:paraId="06EC35A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4" w:type="dxa"/>
          </w:tcPr>
          <w:p w14:paraId="2ED2236D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</w:tcPr>
          <w:p w14:paraId="4EA5E071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4D16" w:rsidRPr="001C68DF" w14:paraId="427BFD44" w14:textId="77777777" w:rsidTr="00D94D16">
        <w:trPr>
          <w:cantSplit/>
          <w:trHeight w:hRule="exact" w:val="325"/>
        </w:trPr>
        <w:tc>
          <w:tcPr>
            <w:tcW w:w="2737" w:type="dxa"/>
          </w:tcPr>
          <w:p w14:paraId="291D1525" w14:textId="39307E50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มกราคม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70" w:type="dxa"/>
          </w:tcPr>
          <w:p w14:paraId="2B2FA885" w14:textId="70700E50" w:rsidR="00D94D16" w:rsidRPr="00E70AF7" w:rsidRDefault="00AA1119" w:rsidP="00AA1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F4F7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364" w:type="dxa"/>
            <w:tcBorders>
              <w:bottom w:val="double" w:sz="4" w:space="0" w:color="auto"/>
            </w:tcBorders>
          </w:tcPr>
          <w:p w14:paraId="5BC0F2CC" w14:textId="14A22344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20,554</w:t>
            </w:r>
          </w:p>
        </w:tc>
        <w:tc>
          <w:tcPr>
            <w:tcW w:w="314" w:type="dxa"/>
          </w:tcPr>
          <w:p w14:paraId="142F6B75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67" w:type="dxa"/>
            <w:tcBorders>
              <w:bottom w:val="double" w:sz="4" w:space="0" w:color="auto"/>
            </w:tcBorders>
          </w:tcPr>
          <w:p w14:paraId="7A3A17D4" w14:textId="3C9A8FC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5,716</w:t>
            </w:r>
          </w:p>
        </w:tc>
        <w:tc>
          <w:tcPr>
            <w:tcW w:w="314" w:type="dxa"/>
          </w:tcPr>
          <w:p w14:paraId="21B1264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3" w:type="dxa"/>
            <w:tcBorders>
              <w:bottom w:val="double" w:sz="4" w:space="0" w:color="auto"/>
            </w:tcBorders>
          </w:tcPr>
          <w:p w14:paraId="2416AB8B" w14:textId="398F898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545,998</w:t>
            </w:r>
          </w:p>
        </w:tc>
        <w:tc>
          <w:tcPr>
            <w:tcW w:w="314" w:type="dxa"/>
          </w:tcPr>
          <w:p w14:paraId="14BFB1FD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double" w:sz="4" w:space="0" w:color="auto"/>
            </w:tcBorders>
          </w:tcPr>
          <w:p w14:paraId="191BFD1F" w14:textId="56C099D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2,196</w:t>
            </w:r>
          </w:p>
        </w:tc>
        <w:tc>
          <w:tcPr>
            <w:tcW w:w="314" w:type="dxa"/>
          </w:tcPr>
          <w:p w14:paraId="61CA494E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bottom w:val="double" w:sz="4" w:space="0" w:color="auto"/>
            </w:tcBorders>
          </w:tcPr>
          <w:p w14:paraId="286B1446" w14:textId="05245730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14,052</w:t>
            </w:r>
          </w:p>
        </w:tc>
        <w:tc>
          <w:tcPr>
            <w:tcW w:w="314" w:type="dxa"/>
          </w:tcPr>
          <w:p w14:paraId="2EF57A3A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</w:tcPr>
          <w:p w14:paraId="1A5ED0C6" w14:textId="22A177E9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588,516</w:t>
            </w:r>
          </w:p>
        </w:tc>
      </w:tr>
      <w:tr w:rsidR="00D94D16" w:rsidRPr="001C68DF" w14:paraId="32B9166C" w14:textId="77777777" w:rsidTr="00D94D16">
        <w:trPr>
          <w:cantSplit/>
          <w:trHeight w:hRule="exact" w:val="354"/>
        </w:trPr>
        <w:tc>
          <w:tcPr>
            <w:tcW w:w="2737" w:type="dxa"/>
          </w:tcPr>
          <w:p w14:paraId="738F0128" w14:textId="146A854D" w:rsidR="00D94D16" w:rsidRPr="001A2FB0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Pr="001A2FB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70" w:type="dxa"/>
          </w:tcPr>
          <w:p w14:paraId="3E0DFA88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double" w:sz="4" w:space="0" w:color="auto"/>
              <w:bottom w:val="double" w:sz="4" w:space="0" w:color="auto"/>
            </w:tcBorders>
          </w:tcPr>
          <w:p w14:paraId="502C5909" w14:textId="5E60AE5C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10,906</w:t>
            </w:r>
          </w:p>
        </w:tc>
        <w:tc>
          <w:tcPr>
            <w:tcW w:w="314" w:type="dxa"/>
          </w:tcPr>
          <w:p w14:paraId="506091B3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67" w:type="dxa"/>
            <w:tcBorders>
              <w:top w:val="double" w:sz="4" w:space="0" w:color="auto"/>
              <w:bottom w:val="double" w:sz="4" w:space="0" w:color="auto"/>
            </w:tcBorders>
          </w:tcPr>
          <w:p w14:paraId="23C25B4B" w14:textId="75A5F02C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4,555</w:t>
            </w:r>
          </w:p>
        </w:tc>
        <w:tc>
          <w:tcPr>
            <w:tcW w:w="314" w:type="dxa"/>
          </w:tcPr>
          <w:p w14:paraId="723508DC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46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73" w:type="dxa"/>
            <w:tcBorders>
              <w:top w:val="double" w:sz="4" w:space="0" w:color="auto"/>
              <w:bottom w:val="double" w:sz="4" w:space="0" w:color="auto"/>
            </w:tcBorders>
          </w:tcPr>
          <w:p w14:paraId="77A1DE19" w14:textId="53CA89C8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466,876</w:t>
            </w:r>
          </w:p>
        </w:tc>
        <w:tc>
          <w:tcPr>
            <w:tcW w:w="314" w:type="dxa"/>
          </w:tcPr>
          <w:p w14:paraId="17D260CB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double" w:sz="4" w:space="0" w:color="auto"/>
              <w:bottom w:val="double" w:sz="4" w:space="0" w:color="auto"/>
            </w:tcBorders>
          </w:tcPr>
          <w:p w14:paraId="7CD7FB06" w14:textId="77FF5A39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1,288</w:t>
            </w:r>
          </w:p>
        </w:tc>
        <w:tc>
          <w:tcPr>
            <w:tcW w:w="314" w:type="dxa"/>
          </w:tcPr>
          <w:p w14:paraId="04C606A0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double" w:sz="4" w:space="0" w:color="auto"/>
              <w:bottom w:val="double" w:sz="4" w:space="0" w:color="auto"/>
            </w:tcBorders>
          </w:tcPr>
          <w:p w14:paraId="3BF8DBE7" w14:textId="1EA21EC6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15,695</w:t>
            </w:r>
          </w:p>
        </w:tc>
        <w:tc>
          <w:tcPr>
            <w:tcW w:w="314" w:type="dxa"/>
          </w:tcPr>
          <w:p w14:paraId="5518F419" w14:textId="77777777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</w:tcPr>
          <w:p w14:paraId="3959525A" w14:textId="5C29D093" w:rsidR="00D94D16" w:rsidRPr="00E70AF7" w:rsidRDefault="00D94D16" w:rsidP="00D94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4"/>
              </w:tabs>
              <w:ind w:left="-108" w:right="-9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70AF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499,320</w:t>
            </w:r>
          </w:p>
        </w:tc>
      </w:tr>
    </w:tbl>
    <w:p w14:paraId="7DBC0F9D" w14:textId="26A2E90E" w:rsidR="000D631A" w:rsidRPr="000D631A" w:rsidRDefault="000D63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</w:rPr>
        <w:sectPr w:rsidR="000D631A" w:rsidRPr="000D631A" w:rsidSect="00B261BB">
          <w:pgSz w:w="16834" w:h="11909" w:orient="landscape" w:code="9"/>
          <w:pgMar w:top="1152" w:right="691" w:bottom="1152" w:left="576" w:header="720" w:footer="720" w:gutter="0"/>
          <w:pgNumType w:start="105"/>
          <w:cols w:space="720"/>
          <w:docGrid w:linePitch="360"/>
        </w:sectPr>
      </w:pPr>
    </w:p>
    <w:p w14:paraId="2132C187" w14:textId="4BD7800E" w:rsidR="00DD770F" w:rsidRPr="00CF1517" w:rsidRDefault="00DD770F" w:rsidP="00DD770F">
      <w:pPr>
        <w:pStyle w:val="Heading1"/>
        <w:keepLines/>
        <w:numPr>
          <w:ilvl w:val="0"/>
          <w:numId w:val="3"/>
        </w:numPr>
        <w:shd w:val="clear" w:color="auto" w:fill="auto"/>
        <w:ind w:left="540" w:right="-45" w:hanging="540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 w:hint="cs"/>
          <w:sz w:val="30"/>
          <w:szCs w:val="30"/>
          <w:u w:val="none"/>
          <w:cs/>
          <w:lang w:val="th-TH"/>
        </w:rPr>
        <w:t>สัญญาเช่า</w:t>
      </w:r>
    </w:p>
    <w:p w14:paraId="6F6BB25B" w14:textId="77777777" w:rsidR="002E2583" w:rsidRPr="00CF1517" w:rsidRDefault="002E2583" w:rsidP="0089648D">
      <w:pPr>
        <w:pStyle w:val="block"/>
        <w:spacing w:after="0" w:line="240" w:lineRule="auto"/>
        <w:ind w:left="0" w:right="43"/>
        <w:jc w:val="thaiDistribute"/>
        <w:rPr>
          <w:rFonts w:ascii="Angsana New" w:hAnsi="Angsana New" w:cs="Angsana New"/>
          <w:i/>
          <w:iCs/>
          <w:sz w:val="30"/>
          <w:szCs w:val="30"/>
          <w:lang w:val="en-US" w:bidi="th-TH"/>
        </w:rPr>
      </w:pPr>
    </w:p>
    <w:tbl>
      <w:tblPr>
        <w:tblW w:w="882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760"/>
        <w:gridCol w:w="1530"/>
        <w:gridCol w:w="180"/>
        <w:gridCol w:w="1350"/>
      </w:tblGrid>
      <w:tr w:rsidR="002E2583" w:rsidRPr="00CF1517" w14:paraId="46FF87F5" w14:textId="77777777" w:rsidTr="001D1A41">
        <w:trPr>
          <w:cantSplit/>
          <w:tblHeader/>
        </w:trPr>
        <w:tc>
          <w:tcPr>
            <w:tcW w:w="5760" w:type="dxa"/>
            <w:vAlign w:val="bottom"/>
            <w:hideMark/>
          </w:tcPr>
          <w:p w14:paraId="2F292C20" w14:textId="7EAD6E07" w:rsidR="002E2583" w:rsidRPr="00CF1517" w:rsidRDefault="002E2583" w:rsidP="001D1A41">
            <w:pPr>
              <w:pStyle w:val="acctfourfigures"/>
              <w:tabs>
                <w:tab w:val="decimal" w:pos="0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530" w:type="dxa"/>
            <w:hideMark/>
          </w:tcPr>
          <w:p w14:paraId="598EA1B0" w14:textId="77777777" w:rsidR="002E2583" w:rsidRPr="00CF1517" w:rsidRDefault="002E2583" w:rsidP="001D1A41">
            <w:pPr>
              <w:pStyle w:val="acctmergecolhdg"/>
              <w:spacing w:line="240" w:lineRule="auto"/>
              <w:ind w:left="-78" w:right="-79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  <w:p w14:paraId="4FDDC384" w14:textId="5DBFCF0D" w:rsidR="002E2583" w:rsidRPr="00CF1517" w:rsidRDefault="002E2583" w:rsidP="001D1A41">
            <w:pPr>
              <w:pStyle w:val="acctmergecolhdg"/>
              <w:spacing w:line="240" w:lineRule="auto"/>
              <w:ind w:left="-78" w:right="-7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09A26BFC" w14:textId="77777777" w:rsidR="002E2583" w:rsidRPr="00CF1517" w:rsidRDefault="002E2583" w:rsidP="001D1A41">
            <w:pPr>
              <w:pStyle w:val="acctmergecolhdg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  <w:hideMark/>
          </w:tcPr>
          <w:p w14:paraId="37154B89" w14:textId="22DF3E46" w:rsidR="002E2583" w:rsidRPr="00CF1517" w:rsidRDefault="002E2583" w:rsidP="001D1A41">
            <w:pPr>
              <w:pStyle w:val="acctmergecolhdg"/>
              <w:spacing w:line="240" w:lineRule="auto"/>
              <w:ind w:left="-79" w:right="-76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bidi="th-TH"/>
              </w:rPr>
              <w:t xml:space="preserve">       </w:t>
            </w: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2E2583" w:rsidRPr="00CF1517" w14:paraId="62262BEF" w14:textId="77777777" w:rsidTr="001D1A41">
        <w:trPr>
          <w:cantSplit/>
          <w:tblHeader/>
        </w:trPr>
        <w:tc>
          <w:tcPr>
            <w:tcW w:w="5760" w:type="dxa"/>
          </w:tcPr>
          <w:p w14:paraId="540F9CE4" w14:textId="77777777" w:rsidR="002E2583" w:rsidRPr="00CF1517" w:rsidRDefault="002E2583" w:rsidP="001D1A41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060" w:type="dxa"/>
            <w:gridSpan w:val="3"/>
            <w:hideMark/>
          </w:tcPr>
          <w:p w14:paraId="7602BD54" w14:textId="77777777" w:rsidR="002E2583" w:rsidRPr="00CF1517" w:rsidRDefault="002E2583" w:rsidP="001D1A41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2E2583" w:rsidRPr="00CF1517" w14:paraId="1258BE34" w14:textId="77777777" w:rsidTr="001D1A41">
        <w:trPr>
          <w:cantSplit/>
        </w:trPr>
        <w:tc>
          <w:tcPr>
            <w:tcW w:w="5760" w:type="dxa"/>
            <w:hideMark/>
          </w:tcPr>
          <w:p w14:paraId="6D7069BB" w14:textId="77777777" w:rsidR="002E2583" w:rsidRPr="00CF1517" w:rsidRDefault="002E2583" w:rsidP="001D1A41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color w:val="211E1F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1530" w:type="dxa"/>
          </w:tcPr>
          <w:p w14:paraId="0C951915" w14:textId="77777777" w:rsidR="002E2583" w:rsidRPr="00CF1517" w:rsidRDefault="002E2583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4EEFEEB4" w14:textId="77777777" w:rsidR="002E2583" w:rsidRPr="00CF1517" w:rsidRDefault="002E2583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5A55272" w14:textId="77777777" w:rsidR="002E2583" w:rsidRPr="00CF1517" w:rsidRDefault="002E2583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E2583" w:rsidRPr="00CF1517" w14:paraId="055CDBE6" w14:textId="77777777" w:rsidTr="001D1A41">
        <w:trPr>
          <w:cantSplit/>
        </w:trPr>
        <w:tc>
          <w:tcPr>
            <w:tcW w:w="5760" w:type="dxa"/>
          </w:tcPr>
          <w:p w14:paraId="71857BBF" w14:textId="6B3BCC43" w:rsidR="002E2583" w:rsidRPr="00CF1517" w:rsidRDefault="002E2583" w:rsidP="001D1A41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อาคาร</w:t>
            </w:r>
            <w:r w:rsidR="003919DE">
              <w:rPr>
                <w:rFonts w:ascii="Angsana New" w:hAnsi="Angsana New" w:cs="Angsana New" w:hint="cs"/>
                <w:sz w:val="30"/>
                <w:szCs w:val="30"/>
                <w:cs/>
              </w:rPr>
              <w:t>และส่วนปรับปรุงอาคาร</w:t>
            </w:r>
          </w:p>
        </w:tc>
        <w:tc>
          <w:tcPr>
            <w:tcW w:w="1530" w:type="dxa"/>
          </w:tcPr>
          <w:p w14:paraId="28E94AB2" w14:textId="0D1095B6" w:rsidR="002E2583" w:rsidRPr="00815B22" w:rsidRDefault="00F74412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815B22" w:rsidRPr="00815B22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815B2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815B22" w:rsidRPr="00815B22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A577D7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80" w:type="dxa"/>
          </w:tcPr>
          <w:p w14:paraId="18E34F54" w14:textId="77777777" w:rsidR="002E2583" w:rsidRPr="00CF1517" w:rsidRDefault="002E2583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36719FD" w14:textId="08B7CC80" w:rsidR="002E2583" w:rsidRPr="00923367" w:rsidRDefault="00360B44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="0092336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906</w:t>
            </w:r>
          </w:p>
        </w:tc>
      </w:tr>
      <w:tr w:rsidR="00923367" w:rsidRPr="00CF1517" w14:paraId="004162EC" w14:textId="77777777" w:rsidTr="001D1A41">
        <w:trPr>
          <w:cantSplit/>
        </w:trPr>
        <w:tc>
          <w:tcPr>
            <w:tcW w:w="5760" w:type="dxa"/>
          </w:tcPr>
          <w:p w14:paraId="529C761F" w14:textId="5CDE2608" w:rsidR="00923367" w:rsidRPr="00CF1517" w:rsidRDefault="00923367" w:rsidP="001D1A41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1530" w:type="dxa"/>
          </w:tcPr>
          <w:p w14:paraId="576C5947" w14:textId="68AF2DB8" w:rsidR="00923367" w:rsidRPr="00815B22" w:rsidRDefault="00F74412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</w:rPr>
              <w:t>11,082</w:t>
            </w:r>
          </w:p>
        </w:tc>
        <w:tc>
          <w:tcPr>
            <w:tcW w:w="180" w:type="dxa"/>
          </w:tcPr>
          <w:p w14:paraId="72A9E6B6" w14:textId="77777777" w:rsidR="00923367" w:rsidRPr="00CF1517" w:rsidRDefault="00923367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B04BFDC" w14:textId="3F5BBD3F" w:rsidR="00923367" w:rsidRPr="00CF1517" w:rsidRDefault="004B0B8A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92336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555</w:t>
            </w:r>
          </w:p>
        </w:tc>
      </w:tr>
      <w:tr w:rsidR="002E2583" w:rsidRPr="00CF1517" w14:paraId="76C498D2" w14:textId="77777777" w:rsidTr="001D1A41">
        <w:trPr>
          <w:cantSplit/>
        </w:trPr>
        <w:tc>
          <w:tcPr>
            <w:tcW w:w="5760" w:type="dxa"/>
          </w:tcPr>
          <w:p w14:paraId="566CC9FD" w14:textId="00A2A3E9" w:rsidR="002E2583" w:rsidRPr="00CF1517" w:rsidRDefault="00923367" w:rsidP="001D1A41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เครื่องจักรและ</w:t>
            </w:r>
            <w:r w:rsidR="002E2583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530" w:type="dxa"/>
          </w:tcPr>
          <w:p w14:paraId="268DDB09" w14:textId="583BDF4A" w:rsidR="002E2583" w:rsidRPr="00815B22" w:rsidRDefault="003C45CD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815B22" w:rsidRPr="00815B22">
              <w:rPr>
                <w:rFonts w:ascii="Angsana New" w:hAnsi="Angsana New" w:cs="Angsana New"/>
                <w:sz w:val="30"/>
                <w:szCs w:val="30"/>
              </w:rPr>
              <w:t>27</w:t>
            </w:r>
            <w:r w:rsidRPr="00815B22">
              <w:rPr>
                <w:rFonts w:ascii="Angsana New" w:hAnsi="Angsana New" w:cs="Angsana New"/>
                <w:sz w:val="30"/>
                <w:szCs w:val="30"/>
              </w:rPr>
              <w:t>,56</w:t>
            </w:r>
            <w:r w:rsidR="00815B22" w:rsidRPr="00815B22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2B189FDE" w14:textId="77777777" w:rsidR="002E2583" w:rsidRPr="00CF1517" w:rsidRDefault="002E2583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AB9D8F1" w14:textId="3F1B693E" w:rsidR="002E2583" w:rsidRPr="00CF1517" w:rsidRDefault="004B0B8A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66</w:t>
            </w:r>
            <w:r w:rsidR="001E205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876</w:t>
            </w:r>
          </w:p>
        </w:tc>
      </w:tr>
      <w:tr w:rsidR="002E2583" w:rsidRPr="00CF1517" w14:paraId="0375C5F1" w14:textId="77777777" w:rsidTr="001D1A41">
        <w:trPr>
          <w:cantSplit/>
        </w:trPr>
        <w:tc>
          <w:tcPr>
            <w:tcW w:w="5760" w:type="dxa"/>
          </w:tcPr>
          <w:p w14:paraId="6F27B97B" w14:textId="4F168697" w:rsidR="002E2583" w:rsidRPr="00CF1517" w:rsidRDefault="00923367" w:rsidP="001D1A41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เครื่องตกแต่ง</w:t>
            </w:r>
            <w:r w:rsidR="00243BAE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E6264D">
              <w:rPr>
                <w:rFonts w:ascii="Angsana New" w:hAnsi="Angsana New" w:cs="Angsana New" w:hint="cs"/>
                <w:sz w:val="30"/>
                <w:szCs w:val="30"/>
                <w:cs/>
              </w:rPr>
              <w:t>ติดตั้ง</w:t>
            </w: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และเครื่องใช้สำนักงาน</w:t>
            </w:r>
          </w:p>
        </w:tc>
        <w:tc>
          <w:tcPr>
            <w:tcW w:w="1530" w:type="dxa"/>
          </w:tcPr>
          <w:p w14:paraId="62039400" w14:textId="4ADCA2A8" w:rsidR="002E2583" w:rsidRPr="00CF1517" w:rsidRDefault="003C45CD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1,288</w:t>
            </w:r>
          </w:p>
        </w:tc>
        <w:tc>
          <w:tcPr>
            <w:tcW w:w="180" w:type="dxa"/>
          </w:tcPr>
          <w:p w14:paraId="3E51A8A1" w14:textId="77777777" w:rsidR="002E2583" w:rsidRPr="00CF1517" w:rsidRDefault="002E2583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DBF0027" w14:textId="21F659FF" w:rsidR="002E2583" w:rsidRPr="00CF1517" w:rsidRDefault="00360B44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1E205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88</w:t>
            </w:r>
          </w:p>
        </w:tc>
      </w:tr>
      <w:tr w:rsidR="002E2583" w:rsidRPr="00CF1517" w14:paraId="39A8BDF8" w14:textId="77777777" w:rsidTr="001D1A41">
        <w:trPr>
          <w:cantSplit/>
        </w:trPr>
        <w:tc>
          <w:tcPr>
            <w:tcW w:w="5760" w:type="dxa"/>
          </w:tcPr>
          <w:p w14:paraId="583765FF" w14:textId="09ED7FC8" w:rsidR="002E2583" w:rsidRPr="00CF1517" w:rsidRDefault="00923367" w:rsidP="001D1A41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30" w:type="dxa"/>
          </w:tcPr>
          <w:p w14:paraId="6050D15C" w14:textId="6071795B" w:rsidR="002E2583" w:rsidRPr="00CF1517" w:rsidRDefault="003C45CD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90,600</w:t>
            </w:r>
          </w:p>
        </w:tc>
        <w:tc>
          <w:tcPr>
            <w:tcW w:w="180" w:type="dxa"/>
          </w:tcPr>
          <w:p w14:paraId="177C9B94" w14:textId="77777777" w:rsidR="002E2583" w:rsidRPr="00CF1517" w:rsidRDefault="002E2583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269387C" w14:textId="6CF8E9EF" w:rsidR="002E2583" w:rsidRPr="00CF1517" w:rsidRDefault="00360B44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15</w:t>
            </w:r>
            <w:r w:rsidR="001E205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695</w:t>
            </w:r>
          </w:p>
        </w:tc>
      </w:tr>
      <w:tr w:rsidR="002E2583" w:rsidRPr="00CF1517" w14:paraId="5A6BAF4A" w14:textId="77777777" w:rsidTr="001D1A41">
        <w:trPr>
          <w:cantSplit/>
        </w:trPr>
        <w:tc>
          <w:tcPr>
            <w:tcW w:w="5760" w:type="dxa"/>
            <w:hideMark/>
          </w:tcPr>
          <w:p w14:paraId="198CB387" w14:textId="77777777" w:rsidR="002E2583" w:rsidRPr="00CF1517" w:rsidRDefault="002E2583" w:rsidP="001D1A41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5D0131E" w14:textId="3F12B425" w:rsidR="002E2583" w:rsidRPr="00CF1517" w:rsidRDefault="003C45CD" w:rsidP="001D1A4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1,69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,995</w:t>
            </w:r>
          </w:p>
        </w:tc>
        <w:tc>
          <w:tcPr>
            <w:tcW w:w="180" w:type="dxa"/>
          </w:tcPr>
          <w:p w14:paraId="5A7A2DE7" w14:textId="77777777" w:rsidR="002E2583" w:rsidRPr="00CF1517" w:rsidRDefault="002E2583" w:rsidP="001D1A41">
            <w:pPr>
              <w:pStyle w:val="acctfourfigures"/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3FE61D" w14:textId="4A101B15" w:rsidR="002E2583" w:rsidRPr="00CF1517" w:rsidRDefault="004B0B8A" w:rsidP="001D1A4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99</w:t>
            </w:r>
            <w:r w:rsidR="001E205A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</w:t>
            </w:r>
          </w:p>
        </w:tc>
      </w:tr>
    </w:tbl>
    <w:p w14:paraId="67BB8F51" w14:textId="77777777" w:rsidR="002E2583" w:rsidRPr="00E71D5A" w:rsidRDefault="002E2583" w:rsidP="002E2583">
      <w:pPr>
        <w:pStyle w:val="block"/>
        <w:spacing w:after="0" w:line="240" w:lineRule="auto"/>
        <w:ind w:left="547" w:right="43"/>
        <w:jc w:val="thaiDistribute"/>
        <w:rPr>
          <w:rFonts w:ascii="Angsana New" w:hAnsi="Angsana New" w:cs="Angsana New"/>
          <w:sz w:val="30"/>
          <w:szCs w:val="30"/>
        </w:rPr>
      </w:pPr>
    </w:p>
    <w:p w14:paraId="21760CD1" w14:textId="2DA4BA07" w:rsidR="002E2583" w:rsidRPr="00CF1517" w:rsidRDefault="000554F0" w:rsidP="002E2583">
      <w:pPr>
        <w:pStyle w:val="block"/>
        <w:spacing w:after="0" w:line="240" w:lineRule="auto"/>
        <w:ind w:left="547" w:right="43"/>
        <w:jc w:val="thaiDistribute"/>
        <w:rPr>
          <w:rFonts w:ascii="Angsana New" w:hAnsi="Angsana New" w:cs="Angsana New"/>
          <w:sz w:val="30"/>
          <w:szCs w:val="30"/>
        </w:rPr>
      </w:pPr>
      <w:r w:rsidRPr="00512F8E">
        <w:rPr>
          <w:rFonts w:ascii="Angsana New" w:hAnsi="Angsana New" w:cs="Angsana New" w:hint="cs"/>
          <w:sz w:val="30"/>
          <w:szCs w:val="30"/>
          <w:cs/>
          <w:lang w:bidi="th-TH"/>
        </w:rPr>
        <w:t>กลุ่มบริษัท</w:t>
      </w:r>
      <w:r w:rsidR="00A71F3C">
        <w:rPr>
          <w:rFonts w:ascii="Angsana New" w:hAnsi="Angsana New" w:cs="Angsana New" w:hint="cs"/>
          <w:sz w:val="30"/>
          <w:szCs w:val="30"/>
          <w:cs/>
          <w:lang w:bidi="th-TH"/>
        </w:rPr>
        <w:t>ได้ทำสัญญา</w:t>
      </w:r>
      <w:r w:rsidR="002E2583" w:rsidRPr="00512F8E">
        <w:rPr>
          <w:rFonts w:ascii="Angsana New" w:hAnsi="Angsana New" w:cs="Angsana New" w:hint="cs"/>
          <w:sz w:val="30"/>
          <w:szCs w:val="30"/>
          <w:cs/>
          <w:lang w:bidi="th-TH"/>
        </w:rPr>
        <w:t>เช่า</w:t>
      </w:r>
      <w:r w:rsidR="00A71F3C">
        <w:rPr>
          <w:rFonts w:ascii="Angsana New" w:hAnsi="Angsana New" w:cs="Angsana New" w:hint="cs"/>
          <w:sz w:val="30"/>
          <w:szCs w:val="30"/>
          <w:cs/>
          <w:lang w:bidi="th-TH"/>
        </w:rPr>
        <w:t>ทรัพย์สิน</w:t>
      </w:r>
      <w:r w:rsidR="002E2583" w:rsidRPr="00512F8E">
        <w:rPr>
          <w:rFonts w:ascii="Angsana New" w:hAnsi="Angsana New" w:cs="Angsana New" w:hint="cs"/>
          <w:sz w:val="30"/>
          <w:szCs w:val="30"/>
          <w:cs/>
          <w:lang w:bidi="th-TH"/>
        </w:rPr>
        <w:t>หลาย</w:t>
      </w:r>
      <w:r w:rsidR="00A71F3C">
        <w:rPr>
          <w:rFonts w:ascii="Angsana New" w:hAnsi="Angsana New" w:cs="Angsana New" w:hint="cs"/>
          <w:sz w:val="30"/>
          <w:szCs w:val="30"/>
          <w:cs/>
          <w:lang w:bidi="th-TH"/>
        </w:rPr>
        <w:t>ประเภท โดยสัญญาเช่าส่วนใหญ่เป็นสัญญาเช่าอาคารและฟาร์ม สัญญาเช่าเหล่านี้มีกำหนด</w:t>
      </w:r>
      <w:r w:rsidR="002E2583" w:rsidRPr="00512F8E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ระยะเวลา </w:t>
      </w:r>
      <w:r w:rsidR="00A71F3C">
        <w:rPr>
          <w:rFonts w:ascii="Angsana New" w:hAnsi="Angsana New" w:cs="Angsana New"/>
          <w:sz w:val="30"/>
          <w:szCs w:val="30"/>
          <w:lang w:val="en-US"/>
        </w:rPr>
        <w:t>3</w:t>
      </w:r>
      <w:r w:rsidR="00A71F3C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ถึง </w:t>
      </w:r>
      <w:r w:rsidR="00A71F3C">
        <w:rPr>
          <w:rFonts w:ascii="Angsana New" w:hAnsi="Angsana New" w:cs="Angsana New"/>
          <w:sz w:val="30"/>
          <w:szCs w:val="30"/>
          <w:lang w:val="en-US"/>
        </w:rPr>
        <w:t>15</w:t>
      </w:r>
      <w:r w:rsidR="002E2583" w:rsidRPr="00512F8E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ปี</w:t>
      </w:r>
      <w:r w:rsidR="002E2583"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โดยมี</w:t>
      </w:r>
      <w:r w:rsidR="00A71F3C">
        <w:rPr>
          <w:rFonts w:ascii="Angsana New" w:hAnsi="Angsana New" w:cs="Angsana New" w:hint="cs"/>
          <w:sz w:val="30"/>
          <w:szCs w:val="30"/>
          <w:cs/>
          <w:lang w:bidi="th-TH"/>
        </w:rPr>
        <w:t>ระยะเวลา</w:t>
      </w:r>
      <w:r w:rsidR="002E2583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สิ้นสุด</w:t>
      </w:r>
      <w:r w:rsidR="00A71F3C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แตกต่างกันจนถึงเดือนพฤศจิกายน </w:t>
      </w:r>
      <w:r w:rsidR="00A71F3C">
        <w:rPr>
          <w:rFonts w:ascii="Angsana New" w:hAnsi="Angsana New" w:cs="Angsana New"/>
          <w:sz w:val="30"/>
          <w:szCs w:val="30"/>
          <w:lang w:val="en-US" w:bidi="th-TH"/>
        </w:rPr>
        <w:t xml:space="preserve">2578 </w:t>
      </w:r>
      <w:r w:rsidR="00A71F3C">
        <w:rPr>
          <w:rFonts w:ascii="Angsana New" w:hAnsi="Angsana New" w:cs="Angsana New" w:hint="cs"/>
          <w:sz w:val="30"/>
          <w:szCs w:val="30"/>
          <w:cs/>
          <w:lang w:val="en-US" w:bidi="th-TH"/>
        </w:rPr>
        <w:t>และมีสิทธิต่อ</w:t>
      </w:r>
      <w:r w:rsidR="002E2583" w:rsidRPr="00CF1517">
        <w:rPr>
          <w:rFonts w:ascii="Angsana New" w:hAnsi="Angsana New" w:cs="Angsana New" w:hint="cs"/>
          <w:sz w:val="30"/>
          <w:szCs w:val="30"/>
          <w:cs/>
          <w:lang w:bidi="th-TH"/>
        </w:rPr>
        <w:t>อายุสัญญา</w:t>
      </w:r>
      <w:r w:rsidR="00A71F3C">
        <w:rPr>
          <w:rFonts w:ascii="Angsana New" w:hAnsi="Angsana New" w:cs="Angsana New" w:hint="cs"/>
          <w:sz w:val="30"/>
          <w:szCs w:val="30"/>
          <w:cs/>
          <w:lang w:bidi="th-TH"/>
        </w:rPr>
        <w:t>เช่าเมื่อสิ้นสุดอายุสัญญา</w:t>
      </w:r>
      <w:r w:rsidR="002E2583" w:rsidRPr="00CF151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ค่าเช่ากำหนดชำระเป็นรายเดือนตามอัตราที่ระบุไว้ในสัญญา</w:t>
      </w:r>
    </w:p>
    <w:p w14:paraId="77B19D87" w14:textId="77777777" w:rsidR="002E2583" w:rsidRPr="00CF1517" w:rsidRDefault="002E2583" w:rsidP="002E2583">
      <w:pPr>
        <w:pStyle w:val="block"/>
        <w:spacing w:after="0" w:line="240" w:lineRule="auto"/>
        <w:ind w:left="547" w:right="43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73F536D5" w14:textId="77777777" w:rsidR="002E2583" w:rsidRPr="00CF1517" w:rsidRDefault="002E2583" w:rsidP="002E2583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21456DB6" w14:textId="77777777" w:rsidR="002E2583" w:rsidRPr="00CF1517" w:rsidRDefault="002E2583" w:rsidP="002E2583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</w:p>
    <w:p w14:paraId="7F8E9AFB" w14:textId="44D5E461" w:rsidR="002E2583" w:rsidRPr="00CF1517" w:rsidRDefault="002E2583" w:rsidP="002E2583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  <w:shd w:val="clear" w:color="auto" w:fill="CCCCCC"/>
        </w:rPr>
      </w:pPr>
      <w:r w:rsidRPr="00CF1517">
        <w:rPr>
          <w:rFonts w:ascii="Angsana New" w:hAnsi="Angsana New" w:cs="Angsana New" w:hint="cs"/>
          <w:sz w:val="30"/>
          <w:szCs w:val="30"/>
          <w:cs/>
        </w:rPr>
        <w:t>สัญญาเช่าอสังหาริมทรัพย์บางสัญญาให้สิทธิ</w:t>
      </w:r>
      <w:r w:rsidR="0089648D" w:rsidRPr="00E71D5A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 w:hint="cs"/>
          <w:sz w:val="30"/>
          <w:szCs w:val="30"/>
          <w:cs/>
        </w:rPr>
        <w:t>ในการเลือกขยายอายุสัญญาเช่าภายในหนึ่งปีก่อนสิ้นสุดระยะเวลาเช่าที่บอกเลิกไม่ได้ ในทางปฏิบัติ</w:t>
      </w:r>
      <w:r w:rsidR="0089648D" w:rsidRPr="00E71D5A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 w:hint="cs"/>
          <w:sz w:val="30"/>
          <w:szCs w:val="30"/>
          <w:cs/>
        </w:rPr>
        <w:t>จะพิจารณารวมสิทธิในการขยายอายุสัญญาเช่าสำหรับสัญญา</w:t>
      </w:r>
      <w:r w:rsidRPr="00A86C65">
        <w:rPr>
          <w:rFonts w:ascii="Angsana New" w:hAnsi="Angsana New" w:cs="Angsana New" w:hint="cs"/>
          <w:spacing w:val="2"/>
          <w:sz w:val="30"/>
          <w:szCs w:val="30"/>
          <w:cs/>
        </w:rPr>
        <w:t>เช่าใหม่เพื่อให้มีความยืดหยุ่นในการดำเนินงาน สิทธิเลือกในการขยายอายุสัญญาเช่าเป็นสิทธิที่ให้</w:t>
      </w:r>
      <w:r w:rsidR="0089648D" w:rsidRPr="00A86C65">
        <w:rPr>
          <w:rFonts w:ascii="Angsana New" w:hAnsi="Angsana New" w:cs="Angsana New" w:hint="cs"/>
          <w:spacing w:val="2"/>
          <w:sz w:val="30"/>
          <w:szCs w:val="30"/>
          <w:cs/>
        </w:rPr>
        <w:t>กลุ่มบริษัท</w:t>
      </w:r>
      <w:r w:rsidRPr="00A86C65">
        <w:rPr>
          <w:rFonts w:ascii="Angsana New" w:hAnsi="Angsana New" w:cs="Angsana New" w:hint="cs"/>
          <w:spacing w:val="2"/>
          <w:sz w:val="30"/>
          <w:szCs w:val="30"/>
          <w:cs/>
        </w:rPr>
        <w:t>เป็นผู้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มีสิทธิเลือกโดยผู้ให้เช่าไม่มีสิทธิดังกล่าว </w:t>
      </w:r>
      <w:r w:rsidR="0089648D" w:rsidRPr="00E71D5A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 w:hint="cs"/>
          <w:sz w:val="30"/>
          <w:szCs w:val="30"/>
          <w:cs/>
        </w:rPr>
        <w:t>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 และ</w:t>
      </w:r>
      <w:r w:rsidR="0089648D" w:rsidRPr="00E71D5A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CF1517">
        <w:rPr>
          <w:rFonts w:ascii="Angsana New" w:hAnsi="Angsana New" w:cs="Angsana New" w:hint="cs"/>
          <w:sz w:val="30"/>
          <w:szCs w:val="30"/>
          <w:cs/>
        </w:rPr>
        <w:t>จะทบทวนการประเมินว่ายังมีความแน่นอนอย่างสมเหตุสมผลที่จะใช้สิทธิเลือกในการขยายอายุสัญญาเช่าหรือไม่ หากมีเหตุการณ์สำคัญหรือมีการเปลี่ยนแปลงสถานการณ์อย่างมีสาระสำคัญซึ่งอยู่ภายใต้การควบคุมของ</w:t>
      </w:r>
      <w:r w:rsidR="0089648D" w:rsidRPr="00E71D5A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</w:p>
    <w:p w14:paraId="5CC7EBDC" w14:textId="2E6439B6" w:rsidR="0089648D" w:rsidRPr="00CF1517" w:rsidRDefault="0089648D" w:rsidP="002E2583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2DB91F4" w14:textId="77777777" w:rsidR="0089648D" w:rsidRPr="00CF1517" w:rsidRDefault="0089648D" w:rsidP="002E2583">
      <w:pPr>
        <w:tabs>
          <w:tab w:val="clear" w:pos="454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882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050"/>
        <w:gridCol w:w="1080"/>
        <w:gridCol w:w="180"/>
        <w:gridCol w:w="990"/>
        <w:gridCol w:w="180"/>
        <w:gridCol w:w="1080"/>
        <w:gridCol w:w="180"/>
        <w:gridCol w:w="1080"/>
      </w:tblGrid>
      <w:tr w:rsidR="002E2583" w:rsidRPr="00CF1517" w14:paraId="27289921" w14:textId="77777777" w:rsidTr="001D1A41">
        <w:trPr>
          <w:cantSplit/>
          <w:tblHeader/>
        </w:trPr>
        <w:tc>
          <w:tcPr>
            <w:tcW w:w="4050" w:type="dxa"/>
            <w:shd w:val="clear" w:color="auto" w:fill="auto"/>
            <w:vAlign w:val="bottom"/>
          </w:tcPr>
          <w:p w14:paraId="5536321F" w14:textId="77777777" w:rsidR="002E2583" w:rsidRPr="00CF1517" w:rsidRDefault="002E2583" w:rsidP="001D1A4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color w:val="0000FF"/>
                <w:sz w:val="30"/>
                <w:szCs w:val="30"/>
                <w:lang w:val="en-US"/>
              </w:rPr>
            </w:pPr>
          </w:p>
        </w:tc>
        <w:tc>
          <w:tcPr>
            <w:tcW w:w="2250" w:type="dxa"/>
            <w:gridSpan w:val="3"/>
          </w:tcPr>
          <w:p w14:paraId="1B2DAF06" w14:textId="1C845E41" w:rsidR="002E2583" w:rsidRPr="00CF1517" w:rsidRDefault="002E2583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2A031E7" w14:textId="77777777" w:rsidR="002E2583" w:rsidRPr="00CF1517" w:rsidRDefault="002E2583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16A731A7" w14:textId="726B7B76" w:rsidR="002E2583" w:rsidRPr="00CF1517" w:rsidRDefault="002E2583" w:rsidP="001D1A41">
            <w:pPr>
              <w:pStyle w:val="acctmergecolhdg"/>
              <w:spacing w:line="240" w:lineRule="atLeast"/>
              <w:ind w:left="-85" w:right="-8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2E2583" w:rsidRPr="00CF1517" w14:paraId="6AE6F864" w14:textId="77777777" w:rsidTr="001D1A41">
        <w:trPr>
          <w:cantSplit/>
          <w:tblHeader/>
        </w:trPr>
        <w:tc>
          <w:tcPr>
            <w:tcW w:w="4050" w:type="dxa"/>
          </w:tcPr>
          <w:p w14:paraId="5B874913" w14:textId="04B11EA8" w:rsidR="002E2583" w:rsidRPr="00CF1517" w:rsidRDefault="002E2583" w:rsidP="001D1A4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="004B0B8A" w:rsidRPr="004B0B8A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080" w:type="dxa"/>
          </w:tcPr>
          <w:p w14:paraId="700B3FAE" w14:textId="6CE8C8EB" w:rsidR="002E2583" w:rsidRPr="00CF1517" w:rsidRDefault="00086D0E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</w:tcPr>
          <w:p w14:paraId="7A96F7FC" w14:textId="77777777" w:rsidR="002E2583" w:rsidRPr="00CF1517" w:rsidRDefault="002E2583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CB46F78" w14:textId="78783C2B" w:rsidR="002E2583" w:rsidRPr="00CF1517" w:rsidRDefault="00086D0E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</w:tcPr>
          <w:p w14:paraId="0124F7E2" w14:textId="77777777" w:rsidR="002E2583" w:rsidRPr="00CF1517" w:rsidRDefault="002E2583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464FCE" w14:textId="3A913853" w:rsidR="002E2583" w:rsidRPr="00CF1517" w:rsidRDefault="00086D0E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</w:tcPr>
          <w:p w14:paraId="5E7035E0" w14:textId="77777777" w:rsidR="002E2583" w:rsidRPr="00CF1517" w:rsidRDefault="002E2583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1CFC5E1" w14:textId="25803C80" w:rsidR="002E2583" w:rsidRPr="00CF1517" w:rsidRDefault="00086D0E" w:rsidP="001D1A4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="Angsana New" w:hAnsi="Angsana New" w:cs="Angsana New" w:hint="cs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</w:tr>
      <w:tr w:rsidR="002E2583" w:rsidRPr="00CF1517" w14:paraId="2EDF0635" w14:textId="77777777" w:rsidTr="001D1A41">
        <w:trPr>
          <w:cantSplit/>
          <w:tblHeader/>
        </w:trPr>
        <w:tc>
          <w:tcPr>
            <w:tcW w:w="4050" w:type="dxa"/>
          </w:tcPr>
          <w:p w14:paraId="39D40240" w14:textId="7CB02FA2" w:rsidR="002E2583" w:rsidRPr="00CF1517" w:rsidRDefault="002E2583" w:rsidP="001D1A41">
            <w:pPr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770" w:type="dxa"/>
            <w:gridSpan w:val="7"/>
          </w:tcPr>
          <w:p w14:paraId="156716B6" w14:textId="3881536A" w:rsidR="002E2583" w:rsidRPr="00CF1517" w:rsidRDefault="002E2583" w:rsidP="001D1A41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(</w:t>
            </w:r>
            <w:r w:rsidR="0089648D"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2E2583" w:rsidRPr="00CF1517" w14:paraId="3A5A7D82" w14:textId="77777777" w:rsidTr="001D1A41">
        <w:trPr>
          <w:cantSplit/>
        </w:trPr>
        <w:tc>
          <w:tcPr>
            <w:tcW w:w="4050" w:type="dxa"/>
          </w:tcPr>
          <w:p w14:paraId="3CFDDAAC" w14:textId="77777777" w:rsidR="002E2583" w:rsidRPr="00CF1517" w:rsidRDefault="002E2583" w:rsidP="001D1A41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</w:tcPr>
          <w:p w14:paraId="71BAD3E5" w14:textId="77777777" w:rsidR="002E2583" w:rsidRPr="00CF1517" w:rsidRDefault="002E2583" w:rsidP="001D1A4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275FE91C" w14:textId="77777777" w:rsidR="002E2583" w:rsidRPr="00CF1517" w:rsidRDefault="002E2583" w:rsidP="001D1A41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7EA6D3" w14:textId="77777777" w:rsidR="002E2583" w:rsidRPr="00CF1517" w:rsidRDefault="002E2583" w:rsidP="001D1A4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06D2A35B" w14:textId="77777777" w:rsidR="002E2583" w:rsidRPr="00CF1517" w:rsidRDefault="002E2583" w:rsidP="001D1A41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9D17E19" w14:textId="77777777" w:rsidR="002E2583" w:rsidRPr="00CF1517" w:rsidRDefault="002E2583" w:rsidP="001D1A4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54DF6D15" w14:textId="77777777" w:rsidR="002E2583" w:rsidRPr="00CF1517" w:rsidRDefault="002E2583" w:rsidP="001D1A41">
            <w:pPr>
              <w:pStyle w:val="acctfourfigures"/>
              <w:spacing w:line="240" w:lineRule="atLeast"/>
              <w:ind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A689CF7" w14:textId="77777777" w:rsidR="002E2583" w:rsidRPr="00CF1517" w:rsidRDefault="002E2583" w:rsidP="001D1A4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3C45CD" w:rsidRPr="00CF1517" w14:paraId="798C986C" w14:textId="77777777" w:rsidTr="001D1A41">
        <w:trPr>
          <w:cantSplit/>
        </w:trPr>
        <w:tc>
          <w:tcPr>
            <w:tcW w:w="4050" w:type="dxa"/>
          </w:tcPr>
          <w:p w14:paraId="3C8DAC88" w14:textId="77777777" w:rsidR="003C45CD" w:rsidRPr="00CF1517" w:rsidRDefault="003C45CD" w:rsidP="003C45CD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รายได้ค่าเช่าช่วง</w:t>
            </w:r>
          </w:p>
        </w:tc>
        <w:tc>
          <w:tcPr>
            <w:tcW w:w="1080" w:type="dxa"/>
            <w:vAlign w:val="bottom"/>
          </w:tcPr>
          <w:p w14:paraId="2220C21D" w14:textId="55F0576A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5DC38ACE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B0EA7C" w14:textId="7CEDCF04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B20753B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73E3EA2" w14:textId="2DDA875A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43</w:t>
            </w:r>
          </w:p>
        </w:tc>
        <w:tc>
          <w:tcPr>
            <w:tcW w:w="180" w:type="dxa"/>
            <w:vAlign w:val="bottom"/>
          </w:tcPr>
          <w:p w14:paraId="09F5C3C4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463F3CC" w14:textId="61D3B0D1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3C45CD" w:rsidRPr="00CF1517" w14:paraId="7605CE7E" w14:textId="77777777" w:rsidTr="001D1A41">
        <w:trPr>
          <w:cantSplit/>
        </w:trPr>
        <w:tc>
          <w:tcPr>
            <w:tcW w:w="4050" w:type="dxa"/>
          </w:tcPr>
          <w:p w14:paraId="21C053BC" w14:textId="77777777" w:rsidR="003C45CD" w:rsidRPr="00CF1517" w:rsidRDefault="003C45CD" w:rsidP="003C45CD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080" w:type="dxa"/>
            <w:vAlign w:val="bottom"/>
          </w:tcPr>
          <w:p w14:paraId="6A59075F" w14:textId="77777777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747CAA90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A85B75" w14:textId="77777777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6EC98F29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5861B3E" w14:textId="20904590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44D00366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B1F2CC7" w14:textId="77777777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</w:tr>
      <w:tr w:rsidR="003C45CD" w:rsidRPr="00CF1517" w14:paraId="2AB12369" w14:textId="77777777" w:rsidTr="001D1A41">
        <w:trPr>
          <w:cantSplit/>
        </w:trPr>
        <w:tc>
          <w:tcPr>
            <w:tcW w:w="4050" w:type="dxa"/>
          </w:tcPr>
          <w:p w14:paraId="57CFAFE2" w14:textId="1E354F7D" w:rsidR="003C45CD" w:rsidRPr="00CF1517" w:rsidRDefault="003C45CD" w:rsidP="003C45CD">
            <w:pPr>
              <w:pStyle w:val="ListParagraph"/>
              <w:numPr>
                <w:ilvl w:val="0"/>
                <w:numId w:val="10"/>
              </w:numPr>
              <w:tabs>
                <w:tab w:val="clear" w:pos="680"/>
                <w:tab w:val="clear" w:pos="907"/>
              </w:tabs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อาคาร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และส่วนปรับปรุงอาคาร</w:t>
            </w:r>
          </w:p>
        </w:tc>
        <w:tc>
          <w:tcPr>
            <w:tcW w:w="1080" w:type="dxa"/>
            <w:vAlign w:val="bottom"/>
          </w:tcPr>
          <w:p w14:paraId="559B5189" w14:textId="1F0E569B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19</w:t>
            </w:r>
            <w:r w:rsidR="00C47790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C47790">
              <w:rPr>
                <w:rFonts w:ascii="Angsana New" w:hAnsi="Angsana New" w:cs="Angsana New"/>
                <w:sz w:val="30"/>
                <w:szCs w:val="30"/>
                <w:lang w:val="en-US"/>
              </w:rPr>
              <w:t>75</w:t>
            </w:r>
            <w:r w:rsidR="00D75FF0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</w:p>
        </w:tc>
        <w:tc>
          <w:tcPr>
            <w:tcW w:w="180" w:type="dxa"/>
            <w:vAlign w:val="bottom"/>
          </w:tcPr>
          <w:p w14:paraId="4293C5D8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A19B77A" w14:textId="4A2BBC19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07A08C28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52D7CED" w14:textId="3DC3C883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9,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59</w:t>
            </w:r>
          </w:p>
        </w:tc>
        <w:tc>
          <w:tcPr>
            <w:tcW w:w="180" w:type="dxa"/>
            <w:vAlign w:val="bottom"/>
          </w:tcPr>
          <w:p w14:paraId="2D1E51E3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F38375F" w14:textId="113335C5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</w:tr>
      <w:tr w:rsidR="003C45CD" w:rsidRPr="00CF1517" w14:paraId="695C7213" w14:textId="77777777" w:rsidTr="001D1A41">
        <w:trPr>
          <w:cantSplit/>
        </w:trPr>
        <w:tc>
          <w:tcPr>
            <w:tcW w:w="4050" w:type="dxa"/>
          </w:tcPr>
          <w:p w14:paraId="346FE55B" w14:textId="7E371F1C" w:rsidR="003C45CD" w:rsidRPr="00CF1517" w:rsidRDefault="003C45CD" w:rsidP="003C45CD">
            <w:pPr>
              <w:pStyle w:val="ListParagraph"/>
              <w:numPr>
                <w:ilvl w:val="0"/>
                <w:numId w:val="10"/>
              </w:numPr>
              <w:tabs>
                <w:tab w:val="clear" w:pos="680"/>
                <w:tab w:val="clear" w:pos="907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1080" w:type="dxa"/>
            <w:vAlign w:val="bottom"/>
          </w:tcPr>
          <w:p w14:paraId="43BE99D1" w14:textId="70E01043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2,95</w:t>
            </w:r>
            <w:r w:rsidR="00D75FF0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021FC4E4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7D109C4" w14:textId="0ADBD770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49705AC1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6567195" w14:textId="71661409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1,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91</w:t>
            </w:r>
          </w:p>
        </w:tc>
        <w:tc>
          <w:tcPr>
            <w:tcW w:w="180" w:type="dxa"/>
            <w:vAlign w:val="bottom"/>
          </w:tcPr>
          <w:p w14:paraId="6D50484D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F2B6D2" w14:textId="74A272FF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</w:tr>
      <w:tr w:rsidR="003C45CD" w:rsidRPr="00CF1517" w14:paraId="372ABC32" w14:textId="77777777" w:rsidTr="001D1A41">
        <w:trPr>
          <w:cantSplit/>
        </w:trPr>
        <w:tc>
          <w:tcPr>
            <w:tcW w:w="4050" w:type="dxa"/>
          </w:tcPr>
          <w:p w14:paraId="68A83C33" w14:textId="6A527139" w:rsidR="003C45CD" w:rsidRPr="00CF1517" w:rsidRDefault="003C45CD" w:rsidP="003C45CD">
            <w:pPr>
              <w:pStyle w:val="ListParagraph"/>
              <w:numPr>
                <w:ilvl w:val="0"/>
                <w:numId w:val="10"/>
              </w:numPr>
              <w:tabs>
                <w:tab w:val="clear" w:pos="680"/>
                <w:tab w:val="clear" w:pos="907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</w:t>
            </w: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080" w:type="dxa"/>
            <w:vAlign w:val="bottom"/>
          </w:tcPr>
          <w:p w14:paraId="191A4E31" w14:textId="1D349C5B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16</w:t>
            </w:r>
            <w:r w:rsidR="00C47790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C47790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D75FF0">
              <w:rPr>
                <w:rFonts w:ascii="Angsana New" w:hAnsi="Angsana New" w:cs="Angsana New"/>
                <w:sz w:val="30"/>
                <w:szCs w:val="30"/>
                <w:lang w:val="en-US"/>
              </w:rPr>
              <w:t>68</w:t>
            </w:r>
          </w:p>
        </w:tc>
        <w:tc>
          <w:tcPr>
            <w:tcW w:w="180" w:type="dxa"/>
            <w:vAlign w:val="bottom"/>
          </w:tcPr>
          <w:p w14:paraId="2136633A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E896F1A" w14:textId="2EE49AB0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397819C7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F81BF42" w14:textId="16F0D5EA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127,791</w:t>
            </w:r>
          </w:p>
        </w:tc>
        <w:tc>
          <w:tcPr>
            <w:tcW w:w="180" w:type="dxa"/>
            <w:vAlign w:val="bottom"/>
          </w:tcPr>
          <w:p w14:paraId="3F932A42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BC8F34E" w14:textId="172295D4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</w:tr>
      <w:tr w:rsidR="003C45CD" w:rsidRPr="00CF1517" w14:paraId="30954AB0" w14:textId="77777777" w:rsidTr="001D1A41">
        <w:trPr>
          <w:cantSplit/>
        </w:trPr>
        <w:tc>
          <w:tcPr>
            <w:tcW w:w="4050" w:type="dxa"/>
          </w:tcPr>
          <w:p w14:paraId="7D82A13A" w14:textId="0C0C4DEF" w:rsidR="003C45CD" w:rsidRPr="00CF1517" w:rsidRDefault="003C45CD" w:rsidP="003C45CD">
            <w:pPr>
              <w:pStyle w:val="ListParagraph"/>
              <w:numPr>
                <w:ilvl w:val="0"/>
                <w:numId w:val="10"/>
              </w:numPr>
              <w:tabs>
                <w:tab w:val="clear" w:pos="680"/>
                <w:tab w:val="clear" w:pos="907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</w:t>
            </w:r>
            <w:r w:rsidR="00243BA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E6264D">
              <w:rPr>
                <w:rFonts w:ascii="Angsana New" w:hAnsi="Angsana New" w:hint="cs"/>
                <w:sz w:val="30"/>
                <w:szCs w:val="30"/>
                <w:cs/>
              </w:rPr>
              <w:t>ติดตั้ง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และเครื่องใช้สำนักงาน</w:t>
            </w:r>
          </w:p>
        </w:tc>
        <w:tc>
          <w:tcPr>
            <w:tcW w:w="1080" w:type="dxa"/>
            <w:vAlign w:val="bottom"/>
          </w:tcPr>
          <w:p w14:paraId="177030D3" w14:textId="0C5AED13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858</w:t>
            </w:r>
          </w:p>
        </w:tc>
        <w:tc>
          <w:tcPr>
            <w:tcW w:w="180" w:type="dxa"/>
            <w:vAlign w:val="bottom"/>
          </w:tcPr>
          <w:p w14:paraId="460DC0C8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8A97FFE" w14:textId="130F11DB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399FE3C1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5F12A98" w14:textId="0D91EC70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858</w:t>
            </w:r>
          </w:p>
        </w:tc>
        <w:tc>
          <w:tcPr>
            <w:tcW w:w="180" w:type="dxa"/>
            <w:vAlign w:val="bottom"/>
          </w:tcPr>
          <w:p w14:paraId="4FFBEDFF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EE6353E" w14:textId="24DA9CCA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</w:tr>
      <w:tr w:rsidR="003C45CD" w:rsidRPr="00CF1517" w14:paraId="5356B1D7" w14:textId="77777777" w:rsidTr="001D1A41">
        <w:trPr>
          <w:cantSplit/>
        </w:trPr>
        <w:tc>
          <w:tcPr>
            <w:tcW w:w="4050" w:type="dxa"/>
          </w:tcPr>
          <w:p w14:paraId="6A5F207F" w14:textId="0650B8F1" w:rsidR="003C45CD" w:rsidRPr="00CF1517" w:rsidRDefault="003C45CD" w:rsidP="003C45CD">
            <w:pPr>
              <w:pStyle w:val="ListParagraph"/>
              <w:numPr>
                <w:ilvl w:val="0"/>
                <w:numId w:val="10"/>
              </w:numPr>
              <w:tabs>
                <w:tab w:val="clear" w:pos="680"/>
                <w:tab w:val="clear" w:pos="907"/>
              </w:tabs>
              <w:rPr>
                <w:rFonts w:ascii="Angsana New" w:hAnsi="Angsana New"/>
                <w:sz w:val="30"/>
                <w:szCs w:val="30"/>
              </w:rPr>
            </w:pPr>
            <w:r w:rsidRPr="00CF1517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80" w:type="dxa"/>
            <w:vAlign w:val="bottom"/>
          </w:tcPr>
          <w:p w14:paraId="5E6E8AD1" w14:textId="0A1E9E0A" w:rsidR="003C45CD" w:rsidRPr="00CF1517" w:rsidRDefault="004B0B8A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="003C45CD">
              <w:rPr>
                <w:rFonts w:ascii="Angsana New" w:hAnsi="Angsana New" w:cs="Angsana New"/>
                <w:sz w:val="30"/>
                <w:szCs w:val="30"/>
                <w:lang w:val="en-US"/>
              </w:rPr>
              <w:t>,976</w:t>
            </w:r>
          </w:p>
        </w:tc>
        <w:tc>
          <w:tcPr>
            <w:tcW w:w="180" w:type="dxa"/>
            <w:vAlign w:val="bottom"/>
          </w:tcPr>
          <w:p w14:paraId="51D0563B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088FB43" w14:textId="442CAFB6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621C0D68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93B4757" w14:textId="7C69D716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8,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96</w:t>
            </w:r>
          </w:p>
        </w:tc>
        <w:tc>
          <w:tcPr>
            <w:tcW w:w="180" w:type="dxa"/>
            <w:vAlign w:val="bottom"/>
          </w:tcPr>
          <w:p w14:paraId="222CB869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8AB6BE3" w14:textId="71BDC2C1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</w:tr>
      <w:tr w:rsidR="003C45CD" w:rsidRPr="00CF1517" w14:paraId="562A618B" w14:textId="77777777" w:rsidTr="001D1A41">
        <w:trPr>
          <w:cantSplit/>
        </w:trPr>
        <w:tc>
          <w:tcPr>
            <w:tcW w:w="4050" w:type="dxa"/>
          </w:tcPr>
          <w:p w14:paraId="3FF15ECC" w14:textId="77777777" w:rsidR="003C45CD" w:rsidRPr="00CF1517" w:rsidRDefault="003C45CD" w:rsidP="003C45CD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080" w:type="dxa"/>
          </w:tcPr>
          <w:p w14:paraId="29CE7BD9" w14:textId="16D4DE39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,990</w:t>
            </w:r>
          </w:p>
        </w:tc>
        <w:tc>
          <w:tcPr>
            <w:tcW w:w="180" w:type="dxa"/>
            <w:vAlign w:val="bottom"/>
          </w:tcPr>
          <w:p w14:paraId="7171EF19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AEE85EC" w14:textId="015DB8F4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B9481AD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3FCCF9" w14:textId="35362067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16</w:t>
            </w:r>
            <w:r w:rsidRPr="00815B2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815B22">
              <w:rPr>
                <w:rFonts w:ascii="Angsana New" w:hAnsi="Angsana New" w:cs="Angsana New"/>
                <w:sz w:val="30"/>
                <w:szCs w:val="30"/>
                <w:lang w:val="en-US"/>
              </w:rPr>
              <w:t>59</w:t>
            </w:r>
            <w:r w:rsidR="00097492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19A74181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088AB8F" w14:textId="17E549FF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3C45CD" w:rsidRPr="00CF1517" w14:paraId="228F6367" w14:textId="77777777" w:rsidTr="001D1A41">
        <w:trPr>
          <w:cantSplit/>
        </w:trPr>
        <w:tc>
          <w:tcPr>
            <w:tcW w:w="4050" w:type="dxa"/>
          </w:tcPr>
          <w:p w14:paraId="32ECEE1C" w14:textId="77777777" w:rsidR="003C45CD" w:rsidRPr="00CF1517" w:rsidRDefault="003C45CD" w:rsidP="003C45CD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ค่าใช้จ่ายที่เกี่ยวข้องกับสัญญาเช่าระยะสั้น</w:t>
            </w:r>
          </w:p>
        </w:tc>
        <w:tc>
          <w:tcPr>
            <w:tcW w:w="1080" w:type="dxa"/>
          </w:tcPr>
          <w:p w14:paraId="46776F21" w14:textId="4FC454B0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15,168</w:t>
            </w:r>
          </w:p>
        </w:tc>
        <w:tc>
          <w:tcPr>
            <w:tcW w:w="180" w:type="dxa"/>
            <w:vAlign w:val="bottom"/>
          </w:tcPr>
          <w:p w14:paraId="6EEF1F59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6929BC8" w14:textId="038D2855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216F2AA4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0C38708" w14:textId="378A6958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bidi="th-TH"/>
              </w:rPr>
              <w:t>1,209</w:t>
            </w:r>
          </w:p>
        </w:tc>
        <w:tc>
          <w:tcPr>
            <w:tcW w:w="180" w:type="dxa"/>
            <w:vAlign w:val="bottom"/>
          </w:tcPr>
          <w:p w14:paraId="28201340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18F53D1" w14:textId="5254740F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3C45CD" w:rsidRPr="00CF1517" w14:paraId="544F0284" w14:textId="77777777" w:rsidTr="001D1A41">
        <w:trPr>
          <w:cantSplit/>
        </w:trPr>
        <w:tc>
          <w:tcPr>
            <w:tcW w:w="4050" w:type="dxa"/>
          </w:tcPr>
          <w:p w14:paraId="71E51E3D" w14:textId="751AED3A" w:rsidR="003C45CD" w:rsidRPr="00CF1517" w:rsidRDefault="003C45CD" w:rsidP="003C45CD">
            <w:pPr>
              <w:tabs>
                <w:tab w:val="clear" w:pos="680"/>
                <w:tab w:val="clear" w:pos="907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ค่าใช้จ่ายที่เกี่ยวข้องกับสัญญาเช่าสินทรัพย์ที่มี</w:t>
            </w:r>
            <w:r w:rsidR="00C47790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C47790">
              <w:rPr>
                <w:rFonts w:ascii="Angsana New" w:hAnsi="Angsana New" w:cs="Angsana New"/>
                <w:sz w:val="30"/>
                <w:szCs w:val="30"/>
              </w:rPr>
              <w:br/>
              <w:t xml:space="preserve">   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มูลค่าต่ำ</w:t>
            </w:r>
          </w:p>
        </w:tc>
        <w:tc>
          <w:tcPr>
            <w:tcW w:w="1080" w:type="dxa"/>
            <w:vAlign w:val="bottom"/>
          </w:tcPr>
          <w:p w14:paraId="7DC5F05C" w14:textId="6A7C02A1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1,600</w:t>
            </w:r>
          </w:p>
        </w:tc>
        <w:tc>
          <w:tcPr>
            <w:tcW w:w="180" w:type="dxa"/>
            <w:vAlign w:val="bottom"/>
          </w:tcPr>
          <w:p w14:paraId="2DA2F056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EEAD0E8" w14:textId="5951077D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715D40ED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190AC7A" w14:textId="22CC7B55" w:rsidR="003C45CD" w:rsidRPr="00815B22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815B2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258</w:t>
            </w:r>
          </w:p>
        </w:tc>
        <w:tc>
          <w:tcPr>
            <w:tcW w:w="180" w:type="dxa"/>
            <w:vAlign w:val="bottom"/>
          </w:tcPr>
          <w:p w14:paraId="463578D8" w14:textId="77777777" w:rsidR="003C45CD" w:rsidRPr="00CF1517" w:rsidRDefault="003C45CD" w:rsidP="003C45CD">
            <w:pPr>
              <w:pStyle w:val="acctfourfigures"/>
              <w:spacing w:line="240" w:lineRule="atLeast"/>
              <w:ind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C69DCF9" w14:textId="0CF534AD" w:rsidR="003C45CD" w:rsidRPr="00CF1517" w:rsidRDefault="003C45CD" w:rsidP="003C45C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</w:tbl>
    <w:p w14:paraId="03D9980D" w14:textId="77777777" w:rsidR="002E2583" w:rsidRPr="00CF1517" w:rsidRDefault="002E2583" w:rsidP="002E2583">
      <w:pPr>
        <w:pStyle w:val="block"/>
        <w:spacing w:after="0" w:line="240" w:lineRule="auto"/>
        <w:ind w:left="547" w:right="43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4DAAD309" w14:textId="3113BA8E" w:rsidR="002E2583" w:rsidRPr="00E71D5A" w:rsidRDefault="002E2583" w:rsidP="002E2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 w:hint="cs"/>
          <w:sz w:val="30"/>
          <w:szCs w:val="30"/>
          <w:cs/>
        </w:rPr>
        <w:t xml:space="preserve">ในปี </w:t>
      </w:r>
      <w:r w:rsidR="00086D0E" w:rsidRPr="00086D0E">
        <w:rPr>
          <w:rFonts w:ascii="Angsana New" w:hAnsi="Angsana New" w:cs="Angsana New" w:hint="cs"/>
          <w:sz w:val="30"/>
          <w:szCs w:val="30"/>
        </w:rPr>
        <w:t>2</w:t>
      </w:r>
      <w:r w:rsidR="00360B44" w:rsidRPr="00360B44">
        <w:rPr>
          <w:rFonts w:ascii="Angsana New" w:hAnsi="Angsana New" w:cs="Angsana New" w:hint="cs"/>
          <w:sz w:val="30"/>
          <w:szCs w:val="30"/>
        </w:rPr>
        <w:t>56</w:t>
      </w:r>
      <w:r w:rsidR="004B0B8A" w:rsidRPr="004B0B8A">
        <w:rPr>
          <w:rFonts w:ascii="Angsana New" w:hAnsi="Angsana New" w:cs="Angsana New" w:hint="cs"/>
          <w:sz w:val="30"/>
          <w:szCs w:val="30"/>
        </w:rPr>
        <w:t>3</w:t>
      </w:r>
      <w:r w:rsidRPr="00CF1517">
        <w:rPr>
          <w:rFonts w:ascii="Angsana New" w:hAnsi="Angsana New" w:cs="Angsana New" w:hint="cs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กระแสเงินสดจ่ายทั้งหมดของสัญญาเช่าของ</w:t>
      </w:r>
      <w:r w:rsidR="0089648D" w:rsidRPr="00E71D5A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="00324A9A" w:rsidRPr="00E71D5A">
        <w:rPr>
          <w:rFonts w:ascii="Angsana New" w:hAnsi="Angsana New" w:cs="Angsana New" w:hint="cs"/>
          <w:sz w:val="30"/>
          <w:szCs w:val="30"/>
          <w:cs/>
        </w:rPr>
        <w:t>และบริษัท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มีจำนวน </w:t>
      </w:r>
      <w:r w:rsidR="00413217">
        <w:rPr>
          <w:rFonts w:ascii="Angsana New" w:hAnsi="Angsana New" w:cs="Angsana New"/>
          <w:sz w:val="30"/>
          <w:szCs w:val="30"/>
        </w:rPr>
        <w:t>546</w:t>
      </w:r>
      <w:r w:rsidR="009E0B29">
        <w:rPr>
          <w:rFonts w:ascii="Angsana New" w:hAnsi="Angsana New" w:cs="Angsana New"/>
          <w:sz w:val="30"/>
          <w:szCs w:val="30"/>
        </w:rPr>
        <w:t>.7</w:t>
      </w:r>
      <w:r w:rsidRPr="00CF1517">
        <w:rPr>
          <w:rFonts w:ascii="Angsana New" w:hAnsi="Angsana New" w:cs="Angsana New" w:hint="cs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ล้านบาท</w:t>
      </w:r>
      <w:r w:rsidRPr="00CF1517">
        <w:rPr>
          <w:rFonts w:ascii="Angsana New" w:hAnsi="Angsana New" w:cs="Angsana New" w:hint="cs"/>
          <w:sz w:val="30"/>
          <w:szCs w:val="30"/>
        </w:rPr>
        <w:t xml:space="preserve"> </w:t>
      </w:r>
      <w:r w:rsidRPr="00E71D5A">
        <w:rPr>
          <w:rFonts w:ascii="Angsana New" w:hAnsi="Angsana New" w:cs="Angsana New" w:hint="cs"/>
          <w:sz w:val="30"/>
          <w:szCs w:val="30"/>
          <w:cs/>
        </w:rPr>
        <w:t>แล</w:t>
      </w:r>
      <w:r w:rsidR="009E0B29">
        <w:rPr>
          <w:rFonts w:ascii="Angsana New" w:hAnsi="Angsana New" w:cs="Angsana New" w:hint="cs"/>
          <w:sz w:val="30"/>
          <w:szCs w:val="30"/>
          <w:cs/>
        </w:rPr>
        <w:t>ะ</w:t>
      </w:r>
      <w:r w:rsidR="009E0B29">
        <w:rPr>
          <w:rFonts w:ascii="Angsana New" w:hAnsi="Angsana New" w:cs="Angsana New"/>
          <w:sz w:val="30"/>
          <w:szCs w:val="30"/>
        </w:rPr>
        <w:t xml:space="preserve"> </w:t>
      </w:r>
      <w:r w:rsidR="00AD2B88">
        <w:rPr>
          <w:rFonts w:ascii="Angsana New" w:hAnsi="Angsana New" w:cs="Angsana New"/>
          <w:sz w:val="30"/>
          <w:szCs w:val="30"/>
        </w:rPr>
        <w:t>2</w:t>
      </w:r>
      <w:r w:rsidR="00097492">
        <w:rPr>
          <w:rFonts w:ascii="Angsana New" w:hAnsi="Angsana New" w:cs="Angsana New"/>
          <w:sz w:val="30"/>
          <w:szCs w:val="30"/>
        </w:rPr>
        <w:t>30</w:t>
      </w:r>
      <w:r w:rsidR="009E0B29">
        <w:rPr>
          <w:rFonts w:ascii="Angsana New" w:hAnsi="Angsana New" w:cs="Angsana New"/>
          <w:sz w:val="30"/>
          <w:szCs w:val="30"/>
        </w:rPr>
        <w:t>.</w:t>
      </w:r>
      <w:r w:rsidR="00AD2B88">
        <w:rPr>
          <w:rFonts w:ascii="Angsana New" w:hAnsi="Angsana New" w:cs="Angsana New"/>
          <w:sz w:val="30"/>
          <w:szCs w:val="30"/>
        </w:rPr>
        <w:t>1</w:t>
      </w:r>
      <w:r w:rsidRPr="00E71D5A">
        <w:rPr>
          <w:rFonts w:ascii="Angsana New" w:hAnsi="Angsana New" w:cs="Angsana New" w:hint="cs"/>
          <w:sz w:val="30"/>
          <w:szCs w:val="30"/>
          <w:cs/>
        </w:rPr>
        <w:t>ล้านบาท ตามลำดับ</w:t>
      </w:r>
    </w:p>
    <w:p w14:paraId="4D3F8543" w14:textId="33372B84" w:rsidR="00DD770F" w:rsidRPr="00CF1517" w:rsidRDefault="00DD770F" w:rsidP="00DD770F">
      <w:pPr>
        <w:rPr>
          <w:rFonts w:cstheme="minorBidi"/>
          <w:cs/>
          <w:lang w:val="th-TH"/>
        </w:rPr>
        <w:sectPr w:rsidR="00DD770F" w:rsidRPr="00CF1517" w:rsidSect="000B5009">
          <w:headerReference w:type="default" r:id="rId30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32B12323" w14:textId="03BE1D39" w:rsidR="00086424" w:rsidRPr="00CF1517" w:rsidRDefault="00086424" w:rsidP="001E2CCA">
      <w:pPr>
        <w:pStyle w:val="Heading1"/>
        <w:keepLines/>
        <w:numPr>
          <w:ilvl w:val="0"/>
          <w:numId w:val="3"/>
        </w:numPr>
        <w:shd w:val="clear" w:color="auto" w:fill="auto"/>
        <w:ind w:left="540" w:right="-45" w:firstLine="180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สินทรัพย์ไม่มีตัวตนอื่น</w:t>
      </w:r>
    </w:p>
    <w:p w14:paraId="509DD10D" w14:textId="77777777" w:rsidR="00B212BF" w:rsidRPr="00CF1517" w:rsidRDefault="00B212BF" w:rsidP="00B212BF">
      <w:pPr>
        <w:rPr>
          <w:rFonts w:ascii="Angsana New" w:hAnsi="Angsana New" w:cs="Angsana New"/>
          <w:cs/>
          <w:lang w:val="th-TH"/>
        </w:rPr>
      </w:pPr>
    </w:p>
    <w:tbl>
      <w:tblPr>
        <w:tblW w:w="13942" w:type="dxa"/>
        <w:tblInd w:w="1170" w:type="dxa"/>
        <w:tblLayout w:type="fixed"/>
        <w:tblLook w:val="0000" w:firstRow="0" w:lastRow="0" w:firstColumn="0" w:lastColumn="0" w:noHBand="0" w:noVBand="0"/>
      </w:tblPr>
      <w:tblGrid>
        <w:gridCol w:w="3329"/>
        <w:gridCol w:w="1352"/>
        <w:gridCol w:w="1888"/>
        <w:gridCol w:w="262"/>
        <w:gridCol w:w="1444"/>
        <w:gridCol w:w="257"/>
        <w:gridCol w:w="1542"/>
        <w:gridCol w:w="321"/>
        <w:gridCol w:w="1567"/>
        <w:gridCol w:w="273"/>
        <w:gridCol w:w="1623"/>
        <w:gridCol w:w="56"/>
        <w:gridCol w:w="28"/>
      </w:tblGrid>
      <w:tr w:rsidR="005B43B9" w:rsidRPr="00CF1517" w14:paraId="7CFDB701" w14:textId="1689084F" w:rsidTr="00291FB2">
        <w:trPr>
          <w:gridAfter w:val="2"/>
          <w:wAfter w:w="30" w:type="pct"/>
          <w:trHeight w:hRule="exact" w:val="389"/>
        </w:trPr>
        <w:tc>
          <w:tcPr>
            <w:tcW w:w="1194" w:type="pct"/>
            <w:vAlign w:val="bottom"/>
          </w:tcPr>
          <w:p w14:paraId="5169C9AC" w14:textId="77777777" w:rsidR="005B43B9" w:rsidRPr="00CF1517" w:rsidRDefault="005B43B9" w:rsidP="000F1DB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626A9F2D" w14:textId="77777777" w:rsidR="005B43B9" w:rsidRPr="00CF1517" w:rsidRDefault="005B43B9" w:rsidP="000F1DB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291" w:type="pct"/>
            <w:gridSpan w:val="9"/>
          </w:tcPr>
          <w:p w14:paraId="2210868F" w14:textId="0C97BF93" w:rsidR="005B43B9" w:rsidRPr="00CF1517" w:rsidRDefault="005B43B9" w:rsidP="000F1DB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B5C25" w:rsidRPr="00CF1517" w14:paraId="5B4DE0AF" w14:textId="6F06D6D7" w:rsidTr="00291FB2">
        <w:trPr>
          <w:gridAfter w:val="2"/>
          <w:wAfter w:w="30" w:type="pct"/>
          <w:trHeight w:hRule="exact" w:val="389"/>
        </w:trPr>
        <w:tc>
          <w:tcPr>
            <w:tcW w:w="1194" w:type="pct"/>
            <w:vAlign w:val="bottom"/>
          </w:tcPr>
          <w:p w14:paraId="2C629D99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5E44B05A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7" w:type="pct"/>
          </w:tcPr>
          <w:p w14:paraId="0C2E4843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4" w:type="pct"/>
          </w:tcPr>
          <w:p w14:paraId="6696E477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18" w:type="pct"/>
            <w:vAlign w:val="bottom"/>
          </w:tcPr>
          <w:p w14:paraId="45C796ED" w14:textId="0A8E7CD8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2" w:type="pct"/>
            <w:vAlign w:val="bottom"/>
          </w:tcPr>
          <w:p w14:paraId="14F5D8F1" w14:textId="77777777" w:rsidR="005B5C25" w:rsidRPr="00CF1517" w:rsidRDefault="005B5C25" w:rsidP="005B5C25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  <w:tab w:val="decimal" w:pos="882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36905D09" w14:textId="28FFC306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5" w:type="pct"/>
          </w:tcPr>
          <w:p w14:paraId="55BC6330" w14:textId="77777777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62" w:type="pct"/>
            <w:vAlign w:val="bottom"/>
          </w:tcPr>
          <w:p w14:paraId="7FF3AD4C" w14:textId="68DD1D38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โปรแกรม</w:t>
            </w:r>
          </w:p>
        </w:tc>
        <w:tc>
          <w:tcPr>
            <w:tcW w:w="98" w:type="pct"/>
          </w:tcPr>
          <w:p w14:paraId="36DB8D16" w14:textId="77777777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82" w:type="pct"/>
          </w:tcPr>
          <w:p w14:paraId="746CED77" w14:textId="1A43D1FD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5B5C25" w:rsidRPr="00CF1517" w14:paraId="5F05B83B" w14:textId="11DED5B6" w:rsidTr="00291FB2">
        <w:trPr>
          <w:gridAfter w:val="2"/>
          <w:wAfter w:w="30" w:type="pct"/>
          <w:trHeight w:hRule="exact" w:val="389"/>
        </w:trPr>
        <w:tc>
          <w:tcPr>
            <w:tcW w:w="1194" w:type="pct"/>
            <w:vAlign w:val="bottom"/>
          </w:tcPr>
          <w:p w14:paraId="55B17F2D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1568C6E1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7" w:type="pct"/>
            <w:vAlign w:val="bottom"/>
          </w:tcPr>
          <w:p w14:paraId="6FA25DEF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โปรแกรม</w:t>
            </w:r>
          </w:p>
        </w:tc>
        <w:tc>
          <w:tcPr>
            <w:tcW w:w="94" w:type="pct"/>
          </w:tcPr>
          <w:p w14:paraId="42FA7C81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18" w:type="pct"/>
            <w:vAlign w:val="bottom"/>
          </w:tcPr>
          <w:p w14:paraId="1E87433F" w14:textId="0B8BAEDC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เครื่องหมาย</w:t>
            </w:r>
          </w:p>
        </w:tc>
        <w:tc>
          <w:tcPr>
            <w:tcW w:w="92" w:type="pct"/>
            <w:vAlign w:val="bottom"/>
          </w:tcPr>
          <w:p w14:paraId="462B8E52" w14:textId="77777777" w:rsidR="005B5C25" w:rsidRPr="00CF1517" w:rsidRDefault="005B5C25" w:rsidP="005B5C25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  <w:tab w:val="decimal" w:pos="882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0FFFAFBE" w14:textId="394ED469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ความสัมพันธ์</w:t>
            </w:r>
          </w:p>
        </w:tc>
        <w:tc>
          <w:tcPr>
            <w:tcW w:w="115" w:type="pct"/>
          </w:tcPr>
          <w:p w14:paraId="3035961E" w14:textId="77777777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62" w:type="pct"/>
            <w:vAlign w:val="bottom"/>
          </w:tcPr>
          <w:p w14:paraId="01C00992" w14:textId="507442B4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98" w:type="pct"/>
          </w:tcPr>
          <w:p w14:paraId="2E232FAB" w14:textId="77777777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82" w:type="pct"/>
          </w:tcPr>
          <w:p w14:paraId="2CB954C0" w14:textId="1FC044FC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5B5C25" w:rsidRPr="00CF1517" w14:paraId="6289219C" w14:textId="5CF514FA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79798FB7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478B48FB" w14:textId="070217FE" w:rsidR="005B5C25" w:rsidRPr="00CF1517" w:rsidRDefault="00291FB2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77" w:type="pct"/>
            <w:vAlign w:val="bottom"/>
          </w:tcPr>
          <w:p w14:paraId="457B956F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94" w:type="pct"/>
          </w:tcPr>
          <w:p w14:paraId="31208B68" w14:textId="77777777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18" w:type="pct"/>
          </w:tcPr>
          <w:p w14:paraId="4890E494" w14:textId="16C171BA" w:rsidR="005B5C25" w:rsidRPr="00CF1517" w:rsidRDefault="005B5C25" w:rsidP="005B5C25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ทางการค้า</w:t>
            </w:r>
          </w:p>
        </w:tc>
        <w:tc>
          <w:tcPr>
            <w:tcW w:w="92" w:type="pct"/>
            <w:vAlign w:val="bottom"/>
          </w:tcPr>
          <w:p w14:paraId="799DECC3" w14:textId="77777777" w:rsidR="005B5C25" w:rsidRPr="00CF1517" w:rsidRDefault="005B5C25" w:rsidP="005B5C25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  <w:tab w:val="decimal" w:pos="882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3A90DD5E" w14:textId="7392D6FF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กับลูกค้า</w:t>
            </w:r>
          </w:p>
        </w:tc>
        <w:tc>
          <w:tcPr>
            <w:tcW w:w="115" w:type="pct"/>
          </w:tcPr>
          <w:p w14:paraId="56F526BA" w14:textId="77777777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62" w:type="pct"/>
          </w:tcPr>
          <w:p w14:paraId="784AB526" w14:textId="1EB90F6E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98" w:type="pct"/>
          </w:tcPr>
          <w:p w14:paraId="72BC67CE" w14:textId="77777777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82" w:type="pct"/>
          </w:tcPr>
          <w:p w14:paraId="4132A2BF" w14:textId="16E88ED6" w:rsidR="005B5C25" w:rsidRPr="00CF1517" w:rsidRDefault="005B5C25" w:rsidP="005B5C2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5B43B9" w:rsidRPr="00CF1517" w14:paraId="0A632520" w14:textId="4E9A50C1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41DB3BEF" w14:textId="77777777" w:rsidR="005B43B9" w:rsidRPr="00CF1517" w:rsidRDefault="005B43B9" w:rsidP="00493C89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129706A2" w14:textId="77777777" w:rsidR="005B43B9" w:rsidRPr="00CF1517" w:rsidRDefault="005B43B9" w:rsidP="00493C89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291" w:type="pct"/>
            <w:gridSpan w:val="9"/>
            <w:vAlign w:val="bottom"/>
          </w:tcPr>
          <w:p w14:paraId="1118CE03" w14:textId="735F028A" w:rsidR="005B43B9" w:rsidRPr="00CF1517" w:rsidRDefault="005B43B9" w:rsidP="00493C89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E2CCA" w:rsidRPr="00CF1517" w14:paraId="2483B3F0" w14:textId="7FA41104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1893F86C" w14:textId="77777777" w:rsidR="005B43B9" w:rsidRPr="00CF1517" w:rsidRDefault="005B43B9" w:rsidP="005B5C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position w:val="8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85" w:type="pct"/>
          </w:tcPr>
          <w:p w14:paraId="7FADF8C2" w14:textId="77777777" w:rsidR="005B43B9" w:rsidRPr="00CF1517" w:rsidRDefault="005B43B9" w:rsidP="00493C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</w:p>
        </w:tc>
        <w:tc>
          <w:tcPr>
            <w:tcW w:w="677" w:type="pct"/>
          </w:tcPr>
          <w:p w14:paraId="502D2D27" w14:textId="77777777" w:rsidR="005B43B9" w:rsidRPr="00CF1517" w:rsidRDefault="005B43B9" w:rsidP="00493C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702A029D" w14:textId="77777777" w:rsidR="005B43B9" w:rsidRPr="00CF1517" w:rsidRDefault="005B43B9" w:rsidP="00493C89">
            <w:pPr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</w:tcPr>
          <w:p w14:paraId="16B32BE3" w14:textId="77777777" w:rsidR="005B43B9" w:rsidRPr="00CF1517" w:rsidRDefault="005B43B9" w:rsidP="00493C89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72A757D6" w14:textId="77777777" w:rsidR="005B43B9" w:rsidRPr="00CF1517" w:rsidRDefault="005B43B9" w:rsidP="00493C89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18E1ABAC" w14:textId="77777777" w:rsidR="005B43B9" w:rsidRPr="00CF1517" w:rsidRDefault="005B43B9" w:rsidP="00493C89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5" w:type="pct"/>
          </w:tcPr>
          <w:p w14:paraId="0692AB2A" w14:textId="77777777" w:rsidR="005B43B9" w:rsidRPr="00CF1517" w:rsidRDefault="005B43B9" w:rsidP="00493C89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</w:tcPr>
          <w:p w14:paraId="50B558EA" w14:textId="77777777" w:rsidR="005B43B9" w:rsidRPr="00CF1517" w:rsidRDefault="005B43B9" w:rsidP="00493C89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" w:type="pct"/>
          </w:tcPr>
          <w:p w14:paraId="0DE87932" w14:textId="77777777" w:rsidR="005B43B9" w:rsidRPr="00CF1517" w:rsidRDefault="005B43B9" w:rsidP="00493C89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</w:tcPr>
          <w:p w14:paraId="542DD50A" w14:textId="34612580" w:rsidR="005B43B9" w:rsidRPr="00CF1517" w:rsidRDefault="005B43B9" w:rsidP="00493C89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21D0A" w:rsidRPr="00CF1517" w14:paraId="7072B100" w14:textId="7D52D3F2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6B9AB87B" w14:textId="24FEE3F6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485" w:type="pct"/>
            <w:vAlign w:val="bottom"/>
          </w:tcPr>
          <w:p w14:paraId="29A42CAA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1A52317A" w14:textId="32B13C3E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669</w:t>
            </w:r>
          </w:p>
        </w:tc>
        <w:tc>
          <w:tcPr>
            <w:tcW w:w="94" w:type="pct"/>
            <w:vAlign w:val="bottom"/>
          </w:tcPr>
          <w:p w14:paraId="5E40E63E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7ACDB8F4" w14:textId="216296D5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413D6014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6A9BA76B" w14:textId="03B1E716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466D2686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044EC69B" w14:textId="5E558CFD" w:rsidR="00E21D0A" w:rsidRPr="00CF1517" w:rsidRDefault="004B0B8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98" w:type="pct"/>
          </w:tcPr>
          <w:p w14:paraId="435861D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6D99D9A8" w14:textId="735DDFD6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197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E21D0A" w:rsidRPr="00CF1517" w14:paraId="325341B9" w14:textId="423FEDDA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7AFD33E0" w14:textId="10706BFB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485" w:type="pct"/>
            <w:vAlign w:val="bottom"/>
          </w:tcPr>
          <w:p w14:paraId="5EBC015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6D8C9F9A" w14:textId="32E27C9F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6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94" w:type="pct"/>
          </w:tcPr>
          <w:p w14:paraId="46D3C2D8" w14:textId="77777777" w:rsidR="00E21D0A" w:rsidRPr="00CF1517" w:rsidRDefault="00E21D0A" w:rsidP="00E21D0A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44E6A186" w14:textId="465E7FA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5ECF6F57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6EF3864" w14:textId="5E0E6D44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15513EC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117BB38A" w14:textId="4DA5BCFE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79</w:t>
            </w:r>
          </w:p>
        </w:tc>
        <w:tc>
          <w:tcPr>
            <w:tcW w:w="98" w:type="pct"/>
          </w:tcPr>
          <w:p w14:paraId="4D50B5E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2994ACB9" w14:textId="157306E8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E21D0A" w:rsidRPr="00CF1517" w14:paraId="62993611" w14:textId="47B2F798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3F0D378A" w14:textId="30EF13CD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ได้มาจากการซื้อธุรกิจ</w:t>
            </w:r>
          </w:p>
        </w:tc>
        <w:tc>
          <w:tcPr>
            <w:tcW w:w="485" w:type="pct"/>
            <w:vAlign w:val="bottom"/>
          </w:tcPr>
          <w:p w14:paraId="79188118" w14:textId="13AAFBA6" w:rsidR="00E21D0A" w:rsidRPr="00291FB2" w:rsidRDefault="00AD2B88" w:rsidP="00291F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4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 w:cs="Angsana New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677" w:type="pct"/>
            <w:vAlign w:val="bottom"/>
          </w:tcPr>
          <w:p w14:paraId="3C1D7F5D" w14:textId="1DED9CD0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  <w:tc>
          <w:tcPr>
            <w:tcW w:w="94" w:type="pct"/>
          </w:tcPr>
          <w:p w14:paraId="52ABE02F" w14:textId="77777777" w:rsidR="00E21D0A" w:rsidRPr="00CF1517" w:rsidRDefault="00E21D0A" w:rsidP="00E21D0A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26C45D44" w14:textId="727639D2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</w:p>
        </w:tc>
        <w:tc>
          <w:tcPr>
            <w:tcW w:w="92" w:type="pct"/>
            <w:vAlign w:val="bottom"/>
          </w:tcPr>
          <w:p w14:paraId="563ACCA6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28C9D911" w14:textId="13DDD3D9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</w:p>
        </w:tc>
        <w:tc>
          <w:tcPr>
            <w:tcW w:w="115" w:type="pct"/>
          </w:tcPr>
          <w:p w14:paraId="6596C6E1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04500197" w14:textId="7FF0D423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4ADAA268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37D15983" w14:textId="1267C5B2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</w:tr>
      <w:tr w:rsidR="00E21D0A" w:rsidRPr="00CF1517" w14:paraId="75F1537C" w14:textId="7563C184" w:rsidTr="00F324DA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2ABC22A9" w14:textId="08228899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โอน</w:t>
            </w:r>
          </w:p>
        </w:tc>
        <w:tc>
          <w:tcPr>
            <w:tcW w:w="485" w:type="pct"/>
            <w:vAlign w:val="bottom"/>
          </w:tcPr>
          <w:p w14:paraId="0E8A8A3C" w14:textId="1C7EA1F4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4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73E5D54B" w14:textId="44EC6858" w:rsidR="00E21D0A" w:rsidRPr="00CF1517" w:rsidRDefault="00360B44" w:rsidP="00A57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</w:p>
        </w:tc>
        <w:tc>
          <w:tcPr>
            <w:tcW w:w="94" w:type="pct"/>
          </w:tcPr>
          <w:p w14:paraId="5334929C" w14:textId="77777777" w:rsidR="00E21D0A" w:rsidRPr="00CF1517" w:rsidRDefault="00E21D0A" w:rsidP="00E21D0A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22E947F6" w14:textId="2084E639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6A7A614F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73F415B2" w14:textId="5B847D75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33AFD097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67FA9B4A" w14:textId="1167EC56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8" w:type="pct"/>
          </w:tcPr>
          <w:p w14:paraId="384AA08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0F03D75F" w14:textId="0EC6A5C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21D0A" w:rsidRPr="00CF1517" w14:paraId="5D1979E1" w14:textId="216A1913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461CA5C5" w14:textId="1823D061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485" w:type="pct"/>
            <w:vAlign w:val="bottom"/>
          </w:tcPr>
          <w:p w14:paraId="54105BCB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129E63CC" w14:textId="5B70804C" w:rsidR="00E21D0A" w:rsidRPr="00CF1517" w:rsidRDefault="00E21D0A" w:rsidP="00A57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9"/>
              </w:tabs>
              <w:spacing w:line="380" w:lineRule="exact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4" w:type="pct"/>
          </w:tcPr>
          <w:p w14:paraId="616755E9" w14:textId="77777777" w:rsidR="00E21D0A" w:rsidRPr="00CF1517" w:rsidRDefault="00E21D0A" w:rsidP="00E21D0A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5457AC73" w14:textId="65AF57CE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427FABB1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36EA7F11" w14:textId="2E1BB908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4DB2957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521FBAAA" w14:textId="3798CBBB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28AF510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7E50C544" w14:textId="663ED167" w:rsidR="00E21D0A" w:rsidRPr="00CF1517" w:rsidRDefault="00E21D0A" w:rsidP="00A57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E21D0A" w:rsidRPr="00CF1517" w14:paraId="6BCBFCC7" w14:textId="7BACB9F6" w:rsidTr="00F324DA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35658A40" w14:textId="3A10118C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485" w:type="pct"/>
            <w:vAlign w:val="bottom"/>
          </w:tcPr>
          <w:p w14:paraId="1375871B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tcBorders>
              <w:top w:val="single" w:sz="4" w:space="0" w:color="auto"/>
            </w:tcBorders>
            <w:vAlign w:val="bottom"/>
          </w:tcPr>
          <w:p w14:paraId="1ECCBFB9" w14:textId="300D86BE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2FE3D66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top w:val="single" w:sz="4" w:space="0" w:color="auto"/>
            </w:tcBorders>
            <w:vAlign w:val="bottom"/>
          </w:tcPr>
          <w:p w14:paraId="52A5F29B" w14:textId="743F00C5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43590A70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</w:tcBorders>
            <w:vAlign w:val="bottom"/>
          </w:tcPr>
          <w:p w14:paraId="49F23444" w14:textId="1FA7679F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5" w:type="pct"/>
          </w:tcPr>
          <w:p w14:paraId="12B891DB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top w:val="single" w:sz="4" w:space="0" w:color="auto"/>
            </w:tcBorders>
            <w:vAlign w:val="bottom"/>
          </w:tcPr>
          <w:p w14:paraId="58321282" w14:textId="70AFB45E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" w:type="pct"/>
          </w:tcPr>
          <w:p w14:paraId="5665303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</w:tcBorders>
            <w:vAlign w:val="bottom"/>
          </w:tcPr>
          <w:p w14:paraId="2C6700BD" w14:textId="68C48668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21D0A" w:rsidRPr="00CF1517" w14:paraId="22D69F95" w14:textId="06941B92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0BAD4399" w14:textId="1DA6C69E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485" w:type="pct"/>
            <w:vAlign w:val="bottom"/>
          </w:tcPr>
          <w:p w14:paraId="11070E3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56BA02D7" w14:textId="74CF5876" w:rsidR="00E21D0A" w:rsidRPr="00CF1517" w:rsidRDefault="00086D0E" w:rsidP="00003C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94" w:type="pct"/>
            <w:vAlign w:val="bottom"/>
          </w:tcPr>
          <w:p w14:paraId="390BD34A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15B587EA" w14:textId="7247397F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</w:p>
        </w:tc>
        <w:tc>
          <w:tcPr>
            <w:tcW w:w="92" w:type="pct"/>
            <w:vAlign w:val="bottom"/>
          </w:tcPr>
          <w:p w14:paraId="702BE12A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E69FB32" w14:textId="14A7FDD3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44</w:t>
            </w:r>
          </w:p>
        </w:tc>
        <w:tc>
          <w:tcPr>
            <w:tcW w:w="115" w:type="pct"/>
          </w:tcPr>
          <w:p w14:paraId="5F9D2857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68A44E39" w14:textId="002C3465" w:rsidR="00E21D0A" w:rsidRPr="00CF1517" w:rsidRDefault="004B0B8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559</w:t>
            </w:r>
          </w:p>
        </w:tc>
        <w:tc>
          <w:tcPr>
            <w:tcW w:w="98" w:type="pct"/>
          </w:tcPr>
          <w:p w14:paraId="5AEEC69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6E86000C" w14:textId="27BF0D47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</w:p>
          <w:p w14:paraId="7AF25965" w14:textId="6D367740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F5C60" w:rsidRPr="00CF1517" w14:paraId="1E40D19E" w14:textId="3E5C8216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1EB4D89E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485" w:type="pct"/>
            <w:vAlign w:val="bottom"/>
          </w:tcPr>
          <w:p w14:paraId="1AE6F5CD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29706921" w14:textId="58343DF1" w:rsidR="002F5C60" w:rsidRPr="00CF1517" w:rsidRDefault="00360B44" w:rsidP="00003C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2F5C60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94" w:type="pct"/>
          </w:tcPr>
          <w:p w14:paraId="587DDE8B" w14:textId="77777777" w:rsidR="002F5C60" w:rsidRPr="00CF1517" w:rsidRDefault="002F5C60" w:rsidP="002F5C60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6FCF663E" w14:textId="6C92C6F4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02923A02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3EC81E57" w14:textId="1C388D0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3CB93F5D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4A52FC21" w14:textId="18FAC734" w:rsidR="002F5C60" w:rsidRPr="00CF1517" w:rsidRDefault="00086D0E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2F5C60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987</w:t>
            </w:r>
          </w:p>
        </w:tc>
        <w:tc>
          <w:tcPr>
            <w:tcW w:w="98" w:type="pct"/>
          </w:tcPr>
          <w:p w14:paraId="2EFD3106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7DF74C59" w14:textId="20D6C984" w:rsidR="002F5C60" w:rsidRPr="00CF1517" w:rsidRDefault="004B0B8A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2F5C60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70</w:t>
            </w:r>
          </w:p>
        </w:tc>
      </w:tr>
      <w:tr w:rsidR="002F5C60" w:rsidRPr="00CF1517" w14:paraId="58BDDC79" w14:textId="2DF3CDC9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37B654FE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โอน</w:t>
            </w:r>
          </w:p>
        </w:tc>
        <w:tc>
          <w:tcPr>
            <w:tcW w:w="485" w:type="pct"/>
            <w:vAlign w:val="bottom"/>
          </w:tcPr>
          <w:p w14:paraId="68E76FC2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shd w:val="clear" w:color="auto" w:fill="auto"/>
            <w:vAlign w:val="bottom"/>
          </w:tcPr>
          <w:p w14:paraId="11B75D5D" w14:textId="1EFD568B" w:rsidR="002F5C60" w:rsidRPr="00CF1517" w:rsidRDefault="004B0B8A" w:rsidP="00003C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6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2F5C60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94" w:type="pct"/>
          </w:tcPr>
          <w:p w14:paraId="4285843D" w14:textId="77777777" w:rsidR="002F5C60" w:rsidRPr="00CF1517" w:rsidRDefault="002F5C60" w:rsidP="002F5C60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172EEEA1" w14:textId="55E7648B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7E85617D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DF9F1CB" w14:textId="408623C6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0475BCAF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3F49DA08" w14:textId="791E2420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8" w:type="pct"/>
          </w:tcPr>
          <w:p w14:paraId="2EC87191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7D2A566E" w14:textId="1FC1FA5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F5C60" w:rsidRPr="00CF1517" w14:paraId="1505F67F" w14:textId="5C42C5ED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0667F070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485" w:type="pct"/>
            <w:vAlign w:val="bottom"/>
          </w:tcPr>
          <w:p w14:paraId="5C7FAB43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shd w:val="clear" w:color="auto" w:fill="auto"/>
            <w:vAlign w:val="bottom"/>
          </w:tcPr>
          <w:p w14:paraId="28DA1A7C" w14:textId="7CCC9EB4" w:rsidR="002F5C60" w:rsidRPr="00CF1517" w:rsidRDefault="002F5C60" w:rsidP="00003C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9"/>
              </w:tabs>
              <w:spacing w:line="380" w:lineRule="exact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878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4" w:type="pct"/>
          </w:tcPr>
          <w:p w14:paraId="5236C529" w14:textId="77777777" w:rsidR="002F5C60" w:rsidRPr="00CF1517" w:rsidRDefault="002F5C60" w:rsidP="002F5C60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1A36A5FD" w14:textId="29090389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3D8AAA8F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0BBE0D04" w14:textId="7517368C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6E0B0B7F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6255F2EB" w14:textId="4751B8CD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8" w:type="pct"/>
          </w:tcPr>
          <w:p w14:paraId="1A4306FF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08AFFAA1" w14:textId="0D5273F9" w:rsidR="002F5C60" w:rsidRPr="00CF1517" w:rsidRDefault="002F5C60" w:rsidP="00A57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9"/>
              </w:tabs>
              <w:spacing w:line="380" w:lineRule="exact"/>
              <w:ind w:left="-108" w:right="-7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196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2F5C60" w:rsidRPr="00CF1517" w14:paraId="7F21E2CD" w14:textId="77777777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243B4AA8" w14:textId="0B2F1CE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485" w:type="pct"/>
            <w:vAlign w:val="bottom"/>
          </w:tcPr>
          <w:p w14:paraId="11ABCB5A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6A4F7A4" w14:textId="0890FA19" w:rsidR="002F5C60" w:rsidRDefault="002F5C60" w:rsidP="00003C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9"/>
              </w:tabs>
              <w:spacing w:line="380" w:lineRule="exact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4" w:type="pct"/>
          </w:tcPr>
          <w:p w14:paraId="01BD0E0C" w14:textId="77777777" w:rsidR="002F5C60" w:rsidRPr="00CF1517" w:rsidRDefault="002F5C60" w:rsidP="002F5C60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tcBorders>
              <w:bottom w:val="single" w:sz="4" w:space="0" w:color="auto"/>
            </w:tcBorders>
            <w:vAlign w:val="bottom"/>
          </w:tcPr>
          <w:p w14:paraId="4CD09011" w14:textId="59D96CD8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7833AE5F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  <w:vAlign w:val="bottom"/>
          </w:tcPr>
          <w:p w14:paraId="71B56D51" w14:textId="16948DFA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582FB18A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tcBorders>
              <w:bottom w:val="single" w:sz="4" w:space="0" w:color="auto"/>
            </w:tcBorders>
            <w:vAlign w:val="bottom"/>
          </w:tcPr>
          <w:p w14:paraId="38BAD160" w14:textId="5CBCE05D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71FF2C55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2" w:type="pct"/>
            <w:tcBorders>
              <w:bottom w:val="single" w:sz="4" w:space="0" w:color="auto"/>
            </w:tcBorders>
            <w:vAlign w:val="bottom"/>
          </w:tcPr>
          <w:p w14:paraId="6554BEA0" w14:textId="29039868" w:rsidR="002F5C60" w:rsidRPr="00CF1517" w:rsidRDefault="002F5C60" w:rsidP="00A57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9"/>
              </w:tabs>
              <w:spacing w:line="380" w:lineRule="exact"/>
              <w:ind w:left="-108" w:right="-7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2F5C60" w:rsidRPr="00CF1517" w14:paraId="5913C999" w14:textId="77777777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02930266" w14:textId="3869C60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485" w:type="pct"/>
            <w:vAlign w:val="bottom"/>
          </w:tcPr>
          <w:p w14:paraId="5CCFB8B4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shd w:val="clear" w:color="auto" w:fill="auto"/>
            <w:vAlign w:val="bottom"/>
          </w:tcPr>
          <w:p w14:paraId="27EDAD55" w14:textId="7789C3C2" w:rsidR="002F5C60" w:rsidRPr="00CF1517" w:rsidRDefault="00086D0E" w:rsidP="00003C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2F5C6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94" w:type="pct"/>
            <w:vAlign w:val="bottom"/>
          </w:tcPr>
          <w:p w14:paraId="641F5B7C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22059A70" w14:textId="53B0A42B" w:rsidR="002F5C60" w:rsidRPr="00CF1517" w:rsidRDefault="00360B44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</w:t>
            </w:r>
            <w:r w:rsidR="002F5C6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</w:p>
        </w:tc>
        <w:tc>
          <w:tcPr>
            <w:tcW w:w="92" w:type="pct"/>
            <w:vAlign w:val="bottom"/>
          </w:tcPr>
          <w:p w14:paraId="4C026DDD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143D9373" w14:textId="485A4893" w:rsidR="002F5C60" w:rsidRPr="00CF1517" w:rsidRDefault="00086D0E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2F5C60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44</w:t>
            </w:r>
          </w:p>
        </w:tc>
        <w:tc>
          <w:tcPr>
            <w:tcW w:w="115" w:type="pct"/>
          </w:tcPr>
          <w:p w14:paraId="194E664A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6FB6F19B" w14:textId="46D1D7A6" w:rsidR="002F5C60" w:rsidRPr="00CF1517" w:rsidRDefault="00086D0E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2F5C6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98" w:type="pct"/>
          </w:tcPr>
          <w:p w14:paraId="585FC782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6D75BE56" w14:textId="16D3FCEC" w:rsidR="002F5C60" w:rsidRPr="00CF1517" w:rsidRDefault="00086D0E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2F5C6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</w:tr>
      <w:tr w:rsidR="002F5C60" w:rsidRPr="00CF1517" w14:paraId="257A5B9B" w14:textId="77777777" w:rsidTr="00291FB2">
        <w:trPr>
          <w:gridAfter w:val="2"/>
          <w:wAfter w:w="30" w:type="pct"/>
          <w:trHeight w:hRule="exact" w:val="389"/>
        </w:trPr>
        <w:tc>
          <w:tcPr>
            <w:tcW w:w="1194" w:type="pct"/>
          </w:tcPr>
          <w:p w14:paraId="02ED9274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6F1814E6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E6B492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72A9F690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top w:val="single" w:sz="4" w:space="0" w:color="auto"/>
            </w:tcBorders>
            <w:vAlign w:val="bottom"/>
          </w:tcPr>
          <w:p w14:paraId="7D64F4FC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25175F5C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</w:tcBorders>
            <w:vAlign w:val="bottom"/>
          </w:tcPr>
          <w:p w14:paraId="0CB210FC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5" w:type="pct"/>
          </w:tcPr>
          <w:p w14:paraId="26424EBE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top w:val="single" w:sz="4" w:space="0" w:color="auto"/>
            </w:tcBorders>
            <w:vAlign w:val="bottom"/>
          </w:tcPr>
          <w:p w14:paraId="58D39588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9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" w:type="pct"/>
          </w:tcPr>
          <w:p w14:paraId="481C5953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</w:tcBorders>
            <w:vAlign w:val="bottom"/>
          </w:tcPr>
          <w:p w14:paraId="029B939B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2F5C60" w:rsidRPr="00CF1517" w14:paraId="70004578" w14:textId="77777777" w:rsidTr="00291FB2">
        <w:trPr>
          <w:gridAfter w:val="1"/>
          <w:wAfter w:w="10" w:type="pct"/>
          <w:trHeight w:hRule="exact" w:val="389"/>
        </w:trPr>
        <w:tc>
          <w:tcPr>
            <w:tcW w:w="1194" w:type="pct"/>
            <w:vAlign w:val="bottom"/>
          </w:tcPr>
          <w:p w14:paraId="6E22F2B1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4DC562A4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311" w:type="pct"/>
            <w:gridSpan w:val="10"/>
          </w:tcPr>
          <w:p w14:paraId="28661A00" w14:textId="0687A8A3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1602"/>
              </w:tabs>
              <w:spacing w:line="240" w:lineRule="auto"/>
              <w:ind w:left="-104" w:right="160" w:firstLine="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ต่อ)</w:t>
            </w:r>
          </w:p>
        </w:tc>
      </w:tr>
      <w:tr w:rsidR="002F5C60" w:rsidRPr="00CF1517" w14:paraId="5DD53220" w14:textId="77777777" w:rsidTr="00291FB2">
        <w:trPr>
          <w:trHeight w:hRule="exact" w:val="389"/>
        </w:trPr>
        <w:tc>
          <w:tcPr>
            <w:tcW w:w="1194" w:type="pct"/>
            <w:vAlign w:val="bottom"/>
          </w:tcPr>
          <w:p w14:paraId="5575F3C5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2915AB0D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7" w:type="pct"/>
          </w:tcPr>
          <w:p w14:paraId="3F4FED6F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4" w:type="pct"/>
          </w:tcPr>
          <w:p w14:paraId="7854A1C0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18" w:type="pct"/>
            <w:vAlign w:val="bottom"/>
          </w:tcPr>
          <w:p w14:paraId="61CE2834" w14:textId="395B9B00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2" w:type="pct"/>
            <w:vAlign w:val="bottom"/>
          </w:tcPr>
          <w:p w14:paraId="3CE92AA2" w14:textId="77777777" w:rsidR="002F5C60" w:rsidRPr="00CF1517" w:rsidRDefault="002F5C60" w:rsidP="002F5C6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  <w:tab w:val="decimal" w:pos="882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815573A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5" w:type="pct"/>
          </w:tcPr>
          <w:p w14:paraId="45C025C2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62" w:type="pct"/>
            <w:vAlign w:val="bottom"/>
          </w:tcPr>
          <w:p w14:paraId="77756D92" w14:textId="36860185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โปรแกรม</w:t>
            </w:r>
          </w:p>
        </w:tc>
        <w:tc>
          <w:tcPr>
            <w:tcW w:w="98" w:type="pct"/>
          </w:tcPr>
          <w:p w14:paraId="6EF98208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612" w:type="pct"/>
            <w:gridSpan w:val="3"/>
          </w:tcPr>
          <w:p w14:paraId="74FE60D1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2F5C60" w:rsidRPr="00CF1517" w14:paraId="337B6E86" w14:textId="77777777" w:rsidTr="00291FB2">
        <w:trPr>
          <w:trHeight w:hRule="exact" w:val="389"/>
        </w:trPr>
        <w:tc>
          <w:tcPr>
            <w:tcW w:w="1194" w:type="pct"/>
            <w:vAlign w:val="bottom"/>
          </w:tcPr>
          <w:p w14:paraId="56F0EDBC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73DD25A7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7" w:type="pct"/>
            <w:vAlign w:val="bottom"/>
          </w:tcPr>
          <w:p w14:paraId="05FA6824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โปรแกรม</w:t>
            </w:r>
          </w:p>
        </w:tc>
        <w:tc>
          <w:tcPr>
            <w:tcW w:w="94" w:type="pct"/>
          </w:tcPr>
          <w:p w14:paraId="7279D2EA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18" w:type="pct"/>
            <w:vAlign w:val="bottom"/>
          </w:tcPr>
          <w:p w14:paraId="469D50CC" w14:textId="5A72E96F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เครื่องหมาย</w:t>
            </w:r>
          </w:p>
        </w:tc>
        <w:tc>
          <w:tcPr>
            <w:tcW w:w="92" w:type="pct"/>
            <w:vAlign w:val="bottom"/>
          </w:tcPr>
          <w:p w14:paraId="1C316A45" w14:textId="77777777" w:rsidR="002F5C60" w:rsidRPr="00CF1517" w:rsidRDefault="002F5C60" w:rsidP="002F5C6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  <w:tab w:val="decimal" w:pos="882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2EC68979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ความสัมพันธ์</w:t>
            </w:r>
          </w:p>
        </w:tc>
        <w:tc>
          <w:tcPr>
            <w:tcW w:w="115" w:type="pct"/>
          </w:tcPr>
          <w:p w14:paraId="1194A779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62" w:type="pct"/>
            <w:vAlign w:val="bottom"/>
          </w:tcPr>
          <w:p w14:paraId="0EE98F7F" w14:textId="4F602F8F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98" w:type="pct"/>
          </w:tcPr>
          <w:p w14:paraId="3132BA01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612" w:type="pct"/>
            <w:gridSpan w:val="3"/>
          </w:tcPr>
          <w:p w14:paraId="02167B0E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2F5C60" w:rsidRPr="00CF1517" w14:paraId="65AA5D9C" w14:textId="77777777" w:rsidTr="00291FB2">
        <w:trPr>
          <w:trHeight w:hRule="exact" w:val="389"/>
        </w:trPr>
        <w:tc>
          <w:tcPr>
            <w:tcW w:w="1194" w:type="pct"/>
          </w:tcPr>
          <w:p w14:paraId="214BEB7E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7895FEF6" w14:textId="0C6954C4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77" w:type="pct"/>
            <w:vAlign w:val="bottom"/>
          </w:tcPr>
          <w:p w14:paraId="2D631A6E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94" w:type="pct"/>
          </w:tcPr>
          <w:p w14:paraId="4DF9B990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18" w:type="pct"/>
          </w:tcPr>
          <w:p w14:paraId="0050ADB8" w14:textId="79EBC469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ทางการค้า</w:t>
            </w:r>
          </w:p>
        </w:tc>
        <w:tc>
          <w:tcPr>
            <w:tcW w:w="92" w:type="pct"/>
            <w:vAlign w:val="bottom"/>
          </w:tcPr>
          <w:p w14:paraId="32252E9B" w14:textId="77777777" w:rsidR="002F5C60" w:rsidRPr="00CF1517" w:rsidRDefault="002F5C60" w:rsidP="002F5C6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  <w:tab w:val="decimal" w:pos="882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779C414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กับลูกค้า</w:t>
            </w:r>
          </w:p>
        </w:tc>
        <w:tc>
          <w:tcPr>
            <w:tcW w:w="115" w:type="pct"/>
          </w:tcPr>
          <w:p w14:paraId="75641E56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62" w:type="pct"/>
          </w:tcPr>
          <w:p w14:paraId="1CECB8BD" w14:textId="72DF6EDF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98" w:type="pct"/>
          </w:tcPr>
          <w:p w14:paraId="4077E8ED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612" w:type="pct"/>
            <w:gridSpan w:val="3"/>
          </w:tcPr>
          <w:p w14:paraId="532FA3C3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2F5C60" w:rsidRPr="00CF1517" w14:paraId="63DF3FE7" w14:textId="77777777" w:rsidTr="00291FB2">
        <w:trPr>
          <w:gridAfter w:val="1"/>
          <w:wAfter w:w="10" w:type="pct"/>
          <w:trHeight w:hRule="exact" w:val="389"/>
        </w:trPr>
        <w:tc>
          <w:tcPr>
            <w:tcW w:w="1194" w:type="pct"/>
          </w:tcPr>
          <w:p w14:paraId="53D6077B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54E9E368" w14:textId="77777777" w:rsidR="002F5C60" w:rsidRPr="00CF1517" w:rsidRDefault="002F5C60" w:rsidP="002F5C60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311" w:type="pct"/>
            <w:gridSpan w:val="10"/>
            <w:vAlign w:val="bottom"/>
          </w:tcPr>
          <w:p w14:paraId="2BC5F1F0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47" w:firstLine="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F5C60" w:rsidRPr="00CF1517" w14:paraId="0F8563E5" w14:textId="77777777" w:rsidTr="00291FB2">
        <w:trPr>
          <w:trHeight w:hRule="exact" w:val="389"/>
        </w:trPr>
        <w:tc>
          <w:tcPr>
            <w:tcW w:w="1194" w:type="pct"/>
          </w:tcPr>
          <w:p w14:paraId="06A37835" w14:textId="09A2585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485" w:type="pct"/>
          </w:tcPr>
          <w:p w14:paraId="48474353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</w:p>
        </w:tc>
        <w:tc>
          <w:tcPr>
            <w:tcW w:w="677" w:type="pct"/>
          </w:tcPr>
          <w:p w14:paraId="70EE9839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0C52B114" w14:textId="77777777" w:rsidR="002F5C60" w:rsidRPr="00CF1517" w:rsidRDefault="002F5C60" w:rsidP="002F5C60">
            <w:pPr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</w:tcPr>
          <w:p w14:paraId="5B60152B" w14:textId="77777777" w:rsidR="002F5C60" w:rsidRPr="00CF1517" w:rsidRDefault="002F5C60" w:rsidP="002F5C6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101908B6" w14:textId="77777777" w:rsidR="002F5C60" w:rsidRPr="00CF1517" w:rsidRDefault="002F5C60" w:rsidP="002F5C6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2B6FEBC9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5" w:type="pct"/>
          </w:tcPr>
          <w:p w14:paraId="7FB5444C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</w:tcPr>
          <w:p w14:paraId="680A2658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" w:type="pct"/>
          </w:tcPr>
          <w:p w14:paraId="686DFF38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</w:tcPr>
          <w:p w14:paraId="5EE4EDD8" w14:textId="77777777" w:rsidR="002F5C60" w:rsidRPr="00CF1517" w:rsidRDefault="002F5C60" w:rsidP="002F5C6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F5C60" w:rsidRPr="00CF1517" w14:paraId="6E2FF419" w14:textId="77777777" w:rsidTr="00291FB2">
        <w:trPr>
          <w:trHeight w:hRule="exact" w:val="389"/>
        </w:trPr>
        <w:tc>
          <w:tcPr>
            <w:tcW w:w="1194" w:type="pct"/>
          </w:tcPr>
          <w:p w14:paraId="0B55F54D" w14:textId="11EEDF89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485" w:type="pct"/>
            <w:vAlign w:val="bottom"/>
          </w:tcPr>
          <w:p w14:paraId="7BB04BC8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35583C6E" w14:textId="0F3A960B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4" w:type="pct"/>
            <w:vAlign w:val="bottom"/>
          </w:tcPr>
          <w:p w14:paraId="15131CB5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19410FF1" w14:textId="62D17008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700D4F43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49A6BED1" w14:textId="4F0C707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1CF32CF9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38110627" w14:textId="2FBA3949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0025DAC4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47464773" w14:textId="30E167C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2F5C60" w:rsidRPr="00CF1517" w14:paraId="2408D189" w14:textId="77777777" w:rsidTr="00291FB2">
        <w:trPr>
          <w:trHeight w:hRule="exact" w:val="389"/>
        </w:trPr>
        <w:tc>
          <w:tcPr>
            <w:tcW w:w="1194" w:type="pct"/>
          </w:tcPr>
          <w:p w14:paraId="40B44BD5" w14:textId="027BCF2B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485" w:type="pct"/>
            <w:vAlign w:val="bottom"/>
          </w:tcPr>
          <w:p w14:paraId="5FCE01D2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7D28AE27" w14:textId="6E1193B5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7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4" w:type="pct"/>
            <w:vAlign w:val="bottom"/>
          </w:tcPr>
          <w:p w14:paraId="1CADF858" w14:textId="77777777" w:rsidR="002F5C60" w:rsidRPr="00CF1517" w:rsidRDefault="002F5C60" w:rsidP="002F5C60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591D0A47" w14:textId="62FB49BC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4A203C7B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1BD09BB" w14:textId="44A3DD2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5C2B3CF9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01CF07D5" w14:textId="782C77DF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7E6C3504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183AD4F7" w14:textId="7E5C2610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2F5C60" w:rsidRPr="00CF1517" w14:paraId="4724E89B" w14:textId="77777777" w:rsidTr="00291FB2">
        <w:trPr>
          <w:trHeight w:hRule="exact" w:val="389"/>
        </w:trPr>
        <w:tc>
          <w:tcPr>
            <w:tcW w:w="1194" w:type="pct"/>
          </w:tcPr>
          <w:p w14:paraId="015B4B64" w14:textId="1F5D205F" w:rsidR="002F5C60" w:rsidRPr="00CF1517" w:rsidRDefault="00AD2B88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485" w:type="pct"/>
            <w:vAlign w:val="bottom"/>
          </w:tcPr>
          <w:p w14:paraId="2667EDE8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7C1EA80F" w14:textId="4FE0FE68" w:rsidR="002F5C60" w:rsidRPr="00CF1517" w:rsidRDefault="00086D0E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7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94" w:type="pct"/>
            <w:vAlign w:val="bottom"/>
          </w:tcPr>
          <w:p w14:paraId="3F22376E" w14:textId="77777777" w:rsidR="002F5C60" w:rsidRPr="00CF1517" w:rsidRDefault="002F5C60" w:rsidP="002F5C60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1EB54F74" w14:textId="2CF7ABCD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2CB5DC79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57D7E4CC" w14:textId="2AF76225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107153F5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66AE9C6B" w14:textId="28BC25F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53B39A79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2C39F97D" w14:textId="01AA8BBD" w:rsidR="002F5C60" w:rsidRPr="00CF1517" w:rsidRDefault="00086D0E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2F5C60" w:rsidRPr="00CF1517" w14:paraId="7B80F22E" w14:textId="77777777" w:rsidTr="00291FB2">
        <w:trPr>
          <w:trHeight w:hRule="exact" w:val="389"/>
        </w:trPr>
        <w:tc>
          <w:tcPr>
            <w:tcW w:w="1194" w:type="pct"/>
          </w:tcPr>
          <w:p w14:paraId="76166F0F" w14:textId="7EA52764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485" w:type="pct"/>
            <w:vAlign w:val="bottom"/>
          </w:tcPr>
          <w:p w14:paraId="55AF84A4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tcBorders>
              <w:top w:val="single" w:sz="4" w:space="0" w:color="auto"/>
            </w:tcBorders>
            <w:vAlign w:val="bottom"/>
          </w:tcPr>
          <w:p w14:paraId="49805A86" w14:textId="0B31814C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5C1DA371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top w:val="single" w:sz="4" w:space="0" w:color="auto"/>
            </w:tcBorders>
            <w:vAlign w:val="bottom"/>
          </w:tcPr>
          <w:p w14:paraId="7813FAF1" w14:textId="1D2763EF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318EE809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</w:tcBorders>
            <w:vAlign w:val="bottom"/>
          </w:tcPr>
          <w:p w14:paraId="52687E1B" w14:textId="35C9E372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5" w:type="pct"/>
          </w:tcPr>
          <w:p w14:paraId="0DBAADAD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top w:val="single" w:sz="4" w:space="0" w:color="auto"/>
            </w:tcBorders>
            <w:vAlign w:val="bottom"/>
          </w:tcPr>
          <w:p w14:paraId="4DA56D7C" w14:textId="31376928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" w:type="pct"/>
          </w:tcPr>
          <w:p w14:paraId="5E660B42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tcBorders>
              <w:top w:val="single" w:sz="4" w:space="0" w:color="auto"/>
            </w:tcBorders>
            <w:vAlign w:val="bottom"/>
          </w:tcPr>
          <w:p w14:paraId="0BCABB52" w14:textId="7CA7175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F5C60" w:rsidRPr="00CF1517" w14:paraId="58958E62" w14:textId="77777777" w:rsidTr="00291FB2">
        <w:trPr>
          <w:trHeight w:hRule="exact" w:val="389"/>
        </w:trPr>
        <w:tc>
          <w:tcPr>
            <w:tcW w:w="1194" w:type="pct"/>
          </w:tcPr>
          <w:p w14:paraId="1CD7D429" w14:textId="1224426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485" w:type="pct"/>
            <w:vAlign w:val="bottom"/>
          </w:tcPr>
          <w:p w14:paraId="1EF2EFB4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68E298D1" w14:textId="648B1901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94" w:type="pct"/>
            <w:vAlign w:val="bottom"/>
          </w:tcPr>
          <w:p w14:paraId="580D6E41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164B95C6" w14:textId="59568EFE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6CBD7E74" w14:textId="77777777" w:rsidR="002F5C60" w:rsidRPr="00CF1517" w:rsidRDefault="002F5C60" w:rsidP="002F5C60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3CA92AD1" w14:textId="68B88176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40DC6560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6229D85C" w14:textId="094B67E2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7A5E1C02" w14:textId="77777777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076569B9" w14:textId="2B44A658" w:rsidR="002F5C60" w:rsidRPr="00CF1517" w:rsidRDefault="002F5C60" w:rsidP="002F5C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</w:tr>
      <w:tr w:rsidR="00A304F6" w:rsidRPr="00CF1517" w14:paraId="4DFE6C15" w14:textId="77777777" w:rsidTr="00291FB2">
        <w:trPr>
          <w:trHeight w:hRule="exact" w:val="389"/>
        </w:trPr>
        <w:tc>
          <w:tcPr>
            <w:tcW w:w="1194" w:type="pct"/>
          </w:tcPr>
          <w:p w14:paraId="7C843DEF" w14:textId="27016B5F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485" w:type="pct"/>
            <w:vAlign w:val="bottom"/>
          </w:tcPr>
          <w:p w14:paraId="7848EF15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vAlign w:val="bottom"/>
          </w:tcPr>
          <w:p w14:paraId="2109032C" w14:textId="4D5B0C32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94" w:type="pct"/>
            <w:vAlign w:val="bottom"/>
          </w:tcPr>
          <w:p w14:paraId="71CB8347" w14:textId="77777777" w:rsidR="00A304F6" w:rsidRPr="00CF1517" w:rsidRDefault="00A304F6" w:rsidP="00A304F6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277821E5" w14:textId="1B1DEB59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46B925A2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47E590B7" w14:textId="7458EB19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4CEDA6A7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541F3D44" w14:textId="6F6F7A2D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4D7E496C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00D38769" w14:textId="615A5F32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A304F6" w:rsidRPr="00CF1517" w14:paraId="00F6FF96" w14:textId="77777777" w:rsidTr="00291FB2">
        <w:trPr>
          <w:trHeight w:hRule="exact" w:val="389"/>
        </w:trPr>
        <w:tc>
          <w:tcPr>
            <w:tcW w:w="1194" w:type="pct"/>
          </w:tcPr>
          <w:p w14:paraId="33EFC4EB" w14:textId="79ADA4B5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485" w:type="pct"/>
            <w:vAlign w:val="bottom"/>
          </w:tcPr>
          <w:p w14:paraId="10624AE8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shd w:val="clear" w:color="auto" w:fill="auto"/>
            <w:vAlign w:val="bottom"/>
          </w:tcPr>
          <w:p w14:paraId="25E07076" w14:textId="54434966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7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A304F6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</w:t>
            </w:r>
          </w:p>
        </w:tc>
        <w:tc>
          <w:tcPr>
            <w:tcW w:w="94" w:type="pct"/>
            <w:vAlign w:val="bottom"/>
          </w:tcPr>
          <w:p w14:paraId="2E4731F7" w14:textId="77777777" w:rsidR="00A304F6" w:rsidRPr="00CF1517" w:rsidRDefault="00A304F6" w:rsidP="00A304F6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18" w:type="pct"/>
            <w:vAlign w:val="bottom"/>
          </w:tcPr>
          <w:p w14:paraId="7C549510" w14:textId="65DA807C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53E779D4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53" w:type="pct"/>
            <w:vAlign w:val="bottom"/>
          </w:tcPr>
          <w:p w14:paraId="72398CF5" w14:textId="12400B08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24E19621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7D494507" w14:textId="22AF0BAF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7EEA23F6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77728F79" w14:textId="6F747F1E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A304F6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</w:t>
            </w:r>
          </w:p>
        </w:tc>
      </w:tr>
      <w:tr w:rsidR="00A304F6" w:rsidRPr="00CF1517" w14:paraId="37F72DB0" w14:textId="77777777" w:rsidTr="00291FB2">
        <w:trPr>
          <w:trHeight w:hRule="exact" w:val="389"/>
        </w:trPr>
        <w:tc>
          <w:tcPr>
            <w:tcW w:w="1194" w:type="pct"/>
          </w:tcPr>
          <w:p w14:paraId="0368B61F" w14:textId="7F35C0A8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485" w:type="pct"/>
            <w:vAlign w:val="bottom"/>
          </w:tcPr>
          <w:p w14:paraId="631F69A0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723F8F7" w14:textId="37469E04" w:rsidR="00A304F6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right="77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94" w:type="pct"/>
            <w:vAlign w:val="bottom"/>
          </w:tcPr>
          <w:p w14:paraId="4A12ED67" w14:textId="77777777" w:rsidR="00A304F6" w:rsidRPr="00CF1517" w:rsidRDefault="00A304F6" w:rsidP="00A304F6">
            <w:pPr>
              <w:pStyle w:val="block"/>
              <w:tabs>
                <w:tab w:val="decimal" w:pos="1141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18" w:type="pct"/>
            <w:tcBorders>
              <w:bottom w:val="single" w:sz="4" w:space="0" w:color="auto"/>
            </w:tcBorders>
            <w:vAlign w:val="bottom"/>
          </w:tcPr>
          <w:p w14:paraId="532A61CE" w14:textId="0A7FF602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1BF7106D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  <w:vAlign w:val="bottom"/>
          </w:tcPr>
          <w:p w14:paraId="703DF159" w14:textId="3DF3E994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1360D5AD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2" w:type="pct"/>
            <w:tcBorders>
              <w:bottom w:val="single" w:sz="4" w:space="0" w:color="auto"/>
            </w:tcBorders>
            <w:vAlign w:val="bottom"/>
          </w:tcPr>
          <w:p w14:paraId="04F20885" w14:textId="305FEB74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543D9268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tcBorders>
              <w:bottom w:val="single" w:sz="4" w:space="0" w:color="auto"/>
            </w:tcBorders>
            <w:vAlign w:val="bottom"/>
          </w:tcPr>
          <w:p w14:paraId="5926938B" w14:textId="5716DB95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</w:tr>
      <w:tr w:rsidR="00A304F6" w:rsidRPr="00CF1517" w14:paraId="5837A6D5" w14:textId="77777777" w:rsidTr="00291FB2">
        <w:trPr>
          <w:trHeight w:hRule="exact" w:val="389"/>
        </w:trPr>
        <w:tc>
          <w:tcPr>
            <w:tcW w:w="1194" w:type="pct"/>
          </w:tcPr>
          <w:p w14:paraId="03550547" w14:textId="46389E3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485" w:type="pct"/>
            <w:vAlign w:val="bottom"/>
          </w:tcPr>
          <w:p w14:paraId="6FB8148F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3F9B2C2" w14:textId="66DD95FD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161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94" w:type="pct"/>
            <w:vAlign w:val="bottom"/>
          </w:tcPr>
          <w:p w14:paraId="1D4B69D0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26FFEA" w14:textId="6A0D5FD9" w:rsidR="00A304F6" w:rsidRPr="00A304F6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92" w:type="pct"/>
            <w:vAlign w:val="bottom"/>
          </w:tcPr>
          <w:p w14:paraId="0034AC6C" w14:textId="77777777" w:rsidR="00A304F6" w:rsidRPr="00A304F6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C75ACF" w14:textId="38322AB2" w:rsidR="00A304F6" w:rsidRPr="00A304F6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15" w:type="pct"/>
          </w:tcPr>
          <w:p w14:paraId="1DF3C485" w14:textId="77777777" w:rsidR="00A304F6" w:rsidRPr="00A304F6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C6D3D8" w14:textId="6AD8816D" w:rsidR="00A304F6" w:rsidRPr="00A304F6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98" w:type="pct"/>
          </w:tcPr>
          <w:p w14:paraId="05B9E1C9" w14:textId="77777777" w:rsidR="00A304F6" w:rsidRPr="00A304F6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A6DB4A" w14:textId="390CEA5A" w:rsidR="00A304F6" w:rsidRPr="00A304F6" w:rsidRDefault="009274D0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161</w:t>
            </w:r>
            <w:r w:rsidR="00A304F6" w:rsidRP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</w:tr>
      <w:tr w:rsidR="00A304F6" w:rsidRPr="00CF1517" w14:paraId="43D08A28" w14:textId="77777777" w:rsidTr="00291FB2">
        <w:trPr>
          <w:trHeight w:hRule="exact" w:val="389"/>
        </w:trPr>
        <w:tc>
          <w:tcPr>
            <w:tcW w:w="1194" w:type="pct"/>
          </w:tcPr>
          <w:p w14:paraId="33CBAC3D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85" w:type="pct"/>
            <w:vAlign w:val="bottom"/>
          </w:tcPr>
          <w:p w14:paraId="279B6638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FAD45D1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055C23BE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top w:val="single" w:sz="4" w:space="0" w:color="auto"/>
            </w:tcBorders>
            <w:vAlign w:val="bottom"/>
          </w:tcPr>
          <w:p w14:paraId="3AD3E812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6E7ACF48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</w:tcBorders>
            <w:vAlign w:val="bottom"/>
          </w:tcPr>
          <w:p w14:paraId="786EE7B4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5" w:type="pct"/>
          </w:tcPr>
          <w:p w14:paraId="51BBC99E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top w:val="single" w:sz="4" w:space="0" w:color="auto"/>
            </w:tcBorders>
            <w:vAlign w:val="bottom"/>
          </w:tcPr>
          <w:p w14:paraId="2C329B86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" w:type="pct"/>
          </w:tcPr>
          <w:p w14:paraId="2C853773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tcBorders>
              <w:top w:val="single" w:sz="4" w:space="0" w:color="auto"/>
            </w:tcBorders>
            <w:vAlign w:val="bottom"/>
          </w:tcPr>
          <w:p w14:paraId="0DAD1378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A304F6" w:rsidRPr="00CF1517" w14:paraId="500AEC76" w14:textId="77777777" w:rsidTr="00291FB2">
        <w:trPr>
          <w:trHeight w:hRule="exact" w:val="389"/>
        </w:trPr>
        <w:tc>
          <w:tcPr>
            <w:tcW w:w="1194" w:type="pct"/>
            <w:vAlign w:val="center"/>
          </w:tcPr>
          <w:p w14:paraId="4F6D66AA" w14:textId="59B92CA2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485" w:type="pct"/>
            <w:vAlign w:val="bottom"/>
          </w:tcPr>
          <w:p w14:paraId="33086C3D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shd w:val="clear" w:color="auto" w:fill="auto"/>
            <w:vAlign w:val="bottom"/>
          </w:tcPr>
          <w:p w14:paraId="652D29E3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4" w:type="pct"/>
            <w:vAlign w:val="bottom"/>
          </w:tcPr>
          <w:p w14:paraId="10ACDF7B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vAlign w:val="bottom"/>
          </w:tcPr>
          <w:p w14:paraId="53062861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2" w:type="pct"/>
            <w:vAlign w:val="bottom"/>
          </w:tcPr>
          <w:p w14:paraId="2E480202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vAlign w:val="bottom"/>
          </w:tcPr>
          <w:p w14:paraId="1B81C85E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5" w:type="pct"/>
          </w:tcPr>
          <w:p w14:paraId="5CF0761E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vAlign w:val="bottom"/>
          </w:tcPr>
          <w:p w14:paraId="0FF0510A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" w:type="pct"/>
          </w:tcPr>
          <w:p w14:paraId="1161B4F1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vAlign w:val="bottom"/>
          </w:tcPr>
          <w:p w14:paraId="6C673FE4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A304F6" w:rsidRPr="00CF1517" w14:paraId="4ADD40B0" w14:textId="77777777" w:rsidTr="00291FB2">
        <w:trPr>
          <w:trHeight w:hRule="exact" w:val="389"/>
        </w:trPr>
        <w:tc>
          <w:tcPr>
            <w:tcW w:w="1194" w:type="pct"/>
            <w:vAlign w:val="center"/>
          </w:tcPr>
          <w:p w14:paraId="72DDF693" w14:textId="3B7F3376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485" w:type="pct"/>
            <w:vAlign w:val="bottom"/>
          </w:tcPr>
          <w:p w14:paraId="484949E2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EA42CE8" w14:textId="2AA79C69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90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94" w:type="pct"/>
            <w:vAlign w:val="center"/>
          </w:tcPr>
          <w:p w14:paraId="3B5B96E6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bottom w:val="double" w:sz="4" w:space="0" w:color="auto"/>
            </w:tcBorders>
            <w:vAlign w:val="center"/>
          </w:tcPr>
          <w:p w14:paraId="43B8CE7F" w14:textId="12F772DD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</w:p>
        </w:tc>
        <w:tc>
          <w:tcPr>
            <w:tcW w:w="92" w:type="pct"/>
            <w:vAlign w:val="center"/>
          </w:tcPr>
          <w:p w14:paraId="23D6A8EB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double" w:sz="4" w:space="0" w:color="auto"/>
            </w:tcBorders>
            <w:vAlign w:val="center"/>
          </w:tcPr>
          <w:p w14:paraId="7D1AFD7C" w14:textId="7B60C53B" w:rsidR="00A304F6" w:rsidRPr="00CF1517" w:rsidRDefault="00086D0E" w:rsidP="006215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44</w:t>
            </w:r>
          </w:p>
        </w:tc>
        <w:tc>
          <w:tcPr>
            <w:tcW w:w="115" w:type="pct"/>
          </w:tcPr>
          <w:p w14:paraId="0F7B6E25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bottom w:val="double" w:sz="4" w:space="0" w:color="auto"/>
            </w:tcBorders>
            <w:vAlign w:val="center"/>
          </w:tcPr>
          <w:p w14:paraId="0D3D2ABB" w14:textId="4E9B5EB5" w:rsidR="00A304F6" w:rsidRPr="00CF1517" w:rsidRDefault="004B0B8A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559</w:t>
            </w:r>
          </w:p>
        </w:tc>
        <w:tc>
          <w:tcPr>
            <w:tcW w:w="98" w:type="pct"/>
          </w:tcPr>
          <w:p w14:paraId="7E9CFEA1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tcBorders>
              <w:bottom w:val="double" w:sz="4" w:space="0" w:color="auto"/>
            </w:tcBorders>
            <w:vAlign w:val="center"/>
          </w:tcPr>
          <w:p w14:paraId="67E15741" w14:textId="75B15F82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107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</w:tr>
      <w:tr w:rsidR="00A304F6" w:rsidRPr="00CF1517" w14:paraId="4A2F1371" w14:textId="77777777" w:rsidTr="00291FB2">
        <w:trPr>
          <w:trHeight w:hRule="exact" w:val="389"/>
        </w:trPr>
        <w:tc>
          <w:tcPr>
            <w:tcW w:w="1194" w:type="pct"/>
            <w:vAlign w:val="center"/>
          </w:tcPr>
          <w:p w14:paraId="66C69BA7" w14:textId="5C9CED3B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32"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485" w:type="pct"/>
            <w:vAlign w:val="bottom"/>
          </w:tcPr>
          <w:p w14:paraId="6C4E4FC3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7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356D830" w14:textId="7A0876CA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5"/>
              </w:tabs>
              <w:spacing w:line="380" w:lineRule="exact"/>
              <w:ind w:left="-108" w:right="7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94" w:type="pct"/>
            <w:vAlign w:val="center"/>
          </w:tcPr>
          <w:p w14:paraId="05B07618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380" w:lineRule="exact"/>
              <w:ind w:left="-108" w:right="4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5DAF233A" w14:textId="58237CB5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1"/>
              </w:tabs>
              <w:spacing w:line="380" w:lineRule="exact"/>
              <w:ind w:left="-108" w:right="8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</w:p>
        </w:tc>
        <w:tc>
          <w:tcPr>
            <w:tcW w:w="92" w:type="pct"/>
            <w:vAlign w:val="center"/>
          </w:tcPr>
          <w:p w14:paraId="22E73DDE" w14:textId="77777777" w:rsidR="00A304F6" w:rsidRPr="00CF1517" w:rsidRDefault="00A304F6" w:rsidP="00A304F6">
            <w:pPr>
              <w:pStyle w:val="block"/>
              <w:tabs>
                <w:tab w:val="decimal" w:pos="702"/>
              </w:tabs>
              <w:spacing w:after="0" w:line="380" w:lineRule="exact"/>
              <w:ind w:lef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1C3D204D" w14:textId="07A83633" w:rsidR="00A304F6" w:rsidRPr="00CF1517" w:rsidRDefault="00086D0E" w:rsidP="006215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54"/>
              </w:tabs>
              <w:spacing w:line="380" w:lineRule="exact"/>
              <w:ind w:left="-108" w:right="7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A304F6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44</w:t>
            </w:r>
          </w:p>
        </w:tc>
        <w:tc>
          <w:tcPr>
            <w:tcW w:w="115" w:type="pct"/>
          </w:tcPr>
          <w:p w14:paraId="700CFBB8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2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D21A234" w14:textId="142D9A66" w:rsidR="00A304F6" w:rsidRPr="00CF1517" w:rsidRDefault="00086D0E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8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98" w:type="pct"/>
          </w:tcPr>
          <w:p w14:paraId="4E586F25" w14:textId="77777777" w:rsidR="00A304F6" w:rsidRPr="00CF1517" w:rsidRDefault="00A304F6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gridSpan w:val="3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1ACB882" w14:textId="075B64BE" w:rsidR="00A304F6" w:rsidRPr="00CF1517" w:rsidRDefault="00360B44" w:rsidP="00A304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15"/>
              </w:tabs>
              <w:spacing w:line="380" w:lineRule="exact"/>
              <w:ind w:left="-108" w:right="-14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101</w:t>
            </w:r>
            <w:r w:rsidR="00A304F6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</w:p>
        </w:tc>
      </w:tr>
    </w:tbl>
    <w:p w14:paraId="121AFDDC" w14:textId="77777777" w:rsidR="000E6D8B" w:rsidRPr="00CF1517" w:rsidRDefault="000E6D8B" w:rsidP="000E6D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90"/>
        <w:rPr>
          <w:rFonts w:ascii="Angsana New" w:hAnsi="Angsana New" w:cs="Angsana New"/>
          <w:b/>
          <w:bCs/>
          <w:sz w:val="30"/>
          <w:szCs w:val="30"/>
          <w:cs/>
        </w:rPr>
        <w:sectPr w:rsidR="000E6D8B" w:rsidRPr="00CF1517" w:rsidSect="000B5009">
          <w:headerReference w:type="default" r:id="rId31"/>
          <w:pgSz w:w="16834" w:h="11909" w:orient="landscape" w:code="9"/>
          <w:pgMar w:top="1152" w:right="691" w:bottom="1152" w:left="576" w:header="720" w:footer="720" w:gutter="0"/>
          <w:cols w:space="720"/>
          <w:docGrid w:linePitch="360"/>
        </w:sectPr>
      </w:pPr>
    </w:p>
    <w:tbl>
      <w:tblPr>
        <w:tblW w:w="9250" w:type="dxa"/>
        <w:tblInd w:w="486" w:type="dxa"/>
        <w:tblLayout w:type="fixed"/>
        <w:tblLook w:val="0000" w:firstRow="0" w:lastRow="0" w:firstColumn="0" w:lastColumn="0" w:noHBand="0" w:noVBand="0"/>
      </w:tblPr>
      <w:tblGrid>
        <w:gridCol w:w="3806"/>
        <w:gridCol w:w="1434"/>
        <w:gridCol w:w="237"/>
        <w:gridCol w:w="1844"/>
        <w:gridCol w:w="270"/>
        <w:gridCol w:w="1659"/>
      </w:tblGrid>
      <w:tr w:rsidR="000E6D8B" w:rsidRPr="00CF1517" w14:paraId="1A1CF015" w14:textId="77777777" w:rsidTr="000E6D8B">
        <w:trPr>
          <w:trHeight w:hRule="exact" w:val="360"/>
        </w:trPr>
        <w:tc>
          <w:tcPr>
            <w:tcW w:w="2057" w:type="pct"/>
          </w:tcPr>
          <w:p w14:paraId="356339E2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43"/>
              </w:tabs>
              <w:spacing w:line="380" w:lineRule="exact"/>
              <w:ind w:left="-108" w:right="-14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br w:type="page"/>
            </w:r>
          </w:p>
        </w:tc>
        <w:tc>
          <w:tcPr>
            <w:tcW w:w="2943" w:type="pct"/>
            <w:gridSpan w:val="5"/>
            <w:vAlign w:val="bottom"/>
          </w:tcPr>
          <w:p w14:paraId="3AB05796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43"/>
              </w:tabs>
              <w:spacing w:line="380" w:lineRule="exact"/>
              <w:ind w:left="-108" w:right="-14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6D8B" w:rsidRPr="00CF1517" w14:paraId="375AFADC" w14:textId="77777777" w:rsidTr="000E6D8B">
        <w:trPr>
          <w:trHeight w:hRule="exact" w:val="360"/>
        </w:trPr>
        <w:tc>
          <w:tcPr>
            <w:tcW w:w="2057" w:type="pct"/>
          </w:tcPr>
          <w:p w14:paraId="63332041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75" w:type="pct"/>
            <w:vAlign w:val="bottom"/>
          </w:tcPr>
          <w:p w14:paraId="3B695A85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8" w:type="pct"/>
          </w:tcPr>
          <w:p w14:paraId="53C27249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97" w:type="pct"/>
            <w:vAlign w:val="bottom"/>
          </w:tcPr>
          <w:p w14:paraId="65A74FC8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โปรแกรม</w:t>
            </w:r>
          </w:p>
        </w:tc>
        <w:tc>
          <w:tcPr>
            <w:tcW w:w="146" w:type="pct"/>
          </w:tcPr>
          <w:p w14:paraId="5EAC8FC2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97" w:type="pct"/>
          </w:tcPr>
          <w:p w14:paraId="1D13F918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  <w:p w14:paraId="2247CB9D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</w:tr>
      <w:tr w:rsidR="000E6D8B" w:rsidRPr="00CF1517" w14:paraId="0198DB2D" w14:textId="77777777" w:rsidTr="000E6D8B">
        <w:trPr>
          <w:trHeight w:hRule="exact" w:val="360"/>
        </w:trPr>
        <w:tc>
          <w:tcPr>
            <w:tcW w:w="2057" w:type="pct"/>
          </w:tcPr>
          <w:p w14:paraId="3856A5EF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75" w:type="pct"/>
            <w:vAlign w:val="bottom"/>
          </w:tcPr>
          <w:p w14:paraId="6F289DC2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โปรแกรม</w:t>
            </w:r>
          </w:p>
        </w:tc>
        <w:tc>
          <w:tcPr>
            <w:tcW w:w="128" w:type="pct"/>
          </w:tcPr>
          <w:p w14:paraId="043916D0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97" w:type="pct"/>
            <w:vAlign w:val="bottom"/>
          </w:tcPr>
          <w:p w14:paraId="1D2CDC71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146" w:type="pct"/>
          </w:tcPr>
          <w:p w14:paraId="5D119B56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97" w:type="pct"/>
          </w:tcPr>
          <w:p w14:paraId="07812C9B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0E6D8B" w:rsidRPr="00CF1517" w14:paraId="7896CB3C" w14:textId="77777777" w:rsidTr="000E6D8B">
        <w:trPr>
          <w:trHeight w:hRule="exact" w:val="360"/>
        </w:trPr>
        <w:tc>
          <w:tcPr>
            <w:tcW w:w="2057" w:type="pct"/>
          </w:tcPr>
          <w:p w14:paraId="601D0EE9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75" w:type="pct"/>
            <w:vAlign w:val="bottom"/>
          </w:tcPr>
          <w:p w14:paraId="55D1D803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128" w:type="pct"/>
          </w:tcPr>
          <w:p w14:paraId="6E58C873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97" w:type="pct"/>
          </w:tcPr>
          <w:p w14:paraId="5F0ECA0E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46" w:type="pct"/>
          </w:tcPr>
          <w:p w14:paraId="556A52AD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97" w:type="pct"/>
          </w:tcPr>
          <w:p w14:paraId="6AF29DA6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0E6D8B" w:rsidRPr="00CF1517" w14:paraId="5F8E12FB" w14:textId="77777777" w:rsidTr="000E6D8B">
        <w:trPr>
          <w:trHeight w:hRule="exact" w:val="360"/>
        </w:trPr>
        <w:tc>
          <w:tcPr>
            <w:tcW w:w="2057" w:type="pct"/>
          </w:tcPr>
          <w:p w14:paraId="4BFFA638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943" w:type="pct"/>
            <w:gridSpan w:val="5"/>
            <w:vAlign w:val="bottom"/>
          </w:tcPr>
          <w:p w14:paraId="2998A210" w14:textId="77777777" w:rsidR="000E6D8B" w:rsidRPr="00CF1517" w:rsidRDefault="000E6D8B" w:rsidP="000E6D8B">
            <w:pPr>
              <w:tabs>
                <w:tab w:val="clear" w:pos="907"/>
                <w:tab w:val="decimal" w:pos="1602"/>
              </w:tabs>
              <w:spacing w:line="380" w:lineRule="exact"/>
              <w:ind w:left="-108" w:right="-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E6D8B" w:rsidRPr="00CF1517" w14:paraId="048FB2F4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687B18D9" w14:textId="77777777" w:rsidR="000E6D8B" w:rsidRPr="00CF1517" w:rsidRDefault="000E6D8B" w:rsidP="000E6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position w:val="8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position w:val="8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775" w:type="pct"/>
            <w:vAlign w:val="center"/>
          </w:tcPr>
          <w:p w14:paraId="55752BBA" w14:textId="77777777" w:rsidR="000E6D8B" w:rsidRPr="00CF1517" w:rsidRDefault="000E6D8B" w:rsidP="000E6D8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0B1B51D2" w14:textId="77777777" w:rsidR="000E6D8B" w:rsidRPr="00CF1517" w:rsidRDefault="000E6D8B" w:rsidP="000E6D8B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321E9133" w14:textId="77777777" w:rsidR="000E6D8B" w:rsidRPr="00CF1517" w:rsidRDefault="000E6D8B" w:rsidP="000E6D8B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  <w:vAlign w:val="center"/>
          </w:tcPr>
          <w:p w14:paraId="59B515F0" w14:textId="77777777" w:rsidR="000E6D8B" w:rsidRPr="00CF1517" w:rsidRDefault="000E6D8B" w:rsidP="000E6D8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13176BCF" w14:textId="77777777" w:rsidR="000E6D8B" w:rsidRPr="00CF1517" w:rsidRDefault="000E6D8B" w:rsidP="000E6D8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2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21D0A" w:rsidRPr="00CF1517" w14:paraId="3D964BA6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17D0EA73" w14:textId="11E30A22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775" w:type="pct"/>
            <w:vAlign w:val="center"/>
          </w:tcPr>
          <w:p w14:paraId="44BEECE8" w14:textId="764CE51E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28" w:type="pct"/>
          </w:tcPr>
          <w:p w14:paraId="6B9363C9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1067F841" w14:textId="70102D3B" w:rsidR="00E21D0A" w:rsidRPr="00CF1517" w:rsidRDefault="004B0B8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  <w:tc>
          <w:tcPr>
            <w:tcW w:w="146" w:type="pct"/>
            <w:vAlign w:val="center"/>
          </w:tcPr>
          <w:p w14:paraId="7FAB8E2E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737A803B" w14:textId="7049EB85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E21D0A" w:rsidRPr="00CF1517" w14:paraId="4A19573C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49E0EEA7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775" w:type="pct"/>
            <w:vAlign w:val="center"/>
          </w:tcPr>
          <w:p w14:paraId="55306438" w14:textId="2FFC199F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3C81933B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51FA24EF" w14:textId="510D8C2A" w:rsidR="00E21D0A" w:rsidRPr="00CF1517" w:rsidRDefault="00360B44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</w:p>
        </w:tc>
        <w:tc>
          <w:tcPr>
            <w:tcW w:w="146" w:type="pct"/>
            <w:vAlign w:val="center"/>
          </w:tcPr>
          <w:p w14:paraId="0467D140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1DD3315C" w14:textId="7C95C526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75</w:t>
            </w:r>
          </w:p>
        </w:tc>
      </w:tr>
      <w:tr w:rsidR="00E21D0A" w:rsidRPr="00CF1517" w14:paraId="2F5C43E9" w14:textId="77777777" w:rsidTr="000E6D8B">
        <w:trPr>
          <w:trHeight w:hRule="exact" w:val="403"/>
        </w:trPr>
        <w:tc>
          <w:tcPr>
            <w:tcW w:w="2057" w:type="pct"/>
          </w:tcPr>
          <w:p w14:paraId="671BD053" w14:textId="5AFC85F4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775" w:type="pct"/>
            <w:tcBorders>
              <w:top w:val="single" w:sz="4" w:space="0" w:color="auto"/>
            </w:tcBorders>
            <w:vAlign w:val="center"/>
          </w:tcPr>
          <w:p w14:paraId="3113E89B" w14:textId="32A676A7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</w:tcPr>
          <w:p w14:paraId="63CF3DBA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top w:val="single" w:sz="4" w:space="0" w:color="auto"/>
            </w:tcBorders>
            <w:vAlign w:val="center"/>
          </w:tcPr>
          <w:p w14:paraId="207FE3FC" w14:textId="5504C27F" w:rsidR="00E21D0A" w:rsidRPr="00CF1517" w:rsidRDefault="00E21D0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center"/>
          </w:tcPr>
          <w:p w14:paraId="655A051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top w:val="single" w:sz="4" w:space="0" w:color="auto"/>
            </w:tcBorders>
            <w:vAlign w:val="center"/>
          </w:tcPr>
          <w:p w14:paraId="49828605" w14:textId="50F152DD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E21D0A" w:rsidRPr="00CF1517" w14:paraId="422B0F0E" w14:textId="77777777" w:rsidTr="000E6D8B">
        <w:trPr>
          <w:trHeight w:hRule="exact" w:val="403"/>
        </w:trPr>
        <w:tc>
          <w:tcPr>
            <w:tcW w:w="2057" w:type="pct"/>
          </w:tcPr>
          <w:p w14:paraId="01A6102C" w14:textId="6CB9DE8A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   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775" w:type="pct"/>
            <w:vAlign w:val="center"/>
          </w:tcPr>
          <w:p w14:paraId="5AC7293F" w14:textId="2F21B770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258637BF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291561DF" w14:textId="48D53D9A" w:rsidR="00E21D0A" w:rsidRPr="00CF1517" w:rsidRDefault="004B0B8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46" w:type="pct"/>
            <w:vAlign w:val="center"/>
          </w:tcPr>
          <w:p w14:paraId="3458666E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3E5E4933" w14:textId="40599F35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99</w:t>
            </w:r>
          </w:p>
        </w:tc>
      </w:tr>
      <w:tr w:rsidR="00E21D0A" w:rsidRPr="00CF1517" w14:paraId="76554029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08ED6AA6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775" w:type="pct"/>
            <w:vAlign w:val="center"/>
          </w:tcPr>
          <w:p w14:paraId="17211EA0" w14:textId="01005980" w:rsidR="00E21D0A" w:rsidRPr="00CF1517" w:rsidRDefault="004B0B8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28" w:type="pct"/>
          </w:tcPr>
          <w:p w14:paraId="6CA09C11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68901E00" w14:textId="7279D5F8" w:rsidR="00E21D0A" w:rsidRPr="00CF1517" w:rsidRDefault="004B0B8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2D6F8B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</w:t>
            </w:r>
          </w:p>
        </w:tc>
        <w:tc>
          <w:tcPr>
            <w:tcW w:w="146" w:type="pct"/>
            <w:vAlign w:val="center"/>
          </w:tcPr>
          <w:p w14:paraId="7BDBE081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3D40B464" w14:textId="2FF10BD3" w:rsidR="00E21D0A" w:rsidRPr="00CF1517" w:rsidRDefault="004B0B8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2D6F8B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</w:p>
        </w:tc>
      </w:tr>
      <w:tr w:rsidR="002E6C3B" w:rsidRPr="00CF1517" w14:paraId="53C9921D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6214508F" w14:textId="52AF9648" w:rsidR="002E6C3B" w:rsidRPr="00CF1517" w:rsidRDefault="002E6C3B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775" w:type="pct"/>
            <w:vAlign w:val="center"/>
          </w:tcPr>
          <w:p w14:paraId="406369EC" w14:textId="6FF82ADE" w:rsidR="002E6C3B" w:rsidRPr="00CF1517" w:rsidRDefault="004B0B8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2E6C3B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28" w:type="pct"/>
          </w:tcPr>
          <w:p w14:paraId="40E352C2" w14:textId="77777777" w:rsidR="002E6C3B" w:rsidRPr="00CF1517" w:rsidRDefault="002E6C3B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6BEAB603" w14:textId="4B857DD7" w:rsidR="002E6C3B" w:rsidRPr="002D6F8B" w:rsidRDefault="002D6F8B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141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6" w:type="pct"/>
            <w:vAlign w:val="center"/>
          </w:tcPr>
          <w:p w14:paraId="2655939E" w14:textId="77777777" w:rsidR="002E6C3B" w:rsidRPr="00CF1517" w:rsidRDefault="002E6C3B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3C0CD80F" w14:textId="45A0FDCB" w:rsidR="002E6C3B" w:rsidRPr="00CF1517" w:rsidRDefault="002D6F8B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E6C3B" w:rsidRPr="00CF1517" w14:paraId="7C8CD195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2FE84F32" w14:textId="3482F2BC" w:rsidR="002E6C3B" w:rsidRPr="00CF1517" w:rsidRDefault="002E6C3B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75" w:type="pct"/>
            <w:vAlign w:val="center"/>
          </w:tcPr>
          <w:p w14:paraId="7E330049" w14:textId="386E0B77" w:rsidR="002E6C3B" w:rsidRPr="00CF1517" w:rsidRDefault="002E6C3B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5"/>
              </w:tabs>
              <w:spacing w:line="380" w:lineRule="exact"/>
              <w:ind w:left="-108" w:right="4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878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059EE988" w14:textId="77777777" w:rsidR="002E6C3B" w:rsidRPr="00CF1517" w:rsidRDefault="002E6C3B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3C71C75F" w14:textId="4A72E1F4" w:rsidR="002E6C3B" w:rsidRPr="00CF1517" w:rsidRDefault="002D6F8B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14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6" w:type="pct"/>
            <w:vAlign w:val="center"/>
          </w:tcPr>
          <w:p w14:paraId="73FA4D7E" w14:textId="77777777" w:rsidR="002E6C3B" w:rsidRPr="00CF1517" w:rsidRDefault="002E6C3B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647BCDA3" w14:textId="738EDD54" w:rsidR="002E6C3B" w:rsidRPr="00CF1517" w:rsidRDefault="002D6F8B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79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196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E21D0A" w:rsidRPr="00CF1517" w14:paraId="6E265CE9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43DCF1C1" w14:textId="7CF655A9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77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33434C" w14:textId="0A3029ED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2E6C3B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5FA96757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EE5F4F" w14:textId="48F1FF28" w:rsidR="00E21D0A" w:rsidRPr="00CF1517" w:rsidRDefault="002D6F8B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53CAFFF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CB5FC9" w14:textId="49841DF6" w:rsidR="00E21D0A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2D6F8B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</w:tr>
      <w:tr w:rsidR="00E21D0A" w:rsidRPr="00CF1517" w14:paraId="1D6D841F" w14:textId="77777777" w:rsidTr="000E6D8B">
        <w:trPr>
          <w:trHeight w:val="77"/>
        </w:trPr>
        <w:tc>
          <w:tcPr>
            <w:tcW w:w="2057" w:type="pct"/>
            <w:vAlign w:val="center"/>
          </w:tcPr>
          <w:p w14:paraId="50C74E01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75" w:type="pct"/>
            <w:tcBorders>
              <w:top w:val="single" w:sz="4" w:space="0" w:color="auto"/>
            </w:tcBorders>
            <w:vAlign w:val="center"/>
          </w:tcPr>
          <w:p w14:paraId="090863D8" w14:textId="77777777" w:rsidR="00E21D0A" w:rsidRPr="00CF1517" w:rsidRDefault="00E21D0A" w:rsidP="009274D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146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</w:tcPr>
          <w:p w14:paraId="21EB0307" w14:textId="77777777" w:rsidR="00E21D0A" w:rsidRPr="00CF1517" w:rsidRDefault="00E21D0A" w:rsidP="00E21D0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163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top w:val="single" w:sz="4" w:space="0" w:color="auto"/>
            </w:tcBorders>
            <w:vAlign w:val="center"/>
          </w:tcPr>
          <w:p w14:paraId="4FDFE7CD" w14:textId="77777777" w:rsidR="00E21D0A" w:rsidRPr="00CF1517" w:rsidRDefault="00E21D0A" w:rsidP="009274D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23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center"/>
          </w:tcPr>
          <w:p w14:paraId="5BCC8F85" w14:textId="77777777" w:rsidR="00E21D0A" w:rsidRPr="00CF1517" w:rsidRDefault="00E21D0A" w:rsidP="00E21D0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top w:val="single" w:sz="4" w:space="0" w:color="auto"/>
            </w:tcBorders>
            <w:vAlign w:val="center"/>
          </w:tcPr>
          <w:p w14:paraId="51AAB84F" w14:textId="77777777" w:rsidR="00E21D0A" w:rsidRPr="00CF1517" w:rsidRDefault="00E21D0A" w:rsidP="009274D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252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E21D0A" w:rsidRPr="00CF1517" w14:paraId="26BE6C78" w14:textId="77777777" w:rsidTr="000E6D8B">
        <w:trPr>
          <w:trHeight w:hRule="exact" w:val="281"/>
        </w:trPr>
        <w:tc>
          <w:tcPr>
            <w:tcW w:w="2057" w:type="pct"/>
          </w:tcPr>
          <w:p w14:paraId="0D724F70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2303"/>
              </w:tabs>
              <w:spacing w:line="340" w:lineRule="exact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ค่าตัดจำหน่ายสะสม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ab/>
            </w:r>
          </w:p>
        </w:tc>
        <w:tc>
          <w:tcPr>
            <w:tcW w:w="775" w:type="pct"/>
            <w:vAlign w:val="center"/>
          </w:tcPr>
          <w:p w14:paraId="755E3BAC" w14:textId="77777777" w:rsidR="00E21D0A" w:rsidRPr="00CF1517" w:rsidRDefault="00E21D0A" w:rsidP="009274D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146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3B243A55" w14:textId="77777777" w:rsidR="00E21D0A" w:rsidRPr="00CF1517" w:rsidRDefault="00E21D0A" w:rsidP="00E21D0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163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77DEAAAA" w14:textId="77777777" w:rsidR="00E21D0A" w:rsidRPr="00CF1517" w:rsidRDefault="00E21D0A" w:rsidP="009274D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23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  <w:vAlign w:val="center"/>
          </w:tcPr>
          <w:p w14:paraId="34462927" w14:textId="77777777" w:rsidR="00E21D0A" w:rsidRPr="00CF1517" w:rsidRDefault="00E21D0A" w:rsidP="00E21D0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02A59E81" w14:textId="77777777" w:rsidR="00E21D0A" w:rsidRPr="00CF1517" w:rsidRDefault="00E21D0A" w:rsidP="009274D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252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21D0A" w:rsidRPr="00CF1517" w14:paraId="6AD7441C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7253F483" w14:textId="5865C2EE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775" w:type="pct"/>
            <w:vAlign w:val="center"/>
          </w:tcPr>
          <w:p w14:paraId="19D829EC" w14:textId="09020D28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3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14CCFE9B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175038CF" w14:textId="3C9466C3" w:rsidR="00E21D0A" w:rsidRPr="00CF1517" w:rsidRDefault="00E21D0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7BA00F06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466D515D" w14:textId="1E2E2B9A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7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E21D0A" w:rsidRPr="00CF1517" w14:paraId="4F452481" w14:textId="77777777" w:rsidTr="000E6D8B">
        <w:trPr>
          <w:trHeight w:hRule="exact" w:val="403"/>
        </w:trPr>
        <w:tc>
          <w:tcPr>
            <w:tcW w:w="2057" w:type="pct"/>
            <w:vAlign w:val="center"/>
          </w:tcPr>
          <w:p w14:paraId="5F5CD28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775" w:type="pct"/>
            <w:tcBorders>
              <w:bottom w:val="single" w:sz="4" w:space="0" w:color="auto"/>
            </w:tcBorders>
            <w:vAlign w:val="center"/>
          </w:tcPr>
          <w:p w14:paraId="070504F9" w14:textId="2B9B582F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3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955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669C70F6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tcBorders>
              <w:bottom w:val="single" w:sz="4" w:space="0" w:color="auto"/>
            </w:tcBorders>
            <w:vAlign w:val="center"/>
          </w:tcPr>
          <w:p w14:paraId="1AA68987" w14:textId="649916D5" w:rsidR="00E21D0A" w:rsidRPr="00CF1517" w:rsidRDefault="00E21D0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01F6B2B3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70322869" w14:textId="758EA417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79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955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E21D0A" w:rsidRPr="00CF1517" w14:paraId="20275AF6" w14:textId="77777777" w:rsidTr="000E6D8B">
        <w:trPr>
          <w:trHeight w:hRule="exact" w:val="403"/>
        </w:trPr>
        <w:tc>
          <w:tcPr>
            <w:tcW w:w="2057" w:type="pct"/>
          </w:tcPr>
          <w:p w14:paraId="2A964A0C" w14:textId="25401C6A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775" w:type="pct"/>
            <w:tcBorders>
              <w:top w:val="single" w:sz="4" w:space="0" w:color="auto"/>
            </w:tcBorders>
            <w:vAlign w:val="center"/>
          </w:tcPr>
          <w:p w14:paraId="62A37863" w14:textId="550E2F4A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3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</w:tcPr>
          <w:p w14:paraId="344E597D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top w:val="single" w:sz="4" w:space="0" w:color="auto"/>
            </w:tcBorders>
            <w:vAlign w:val="center"/>
          </w:tcPr>
          <w:p w14:paraId="3CCBDCFD" w14:textId="2D7AA4BA" w:rsidR="00E21D0A" w:rsidRPr="00CF1517" w:rsidRDefault="00E21D0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center"/>
          </w:tcPr>
          <w:p w14:paraId="73E9A1CF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top w:val="single" w:sz="4" w:space="0" w:color="auto"/>
            </w:tcBorders>
            <w:vAlign w:val="center"/>
          </w:tcPr>
          <w:p w14:paraId="64F18279" w14:textId="16BB60BB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E21D0A" w:rsidRPr="00CF1517" w14:paraId="17209501" w14:textId="77777777" w:rsidTr="002E6C3B">
        <w:trPr>
          <w:trHeight w:hRule="exact" w:val="403"/>
        </w:trPr>
        <w:tc>
          <w:tcPr>
            <w:tcW w:w="2057" w:type="pct"/>
          </w:tcPr>
          <w:p w14:paraId="20D964A3" w14:textId="2E524894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   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775" w:type="pct"/>
            <w:vAlign w:val="center"/>
          </w:tcPr>
          <w:p w14:paraId="4EF68FD0" w14:textId="66D61D48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3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80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63F80D28" w14:textId="77777777" w:rsidR="00E21D0A" w:rsidRPr="00CF1517" w:rsidRDefault="00E21D0A" w:rsidP="00E21D0A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3E1D9544" w14:textId="36152969" w:rsidR="00E21D0A" w:rsidRPr="00CF1517" w:rsidRDefault="00E21D0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0FF43476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268D55C8" w14:textId="6A7DF8ED" w:rsidR="00E21D0A" w:rsidRPr="00CF1517" w:rsidRDefault="00E21D0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7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80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</w:tr>
      <w:tr w:rsidR="000B32DD" w:rsidRPr="00CF1517" w14:paraId="17972C46" w14:textId="77777777" w:rsidTr="002E6C3B">
        <w:trPr>
          <w:trHeight w:hRule="exact" w:val="371"/>
        </w:trPr>
        <w:tc>
          <w:tcPr>
            <w:tcW w:w="2057" w:type="pct"/>
            <w:vAlign w:val="center"/>
          </w:tcPr>
          <w:p w14:paraId="5800F571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775" w:type="pct"/>
            <w:vAlign w:val="center"/>
          </w:tcPr>
          <w:p w14:paraId="37D4E517" w14:textId="7C34C6CF" w:rsidR="000B32DD" w:rsidRPr="00CF1517" w:rsidRDefault="000B32DD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3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7D65728D" w14:textId="77777777" w:rsidR="000B32DD" w:rsidRPr="00CF1517" w:rsidRDefault="000B32DD" w:rsidP="000B32DD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37E88B33" w14:textId="06D66F50" w:rsidR="000B32DD" w:rsidRPr="00CF1517" w:rsidRDefault="000B32DD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6F3106A8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46D940C9" w14:textId="38E2C340" w:rsidR="000B32DD" w:rsidRPr="00CF1517" w:rsidRDefault="000B32DD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79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0B32DD" w:rsidRPr="00CF1517" w14:paraId="7B52292B" w14:textId="77777777" w:rsidTr="002E6C3B">
        <w:trPr>
          <w:trHeight w:hRule="exact" w:val="371"/>
        </w:trPr>
        <w:tc>
          <w:tcPr>
            <w:tcW w:w="2057" w:type="pct"/>
            <w:vAlign w:val="center"/>
          </w:tcPr>
          <w:p w14:paraId="25FB5CA2" w14:textId="6C7EE53B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75" w:type="pct"/>
            <w:tcBorders>
              <w:bottom w:val="single" w:sz="4" w:space="0" w:color="auto"/>
            </w:tcBorders>
            <w:vAlign w:val="center"/>
          </w:tcPr>
          <w:p w14:paraId="371D73BE" w14:textId="5CE06646" w:rsidR="000B32DD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2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B32D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</w:t>
            </w:r>
          </w:p>
        </w:tc>
        <w:tc>
          <w:tcPr>
            <w:tcW w:w="128" w:type="pct"/>
          </w:tcPr>
          <w:p w14:paraId="7FEDFF09" w14:textId="77777777" w:rsidR="000B32DD" w:rsidRPr="00CF1517" w:rsidRDefault="000B32DD" w:rsidP="000B32DD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tcBorders>
              <w:bottom w:val="single" w:sz="4" w:space="0" w:color="auto"/>
            </w:tcBorders>
            <w:vAlign w:val="center"/>
          </w:tcPr>
          <w:p w14:paraId="685DF341" w14:textId="6B78F201" w:rsidR="000B32DD" w:rsidRPr="00CF1517" w:rsidRDefault="000B32DD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7749EF88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6A773C53" w14:textId="1E35B47F" w:rsidR="000B32DD" w:rsidRPr="00CF1517" w:rsidRDefault="00360B44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5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B32D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99</w:t>
            </w:r>
          </w:p>
        </w:tc>
      </w:tr>
      <w:tr w:rsidR="000B32DD" w:rsidRPr="00CF1517" w14:paraId="49E0AA43" w14:textId="77777777" w:rsidTr="000E6D8B">
        <w:trPr>
          <w:trHeight w:hRule="exact" w:val="381"/>
        </w:trPr>
        <w:tc>
          <w:tcPr>
            <w:tcW w:w="2057" w:type="pct"/>
            <w:vAlign w:val="center"/>
          </w:tcPr>
          <w:p w14:paraId="1D8A3753" w14:textId="51EF950B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77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791FFA" w14:textId="44D842E7" w:rsidR="000B32DD" w:rsidRPr="00CF1517" w:rsidRDefault="009274D0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0B32DD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73CC95D4" w14:textId="77777777" w:rsidR="000B32DD" w:rsidRPr="00CF1517" w:rsidRDefault="000B32DD" w:rsidP="000B32DD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9CE852" w14:textId="19E8F512" w:rsidR="000B32DD" w:rsidRPr="00CF1517" w:rsidRDefault="000B32DD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40894078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7B1BA6" w14:textId="57636443" w:rsidR="000B32DD" w:rsidRPr="00CF1517" w:rsidRDefault="009274D0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17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0B32DD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</w:tr>
      <w:tr w:rsidR="000B32DD" w:rsidRPr="00CF1517" w14:paraId="183CB4D7" w14:textId="77777777" w:rsidTr="000E6D8B">
        <w:trPr>
          <w:trHeight w:hRule="exact" w:val="360"/>
        </w:trPr>
        <w:tc>
          <w:tcPr>
            <w:tcW w:w="2057" w:type="pct"/>
          </w:tcPr>
          <w:p w14:paraId="4AF0A907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943" w:type="pct"/>
            <w:gridSpan w:val="5"/>
            <w:vAlign w:val="bottom"/>
          </w:tcPr>
          <w:p w14:paraId="0D913F79" w14:textId="77777777" w:rsidR="000B32DD" w:rsidRPr="00CF1517" w:rsidRDefault="000B32DD" w:rsidP="009274D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252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B32DD" w:rsidRPr="00CF1517" w14:paraId="0605FA93" w14:textId="77777777" w:rsidTr="000E6D8B">
        <w:trPr>
          <w:trHeight w:hRule="exact" w:val="389"/>
        </w:trPr>
        <w:tc>
          <w:tcPr>
            <w:tcW w:w="2057" w:type="pct"/>
            <w:vAlign w:val="center"/>
          </w:tcPr>
          <w:p w14:paraId="6BF25234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54" w:right="-9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775" w:type="pct"/>
            <w:vAlign w:val="center"/>
          </w:tcPr>
          <w:p w14:paraId="4A487446" w14:textId="77777777" w:rsidR="000B32DD" w:rsidRPr="00CF1517" w:rsidRDefault="000B32DD" w:rsidP="000B32D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163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58A1841C" w14:textId="77777777" w:rsidR="000B32DD" w:rsidRPr="00CF1517" w:rsidRDefault="000B32DD" w:rsidP="000B32DD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163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7" w:type="pct"/>
            <w:vAlign w:val="center"/>
          </w:tcPr>
          <w:p w14:paraId="4756087A" w14:textId="77777777" w:rsidR="000B32DD" w:rsidRPr="00CF1517" w:rsidRDefault="000B32DD" w:rsidP="009274D0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23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  <w:vAlign w:val="center"/>
          </w:tcPr>
          <w:p w14:paraId="4A901626" w14:textId="77777777" w:rsidR="000B32DD" w:rsidRPr="00CF1517" w:rsidRDefault="000B32DD" w:rsidP="000B32D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7" w:type="pct"/>
            <w:vAlign w:val="center"/>
          </w:tcPr>
          <w:p w14:paraId="14AE83E1" w14:textId="77777777" w:rsidR="000B32DD" w:rsidRPr="00CF1517" w:rsidRDefault="000B32DD" w:rsidP="009274D0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83"/>
                <w:tab w:val="decimal" w:pos="2143"/>
              </w:tabs>
              <w:spacing w:line="240" w:lineRule="auto"/>
              <w:ind w:left="-104" w:right="252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B32DD" w:rsidRPr="00CF1517" w14:paraId="7FE9D4E0" w14:textId="77777777" w:rsidTr="000E6D8B">
        <w:trPr>
          <w:trHeight w:hRule="exact" w:val="335"/>
        </w:trPr>
        <w:tc>
          <w:tcPr>
            <w:tcW w:w="2057" w:type="pct"/>
          </w:tcPr>
          <w:p w14:paraId="2A1EACE2" w14:textId="79ACA949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" w:right="-90"/>
              <w:rPr>
                <w:rFonts w:ascii="Angsana New" w:hAnsi="Angsana New" w:cs="Angsana New"/>
                <w:sz w:val="30"/>
                <w:szCs w:val="38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775" w:type="pct"/>
            <w:tcBorders>
              <w:bottom w:val="double" w:sz="4" w:space="0" w:color="auto"/>
            </w:tcBorders>
            <w:vAlign w:val="center"/>
          </w:tcPr>
          <w:p w14:paraId="75DB18D0" w14:textId="1A79D8D1" w:rsidR="000B32DD" w:rsidRPr="00CF1517" w:rsidRDefault="004B0B8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22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="000B32DD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90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7153E509" w14:textId="77777777" w:rsidR="000B32DD" w:rsidRPr="00CF1517" w:rsidRDefault="000B32DD" w:rsidP="000B32DD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bottom w:val="double" w:sz="4" w:space="0" w:color="auto"/>
            </w:tcBorders>
            <w:vAlign w:val="center"/>
          </w:tcPr>
          <w:p w14:paraId="3A8685AD" w14:textId="6A8D17FB" w:rsidR="000B32DD" w:rsidRPr="00CF1517" w:rsidRDefault="004B0B8A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46" w:type="pct"/>
            <w:vAlign w:val="center"/>
          </w:tcPr>
          <w:p w14:paraId="55C31DFB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bottom w:val="double" w:sz="4" w:space="0" w:color="auto"/>
            </w:tcBorders>
            <w:vAlign w:val="center"/>
          </w:tcPr>
          <w:p w14:paraId="396201BF" w14:textId="41C9A6F0" w:rsidR="000B32DD" w:rsidRPr="00CF1517" w:rsidRDefault="004B0B8A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40"/>
                <w:tab w:val="decimal" w:pos="2143"/>
              </w:tabs>
              <w:spacing w:line="380" w:lineRule="exact"/>
              <w:ind w:left="-108" w:right="252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0B32DD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</w:t>
            </w:r>
          </w:p>
        </w:tc>
      </w:tr>
      <w:tr w:rsidR="000B32DD" w:rsidRPr="00CF1517" w14:paraId="21208BF0" w14:textId="77777777" w:rsidTr="000E6D8B">
        <w:trPr>
          <w:trHeight w:hRule="exact" w:val="389"/>
        </w:trPr>
        <w:tc>
          <w:tcPr>
            <w:tcW w:w="2057" w:type="pct"/>
            <w:vAlign w:val="center"/>
          </w:tcPr>
          <w:p w14:paraId="48988312" w14:textId="1169485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54" w:right="-9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775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1DE92062" w14:textId="73935E65" w:rsidR="000B32DD" w:rsidRPr="00CF1517" w:rsidRDefault="00086D0E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222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0B32DD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66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28" w:type="pct"/>
          </w:tcPr>
          <w:p w14:paraId="138C1716" w14:textId="77777777" w:rsidR="000B32DD" w:rsidRPr="00CF1517" w:rsidRDefault="000B32DD" w:rsidP="000B32DD">
            <w:pPr>
              <w:pStyle w:val="block"/>
              <w:tabs>
                <w:tab w:val="decimal" w:pos="702"/>
              </w:tabs>
              <w:spacing w:after="0" w:line="380" w:lineRule="exact"/>
              <w:ind w:left="-108" w:right="16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97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05E6569" w14:textId="5AC62089" w:rsidR="000B32DD" w:rsidRPr="00CF1517" w:rsidRDefault="000B32DD" w:rsidP="009274D0">
            <w:pPr>
              <w:pStyle w:val="block"/>
              <w:tabs>
                <w:tab w:val="decimal" w:pos="702"/>
              </w:tabs>
              <w:spacing w:after="0" w:line="380" w:lineRule="exact"/>
              <w:ind w:left="-108" w:right="23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center"/>
          </w:tcPr>
          <w:p w14:paraId="40652C62" w14:textId="77777777" w:rsidR="000B32DD" w:rsidRPr="00CF1517" w:rsidRDefault="000B32DD" w:rsidP="000B32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43"/>
              </w:tabs>
              <w:spacing w:line="380" w:lineRule="exact"/>
              <w:ind w:left="-108"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7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4649123" w14:textId="29AA64ED" w:rsidR="000B32DD" w:rsidRPr="00CF1517" w:rsidRDefault="00086D0E" w:rsidP="009274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40"/>
                <w:tab w:val="decimal" w:pos="2143"/>
              </w:tabs>
              <w:spacing w:line="380" w:lineRule="exact"/>
              <w:ind w:left="-108" w:right="252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0B32DD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66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</w:tr>
    </w:tbl>
    <w:p w14:paraId="4560B143" w14:textId="77777777" w:rsidR="00F05636" w:rsidRPr="00CF1517" w:rsidRDefault="00F05636" w:rsidP="005807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7"/>
        <w:jc w:val="thaiDistribute"/>
        <w:rPr>
          <w:rFonts w:ascii="Angsana New" w:hAnsi="Angsana New" w:cs="Angsana New"/>
          <w:sz w:val="30"/>
          <w:szCs w:val="30"/>
        </w:rPr>
      </w:pPr>
    </w:p>
    <w:p w14:paraId="73D76971" w14:textId="37A1B219" w:rsidR="00160C44" w:rsidRPr="00CF1517" w:rsidRDefault="00160C44" w:rsidP="005807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7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มูลค่าต้นทุนของสินทรัพย์ไม่มีตัวตน</w:t>
      </w:r>
      <w:r w:rsidR="0000786B" w:rsidRPr="00CF1517">
        <w:rPr>
          <w:rFonts w:ascii="Angsana New" w:hAnsi="Angsana New" w:cs="Angsana New"/>
          <w:sz w:val="30"/>
          <w:szCs w:val="30"/>
          <w:cs/>
        </w:rPr>
        <w:t>อื่น</w:t>
      </w:r>
      <w:r w:rsidRPr="00CF1517">
        <w:rPr>
          <w:rFonts w:ascii="Angsana New" w:hAnsi="Angsana New" w:cs="Angsana New"/>
          <w:sz w:val="30"/>
          <w:szCs w:val="30"/>
          <w:cs/>
        </w:rPr>
        <w:t>ของกลุ่มบริษัท</w:t>
      </w:r>
      <w:r w:rsidR="003442B4" w:rsidRPr="00CF1517">
        <w:rPr>
          <w:rFonts w:ascii="Angsana New" w:hAnsi="Angsana New" w:cs="Angsana New"/>
          <w:sz w:val="30"/>
          <w:szCs w:val="30"/>
          <w:cs/>
        </w:rPr>
        <w:t>และบริษัท ซึ่งตัด</w:t>
      </w:r>
      <w:r w:rsidR="007A53FE" w:rsidRPr="00CF1517">
        <w:rPr>
          <w:rFonts w:ascii="Angsana New" w:hAnsi="Angsana New" w:cs="Angsana New" w:hint="cs"/>
          <w:sz w:val="30"/>
          <w:szCs w:val="30"/>
          <w:cs/>
        </w:rPr>
        <w:t>จำหน่าย</w:t>
      </w:r>
      <w:r w:rsidR="003442B4" w:rsidRPr="00CF1517">
        <w:rPr>
          <w:rFonts w:ascii="Angsana New" w:hAnsi="Angsana New" w:cs="Angsana New"/>
          <w:sz w:val="30"/>
          <w:szCs w:val="30"/>
          <w:cs/>
        </w:rPr>
        <w:t>เต็มจำนวนแล้ว แต่กลุ่ม</w:t>
      </w:r>
      <w:r w:rsidR="003442B4" w:rsidRPr="00CF1517">
        <w:rPr>
          <w:rFonts w:ascii="Angsana New" w:hAnsi="Angsana New" w:cs="Angsana New"/>
          <w:spacing w:val="-4"/>
          <w:sz w:val="30"/>
          <w:szCs w:val="30"/>
          <w:cs/>
        </w:rPr>
        <w:t>บริษัทและบริษัทยังสามารถใช้ประโยชน์ในสินทรัพย์เหล่านั้นได้</w:t>
      </w:r>
      <w:r w:rsidR="003442B4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3442B4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-4"/>
          <w:sz w:val="30"/>
          <w:szCs w:val="30"/>
        </w:rPr>
        <w:t>1</w:t>
      </w:r>
      <w:r w:rsidR="003442B4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ธันวาคม 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มีจำนวนเงินรวม</w:t>
      </w:r>
      <w:r w:rsidR="00426921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8A751D">
        <w:rPr>
          <w:rFonts w:ascii="Angsana New" w:hAnsi="Angsana New" w:cs="Angsana New"/>
          <w:spacing w:val="-4"/>
          <w:sz w:val="30"/>
          <w:szCs w:val="30"/>
        </w:rPr>
        <w:t>85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ล้านบาท</w:t>
      </w:r>
      <w:r w:rsidR="007A53FE" w:rsidRPr="00CF1517">
        <w:rPr>
          <w:rFonts w:ascii="Angsana New" w:hAnsi="Angsana New" w:cs="Angsana New"/>
          <w:spacing w:val="-4"/>
          <w:sz w:val="30"/>
          <w:szCs w:val="30"/>
          <w:cs/>
        </w:rPr>
        <w:br/>
      </w:r>
      <w:r w:rsidR="00473945" w:rsidRPr="00CF1517">
        <w:rPr>
          <w:rFonts w:ascii="Angsana New" w:hAnsi="Angsana New" w:cs="Angsana New" w:hint="cs"/>
          <w:spacing w:val="-4"/>
          <w:sz w:val="30"/>
          <w:szCs w:val="30"/>
          <w:cs/>
        </w:rPr>
        <w:t>และ</w:t>
      </w:r>
      <w:r w:rsidR="000B32DD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70</w:t>
      </w:r>
      <w:r w:rsidR="00473945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473945" w:rsidRPr="00CF1517">
        <w:rPr>
          <w:rFonts w:ascii="Angsana New" w:hAnsi="Angsana New" w:cs="Angsana New" w:hint="cs"/>
          <w:spacing w:val="-4"/>
          <w:sz w:val="30"/>
          <w:szCs w:val="30"/>
          <w:cs/>
        </w:rPr>
        <w:t xml:space="preserve">ล้านบาท </w:t>
      </w:r>
      <w:r w:rsidR="00295DB3" w:rsidRPr="00CF1517">
        <w:rPr>
          <w:rFonts w:ascii="Angsana New" w:hAnsi="Angsana New" w:cs="Angsana New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295DB3"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6</w:t>
      </w:r>
      <w:r w:rsidR="00295DB3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295DB3" w:rsidRPr="00CF1517">
        <w:rPr>
          <w:rFonts w:ascii="Angsana New" w:hAnsi="Angsana New" w:cs="Angsana New"/>
          <w:i/>
          <w:iCs/>
          <w:sz w:val="30"/>
          <w:szCs w:val="30"/>
          <w:cs/>
        </w:rPr>
        <w:t>ล้านบาท</w:t>
      </w:r>
      <w:r w:rsidR="00295DB3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 และ 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7E2CFE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ล้านบาท</w:t>
      </w:r>
      <w:r w:rsidR="00295DB3"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 ตามลำดับ</w:t>
      </w:r>
      <w:r w:rsidR="00C158BF" w:rsidRPr="00CF1517">
        <w:rPr>
          <w:rFonts w:ascii="Angsana New" w:hAnsi="Angsana New" w:cs="Angsana New"/>
          <w:i/>
          <w:iCs/>
          <w:sz w:val="30"/>
          <w:szCs w:val="30"/>
        </w:rPr>
        <w:t>)</w:t>
      </w:r>
    </w:p>
    <w:p w14:paraId="29F51B73" w14:textId="7B26ADB8" w:rsidR="004424FB" w:rsidRPr="00CF1517" w:rsidRDefault="004424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</w:rPr>
        <w:br w:type="page"/>
      </w:r>
    </w:p>
    <w:p w14:paraId="3B2AC6F2" w14:textId="77777777" w:rsidR="00A539CB" w:rsidRPr="00CF1517" w:rsidRDefault="00A539CB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เงินฝากสถาบันการเงินที่มีข้อจำกัดในการ</w:t>
      </w:r>
      <w:r w:rsidR="0000786B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เบิก</w:t>
      </w: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ใช้</w:t>
      </w:r>
    </w:p>
    <w:p w14:paraId="731F0648" w14:textId="77777777" w:rsidR="00A539CB" w:rsidRPr="00103783" w:rsidRDefault="00A539CB" w:rsidP="000F47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 w:cs="Angsana New"/>
          <w:sz w:val="20"/>
          <w:szCs w:val="20"/>
          <w:cs/>
          <w:lang w:val="th-TH"/>
        </w:rPr>
      </w:pPr>
    </w:p>
    <w:p w14:paraId="0840E63B" w14:textId="336CB960" w:rsidR="00A539CB" w:rsidRPr="00CF1517" w:rsidRDefault="00717339" w:rsidP="000F47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791837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600C2" w:rsidRPr="00CF1517">
        <w:rPr>
          <w:rFonts w:ascii="Angsana New" w:hAnsi="Angsana New" w:cs="Angsana New"/>
          <w:sz w:val="30"/>
          <w:szCs w:val="30"/>
          <w:cs/>
        </w:rPr>
        <w:t>กลุ่มบริษัทและ</w:t>
      </w:r>
      <w:r w:rsidRPr="00CF1517">
        <w:rPr>
          <w:rFonts w:ascii="Angsana New" w:hAnsi="Angsana New" w:cs="Angsana New"/>
          <w:sz w:val="30"/>
          <w:szCs w:val="30"/>
          <w:cs/>
        </w:rPr>
        <w:t>บริษัทมีเงินฝากสถาบันการเงินที่มีข้อจำกัดในการเบิกใช้ เป็นจำนวนเงินรวม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100</w:t>
      </w:r>
      <w:r w:rsidR="00FA3526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600C2" w:rsidRPr="00CF1517">
        <w:rPr>
          <w:rFonts w:ascii="Angsana New" w:hAnsi="Angsana New" w:cs="Angsana New"/>
          <w:sz w:val="30"/>
          <w:szCs w:val="30"/>
          <w:cs/>
        </w:rPr>
        <w:t>ล้านบาท ในงบแสดงฐานะการเงินรวม</w:t>
      </w:r>
      <w:r w:rsidR="006600C2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600C2" w:rsidRPr="00CF1517">
        <w:rPr>
          <w:rFonts w:ascii="Angsana New" w:hAnsi="Angsana New" w:cs="Angsana New"/>
          <w:sz w:val="30"/>
          <w:szCs w:val="30"/>
          <w:cs/>
        </w:rPr>
        <w:t>และ</w:t>
      </w:r>
      <w:r w:rsidR="006600C2" w:rsidRPr="00CF1517">
        <w:rPr>
          <w:rFonts w:ascii="Angsana New" w:hAnsi="Angsana New" w:cs="Angsana New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="006600C2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600C2" w:rsidRPr="00CF1517">
        <w:rPr>
          <w:rFonts w:ascii="Angsana New" w:hAnsi="Angsana New" w:cs="Angsana New"/>
          <w:sz w:val="30"/>
          <w:szCs w:val="30"/>
          <w:cs/>
        </w:rPr>
        <w:t>ล้านบาท ในงบแสดงฐานะการเงินเฉพาะกิจการ</w:t>
      </w:r>
      <w:r w:rsidR="00B40280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520B11" w:rsidRPr="00CF1517">
        <w:rPr>
          <w:rFonts w:ascii="Angsana New" w:hAnsi="Angsana New" w:cs="Angsana New"/>
          <w:sz w:val="30"/>
          <w:szCs w:val="30"/>
          <w:cs/>
        </w:rPr>
        <w:t>ตามลำดับ</w:t>
      </w:r>
      <w:r w:rsidR="006600C2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7D6908" w:rsidRPr="00CF1517">
        <w:rPr>
          <w:rFonts w:ascii="Angsana New" w:hAnsi="Angsana New" w:cs="Angsana New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7D6908" w:rsidRPr="00CF1517">
        <w:rPr>
          <w:rFonts w:ascii="Angsana New" w:hAnsi="Angsana New" w:cs="Angsana New"/>
          <w:i/>
          <w:iCs/>
          <w:sz w:val="30"/>
          <w:szCs w:val="30"/>
        </w:rPr>
        <w:t>:</w:t>
      </w:r>
      <w:r w:rsidR="007D6908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10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4</w:t>
      </w:r>
      <w:r w:rsidR="006600C2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ล้านบาท</w:t>
      </w:r>
      <w:r w:rsidR="004C13EC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และ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3</w:t>
      </w:r>
      <w:r w:rsidR="004C13EC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ล้านบาท</w:t>
      </w:r>
      <w:r w:rsidR="006600C2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ตามลำดับ) </w:t>
      </w:r>
      <w:r w:rsidRPr="00CF1517">
        <w:rPr>
          <w:rFonts w:ascii="Angsana New" w:hAnsi="Angsana New" w:cs="Angsana New"/>
          <w:sz w:val="30"/>
          <w:szCs w:val="30"/>
          <w:cs/>
        </w:rPr>
        <w:t>เพื่อการปฏิบัติตามเงื่อนไขในการใช้วง</w:t>
      </w:r>
      <w:r w:rsidR="00775B3A" w:rsidRPr="00CF1517">
        <w:rPr>
          <w:rFonts w:ascii="Angsana New" w:hAnsi="Angsana New" w:cs="Angsana New"/>
          <w:sz w:val="30"/>
          <w:szCs w:val="30"/>
          <w:cs/>
        </w:rPr>
        <w:t>เงินสินเชื่อจากสถาบันการเงินใน</w:t>
      </w:r>
      <w:r w:rsidRPr="00CF1517">
        <w:rPr>
          <w:rFonts w:ascii="Angsana New" w:hAnsi="Angsana New" w:cs="Angsana New"/>
          <w:sz w:val="30"/>
          <w:szCs w:val="30"/>
          <w:cs/>
        </w:rPr>
        <w:t>ประเทศบางแห่ง</w:t>
      </w:r>
      <w:r w:rsidR="006600C2" w:rsidRPr="00CF1517">
        <w:rPr>
          <w:rFonts w:ascii="Angsana New" w:hAnsi="Angsana New" w:cs="Angsana New"/>
          <w:sz w:val="30"/>
          <w:szCs w:val="30"/>
          <w:cs/>
        </w:rPr>
        <w:t>และ</w:t>
      </w:r>
      <w:r w:rsidR="00520B11" w:rsidRPr="00CF1517">
        <w:rPr>
          <w:rFonts w:ascii="Angsana New" w:hAnsi="Angsana New" w:cs="Angsana New"/>
          <w:sz w:val="30"/>
          <w:szCs w:val="30"/>
          <w:cs/>
        </w:rPr>
        <w:t>เป็นหลักประกันการที่สถาบันการเงินผู้รับฝากออกหนังสือค้ำประกันบริษัทเพื่อเป็นหลักประกันแก่หน่วยงานรัฐวิสาหกิจบางแห่ง</w:t>
      </w:r>
      <w:r w:rsidRPr="00CF1517">
        <w:rPr>
          <w:rFonts w:ascii="Angsana New" w:hAnsi="Angsana New" w:cs="Angsana New"/>
          <w:sz w:val="30"/>
          <w:szCs w:val="30"/>
        </w:rPr>
        <w:t> </w:t>
      </w:r>
    </w:p>
    <w:p w14:paraId="3CCD1277" w14:textId="77777777" w:rsidR="00A539CB" w:rsidRPr="00103783" w:rsidRDefault="00A539CB" w:rsidP="00A539CB">
      <w:pPr>
        <w:rPr>
          <w:rFonts w:ascii="Angsana New" w:hAnsi="Angsana New" w:cs="Angsana New"/>
          <w:sz w:val="20"/>
          <w:szCs w:val="20"/>
        </w:rPr>
      </w:pPr>
    </w:p>
    <w:p w14:paraId="15708E39" w14:textId="66BC84E0" w:rsidR="006A6811" w:rsidRPr="00CF1517" w:rsidRDefault="006A6811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</w:rPr>
        <w:t>หนี้สินที่มีภาระดอกเบี้ย</w:t>
      </w:r>
    </w:p>
    <w:p w14:paraId="1A0CCEB7" w14:textId="1BE07E3E" w:rsidR="00466504" w:rsidRPr="004B0826" w:rsidRDefault="00466504" w:rsidP="00466504">
      <w:pPr>
        <w:rPr>
          <w:rFonts w:asciiTheme="majorBidi" w:hAnsiTheme="majorBidi" w:cstheme="majorBidi"/>
          <w:sz w:val="20"/>
          <w:szCs w:val="20"/>
        </w:rPr>
      </w:pPr>
    </w:p>
    <w:tbl>
      <w:tblPr>
        <w:tblW w:w="9215" w:type="dxa"/>
        <w:tblInd w:w="450" w:type="dxa"/>
        <w:tblLook w:val="04A0" w:firstRow="1" w:lastRow="0" w:firstColumn="1" w:lastColumn="0" w:noHBand="0" w:noVBand="1"/>
      </w:tblPr>
      <w:tblGrid>
        <w:gridCol w:w="2278"/>
        <w:gridCol w:w="287"/>
        <w:gridCol w:w="904"/>
        <w:gridCol w:w="230"/>
        <w:gridCol w:w="941"/>
        <w:gridCol w:w="231"/>
        <w:gridCol w:w="929"/>
        <w:gridCol w:w="230"/>
        <w:gridCol w:w="900"/>
        <w:gridCol w:w="240"/>
        <w:gridCol w:w="889"/>
        <w:gridCol w:w="230"/>
        <w:gridCol w:w="926"/>
      </w:tblGrid>
      <w:tr w:rsidR="006E3E2C" w:rsidRPr="00CF1517" w14:paraId="1B3A685F" w14:textId="77777777" w:rsidTr="003A17D6">
        <w:trPr>
          <w:tblHeader/>
        </w:trPr>
        <w:tc>
          <w:tcPr>
            <w:tcW w:w="2340" w:type="dxa"/>
          </w:tcPr>
          <w:p w14:paraId="5BE998EC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90" w:type="dxa"/>
          </w:tcPr>
          <w:p w14:paraId="2B9C8F0B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bCs/>
                <w:sz w:val="24"/>
                <w:szCs w:val="24"/>
                <w:cs/>
              </w:rPr>
            </w:pPr>
          </w:p>
        </w:tc>
        <w:tc>
          <w:tcPr>
            <w:tcW w:w="6585" w:type="dxa"/>
            <w:gridSpan w:val="11"/>
          </w:tcPr>
          <w:p w14:paraId="302875C2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E3E2C" w:rsidRPr="00CF1517" w14:paraId="6914FAF6" w14:textId="77777777" w:rsidTr="003A17D6">
        <w:trPr>
          <w:tblHeader/>
        </w:trPr>
        <w:tc>
          <w:tcPr>
            <w:tcW w:w="2340" w:type="dxa"/>
          </w:tcPr>
          <w:p w14:paraId="2AC2D6A2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90" w:type="dxa"/>
          </w:tcPr>
          <w:p w14:paraId="0FB0E1B1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162" w:type="dxa"/>
            <w:gridSpan w:val="5"/>
          </w:tcPr>
          <w:p w14:paraId="0FCEF8CE" w14:textId="2715F720" w:rsidR="006E3E2C" w:rsidRPr="00CF1517" w:rsidRDefault="00086D0E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230" w:type="dxa"/>
          </w:tcPr>
          <w:p w14:paraId="122B9E7A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193" w:type="dxa"/>
            <w:gridSpan w:val="5"/>
          </w:tcPr>
          <w:p w14:paraId="2E6B652B" w14:textId="152E82D8" w:rsidR="006E3E2C" w:rsidRPr="00CF1517" w:rsidRDefault="00086D0E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</w:tr>
      <w:tr w:rsidR="006E3E2C" w:rsidRPr="00CF1517" w14:paraId="75078AC7" w14:textId="77777777" w:rsidTr="003A17D6">
        <w:trPr>
          <w:tblHeader/>
        </w:trPr>
        <w:tc>
          <w:tcPr>
            <w:tcW w:w="2340" w:type="dxa"/>
          </w:tcPr>
          <w:p w14:paraId="64EC8F20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90" w:type="dxa"/>
            <w:vAlign w:val="bottom"/>
          </w:tcPr>
          <w:p w14:paraId="623B9DB5" w14:textId="297D3AEC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</w:tc>
        <w:tc>
          <w:tcPr>
            <w:tcW w:w="906" w:type="dxa"/>
            <w:vAlign w:val="bottom"/>
          </w:tcPr>
          <w:p w14:paraId="241E15DA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ส่วนที่มีหลักประกัน</w:t>
            </w:r>
          </w:p>
        </w:tc>
        <w:tc>
          <w:tcPr>
            <w:tcW w:w="230" w:type="dxa"/>
            <w:vAlign w:val="bottom"/>
          </w:tcPr>
          <w:p w14:paraId="313911A8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75671C1D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ส่วนที่ไม่มีหลักประกัน</w:t>
            </w:r>
          </w:p>
        </w:tc>
        <w:tc>
          <w:tcPr>
            <w:tcW w:w="231" w:type="dxa"/>
            <w:vAlign w:val="bottom"/>
          </w:tcPr>
          <w:p w14:paraId="0FAE8CAF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657CAB3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230" w:type="dxa"/>
            <w:vAlign w:val="center"/>
          </w:tcPr>
          <w:p w14:paraId="6108068C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2" w:type="dxa"/>
            <w:vAlign w:val="bottom"/>
          </w:tcPr>
          <w:p w14:paraId="0BF01AAE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ส่วนที่มีหลักประกัน</w:t>
            </w:r>
          </w:p>
        </w:tc>
        <w:tc>
          <w:tcPr>
            <w:tcW w:w="241" w:type="dxa"/>
            <w:vAlign w:val="bottom"/>
          </w:tcPr>
          <w:p w14:paraId="153C3551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1" w:type="dxa"/>
            <w:vAlign w:val="bottom"/>
          </w:tcPr>
          <w:p w14:paraId="41D62F6E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ส่วนที่ไม่มีหลักประกัน</w:t>
            </w:r>
          </w:p>
        </w:tc>
        <w:tc>
          <w:tcPr>
            <w:tcW w:w="230" w:type="dxa"/>
            <w:vAlign w:val="bottom"/>
          </w:tcPr>
          <w:p w14:paraId="50E661FB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3149BDEA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E3E2C" w:rsidRPr="00CF1517" w14:paraId="43E0F01A" w14:textId="77777777" w:rsidTr="003A17D6">
        <w:trPr>
          <w:tblHeader/>
        </w:trPr>
        <w:tc>
          <w:tcPr>
            <w:tcW w:w="2340" w:type="dxa"/>
          </w:tcPr>
          <w:p w14:paraId="3D63ED27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90" w:type="dxa"/>
          </w:tcPr>
          <w:p w14:paraId="3D8DCA8F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</w:tc>
        <w:tc>
          <w:tcPr>
            <w:tcW w:w="6585" w:type="dxa"/>
            <w:gridSpan w:val="11"/>
            <w:vAlign w:val="bottom"/>
          </w:tcPr>
          <w:p w14:paraId="03A09E2E" w14:textId="64803472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</w:rPr>
              <w:t>(</w:t>
            </w:r>
            <w:r w:rsidR="007D13F5" w:rsidRPr="00CF1517">
              <w:rPr>
                <w:rFonts w:ascii="Angsana New" w:hAnsi="Angsana New" w:cs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E21D0A" w:rsidRPr="00CF1517" w14:paraId="5E8D817C" w14:textId="77777777" w:rsidTr="003A17D6">
        <w:tc>
          <w:tcPr>
            <w:tcW w:w="2340" w:type="dxa"/>
          </w:tcPr>
          <w:p w14:paraId="1C644F2C" w14:textId="720C8DDF" w:rsidR="00E21D0A" w:rsidRPr="00CF1517" w:rsidRDefault="00E21D0A" w:rsidP="00E21D0A">
            <w:pPr>
              <w:pStyle w:val="ListParagraph"/>
              <w:ind w:left="0" w:right="-22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/>
                <w:sz w:val="24"/>
                <w:szCs w:val="24"/>
                <w:cs/>
              </w:rPr>
              <w:t>เงินกู้ยืมระยะสั้นจา</w:t>
            </w: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>ก</w:t>
            </w:r>
            <w:r w:rsidRPr="00CF1517">
              <w:rPr>
                <w:rFonts w:ascii="Angsana New" w:hAnsi="Angsana New"/>
                <w:sz w:val="24"/>
                <w:szCs w:val="24"/>
                <w:cs/>
              </w:rPr>
              <w:br/>
            </w: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 xml:space="preserve">    </w:t>
            </w:r>
            <w:r w:rsidRPr="00CF1517">
              <w:rPr>
                <w:rFonts w:ascii="Angsana New" w:hAnsi="Angsana New"/>
                <w:sz w:val="24"/>
                <w:szCs w:val="24"/>
                <w:cs/>
              </w:rPr>
              <w:t>สถาบันการเงิน</w:t>
            </w:r>
          </w:p>
        </w:tc>
        <w:tc>
          <w:tcPr>
            <w:tcW w:w="290" w:type="dxa"/>
          </w:tcPr>
          <w:p w14:paraId="4F3E050E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6" w:type="dxa"/>
            <w:vAlign w:val="bottom"/>
          </w:tcPr>
          <w:p w14:paraId="1954BB29" w14:textId="6A3DC9A5" w:rsidR="00E21D0A" w:rsidRPr="00AC19DD" w:rsidRDefault="00777FBF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780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186</w:t>
            </w:r>
          </w:p>
        </w:tc>
        <w:tc>
          <w:tcPr>
            <w:tcW w:w="230" w:type="dxa"/>
            <w:vAlign w:val="bottom"/>
          </w:tcPr>
          <w:p w14:paraId="629CDBE6" w14:textId="77777777" w:rsidR="00E21D0A" w:rsidRPr="00AC19DD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36ACF5C0" w14:textId="76776DD9" w:rsidR="00E21D0A" w:rsidRPr="00AC19DD" w:rsidRDefault="00360B44" w:rsidP="00382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777FBF" w:rsidRPr="00AC19DD">
              <w:rPr>
                <w:rFonts w:ascii="Angsana New" w:hAnsi="Angsana New" w:cs="Angsana New"/>
                <w:sz w:val="24"/>
                <w:szCs w:val="24"/>
              </w:rPr>
              <w:t>596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777FBF" w:rsidRPr="00AC19DD">
              <w:rPr>
                <w:rFonts w:ascii="Angsana New" w:hAnsi="Angsana New" w:cs="Angsana New"/>
                <w:sz w:val="24"/>
                <w:szCs w:val="24"/>
              </w:rPr>
              <w:t>778</w:t>
            </w:r>
          </w:p>
        </w:tc>
        <w:tc>
          <w:tcPr>
            <w:tcW w:w="231" w:type="dxa"/>
            <w:vAlign w:val="bottom"/>
          </w:tcPr>
          <w:p w14:paraId="245C8F82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DFA3004" w14:textId="094163A4" w:rsidR="00E21D0A" w:rsidRPr="00CF1517" w:rsidRDefault="004B0B8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76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96</w:t>
            </w: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30" w:type="dxa"/>
            <w:vAlign w:val="bottom"/>
          </w:tcPr>
          <w:p w14:paraId="5210CF5C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2" w:type="dxa"/>
            <w:vAlign w:val="bottom"/>
          </w:tcPr>
          <w:p w14:paraId="69EFE851" w14:textId="60B6C0B2" w:rsidR="00E21D0A" w:rsidRPr="00CF1517" w:rsidRDefault="004B0B8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870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241" w:type="dxa"/>
            <w:vAlign w:val="bottom"/>
          </w:tcPr>
          <w:p w14:paraId="33B05AD8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1" w:type="dxa"/>
            <w:vAlign w:val="bottom"/>
          </w:tcPr>
          <w:p w14:paraId="0F99EE22" w14:textId="60E100E1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43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33</w:t>
            </w:r>
          </w:p>
        </w:tc>
        <w:tc>
          <w:tcPr>
            <w:tcW w:w="230" w:type="dxa"/>
            <w:vAlign w:val="bottom"/>
          </w:tcPr>
          <w:p w14:paraId="1F5143C7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0BA1F054" w14:textId="131162DF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71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76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</w:p>
        </w:tc>
      </w:tr>
      <w:tr w:rsidR="00E21D0A" w:rsidRPr="00CF1517" w14:paraId="79EFC97A" w14:textId="77777777" w:rsidTr="003A17D6">
        <w:tc>
          <w:tcPr>
            <w:tcW w:w="2340" w:type="dxa"/>
          </w:tcPr>
          <w:p w14:paraId="269B04C2" w14:textId="5BC3787E" w:rsidR="00E21D0A" w:rsidRPr="00CF1517" w:rsidRDefault="00E21D0A" w:rsidP="00E21D0A">
            <w:pPr>
              <w:pStyle w:val="ListParagraph"/>
              <w:ind w:left="0" w:right="-22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290" w:type="dxa"/>
          </w:tcPr>
          <w:p w14:paraId="2412419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6" w:type="dxa"/>
            <w:vAlign w:val="bottom"/>
          </w:tcPr>
          <w:p w14:paraId="6B6B4A1E" w14:textId="564B3A4C" w:rsidR="00E21D0A" w:rsidRPr="00AC19DD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AC19DD">
              <w:rPr>
                <w:rFonts w:ascii="Angsana New" w:hAnsi="Angsana New" w:cs="Angsana New"/>
                <w:sz w:val="24"/>
                <w:szCs w:val="24"/>
              </w:rPr>
              <w:t>000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AC19DD">
              <w:rPr>
                <w:rFonts w:ascii="Angsana New" w:hAnsi="Angsana New" w:cs="Angsana New"/>
                <w:sz w:val="24"/>
                <w:szCs w:val="24"/>
              </w:rPr>
              <w:t>000</w:t>
            </w:r>
          </w:p>
        </w:tc>
        <w:tc>
          <w:tcPr>
            <w:tcW w:w="230" w:type="dxa"/>
            <w:vAlign w:val="bottom"/>
          </w:tcPr>
          <w:p w14:paraId="0E07624E" w14:textId="77777777" w:rsidR="00E21D0A" w:rsidRPr="00AC19DD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4C52F21F" w14:textId="45FC7759" w:rsidR="00E21D0A" w:rsidRPr="00AC19DD" w:rsidRDefault="00360B44" w:rsidP="00382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568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600</w:t>
            </w:r>
          </w:p>
        </w:tc>
        <w:tc>
          <w:tcPr>
            <w:tcW w:w="231" w:type="dxa"/>
            <w:vAlign w:val="bottom"/>
          </w:tcPr>
          <w:p w14:paraId="251F7A6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3A7DE3E" w14:textId="3F8DE27F" w:rsidR="00E21D0A" w:rsidRPr="00CF1517" w:rsidRDefault="004B0B8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568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600</w:t>
            </w:r>
          </w:p>
        </w:tc>
        <w:tc>
          <w:tcPr>
            <w:tcW w:w="230" w:type="dxa"/>
            <w:vAlign w:val="bottom"/>
          </w:tcPr>
          <w:p w14:paraId="1A05D10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2" w:type="dxa"/>
            <w:vAlign w:val="bottom"/>
          </w:tcPr>
          <w:p w14:paraId="6C30F7F2" w14:textId="76714028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2DA4E92A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1" w:type="dxa"/>
            <w:vAlign w:val="bottom"/>
          </w:tcPr>
          <w:p w14:paraId="2A91B99D" w14:textId="5B134712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500</w:t>
            </w:r>
          </w:p>
        </w:tc>
        <w:tc>
          <w:tcPr>
            <w:tcW w:w="230" w:type="dxa"/>
            <w:vAlign w:val="bottom"/>
          </w:tcPr>
          <w:p w14:paraId="338A8F3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65A4AF8E" w14:textId="753C543A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500</w:t>
            </w:r>
          </w:p>
        </w:tc>
      </w:tr>
      <w:tr w:rsidR="00E21D0A" w:rsidRPr="00CF1517" w14:paraId="504885C2" w14:textId="77777777" w:rsidTr="003A17D6">
        <w:tc>
          <w:tcPr>
            <w:tcW w:w="2340" w:type="dxa"/>
          </w:tcPr>
          <w:p w14:paraId="6A5FC5FA" w14:textId="77777777" w:rsidR="00E21D0A" w:rsidRPr="00CF1517" w:rsidRDefault="00E21D0A" w:rsidP="00E21D0A">
            <w:pPr>
              <w:pStyle w:val="ListParagraph"/>
              <w:ind w:left="166" w:right="-2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/>
                <w:sz w:val="24"/>
                <w:szCs w:val="24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290" w:type="dxa"/>
          </w:tcPr>
          <w:p w14:paraId="773B07A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6" w:type="dxa"/>
            <w:vAlign w:val="bottom"/>
          </w:tcPr>
          <w:p w14:paraId="2EA14BF7" w14:textId="14E9345A" w:rsidR="00E21D0A" w:rsidRPr="00AC19DD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AC19D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AC19D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AC19DD">
              <w:rPr>
                <w:rFonts w:ascii="Angsana New" w:hAnsi="Angsana New" w:cs="Angsana New"/>
                <w:sz w:val="24"/>
                <w:szCs w:val="24"/>
              </w:rPr>
              <w:t>076</w:t>
            </w:r>
          </w:p>
        </w:tc>
        <w:tc>
          <w:tcPr>
            <w:tcW w:w="230" w:type="dxa"/>
            <w:vAlign w:val="bottom"/>
          </w:tcPr>
          <w:p w14:paraId="7CEC027E" w14:textId="77777777" w:rsidR="00E21D0A" w:rsidRPr="00AC19DD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05288BB8" w14:textId="070685BB" w:rsidR="00E21D0A" w:rsidRPr="00AC19DD" w:rsidRDefault="00382FFF" w:rsidP="00382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1" w:type="dxa"/>
            <w:vAlign w:val="bottom"/>
          </w:tcPr>
          <w:p w14:paraId="7F84D3B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5BA93A2" w14:textId="1430C150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076</w:t>
            </w:r>
          </w:p>
        </w:tc>
        <w:tc>
          <w:tcPr>
            <w:tcW w:w="230" w:type="dxa"/>
            <w:vAlign w:val="bottom"/>
          </w:tcPr>
          <w:p w14:paraId="01BE6F6B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2" w:type="dxa"/>
            <w:vAlign w:val="bottom"/>
          </w:tcPr>
          <w:p w14:paraId="01C50CE1" w14:textId="7481C218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</w:t>
            </w:r>
          </w:p>
        </w:tc>
        <w:tc>
          <w:tcPr>
            <w:tcW w:w="241" w:type="dxa"/>
            <w:vAlign w:val="bottom"/>
          </w:tcPr>
          <w:p w14:paraId="7F8BBF4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1" w:type="dxa"/>
            <w:vAlign w:val="bottom"/>
          </w:tcPr>
          <w:p w14:paraId="2F35BF5C" w14:textId="409958D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0" w:type="dxa"/>
            <w:vAlign w:val="bottom"/>
          </w:tcPr>
          <w:p w14:paraId="3BFB0403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27D5CDE5" w14:textId="69B7C6EE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  <w:r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0</w:t>
            </w:r>
          </w:p>
        </w:tc>
      </w:tr>
      <w:tr w:rsidR="00E21D0A" w:rsidRPr="00CF1517" w14:paraId="17EB579B" w14:textId="77777777" w:rsidTr="003A17D6">
        <w:tc>
          <w:tcPr>
            <w:tcW w:w="2340" w:type="dxa"/>
          </w:tcPr>
          <w:p w14:paraId="664000DD" w14:textId="68D48328" w:rsidR="00E21D0A" w:rsidRPr="00CF1517" w:rsidRDefault="003A17D6" w:rsidP="00E21D0A">
            <w:pPr>
              <w:pStyle w:val="ListParagraph"/>
              <w:ind w:left="166" w:right="-2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>หนี้สินตามสัญญาเช่า</w:t>
            </w:r>
            <w:r w:rsidRPr="00CF15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CF15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 xml:space="preserve"> (</w:t>
            </w:r>
            <w:r w:rsidR="00086D0E" w:rsidRPr="00086D0E">
              <w:rPr>
                <w:rFonts w:ascii="Angsana New" w:hAnsi="Angsana New"/>
                <w:i/>
                <w:iCs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/>
                <w:i/>
                <w:iCs/>
                <w:sz w:val="24"/>
                <w:szCs w:val="24"/>
              </w:rPr>
              <w:t>56</w:t>
            </w:r>
            <w:r w:rsidR="00086D0E" w:rsidRPr="00086D0E">
              <w:rPr>
                <w:rFonts w:ascii="Angsana New" w:hAnsi="Angsana New"/>
                <w:i/>
                <w:iCs/>
                <w:sz w:val="24"/>
                <w:szCs w:val="24"/>
              </w:rPr>
              <w:t>2</w:t>
            </w:r>
            <w:r w:rsidRPr="00CF15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 xml:space="preserve">: </w:t>
            </w:r>
            <w:r w:rsidRPr="00CF1517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หนี้สินตามสัญญาเช่าการเงิน</w:t>
            </w:r>
            <w:r w:rsidRPr="00CF15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)</w:t>
            </w:r>
          </w:p>
        </w:tc>
        <w:tc>
          <w:tcPr>
            <w:tcW w:w="290" w:type="dxa"/>
          </w:tcPr>
          <w:p w14:paraId="406E0AB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6" w:type="dxa"/>
            <w:tcBorders>
              <w:bottom w:val="single" w:sz="4" w:space="0" w:color="auto"/>
            </w:tcBorders>
            <w:vAlign w:val="bottom"/>
          </w:tcPr>
          <w:p w14:paraId="589D9539" w14:textId="3F71A4F3" w:rsidR="00E21D0A" w:rsidRPr="00AC19DD" w:rsidRDefault="00382FFF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0" w:type="dxa"/>
            <w:vAlign w:val="bottom"/>
          </w:tcPr>
          <w:p w14:paraId="307292E2" w14:textId="77777777" w:rsidR="00E21D0A" w:rsidRPr="00AC19DD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vAlign w:val="bottom"/>
          </w:tcPr>
          <w:p w14:paraId="3679C683" w14:textId="2DF9FCA9" w:rsidR="00E21D0A" w:rsidRPr="00AC19DD" w:rsidRDefault="00360B44" w:rsidP="00382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576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086D0E" w:rsidRPr="00AC19DD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Pr="00AC19DD">
              <w:rPr>
                <w:rFonts w:ascii="Angsana New" w:hAnsi="Angsana New" w:cs="Angsana New"/>
                <w:sz w:val="24"/>
                <w:szCs w:val="24"/>
              </w:rPr>
              <w:t>17</w:t>
            </w:r>
          </w:p>
        </w:tc>
        <w:tc>
          <w:tcPr>
            <w:tcW w:w="231" w:type="dxa"/>
            <w:vAlign w:val="bottom"/>
          </w:tcPr>
          <w:p w14:paraId="78C1645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E32FB6E" w14:textId="4A85978D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576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230" w:type="dxa"/>
            <w:vAlign w:val="bottom"/>
          </w:tcPr>
          <w:p w14:paraId="74E469D3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2" w:type="dxa"/>
            <w:tcBorders>
              <w:bottom w:val="single" w:sz="4" w:space="0" w:color="auto"/>
            </w:tcBorders>
            <w:vAlign w:val="bottom"/>
          </w:tcPr>
          <w:p w14:paraId="79BCACB3" w14:textId="22AAF476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563A4257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140FF26D" w14:textId="19BFCF04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87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50</w:t>
            </w:r>
          </w:p>
        </w:tc>
        <w:tc>
          <w:tcPr>
            <w:tcW w:w="230" w:type="dxa"/>
            <w:vAlign w:val="bottom"/>
          </w:tcPr>
          <w:p w14:paraId="42D40BE0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  <w:vAlign w:val="bottom"/>
          </w:tcPr>
          <w:p w14:paraId="5BD866C4" w14:textId="2DD07297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87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50</w:t>
            </w:r>
          </w:p>
        </w:tc>
      </w:tr>
      <w:tr w:rsidR="00E21D0A" w:rsidRPr="00CF1517" w14:paraId="5A9D25D2" w14:textId="77777777" w:rsidTr="003A17D6">
        <w:tc>
          <w:tcPr>
            <w:tcW w:w="2340" w:type="dxa"/>
          </w:tcPr>
          <w:p w14:paraId="3A8C8616" w14:textId="77777777" w:rsidR="00E21D0A" w:rsidRPr="00CF1517" w:rsidRDefault="00E21D0A" w:rsidP="00E21D0A">
            <w:pPr>
              <w:pStyle w:val="ListParagraph"/>
              <w:ind w:left="166" w:right="-22" w:hanging="180"/>
              <w:rPr>
                <w:rFonts w:ascii="Angsana New" w:hAnsi="Angsana New"/>
                <w:i/>
                <w:iCs/>
                <w:color w:val="0000FF"/>
                <w:sz w:val="24"/>
                <w:szCs w:val="24"/>
                <w:shd w:val="clear" w:color="auto" w:fill="E6E6E6"/>
              </w:rPr>
            </w:pPr>
            <w:r w:rsidRPr="00CF15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รวมหนี้สินที่มีภาระดอกเบี้ย</w:t>
            </w:r>
          </w:p>
        </w:tc>
        <w:tc>
          <w:tcPr>
            <w:tcW w:w="290" w:type="dxa"/>
          </w:tcPr>
          <w:p w14:paraId="3C00DD5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0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83873A1" w14:textId="56E53AE2" w:rsidR="00E21D0A" w:rsidRPr="00AC19DD" w:rsidRDefault="00AC19DD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>
              <w:rPr>
                <w:rFonts w:ascii="Angsana New" w:hAnsi="Angsana New" w:cs="Angsana New"/>
                <w:sz w:val="24"/>
                <w:szCs w:val="24"/>
              </w:rPr>
              <w:t>901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>
              <w:rPr>
                <w:rFonts w:ascii="Angsana New" w:hAnsi="Angsana New" w:cs="Angsana New"/>
                <w:sz w:val="24"/>
                <w:szCs w:val="24"/>
              </w:rPr>
              <w:t>262</w:t>
            </w:r>
          </w:p>
        </w:tc>
        <w:tc>
          <w:tcPr>
            <w:tcW w:w="230" w:type="dxa"/>
            <w:vAlign w:val="bottom"/>
          </w:tcPr>
          <w:p w14:paraId="78B8A839" w14:textId="77777777" w:rsidR="00E21D0A" w:rsidRPr="00AC19DD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1A9083" w14:textId="2B7F949C" w:rsidR="00E21D0A" w:rsidRPr="00AC19DD" w:rsidRDefault="004B0B8A" w:rsidP="00382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19DD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AC19DD">
              <w:rPr>
                <w:rFonts w:ascii="Angsana New" w:hAnsi="Angsana New" w:cs="Angsana New"/>
                <w:sz w:val="24"/>
                <w:szCs w:val="24"/>
              </w:rPr>
              <w:t>741</w:t>
            </w:r>
            <w:r w:rsidR="00382FFF" w:rsidRPr="00AC19D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AC19DD">
              <w:rPr>
                <w:rFonts w:ascii="Angsana New" w:hAnsi="Angsana New" w:cs="Angsana New"/>
                <w:sz w:val="24"/>
                <w:szCs w:val="24"/>
              </w:rPr>
              <w:t>595</w:t>
            </w:r>
          </w:p>
        </w:tc>
        <w:tc>
          <w:tcPr>
            <w:tcW w:w="231" w:type="dxa"/>
            <w:vAlign w:val="bottom"/>
          </w:tcPr>
          <w:p w14:paraId="1926CA88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348E30" w14:textId="5C164F5E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10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382FF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857</w:t>
            </w:r>
          </w:p>
        </w:tc>
        <w:tc>
          <w:tcPr>
            <w:tcW w:w="230" w:type="dxa"/>
            <w:vAlign w:val="bottom"/>
          </w:tcPr>
          <w:p w14:paraId="7B3F858D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F36251" w14:textId="2F1DBE1A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00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241" w:type="dxa"/>
            <w:vAlign w:val="bottom"/>
          </w:tcPr>
          <w:p w14:paraId="6A0F9B75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CBD621" w14:textId="3DE5D678" w:rsidR="00E21D0A" w:rsidRPr="00CF1517" w:rsidRDefault="00086D0E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86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58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230" w:type="dxa"/>
            <w:vAlign w:val="bottom"/>
          </w:tcPr>
          <w:p w14:paraId="6DE2AF2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65DB5C" w14:textId="7A64E660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867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</w:p>
        </w:tc>
      </w:tr>
    </w:tbl>
    <w:p w14:paraId="0E57DDED" w14:textId="04106CD5" w:rsidR="006E3E2C" w:rsidRPr="00CF1517" w:rsidRDefault="006E3E2C" w:rsidP="00466504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215" w:type="dxa"/>
        <w:tblInd w:w="450" w:type="dxa"/>
        <w:tblLook w:val="04A0" w:firstRow="1" w:lastRow="0" w:firstColumn="1" w:lastColumn="0" w:noHBand="0" w:noVBand="1"/>
      </w:tblPr>
      <w:tblGrid>
        <w:gridCol w:w="2340"/>
        <w:gridCol w:w="358"/>
        <w:gridCol w:w="907"/>
        <w:gridCol w:w="231"/>
        <w:gridCol w:w="945"/>
        <w:gridCol w:w="232"/>
        <w:gridCol w:w="850"/>
        <w:gridCol w:w="231"/>
        <w:gridCol w:w="905"/>
        <w:gridCol w:w="242"/>
        <w:gridCol w:w="893"/>
        <w:gridCol w:w="231"/>
        <w:gridCol w:w="850"/>
      </w:tblGrid>
      <w:tr w:rsidR="006E3E2C" w:rsidRPr="00CF1517" w14:paraId="0965489C" w14:textId="77777777" w:rsidTr="003A17D6">
        <w:trPr>
          <w:tblHeader/>
        </w:trPr>
        <w:tc>
          <w:tcPr>
            <w:tcW w:w="2340" w:type="dxa"/>
          </w:tcPr>
          <w:p w14:paraId="7C9D8A91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58" w:type="dxa"/>
          </w:tcPr>
          <w:p w14:paraId="42D9D1DD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bCs/>
                <w:sz w:val="24"/>
                <w:szCs w:val="24"/>
                <w:cs/>
              </w:rPr>
            </w:pPr>
          </w:p>
        </w:tc>
        <w:tc>
          <w:tcPr>
            <w:tcW w:w="6517" w:type="dxa"/>
            <w:gridSpan w:val="11"/>
          </w:tcPr>
          <w:p w14:paraId="3954E86C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bCs/>
                <w:sz w:val="24"/>
                <w:szCs w:val="24"/>
                <w:cs/>
              </w:rPr>
              <w:t>งบการเงิน</w:t>
            </w:r>
            <w:r w:rsidRPr="00CF1517">
              <w:rPr>
                <w:rFonts w:ascii="Angsana New" w:hAnsi="Angsana New" w:cs="Angsana New" w:hint="cs"/>
                <w:bCs/>
                <w:sz w:val="24"/>
                <w:szCs w:val="24"/>
                <w:cs/>
              </w:rPr>
              <w:t>เฉพาะกิจการ</w:t>
            </w:r>
          </w:p>
        </w:tc>
      </w:tr>
      <w:tr w:rsidR="006E3E2C" w:rsidRPr="00CF1517" w14:paraId="57535163" w14:textId="77777777" w:rsidTr="003A17D6">
        <w:trPr>
          <w:tblHeader/>
        </w:trPr>
        <w:tc>
          <w:tcPr>
            <w:tcW w:w="2340" w:type="dxa"/>
          </w:tcPr>
          <w:p w14:paraId="0D9F4631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58" w:type="dxa"/>
          </w:tcPr>
          <w:p w14:paraId="32547E26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165" w:type="dxa"/>
            <w:gridSpan w:val="5"/>
          </w:tcPr>
          <w:p w14:paraId="6E78420E" w14:textId="32854300" w:rsidR="006E3E2C" w:rsidRPr="00CF1517" w:rsidRDefault="00086D0E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231" w:type="dxa"/>
          </w:tcPr>
          <w:p w14:paraId="168B1384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121" w:type="dxa"/>
            <w:gridSpan w:val="5"/>
          </w:tcPr>
          <w:p w14:paraId="70786F50" w14:textId="6B92E8CA" w:rsidR="006E3E2C" w:rsidRPr="00CF1517" w:rsidRDefault="00086D0E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</w:tr>
      <w:tr w:rsidR="00F81554" w:rsidRPr="00CF1517" w14:paraId="32D2290E" w14:textId="77777777" w:rsidTr="003A17D6">
        <w:trPr>
          <w:tblHeader/>
        </w:trPr>
        <w:tc>
          <w:tcPr>
            <w:tcW w:w="2340" w:type="dxa"/>
          </w:tcPr>
          <w:p w14:paraId="32663096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58" w:type="dxa"/>
            <w:vAlign w:val="bottom"/>
          </w:tcPr>
          <w:p w14:paraId="1562BA5E" w14:textId="00F00293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07" w:type="dxa"/>
            <w:vAlign w:val="bottom"/>
          </w:tcPr>
          <w:p w14:paraId="079473C1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ส่วนที่มีหลักประกัน</w:t>
            </w:r>
          </w:p>
        </w:tc>
        <w:tc>
          <w:tcPr>
            <w:tcW w:w="231" w:type="dxa"/>
            <w:vAlign w:val="bottom"/>
          </w:tcPr>
          <w:p w14:paraId="65297127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01E6CE4C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ส่วนที่ไม่มีหลักประกัน</w:t>
            </w:r>
          </w:p>
        </w:tc>
        <w:tc>
          <w:tcPr>
            <w:tcW w:w="232" w:type="dxa"/>
            <w:vAlign w:val="bottom"/>
          </w:tcPr>
          <w:p w14:paraId="0E84E705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B9F6125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231" w:type="dxa"/>
            <w:vAlign w:val="center"/>
          </w:tcPr>
          <w:p w14:paraId="4C5E8702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vAlign w:val="bottom"/>
          </w:tcPr>
          <w:p w14:paraId="616E24E7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ส่วนที่มีหลักประกัน</w:t>
            </w:r>
          </w:p>
        </w:tc>
        <w:tc>
          <w:tcPr>
            <w:tcW w:w="242" w:type="dxa"/>
            <w:vAlign w:val="bottom"/>
          </w:tcPr>
          <w:p w14:paraId="598A8F34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vAlign w:val="bottom"/>
          </w:tcPr>
          <w:p w14:paraId="33A49D33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ส่วนที่ไม่มีหลักประกัน</w:t>
            </w:r>
          </w:p>
        </w:tc>
        <w:tc>
          <w:tcPr>
            <w:tcW w:w="231" w:type="dxa"/>
            <w:vAlign w:val="bottom"/>
          </w:tcPr>
          <w:p w14:paraId="4D2F892A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3ADEFB8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E3E2C" w:rsidRPr="00CF1517" w14:paraId="193BA423" w14:textId="77777777" w:rsidTr="003A17D6">
        <w:trPr>
          <w:tblHeader/>
        </w:trPr>
        <w:tc>
          <w:tcPr>
            <w:tcW w:w="2340" w:type="dxa"/>
          </w:tcPr>
          <w:p w14:paraId="437DD54D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358" w:type="dxa"/>
          </w:tcPr>
          <w:p w14:paraId="4D6CD54C" w14:textId="77777777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</w:tc>
        <w:tc>
          <w:tcPr>
            <w:tcW w:w="6517" w:type="dxa"/>
            <w:gridSpan w:val="11"/>
            <w:vAlign w:val="bottom"/>
          </w:tcPr>
          <w:p w14:paraId="633F94C8" w14:textId="1FA4854F" w:rsidR="006E3E2C" w:rsidRPr="00CF1517" w:rsidRDefault="006E3E2C" w:rsidP="00B175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</w:rPr>
              <w:t>(</w:t>
            </w:r>
            <w:r w:rsidR="007D13F5" w:rsidRPr="00CF1517">
              <w:rPr>
                <w:rFonts w:ascii="Angsana New" w:hAnsi="Angsana New" w:cs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E21D0A" w:rsidRPr="00CF1517" w14:paraId="5A3A6104" w14:textId="77777777" w:rsidTr="003A17D6">
        <w:tc>
          <w:tcPr>
            <w:tcW w:w="2340" w:type="dxa"/>
          </w:tcPr>
          <w:p w14:paraId="60F97BB1" w14:textId="55106C03" w:rsidR="00E21D0A" w:rsidRPr="00CF1517" w:rsidRDefault="00E21D0A" w:rsidP="00E21D0A">
            <w:pPr>
              <w:pStyle w:val="ListParagraph"/>
              <w:ind w:left="0" w:right="-22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/>
                <w:sz w:val="24"/>
                <w:szCs w:val="24"/>
                <w:cs/>
              </w:rPr>
              <w:t>เงินกู้ยืมระยะสั้นจากสถาบัน</w:t>
            </w:r>
            <w:r w:rsidRPr="00CF1517">
              <w:rPr>
                <w:rFonts w:ascii="Angsana New" w:hAnsi="Angsana New"/>
                <w:sz w:val="24"/>
                <w:szCs w:val="24"/>
                <w:cs/>
              </w:rPr>
              <w:br/>
            </w: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 xml:space="preserve">    </w:t>
            </w:r>
            <w:r w:rsidRPr="00CF1517">
              <w:rPr>
                <w:rFonts w:ascii="Angsana New" w:hAnsi="Angsana New"/>
                <w:sz w:val="24"/>
                <w:szCs w:val="24"/>
                <w:cs/>
              </w:rPr>
              <w:t>การเงิน</w:t>
            </w:r>
          </w:p>
        </w:tc>
        <w:tc>
          <w:tcPr>
            <w:tcW w:w="358" w:type="dxa"/>
          </w:tcPr>
          <w:p w14:paraId="5E0B1ECC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7" w:type="dxa"/>
            <w:vAlign w:val="bottom"/>
          </w:tcPr>
          <w:p w14:paraId="6BA96EB8" w14:textId="608860E3" w:rsidR="00E21D0A" w:rsidRPr="00777FBF" w:rsidRDefault="004B0B8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777FBF" w:rsidRPr="00777FBF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360B44" w:rsidRPr="00777FBF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82FFF" w:rsidRPr="00777FB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B0B8A">
              <w:rPr>
                <w:rFonts w:ascii="Angsana New" w:hAnsi="Angsana New" w:cs="Angsana New"/>
                <w:sz w:val="24"/>
                <w:szCs w:val="24"/>
              </w:rPr>
              <w:t>43</w:t>
            </w:r>
            <w:r w:rsidR="00086D0E" w:rsidRPr="00777FBF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231" w:type="dxa"/>
            <w:vAlign w:val="bottom"/>
          </w:tcPr>
          <w:p w14:paraId="5E097749" w14:textId="77777777" w:rsidR="00E21D0A" w:rsidRPr="00777FBF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2C3221D5" w14:textId="0F2DECA7" w:rsidR="00E21D0A" w:rsidRPr="00777FBF" w:rsidRDefault="00360B44" w:rsidP="00D93D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777FBF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B81239" w:rsidRPr="00777FB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777FBF" w:rsidRPr="00777FBF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Pr="00777FBF">
              <w:rPr>
                <w:rFonts w:ascii="Angsana New" w:hAnsi="Angsana New" w:cs="Angsana New"/>
                <w:sz w:val="24"/>
                <w:szCs w:val="24"/>
              </w:rPr>
              <w:t>0</w:t>
            </w:r>
            <w:r w:rsidR="00B81239" w:rsidRPr="00777FB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086D0E" w:rsidRPr="00777FBF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Pr="00777FBF">
              <w:rPr>
                <w:rFonts w:ascii="Angsana New" w:hAnsi="Angsana New" w:cs="Angsana New"/>
                <w:sz w:val="24"/>
                <w:szCs w:val="24"/>
              </w:rPr>
              <w:t>60</w:t>
            </w:r>
          </w:p>
        </w:tc>
        <w:tc>
          <w:tcPr>
            <w:tcW w:w="232" w:type="dxa"/>
            <w:vAlign w:val="bottom"/>
          </w:tcPr>
          <w:p w14:paraId="1A48BAF4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338DC8F" w14:textId="7CDBCA29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382FFF" w:rsidRPr="00B81239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382FFF" w:rsidRPr="00B81239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69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31" w:type="dxa"/>
            <w:vAlign w:val="bottom"/>
          </w:tcPr>
          <w:p w14:paraId="67724372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vAlign w:val="bottom"/>
          </w:tcPr>
          <w:p w14:paraId="25926307" w14:textId="4E2E679B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100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97</w:t>
            </w:r>
          </w:p>
        </w:tc>
        <w:tc>
          <w:tcPr>
            <w:tcW w:w="242" w:type="dxa"/>
            <w:vAlign w:val="bottom"/>
          </w:tcPr>
          <w:p w14:paraId="7BEDCB9F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vAlign w:val="bottom"/>
          </w:tcPr>
          <w:p w14:paraId="6CA988EC" w14:textId="22EEAB50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43</w:t>
            </w:r>
            <w:r w:rsidR="00E21D0A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33</w:t>
            </w:r>
          </w:p>
        </w:tc>
        <w:tc>
          <w:tcPr>
            <w:tcW w:w="231" w:type="dxa"/>
            <w:vAlign w:val="bottom"/>
          </w:tcPr>
          <w:p w14:paraId="3EF6B0CF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8E9BE68" w14:textId="5421AFB3" w:rsidR="00E21D0A" w:rsidRPr="00CF1517" w:rsidRDefault="00360B44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44</w:t>
            </w:r>
            <w:r w:rsidR="00E21D0A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0</w:t>
            </w:r>
          </w:p>
        </w:tc>
      </w:tr>
      <w:tr w:rsidR="008A0B27" w:rsidRPr="00CF1517" w14:paraId="285D23CC" w14:textId="77777777" w:rsidTr="003A17D6">
        <w:tc>
          <w:tcPr>
            <w:tcW w:w="2340" w:type="dxa"/>
          </w:tcPr>
          <w:p w14:paraId="60DC2F78" w14:textId="12759309" w:rsidR="008A0B27" w:rsidRPr="00CF1517" w:rsidRDefault="008A0B27" w:rsidP="008A0B27">
            <w:pPr>
              <w:pStyle w:val="ListParagraph"/>
              <w:ind w:left="0" w:right="-22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/>
                <w:sz w:val="24"/>
                <w:szCs w:val="24"/>
                <w:cs/>
              </w:rPr>
              <w:t>เงินกู้ยืมระยะสั้นจาก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>บริษัทย่อย</w:t>
            </w:r>
          </w:p>
        </w:tc>
        <w:tc>
          <w:tcPr>
            <w:tcW w:w="358" w:type="dxa"/>
          </w:tcPr>
          <w:p w14:paraId="7A15F52B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7" w:type="dxa"/>
            <w:vAlign w:val="bottom"/>
          </w:tcPr>
          <w:p w14:paraId="376B6603" w14:textId="43968641" w:rsidR="008A0B27" w:rsidRPr="00777FBF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77FBF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1" w:type="dxa"/>
            <w:vAlign w:val="bottom"/>
          </w:tcPr>
          <w:p w14:paraId="2E355071" w14:textId="77777777" w:rsidR="008A0B27" w:rsidRPr="00777FBF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4E5BC03D" w14:textId="4E0C45C8" w:rsidR="008A0B27" w:rsidRPr="00777FBF" w:rsidRDefault="00086D0E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77FBF">
              <w:rPr>
                <w:rFonts w:ascii="Angsana New" w:hAnsi="Angsana New" w:cs="Angsana New"/>
                <w:sz w:val="24"/>
                <w:szCs w:val="24"/>
              </w:rPr>
              <w:t>22</w:t>
            </w:r>
            <w:r w:rsidR="00360B44" w:rsidRPr="00777FBF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8A0B27" w:rsidRPr="00777FB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B44" w:rsidRPr="00777FBF">
              <w:rPr>
                <w:rFonts w:ascii="Angsana New" w:hAnsi="Angsana New" w:cs="Angsana New"/>
                <w:sz w:val="24"/>
                <w:szCs w:val="24"/>
              </w:rPr>
              <w:t>00</w:t>
            </w:r>
          </w:p>
        </w:tc>
        <w:tc>
          <w:tcPr>
            <w:tcW w:w="232" w:type="dxa"/>
            <w:vAlign w:val="bottom"/>
          </w:tcPr>
          <w:p w14:paraId="30EABF0D" w14:textId="77777777" w:rsidR="008A0B27" w:rsidRPr="00777FBF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8B015DD" w14:textId="28393C1E" w:rsidR="008A0B27" w:rsidRPr="00777FBF" w:rsidRDefault="00086D0E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77FBF">
              <w:rPr>
                <w:rFonts w:ascii="Angsana New" w:hAnsi="Angsana New" w:cs="Angsana New"/>
                <w:b/>
                <w:bCs/>
                <w:sz w:val="24"/>
                <w:szCs w:val="24"/>
              </w:rPr>
              <w:t>22</w:t>
            </w:r>
            <w:r w:rsidR="00360B44" w:rsidRPr="00777FBF">
              <w:rPr>
                <w:rFonts w:ascii="Angsana New" w:hAnsi="Angsana New" w:cs="Angsana New"/>
                <w:b/>
                <w:bCs/>
                <w:sz w:val="24"/>
                <w:szCs w:val="24"/>
              </w:rPr>
              <w:t>6</w:t>
            </w:r>
            <w:r w:rsidR="008A0B27" w:rsidRPr="00777FB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="00360B44" w:rsidRPr="00777FBF">
              <w:rPr>
                <w:rFonts w:ascii="Angsana New" w:hAnsi="Angsana New" w:cs="Angsana New"/>
                <w:b/>
                <w:bCs/>
                <w:sz w:val="24"/>
                <w:szCs w:val="24"/>
              </w:rPr>
              <w:t>00</w:t>
            </w:r>
          </w:p>
        </w:tc>
        <w:tc>
          <w:tcPr>
            <w:tcW w:w="231" w:type="dxa"/>
            <w:vAlign w:val="bottom"/>
          </w:tcPr>
          <w:p w14:paraId="56438558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vAlign w:val="bottom"/>
          </w:tcPr>
          <w:p w14:paraId="775F5470" w14:textId="3B99186A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1F3733DE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vAlign w:val="bottom"/>
          </w:tcPr>
          <w:p w14:paraId="23CD83C6" w14:textId="7B4A7E62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1" w:type="dxa"/>
            <w:vAlign w:val="bottom"/>
          </w:tcPr>
          <w:p w14:paraId="1E44F848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6F5A238" w14:textId="73DF7AAC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-</w:t>
            </w:r>
          </w:p>
        </w:tc>
      </w:tr>
      <w:tr w:rsidR="008A0B27" w:rsidRPr="00CF1517" w14:paraId="018EAB17" w14:textId="77777777" w:rsidTr="003A17D6">
        <w:tc>
          <w:tcPr>
            <w:tcW w:w="2340" w:type="dxa"/>
          </w:tcPr>
          <w:p w14:paraId="0249CE5C" w14:textId="0E86ACBB" w:rsidR="008A0B27" w:rsidRPr="00CF1517" w:rsidRDefault="008A0B27" w:rsidP="008A0B27">
            <w:pPr>
              <w:pStyle w:val="ListParagraph"/>
              <w:ind w:left="0" w:right="-22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358" w:type="dxa"/>
          </w:tcPr>
          <w:p w14:paraId="647E5CC9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7" w:type="dxa"/>
            <w:vAlign w:val="bottom"/>
          </w:tcPr>
          <w:p w14:paraId="5EBA8228" w14:textId="5E32DB65" w:rsidR="008A0B27" w:rsidRPr="00CF1517" w:rsidRDefault="00086D0E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1E14B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A0B27" w:rsidRPr="001E14BE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1E14BE">
              <w:rPr>
                <w:rFonts w:ascii="Angsana New" w:hAnsi="Angsana New" w:cs="Angsana New"/>
                <w:sz w:val="24"/>
                <w:szCs w:val="24"/>
              </w:rPr>
              <w:t>000</w:t>
            </w:r>
            <w:r w:rsidR="008A0B27" w:rsidRPr="001E14BE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1E14BE">
              <w:rPr>
                <w:rFonts w:ascii="Angsana New" w:hAnsi="Angsana New" w:cs="Angsana New"/>
                <w:sz w:val="24"/>
                <w:szCs w:val="24"/>
              </w:rPr>
              <w:t>000</w:t>
            </w:r>
          </w:p>
        </w:tc>
        <w:tc>
          <w:tcPr>
            <w:tcW w:w="231" w:type="dxa"/>
            <w:vAlign w:val="bottom"/>
          </w:tcPr>
          <w:p w14:paraId="34202208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4FC65D27" w14:textId="016870B7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568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600</w:t>
            </w:r>
          </w:p>
        </w:tc>
        <w:tc>
          <w:tcPr>
            <w:tcW w:w="232" w:type="dxa"/>
            <w:vAlign w:val="bottom"/>
          </w:tcPr>
          <w:p w14:paraId="07F08F9E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2C249D6" w14:textId="5C209E29" w:rsidR="008A0B27" w:rsidRPr="00CF1517" w:rsidRDefault="004B0B8A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8A0B2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568</w:t>
            </w:r>
            <w:r w:rsidR="008A0B2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600</w:t>
            </w:r>
          </w:p>
        </w:tc>
        <w:tc>
          <w:tcPr>
            <w:tcW w:w="231" w:type="dxa"/>
            <w:vAlign w:val="bottom"/>
          </w:tcPr>
          <w:p w14:paraId="62975B60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vAlign w:val="bottom"/>
          </w:tcPr>
          <w:p w14:paraId="63995A66" w14:textId="7AB20C83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0D2DE3CF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vAlign w:val="bottom"/>
          </w:tcPr>
          <w:p w14:paraId="34892D21" w14:textId="1C9D0587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500</w:t>
            </w:r>
          </w:p>
        </w:tc>
        <w:tc>
          <w:tcPr>
            <w:tcW w:w="231" w:type="dxa"/>
            <w:vAlign w:val="bottom"/>
          </w:tcPr>
          <w:p w14:paraId="0D9515EC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B76A46D" w14:textId="7814A69B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8A0B27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  <w:r w:rsidR="008A0B27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500</w:t>
            </w:r>
          </w:p>
        </w:tc>
      </w:tr>
      <w:tr w:rsidR="008A0B27" w:rsidRPr="00CF1517" w14:paraId="2901E0BD" w14:textId="77777777" w:rsidTr="003A17D6">
        <w:tc>
          <w:tcPr>
            <w:tcW w:w="2340" w:type="dxa"/>
          </w:tcPr>
          <w:p w14:paraId="42978A2A" w14:textId="77777777" w:rsidR="008A0B27" w:rsidRPr="00CF1517" w:rsidRDefault="008A0B27" w:rsidP="008A0B27">
            <w:pPr>
              <w:pStyle w:val="ListParagraph"/>
              <w:ind w:left="166" w:right="-2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/>
                <w:sz w:val="24"/>
                <w:szCs w:val="24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358" w:type="dxa"/>
          </w:tcPr>
          <w:p w14:paraId="4A9C43F3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7" w:type="dxa"/>
            <w:vAlign w:val="bottom"/>
          </w:tcPr>
          <w:p w14:paraId="67E7A12F" w14:textId="38A41B99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898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231" w:type="dxa"/>
            <w:vAlign w:val="bottom"/>
          </w:tcPr>
          <w:p w14:paraId="3C1F7518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1DDBFE93" w14:textId="08B93B61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2" w:type="dxa"/>
            <w:vAlign w:val="bottom"/>
          </w:tcPr>
          <w:p w14:paraId="1BC2139D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F772913" w14:textId="08E507A6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898</w:t>
            </w:r>
            <w:r w:rsidR="008A0B2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19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31" w:type="dxa"/>
            <w:vAlign w:val="bottom"/>
          </w:tcPr>
          <w:p w14:paraId="196FC334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vAlign w:val="bottom"/>
          </w:tcPr>
          <w:p w14:paraId="6FA05AC2" w14:textId="55A0DBD6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91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758</w:t>
            </w:r>
          </w:p>
        </w:tc>
        <w:tc>
          <w:tcPr>
            <w:tcW w:w="242" w:type="dxa"/>
            <w:vAlign w:val="bottom"/>
          </w:tcPr>
          <w:p w14:paraId="75C6BF82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vAlign w:val="bottom"/>
          </w:tcPr>
          <w:p w14:paraId="64ADC1F4" w14:textId="75A6500C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1" w:type="dxa"/>
            <w:vAlign w:val="bottom"/>
          </w:tcPr>
          <w:p w14:paraId="78F6A4D9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91F18A9" w14:textId="0A793377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91</w:t>
            </w:r>
            <w:r w:rsidR="004B0B8A"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="008A0B27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758</w:t>
            </w:r>
          </w:p>
        </w:tc>
      </w:tr>
      <w:tr w:rsidR="008A0B27" w:rsidRPr="00CF1517" w14:paraId="760357C3" w14:textId="77777777" w:rsidTr="003A17D6">
        <w:tc>
          <w:tcPr>
            <w:tcW w:w="2340" w:type="dxa"/>
          </w:tcPr>
          <w:p w14:paraId="1721587E" w14:textId="68F3540A" w:rsidR="008A0B27" w:rsidRPr="00CF1517" w:rsidRDefault="008A0B27" w:rsidP="008A0B27">
            <w:pPr>
              <w:pStyle w:val="ListParagraph"/>
              <w:ind w:left="166" w:right="-2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hint="cs"/>
                <w:sz w:val="24"/>
                <w:szCs w:val="24"/>
                <w:cs/>
              </w:rPr>
              <w:t>หนี้สินตามสัญญาเช่า</w:t>
            </w:r>
            <w:r w:rsidRPr="00CF1517">
              <w:rPr>
                <w:rFonts w:ascii="Angsana New" w:hAnsi="Angsana New"/>
                <w:sz w:val="24"/>
                <w:szCs w:val="24"/>
                <w:cs/>
              </w:rPr>
              <w:t xml:space="preserve">  </w:t>
            </w:r>
            <w:r w:rsidRPr="00CF15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="00086D0E" w:rsidRPr="00086D0E">
              <w:rPr>
                <w:rFonts w:ascii="Angsana New" w:hAnsi="Angsana New"/>
                <w:i/>
                <w:iCs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/>
                <w:i/>
                <w:iCs/>
                <w:sz w:val="24"/>
                <w:szCs w:val="24"/>
              </w:rPr>
              <w:t>56</w:t>
            </w:r>
            <w:r w:rsidR="00086D0E" w:rsidRPr="00086D0E">
              <w:rPr>
                <w:rFonts w:ascii="Angsana New" w:hAnsi="Angsana New"/>
                <w:i/>
                <w:iCs/>
                <w:sz w:val="24"/>
                <w:szCs w:val="24"/>
              </w:rPr>
              <w:t>2</w:t>
            </w:r>
            <w:r w:rsidRPr="00CF15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 xml:space="preserve">: </w:t>
            </w:r>
            <w:r w:rsidRPr="00CF1517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หนี้สินตามสัญญาเช่าการเงิน</w:t>
            </w:r>
            <w:r w:rsidRPr="00CF15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)</w:t>
            </w:r>
          </w:p>
        </w:tc>
        <w:tc>
          <w:tcPr>
            <w:tcW w:w="358" w:type="dxa"/>
          </w:tcPr>
          <w:p w14:paraId="754C90EB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7" w:type="dxa"/>
            <w:tcBorders>
              <w:bottom w:val="single" w:sz="4" w:space="0" w:color="auto"/>
            </w:tcBorders>
            <w:vAlign w:val="bottom"/>
          </w:tcPr>
          <w:p w14:paraId="15607B96" w14:textId="5EA1D66C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31" w:type="dxa"/>
            <w:vAlign w:val="bottom"/>
          </w:tcPr>
          <w:p w14:paraId="3171F8D8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vAlign w:val="bottom"/>
          </w:tcPr>
          <w:p w14:paraId="7C6437A7" w14:textId="117DB585" w:rsidR="008A0B27" w:rsidRPr="00CF1517" w:rsidRDefault="004B0B8A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87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869</w:t>
            </w:r>
          </w:p>
        </w:tc>
        <w:tc>
          <w:tcPr>
            <w:tcW w:w="232" w:type="dxa"/>
            <w:vAlign w:val="bottom"/>
          </w:tcPr>
          <w:p w14:paraId="2BB802EC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4D54D7F3" w14:textId="654AFFE1" w:rsidR="008A0B27" w:rsidRPr="00CF1517" w:rsidRDefault="004B0B8A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87</w:t>
            </w:r>
            <w:r w:rsidR="008A0B2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869</w:t>
            </w:r>
          </w:p>
        </w:tc>
        <w:tc>
          <w:tcPr>
            <w:tcW w:w="231" w:type="dxa"/>
            <w:vAlign w:val="bottom"/>
          </w:tcPr>
          <w:p w14:paraId="4AED524E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tcBorders>
              <w:bottom w:val="single" w:sz="4" w:space="0" w:color="auto"/>
            </w:tcBorders>
            <w:vAlign w:val="bottom"/>
          </w:tcPr>
          <w:p w14:paraId="0D7B49B0" w14:textId="77005E02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4DC6A620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tcBorders>
              <w:bottom w:val="single" w:sz="4" w:space="0" w:color="auto"/>
            </w:tcBorders>
            <w:vAlign w:val="bottom"/>
          </w:tcPr>
          <w:p w14:paraId="58DFF483" w14:textId="4D1CE8C5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501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231" w:type="dxa"/>
            <w:vAlign w:val="bottom"/>
          </w:tcPr>
          <w:p w14:paraId="22B42C18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50C5AC6" w14:textId="3E13B846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501</w:t>
            </w:r>
            <w:r w:rsidR="008A0B27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  <w:r w:rsidR="00086D0E" w:rsidRPr="00086D0E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</w:p>
        </w:tc>
      </w:tr>
      <w:tr w:rsidR="008A0B27" w:rsidRPr="00CF1517" w14:paraId="04ECDA65" w14:textId="77777777" w:rsidTr="003A17D6">
        <w:tc>
          <w:tcPr>
            <w:tcW w:w="2340" w:type="dxa"/>
          </w:tcPr>
          <w:p w14:paraId="794ABB2A" w14:textId="77777777" w:rsidR="008A0B27" w:rsidRPr="00CF1517" w:rsidRDefault="008A0B27" w:rsidP="008A0B27">
            <w:pPr>
              <w:pStyle w:val="ListParagraph"/>
              <w:ind w:left="166" w:right="-22" w:hanging="180"/>
              <w:rPr>
                <w:rFonts w:ascii="Angsana New" w:hAnsi="Angsana New"/>
                <w:i/>
                <w:iCs/>
                <w:color w:val="0000FF"/>
                <w:sz w:val="24"/>
                <w:szCs w:val="24"/>
                <w:shd w:val="clear" w:color="auto" w:fill="E6E6E6"/>
              </w:rPr>
            </w:pPr>
            <w:r w:rsidRPr="00CF15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รวมหนี้สินที่มีภาระดอกเบี้ย</w:t>
            </w:r>
          </w:p>
        </w:tc>
        <w:tc>
          <w:tcPr>
            <w:tcW w:w="358" w:type="dxa"/>
          </w:tcPr>
          <w:p w14:paraId="42FB26AE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7B4C2" w14:textId="4E670FE9" w:rsidR="008A0B27" w:rsidRPr="00CF1517" w:rsidRDefault="004B0B8A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B0B8A">
              <w:rPr>
                <w:rFonts w:ascii="Angsana New" w:hAnsi="Angsana New" w:cs="Angsana New"/>
                <w:sz w:val="24"/>
                <w:szCs w:val="24"/>
              </w:rPr>
              <w:t>34</w:t>
            </w:r>
            <w:r w:rsidR="00777FBF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231" w:type="dxa"/>
            <w:vAlign w:val="bottom"/>
          </w:tcPr>
          <w:p w14:paraId="1AAE3E43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974444" w14:textId="41B87852" w:rsidR="008A0B27" w:rsidRPr="00CF1517" w:rsidRDefault="004B0B8A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B379E2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777FBF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A0B2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B379E2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232" w:type="dxa"/>
            <w:vAlign w:val="bottom"/>
          </w:tcPr>
          <w:p w14:paraId="2B22B9D3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3F9450" w14:textId="25E43B72" w:rsidR="008A0B27" w:rsidRPr="00CF1517" w:rsidRDefault="00360B44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6</w:t>
            </w:r>
            <w:r w:rsidR="008A0B2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B379E2">
              <w:rPr>
                <w:rFonts w:ascii="Angsana New" w:hAnsi="Angsana New" w:cs="Angsana New"/>
                <w:b/>
                <w:bCs/>
                <w:sz w:val="24"/>
                <w:szCs w:val="24"/>
              </w:rPr>
              <w:t>922</w:t>
            </w:r>
            <w:r w:rsidR="008A0B2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B379E2">
              <w:rPr>
                <w:rFonts w:ascii="Angsana New" w:hAnsi="Angsana New" w:cs="Angsana New"/>
                <w:b/>
                <w:bCs/>
                <w:sz w:val="24"/>
                <w:szCs w:val="24"/>
              </w:rPr>
              <w:t>7</w:t>
            </w:r>
            <w:r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231" w:type="dxa"/>
            <w:vAlign w:val="bottom"/>
          </w:tcPr>
          <w:p w14:paraId="1829B7E7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80CFB2" w14:textId="39946F2E" w:rsidR="008A0B27" w:rsidRPr="00CF1517" w:rsidRDefault="00086D0E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015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055</w:t>
            </w:r>
          </w:p>
        </w:tc>
        <w:tc>
          <w:tcPr>
            <w:tcW w:w="242" w:type="dxa"/>
            <w:vAlign w:val="bottom"/>
          </w:tcPr>
          <w:p w14:paraId="4FAC8AAC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50CC5E" w14:textId="02C9CB70" w:rsidR="008A0B27" w:rsidRPr="00CF1517" w:rsidRDefault="00086D0E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A0B27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758</w:t>
            </w:r>
          </w:p>
        </w:tc>
        <w:tc>
          <w:tcPr>
            <w:tcW w:w="231" w:type="dxa"/>
            <w:vAlign w:val="bottom"/>
          </w:tcPr>
          <w:p w14:paraId="1BBCEA7F" w14:textId="77777777" w:rsidR="008A0B27" w:rsidRPr="00CF1517" w:rsidRDefault="008A0B27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7CD464" w14:textId="752A4FCF" w:rsidR="008A0B27" w:rsidRPr="00CF1517" w:rsidRDefault="004B0B8A" w:rsidP="008A0B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4</w:t>
            </w:r>
            <w:r w:rsidR="008A0B27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508</w:t>
            </w:r>
            <w:r w:rsidR="008A0B27" w:rsidRPr="00CF15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4"/>
                <w:szCs w:val="24"/>
              </w:rPr>
              <w:t>81</w:t>
            </w:r>
            <w:r w:rsidRPr="004B0B8A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</w:p>
        </w:tc>
      </w:tr>
    </w:tbl>
    <w:p w14:paraId="052BCE7F" w14:textId="3D9FDBF6" w:rsidR="006E3E2C" w:rsidRPr="00CF1517" w:rsidRDefault="006E3E2C" w:rsidP="00466504">
      <w:pPr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text" w:horzAnchor="page" w:tblpX="1571" w:tblpY="-80"/>
        <w:tblW w:w="9270" w:type="dxa"/>
        <w:tblLayout w:type="fixed"/>
        <w:tblLook w:val="0000" w:firstRow="0" w:lastRow="0" w:firstColumn="0" w:lastColumn="0" w:noHBand="0" w:noVBand="0"/>
      </w:tblPr>
      <w:tblGrid>
        <w:gridCol w:w="4047"/>
        <w:gridCol w:w="1172"/>
        <w:gridCol w:w="261"/>
        <w:gridCol w:w="1001"/>
        <w:gridCol w:w="265"/>
        <w:gridCol w:w="1081"/>
        <w:gridCol w:w="273"/>
        <w:gridCol w:w="1170"/>
      </w:tblGrid>
      <w:tr w:rsidR="00A1110F" w:rsidRPr="00CF1517" w14:paraId="54DD400C" w14:textId="77777777" w:rsidTr="008878CC">
        <w:trPr>
          <w:trHeight w:hRule="exact" w:val="374"/>
        </w:trPr>
        <w:tc>
          <w:tcPr>
            <w:tcW w:w="2183" w:type="pct"/>
            <w:vAlign w:val="bottom"/>
          </w:tcPr>
          <w:p w14:paraId="5596C2FA" w14:textId="77777777" w:rsidR="00A1110F" w:rsidRPr="00CF1517" w:rsidRDefault="00A1110F" w:rsidP="008878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  <w:p w14:paraId="13C2D274" w14:textId="77777777" w:rsidR="00A1110F" w:rsidRPr="00CF1517" w:rsidRDefault="00A1110F" w:rsidP="008878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47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313" w:type="pct"/>
            <w:gridSpan w:val="3"/>
          </w:tcPr>
          <w:p w14:paraId="3410799E" w14:textId="77777777" w:rsidR="00A1110F" w:rsidRPr="00CF1517" w:rsidRDefault="00A1110F" w:rsidP="008878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3" w:type="pct"/>
          </w:tcPr>
          <w:p w14:paraId="77167531" w14:textId="77777777" w:rsidR="00A1110F" w:rsidRPr="00CF1517" w:rsidRDefault="00A1110F" w:rsidP="008878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61" w:type="pct"/>
            <w:gridSpan w:val="3"/>
          </w:tcPr>
          <w:p w14:paraId="339ACDFD" w14:textId="77777777" w:rsidR="00A1110F" w:rsidRPr="00CF1517" w:rsidRDefault="00A1110F" w:rsidP="008878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21D0A" w:rsidRPr="00CF1517" w14:paraId="16E1DA96" w14:textId="77777777" w:rsidTr="008878CC">
        <w:trPr>
          <w:trHeight w:hRule="exact" w:val="374"/>
        </w:trPr>
        <w:tc>
          <w:tcPr>
            <w:tcW w:w="2183" w:type="pct"/>
            <w:vAlign w:val="bottom"/>
          </w:tcPr>
          <w:p w14:paraId="46EEDDBB" w14:textId="2D4C45C9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4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632" w:type="pct"/>
          </w:tcPr>
          <w:p w14:paraId="54BD32D0" w14:textId="341F9D99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1" w:type="pct"/>
          </w:tcPr>
          <w:p w14:paraId="79533445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</w:tcPr>
          <w:p w14:paraId="08092BB0" w14:textId="6A248DF3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3" w:type="pct"/>
          </w:tcPr>
          <w:p w14:paraId="62DDB2B6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6E1DDDA9" w14:textId="2A36F561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7" w:type="pct"/>
          </w:tcPr>
          <w:p w14:paraId="0ACD8BAB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1" w:type="pct"/>
          </w:tcPr>
          <w:p w14:paraId="0A73C88F" w14:textId="5BDEFD33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E21D0A" w:rsidRPr="00CF1517" w14:paraId="420E1150" w14:textId="77777777" w:rsidTr="008878CC">
        <w:trPr>
          <w:trHeight w:hRule="exact" w:val="374"/>
        </w:trPr>
        <w:tc>
          <w:tcPr>
            <w:tcW w:w="2183" w:type="pct"/>
            <w:vAlign w:val="bottom"/>
          </w:tcPr>
          <w:p w14:paraId="718B6EA7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47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817" w:type="pct"/>
            <w:gridSpan w:val="7"/>
          </w:tcPr>
          <w:p w14:paraId="0D20E56C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center" w:pos="2453"/>
              </w:tabs>
              <w:spacing w:after="0"/>
              <w:ind w:left="-108" w:right="-11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ab/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F74412" w:rsidRPr="00CF1517" w14:paraId="7D2E2C91" w14:textId="77777777" w:rsidTr="008878CC">
        <w:trPr>
          <w:trHeight w:hRule="exact" w:val="374"/>
        </w:trPr>
        <w:tc>
          <w:tcPr>
            <w:tcW w:w="2183" w:type="pct"/>
          </w:tcPr>
          <w:p w14:paraId="30BB02EE" w14:textId="77777777" w:rsidR="00F74412" w:rsidRPr="00CF1517" w:rsidRDefault="00F74412" w:rsidP="00F74412">
            <w:pPr>
              <w:ind w:left="90" w:hanging="90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  <w:t>ที่ดิน อาคารและอุปกรณ์</w:t>
            </w:r>
          </w:p>
        </w:tc>
        <w:tc>
          <w:tcPr>
            <w:tcW w:w="632" w:type="pct"/>
            <w:shd w:val="clear" w:color="auto" w:fill="auto"/>
            <w:vAlign w:val="bottom"/>
          </w:tcPr>
          <w:p w14:paraId="116C2846" w14:textId="1306B45F" w:rsidR="00F74412" w:rsidRPr="00CF1517" w:rsidRDefault="004B0B8A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240" w:lineRule="auto"/>
              <w:ind w:left="-108" w:right="-92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</w:t>
            </w:r>
            <w:r w:rsidR="00F7441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,0</w:t>
            </w:r>
            <w:r w:rsidR="009A6E05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41</w:t>
            </w:r>
            <w:r w:rsidR="00F7441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="009A6E05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495</w:t>
            </w:r>
          </w:p>
        </w:tc>
        <w:tc>
          <w:tcPr>
            <w:tcW w:w="141" w:type="pct"/>
            <w:vAlign w:val="bottom"/>
          </w:tcPr>
          <w:p w14:paraId="7D51C7AA" w14:textId="77777777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vAlign w:val="bottom"/>
          </w:tcPr>
          <w:p w14:paraId="4565B47A" w14:textId="039A5489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after="0" w:line="240" w:lineRule="auto"/>
              <w:ind w:left="-108" w:right="-92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086D0E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</w:t>
            </w: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8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9</w:t>
            </w: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Pr="00086D0E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</w:p>
        </w:tc>
        <w:tc>
          <w:tcPr>
            <w:tcW w:w="143" w:type="pct"/>
            <w:vAlign w:val="bottom"/>
          </w:tcPr>
          <w:p w14:paraId="69C97F90" w14:textId="77777777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3" w:type="pct"/>
            <w:vAlign w:val="bottom"/>
          </w:tcPr>
          <w:p w14:paraId="722FAFF2" w14:textId="5257855F" w:rsidR="00F74412" w:rsidRPr="00CF1517" w:rsidRDefault="004B0B8A" w:rsidP="00F74412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F74412" w:rsidRPr="00360B44">
              <w:rPr>
                <w:rFonts w:ascii="Angsana New" w:hAnsi="Angsana New" w:cs="Angsana New"/>
                <w:sz w:val="30"/>
                <w:szCs w:val="30"/>
              </w:rPr>
              <w:t>61</w:t>
            </w:r>
            <w:r w:rsidR="00F7441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F74412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F74412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7" w:type="pct"/>
            <w:vAlign w:val="bottom"/>
          </w:tcPr>
          <w:p w14:paraId="2A7DC1B0" w14:textId="77777777" w:rsidR="00F74412" w:rsidRPr="00CF1517" w:rsidRDefault="00F74412" w:rsidP="00F74412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1" w:type="pct"/>
            <w:vAlign w:val="bottom"/>
          </w:tcPr>
          <w:p w14:paraId="357C50A2" w14:textId="150E6924" w:rsidR="00F74412" w:rsidRPr="00CF1517" w:rsidRDefault="00F74412" w:rsidP="00F74412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89</w:t>
            </w:r>
          </w:p>
        </w:tc>
      </w:tr>
      <w:tr w:rsidR="00F74412" w:rsidRPr="00CF1517" w14:paraId="5528023C" w14:textId="77777777" w:rsidTr="008878CC">
        <w:trPr>
          <w:trHeight w:hRule="exact" w:val="374"/>
        </w:trPr>
        <w:tc>
          <w:tcPr>
            <w:tcW w:w="2183" w:type="pct"/>
          </w:tcPr>
          <w:p w14:paraId="6F70AF15" w14:textId="77777777" w:rsidR="00F74412" w:rsidRPr="00CF1517" w:rsidRDefault="00F74412" w:rsidP="00F74412">
            <w:pPr>
              <w:ind w:left="90" w:hanging="90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  <w:t>อสังหาริมทรัพย์เพื่อการลงทุน</w:t>
            </w:r>
          </w:p>
        </w:tc>
        <w:tc>
          <w:tcPr>
            <w:tcW w:w="632" w:type="pct"/>
            <w:shd w:val="clear" w:color="auto" w:fill="auto"/>
            <w:vAlign w:val="bottom"/>
          </w:tcPr>
          <w:p w14:paraId="50F9B4EF" w14:textId="18CF928E" w:rsidR="00F74412" w:rsidRPr="00CF1517" w:rsidRDefault="009A6E05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F74412">
              <w:rPr>
                <w:rFonts w:ascii="Angsana New" w:hAnsi="Angsana New" w:cs="Angsana New"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</w:rPr>
              <w:t>949</w:t>
            </w:r>
          </w:p>
        </w:tc>
        <w:tc>
          <w:tcPr>
            <w:tcW w:w="141" w:type="pct"/>
            <w:vAlign w:val="bottom"/>
          </w:tcPr>
          <w:p w14:paraId="169F1BDA" w14:textId="77777777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vAlign w:val="bottom"/>
          </w:tcPr>
          <w:p w14:paraId="70FC4AAA" w14:textId="57C4FFDE" w:rsidR="00F74412" w:rsidRPr="00CF1517" w:rsidRDefault="004B0B8A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after="0"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F74412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F74412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F74412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3" w:type="pct"/>
            <w:vAlign w:val="bottom"/>
          </w:tcPr>
          <w:p w14:paraId="19C95F1C" w14:textId="77777777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3" w:type="pct"/>
            <w:vAlign w:val="bottom"/>
          </w:tcPr>
          <w:p w14:paraId="5D5278AE" w14:textId="71C481BB" w:rsidR="00F74412" w:rsidRPr="00CF1517" w:rsidRDefault="00F74412" w:rsidP="00F74412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96</w:t>
            </w:r>
          </w:p>
        </w:tc>
        <w:tc>
          <w:tcPr>
            <w:tcW w:w="147" w:type="pct"/>
            <w:vAlign w:val="bottom"/>
          </w:tcPr>
          <w:p w14:paraId="3FEC9E4D" w14:textId="77777777" w:rsidR="00F74412" w:rsidRPr="00CF1517" w:rsidRDefault="00F74412" w:rsidP="00F74412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1" w:type="pct"/>
            <w:vAlign w:val="bottom"/>
          </w:tcPr>
          <w:p w14:paraId="7381C9CF" w14:textId="0417D7CF" w:rsidR="00F74412" w:rsidRPr="00CF1517" w:rsidRDefault="00F74412" w:rsidP="00F74412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74412" w:rsidRPr="00CF1517" w14:paraId="19D2CD35" w14:textId="77777777" w:rsidTr="008878CC">
        <w:trPr>
          <w:trHeight w:hRule="exact" w:val="374"/>
        </w:trPr>
        <w:tc>
          <w:tcPr>
            <w:tcW w:w="2183" w:type="pct"/>
            <w:vAlign w:val="bottom"/>
          </w:tcPr>
          <w:p w14:paraId="7AEA9155" w14:textId="77777777" w:rsidR="00F74412" w:rsidRPr="00CF1517" w:rsidRDefault="00F74412" w:rsidP="00F744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right="47" w:hanging="9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3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3D66C68" w14:textId="4B58C709" w:rsidR="00F74412" w:rsidRPr="00CF1517" w:rsidRDefault="004B0B8A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240" w:lineRule="auto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F74412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9A6E05">
              <w:rPr>
                <w:rFonts w:ascii="Angsana New" w:hAnsi="Angsana New" w:cs="Angsana New"/>
                <w:b/>
                <w:bCs/>
                <w:sz w:val="30"/>
                <w:szCs w:val="30"/>
              </w:rPr>
              <w:t>075</w:t>
            </w:r>
            <w:r w:rsidR="00F74412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9A6E05">
              <w:rPr>
                <w:rFonts w:ascii="Angsana New" w:hAnsi="Angsana New" w:cs="Angsana New"/>
                <w:b/>
                <w:bCs/>
                <w:sz w:val="30"/>
                <w:szCs w:val="30"/>
              </w:rPr>
              <w:t>44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41" w:type="pct"/>
            <w:vAlign w:val="bottom"/>
          </w:tcPr>
          <w:p w14:paraId="24099572" w14:textId="77777777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B6EAB7" w14:textId="266C16E9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after="0" w:line="240" w:lineRule="auto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43" w:type="pct"/>
            <w:vAlign w:val="bottom"/>
          </w:tcPr>
          <w:p w14:paraId="6A574013" w14:textId="77777777" w:rsidR="00F74412" w:rsidRPr="00CF1517" w:rsidRDefault="00F74412" w:rsidP="00F744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4211B0" w14:textId="64F72143" w:rsidR="00F74412" w:rsidRPr="00CF1517" w:rsidRDefault="009A6E05" w:rsidP="00F74412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476</w:t>
            </w:r>
            <w:r w:rsidR="00F74412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635</w:t>
            </w:r>
          </w:p>
        </w:tc>
        <w:tc>
          <w:tcPr>
            <w:tcW w:w="147" w:type="pct"/>
            <w:vAlign w:val="bottom"/>
          </w:tcPr>
          <w:p w14:paraId="71AD5F48" w14:textId="77777777" w:rsidR="00F74412" w:rsidRPr="00CF1517" w:rsidRDefault="00F74412" w:rsidP="00F74412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2D3EE6" w14:textId="621EB887" w:rsidR="00F74412" w:rsidRPr="00CF1517" w:rsidRDefault="00F74412" w:rsidP="00F74412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89</w:t>
            </w:r>
          </w:p>
        </w:tc>
      </w:tr>
    </w:tbl>
    <w:tbl>
      <w:tblPr>
        <w:tblW w:w="931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295"/>
        <w:gridCol w:w="813"/>
        <w:gridCol w:w="1141"/>
        <w:gridCol w:w="9"/>
        <w:gridCol w:w="227"/>
        <w:gridCol w:w="9"/>
        <w:gridCol w:w="1043"/>
        <w:gridCol w:w="270"/>
        <w:gridCol w:w="1073"/>
        <w:gridCol w:w="266"/>
        <w:gridCol w:w="1170"/>
      </w:tblGrid>
      <w:tr w:rsidR="000C2140" w:rsidRPr="00CF1517" w14:paraId="286FD9B8" w14:textId="77777777" w:rsidTr="008878CC">
        <w:trPr>
          <w:trHeight w:hRule="exact" w:val="374"/>
        </w:trPr>
        <w:tc>
          <w:tcPr>
            <w:tcW w:w="1768" w:type="pct"/>
          </w:tcPr>
          <w:p w14:paraId="1436ADB8" w14:textId="77777777" w:rsidR="00A631A6" w:rsidRPr="00CF1517" w:rsidRDefault="00A631A6" w:rsidP="00A631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  <w:p w14:paraId="673230FA" w14:textId="77777777" w:rsidR="005F1412" w:rsidRPr="00CF1517" w:rsidRDefault="005F1412" w:rsidP="00173409">
            <w:pPr>
              <w:tabs>
                <w:tab w:val="left" w:pos="357"/>
              </w:tabs>
              <w:spacing w:line="240" w:lineRule="auto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36" w:type="pct"/>
          </w:tcPr>
          <w:p w14:paraId="0B8DD45E" w14:textId="77777777" w:rsidR="005F1412" w:rsidRPr="00CF1517" w:rsidRDefault="005F1412" w:rsidP="00173409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04" w:type="pct"/>
            <w:gridSpan w:val="5"/>
          </w:tcPr>
          <w:p w14:paraId="5B18E30D" w14:textId="77777777" w:rsidR="005F1412" w:rsidRPr="00CF1517" w:rsidRDefault="005F1412" w:rsidP="00173409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64CB5FCF" w14:textId="77777777" w:rsidR="005F1412" w:rsidRPr="00CF1517" w:rsidRDefault="005F1412" w:rsidP="00173409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47" w:type="pct"/>
            <w:gridSpan w:val="3"/>
          </w:tcPr>
          <w:p w14:paraId="69276C3A" w14:textId="77777777" w:rsidR="005F1412" w:rsidRPr="00CF1517" w:rsidRDefault="005F1412" w:rsidP="00173409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21D0A" w:rsidRPr="00CF1517" w14:paraId="24FB5005" w14:textId="77777777" w:rsidTr="008878CC">
        <w:trPr>
          <w:trHeight w:hRule="exact" w:val="374"/>
        </w:trPr>
        <w:tc>
          <w:tcPr>
            <w:tcW w:w="1768" w:type="pct"/>
          </w:tcPr>
          <w:p w14:paraId="660029DB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eastAsia="Calibri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36" w:type="pct"/>
          </w:tcPr>
          <w:p w14:paraId="2F52915F" w14:textId="1307D615" w:rsidR="00E21D0A" w:rsidRPr="00CF1517" w:rsidRDefault="00E21D0A" w:rsidP="00E21D0A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17" w:type="pct"/>
            <w:gridSpan w:val="2"/>
          </w:tcPr>
          <w:p w14:paraId="0D9FC90C" w14:textId="6FF84B65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27" w:type="pct"/>
            <w:gridSpan w:val="2"/>
          </w:tcPr>
          <w:p w14:paraId="45F09B8A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0" w:type="pct"/>
          </w:tcPr>
          <w:p w14:paraId="3A8BD03B" w14:textId="60DBF7FF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5" w:type="pct"/>
          </w:tcPr>
          <w:p w14:paraId="20C02BC5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075BF139" w14:textId="4C89852F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6D41C436" w14:textId="77777777" w:rsidR="00E21D0A" w:rsidRPr="00CF1517" w:rsidRDefault="00E21D0A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28" w:type="pct"/>
          </w:tcPr>
          <w:p w14:paraId="0F1147C7" w14:textId="1066019E" w:rsidR="00E21D0A" w:rsidRPr="00CF1517" w:rsidRDefault="00086D0E" w:rsidP="00E21D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E21D0A" w:rsidRPr="00CF1517" w14:paraId="1FD818D8" w14:textId="77777777" w:rsidTr="008878CC">
        <w:trPr>
          <w:trHeight w:hRule="exact" w:val="374"/>
        </w:trPr>
        <w:tc>
          <w:tcPr>
            <w:tcW w:w="1768" w:type="pct"/>
          </w:tcPr>
          <w:p w14:paraId="5839A888" w14:textId="77777777" w:rsidR="00E21D0A" w:rsidRPr="00CF1517" w:rsidRDefault="00E21D0A" w:rsidP="00E21D0A">
            <w:pPr>
              <w:pStyle w:val="BodyText"/>
              <w:tabs>
                <w:tab w:val="left" w:pos="357"/>
              </w:tabs>
              <w:spacing w:after="0" w:line="240" w:lineRule="auto"/>
              <w:jc w:val="both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36" w:type="pct"/>
          </w:tcPr>
          <w:p w14:paraId="370345A5" w14:textId="77777777" w:rsidR="00E21D0A" w:rsidRPr="00CF1517" w:rsidRDefault="00E21D0A" w:rsidP="00E21D0A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95" w:type="pct"/>
            <w:gridSpan w:val="9"/>
          </w:tcPr>
          <w:p w14:paraId="1393956C" w14:textId="77777777" w:rsidR="00E21D0A" w:rsidRPr="00CF1517" w:rsidRDefault="00E21D0A" w:rsidP="00E21D0A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21D0A" w:rsidRPr="00CF1517" w14:paraId="3CC8E120" w14:textId="77777777" w:rsidTr="008878CC">
        <w:trPr>
          <w:trHeight w:hRule="exact" w:val="374"/>
        </w:trPr>
        <w:tc>
          <w:tcPr>
            <w:tcW w:w="1768" w:type="pct"/>
          </w:tcPr>
          <w:p w14:paraId="403DCA52" w14:textId="728C75AC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436" w:type="pct"/>
          </w:tcPr>
          <w:p w14:paraId="1D8779F1" w14:textId="77777777" w:rsidR="00E21D0A" w:rsidRPr="00CF1517" w:rsidRDefault="00E21D0A" w:rsidP="00E21D0A">
            <w:pPr>
              <w:pStyle w:val="block"/>
              <w:tabs>
                <w:tab w:val="decimal" w:pos="794"/>
              </w:tabs>
              <w:spacing w:after="0" w:line="240" w:lineRule="auto"/>
              <w:ind w:left="-128" w:right="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12" w:type="pct"/>
          </w:tcPr>
          <w:p w14:paraId="715DD755" w14:textId="400A3C91" w:rsidR="00E21D0A" w:rsidRPr="00CF1517" w:rsidRDefault="00086D0E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D801B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D801B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27" w:type="pct"/>
            <w:gridSpan w:val="2"/>
          </w:tcPr>
          <w:p w14:paraId="381ACE57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776AC02F" w14:textId="33735453" w:rsidR="00E21D0A" w:rsidRPr="00CF1517" w:rsidRDefault="00360B44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876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145" w:type="pct"/>
          </w:tcPr>
          <w:p w14:paraId="555BD072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3E588B8B" w14:textId="61CAAD1F" w:rsidR="00E21D0A" w:rsidRPr="00CF1517" w:rsidRDefault="00360B44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D801B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758</w:t>
            </w:r>
          </w:p>
        </w:tc>
        <w:tc>
          <w:tcPr>
            <w:tcW w:w="143" w:type="pct"/>
          </w:tcPr>
          <w:p w14:paraId="65EE1D13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628" w:type="pct"/>
          </w:tcPr>
          <w:p w14:paraId="7ADE49F9" w14:textId="4984C071" w:rsidR="00E21D0A" w:rsidRPr="00CF1517" w:rsidRDefault="00360B44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681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056</w:t>
            </w:r>
          </w:p>
        </w:tc>
      </w:tr>
      <w:tr w:rsidR="00E21D0A" w:rsidRPr="00CF1517" w14:paraId="54D12504" w14:textId="77777777" w:rsidTr="008878CC">
        <w:trPr>
          <w:trHeight w:hRule="exact" w:val="374"/>
        </w:trPr>
        <w:tc>
          <w:tcPr>
            <w:tcW w:w="1768" w:type="pct"/>
          </w:tcPr>
          <w:p w14:paraId="01715249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436" w:type="pct"/>
          </w:tcPr>
          <w:p w14:paraId="736E5CD5" w14:textId="77777777" w:rsidR="00E21D0A" w:rsidRPr="00CF1517" w:rsidRDefault="00E21D0A" w:rsidP="00E21D0A">
            <w:pPr>
              <w:pStyle w:val="block"/>
              <w:tabs>
                <w:tab w:val="decimal" w:pos="794"/>
              </w:tabs>
              <w:spacing w:after="0" w:line="240" w:lineRule="auto"/>
              <w:ind w:left="-128" w:right="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12" w:type="pct"/>
          </w:tcPr>
          <w:p w14:paraId="6BEC5EEC" w14:textId="2D48F660" w:rsidR="00E21D0A" w:rsidRPr="00CF1517" w:rsidRDefault="00360B44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33</w:t>
            </w:r>
            <w:r w:rsidR="00D801B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127" w:type="pct"/>
            <w:gridSpan w:val="2"/>
          </w:tcPr>
          <w:p w14:paraId="66027FBD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08EB672E" w14:textId="702D8614" w:rsidR="00E21D0A" w:rsidRPr="00CF1517" w:rsidRDefault="00360B44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800</w:t>
            </w:r>
          </w:p>
        </w:tc>
        <w:tc>
          <w:tcPr>
            <w:tcW w:w="145" w:type="pct"/>
          </w:tcPr>
          <w:p w14:paraId="49E20A4E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7FB22DD2" w14:textId="44F89896" w:rsidR="00E21D0A" w:rsidRPr="00CF1517" w:rsidRDefault="00360B44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33</w:t>
            </w:r>
            <w:r w:rsidR="00C579F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143" w:type="pct"/>
          </w:tcPr>
          <w:p w14:paraId="7194C92C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628" w:type="pct"/>
          </w:tcPr>
          <w:p w14:paraId="73F68ECC" w14:textId="031A2B10" w:rsidR="00E21D0A" w:rsidRPr="00CF1517" w:rsidRDefault="004B0B8A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-12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E21D0A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</w:tr>
      <w:tr w:rsidR="00E21D0A" w:rsidRPr="00CF1517" w14:paraId="088F1F32" w14:textId="77777777" w:rsidTr="008878CC">
        <w:trPr>
          <w:trHeight w:hRule="exact" w:val="374"/>
        </w:trPr>
        <w:tc>
          <w:tcPr>
            <w:tcW w:w="1768" w:type="pct"/>
          </w:tcPr>
          <w:p w14:paraId="5B33957C" w14:textId="77777777" w:rsidR="00E21D0A" w:rsidRPr="00CF1517" w:rsidRDefault="00E21D0A" w:rsidP="00E21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eastAsia="Malgun Gothic" w:hAnsi="Angsana New" w:cs="Angsana New"/>
                <w:sz w:val="30"/>
                <w:szCs w:val="30"/>
                <w:cs/>
                <w:lang w:eastAsia="ko-KR"/>
              </w:rPr>
            </w:pPr>
            <w:r w:rsidRPr="00CF1517">
              <w:rPr>
                <w:rFonts w:ascii="Angsana New" w:eastAsia="Malgun Gothic" w:hAnsi="Angsana New" w:cs="Angsana New"/>
                <w:sz w:val="30"/>
                <w:szCs w:val="30"/>
                <w:cs/>
                <w:lang w:eastAsia="ko-KR"/>
              </w:rPr>
              <w:t>ลดลง</w:t>
            </w:r>
          </w:p>
        </w:tc>
        <w:tc>
          <w:tcPr>
            <w:tcW w:w="436" w:type="pct"/>
          </w:tcPr>
          <w:p w14:paraId="64FAA34A" w14:textId="77777777" w:rsidR="00E21D0A" w:rsidRPr="00CF1517" w:rsidRDefault="00E21D0A" w:rsidP="00E21D0A">
            <w:pPr>
              <w:pStyle w:val="block"/>
              <w:tabs>
                <w:tab w:val="decimal" w:pos="794"/>
              </w:tabs>
              <w:spacing w:after="0" w:line="240" w:lineRule="auto"/>
              <w:ind w:left="-128" w:right="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12" w:type="pct"/>
          </w:tcPr>
          <w:p w14:paraId="7E5747A3" w14:textId="2046C98A" w:rsidR="00E21D0A" w:rsidRPr="00CF1517" w:rsidRDefault="00D801B3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 w:right="-1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7" w:type="pct"/>
            <w:gridSpan w:val="2"/>
          </w:tcPr>
          <w:p w14:paraId="75643EC8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21C9878D" w14:textId="7FB3D186" w:rsidR="00E21D0A" w:rsidRPr="00CF1517" w:rsidRDefault="00E21D0A" w:rsidP="00E21D0A">
            <w:pPr>
              <w:pStyle w:val="block"/>
              <w:tabs>
                <w:tab w:val="decimal" w:pos="830"/>
              </w:tabs>
              <w:spacing w:after="0" w:line="240" w:lineRule="auto"/>
              <w:ind w:left="-128" w:right="-1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5" w:type="pct"/>
          </w:tcPr>
          <w:p w14:paraId="4B6200AB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09C06ECD" w14:textId="59148973" w:rsidR="00E21D0A" w:rsidRPr="00CF1517" w:rsidRDefault="00D801B3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0" w:right="-10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</w:t>
            </w:r>
            <w:r w:rsidR="00C579F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3" w:type="pct"/>
          </w:tcPr>
          <w:p w14:paraId="3667574F" w14:textId="77777777" w:rsidR="00E21D0A" w:rsidRPr="00CF1517" w:rsidRDefault="00E21D0A" w:rsidP="00E21D0A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628" w:type="pct"/>
          </w:tcPr>
          <w:p w14:paraId="358D4B50" w14:textId="3CB419BC" w:rsidR="00E21D0A" w:rsidRPr="00CF1517" w:rsidRDefault="00E21D0A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0" w:right="-10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579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E21D0A" w:rsidRPr="00CF1517" w14:paraId="3F6992D5" w14:textId="77777777" w:rsidTr="008878CC">
        <w:trPr>
          <w:trHeight w:hRule="exact" w:val="374"/>
        </w:trPr>
        <w:tc>
          <w:tcPr>
            <w:tcW w:w="1768" w:type="pct"/>
          </w:tcPr>
          <w:p w14:paraId="1C859C82" w14:textId="4DDF7E44" w:rsidR="00E21D0A" w:rsidRPr="00CF1517" w:rsidRDefault="00E21D0A" w:rsidP="00E21D0A">
            <w:pPr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436" w:type="pct"/>
          </w:tcPr>
          <w:p w14:paraId="4CD1E3D8" w14:textId="77777777" w:rsidR="00E21D0A" w:rsidRPr="00CF1517" w:rsidRDefault="00E21D0A" w:rsidP="00E21D0A">
            <w:pPr>
              <w:pStyle w:val="block"/>
              <w:tabs>
                <w:tab w:val="decimal" w:pos="794"/>
              </w:tabs>
              <w:spacing w:after="0" w:line="240" w:lineRule="auto"/>
              <w:ind w:left="-128" w:right="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double" w:sz="4" w:space="0" w:color="auto"/>
            </w:tcBorders>
          </w:tcPr>
          <w:p w14:paraId="2B1EAD49" w14:textId="61BBC462" w:rsidR="00E21D0A" w:rsidRPr="00CF1517" w:rsidRDefault="00086D0E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D801B3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D801B3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076</w:t>
            </w:r>
          </w:p>
        </w:tc>
        <w:tc>
          <w:tcPr>
            <w:tcW w:w="127" w:type="pct"/>
            <w:gridSpan w:val="2"/>
          </w:tcPr>
          <w:p w14:paraId="52EA9EDD" w14:textId="77777777" w:rsidR="00E21D0A" w:rsidRPr="00CF1517" w:rsidRDefault="00E21D0A" w:rsidP="00E21D0A">
            <w:pPr>
              <w:pStyle w:val="BodyText"/>
              <w:tabs>
                <w:tab w:val="decimal" w:pos="770"/>
                <w:tab w:val="decimal" w:pos="801"/>
              </w:tabs>
              <w:spacing w:after="0" w:line="240" w:lineRule="auto"/>
              <w:ind w:lef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DDD59DB" w14:textId="033D2487" w:rsidR="00E21D0A" w:rsidRPr="00CF1517" w:rsidRDefault="00086D0E" w:rsidP="00E21D0A">
            <w:pPr>
              <w:pStyle w:val="block"/>
              <w:tabs>
                <w:tab w:val="decimal" w:pos="884"/>
              </w:tabs>
              <w:spacing w:after="0" w:line="240" w:lineRule="auto"/>
              <w:ind w:left="-128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5" w:type="pct"/>
          </w:tcPr>
          <w:p w14:paraId="7FCCEAAA" w14:textId="77777777" w:rsidR="00E21D0A" w:rsidRPr="00CF1517" w:rsidRDefault="00E21D0A" w:rsidP="00E21D0A">
            <w:pPr>
              <w:pStyle w:val="ListBullet5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  <w:tab w:val="decimal" w:pos="801"/>
              </w:tabs>
              <w:spacing w:line="240" w:lineRule="auto"/>
              <w:ind w:left="1440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7353803A" w14:textId="57CAF319" w:rsidR="00E21D0A" w:rsidRPr="00CF1517" w:rsidRDefault="00360B44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-128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898</w:t>
            </w:r>
            <w:r w:rsidR="00D801B3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19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43" w:type="pct"/>
          </w:tcPr>
          <w:p w14:paraId="656B36AA" w14:textId="77777777" w:rsidR="00E21D0A" w:rsidRPr="00CF1517" w:rsidRDefault="00E21D0A" w:rsidP="00E21D0A">
            <w:pPr>
              <w:pStyle w:val="BodyText"/>
              <w:tabs>
                <w:tab w:val="decimal" w:pos="770"/>
                <w:tab w:val="decimal" w:pos="801"/>
              </w:tabs>
              <w:spacing w:after="0" w:line="240" w:lineRule="auto"/>
              <w:ind w:lef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5D1D12DD" w14:textId="7C07DE8B" w:rsidR="00E21D0A" w:rsidRPr="00CF1517" w:rsidRDefault="00360B44" w:rsidP="00E21D0A">
            <w:pPr>
              <w:pStyle w:val="block"/>
              <w:tabs>
                <w:tab w:val="decimal" w:pos="858"/>
              </w:tabs>
              <w:spacing w:after="0" w:line="240" w:lineRule="auto"/>
              <w:ind w:left="-128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E21D0A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758</w:t>
            </w:r>
          </w:p>
        </w:tc>
      </w:tr>
    </w:tbl>
    <w:p w14:paraId="225ED1F7" w14:textId="2EACA471" w:rsidR="005A3064" w:rsidRPr="00CF1517" w:rsidRDefault="005A3064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302D6176" w14:textId="5800C09C" w:rsidR="007F6395" w:rsidRPr="00CF1517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2FEA0B39" w14:textId="3FC9392A" w:rsidR="007F6395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25A2D54E" w14:textId="72DDCB07" w:rsidR="00B379E2" w:rsidRDefault="00B379E2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41C2C680" w14:textId="77777777" w:rsidR="00B379E2" w:rsidRPr="00CF1517" w:rsidRDefault="00B379E2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38903259" w14:textId="0EE85561" w:rsidR="007F6395" w:rsidRPr="00CF1517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022023F0" w14:textId="260F5C6C" w:rsidR="007F6395" w:rsidRPr="00CF1517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3659517C" w14:textId="1B97E002" w:rsidR="007F6395" w:rsidRPr="00CF1517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2C797E06" w14:textId="4BE48917" w:rsidR="007F6395" w:rsidRPr="00CF1517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196C1A30" w14:textId="06EBB01D" w:rsidR="007F6395" w:rsidRPr="00CF1517" w:rsidRDefault="007F6395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1AD00D9F" w14:textId="50CD6058" w:rsidR="002B0D3D" w:rsidRDefault="002B0D3D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71F5F15F" w14:textId="0339CED0" w:rsidR="004B0826" w:rsidRDefault="004B0826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5BBFBA6F" w14:textId="656008FE" w:rsidR="004B0826" w:rsidRDefault="004B0826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3045F2DB" w14:textId="06829BB2" w:rsidR="004B0826" w:rsidRDefault="004B0826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5B9BB0DD" w14:textId="7EDCE6C6" w:rsidR="004B0826" w:rsidRDefault="004B0826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7B8E279F" w14:textId="6796B1BD" w:rsidR="004B0826" w:rsidRDefault="004B0826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0855D2D9" w14:textId="77777777" w:rsidR="00605DC1" w:rsidRDefault="00605DC1" w:rsidP="00F8603B">
      <w:pPr>
        <w:pStyle w:val="block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5032DA75" w14:textId="19378F5F" w:rsidR="00F8603B" w:rsidRPr="002D6C77" w:rsidRDefault="00F8603B" w:rsidP="002D6C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/>
        <w:rPr>
          <w:rFonts w:ascii="Angsana New" w:hAnsi="Angsana New" w:cs="Angsana New"/>
          <w:sz w:val="30"/>
          <w:szCs w:val="30"/>
          <w:lang w:val="en-GB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1447F7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กลุ่มบริษัทมีสัญญาเงินกู้ยืมระยะยาวป</w:t>
      </w:r>
      <w:r w:rsidR="00851AE2" w:rsidRPr="00CF1517">
        <w:rPr>
          <w:rFonts w:ascii="Angsana New" w:hAnsi="Angsana New" w:cs="Angsana New"/>
          <w:sz w:val="30"/>
          <w:szCs w:val="30"/>
          <w:cs/>
        </w:rPr>
        <w:t>ระเภทมีหลักประกันหลายฉบับกับสถาบันการเงิน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โดยมีรายละเอียดดังนี้</w:t>
      </w:r>
    </w:p>
    <w:p w14:paraId="49F3959E" w14:textId="77777777" w:rsidR="00F8603B" w:rsidRPr="00CF1517" w:rsidRDefault="00F8603B" w:rsidP="005F1412">
      <w:pPr>
        <w:rPr>
          <w:rFonts w:ascii="Angsana New" w:hAnsi="Angsana New" w:cs="Angsana New"/>
          <w:sz w:val="30"/>
          <w:szCs w:val="30"/>
        </w:rPr>
      </w:pPr>
    </w:p>
    <w:tbl>
      <w:tblPr>
        <w:tblW w:w="9792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1872"/>
        <w:gridCol w:w="900"/>
        <w:gridCol w:w="1170"/>
        <w:gridCol w:w="1260"/>
        <w:gridCol w:w="1980"/>
        <w:gridCol w:w="2610"/>
      </w:tblGrid>
      <w:tr w:rsidR="000433E0" w:rsidRPr="00CF1517" w14:paraId="23896CD0" w14:textId="77777777" w:rsidTr="00BE2A9C">
        <w:trPr>
          <w:trHeight w:val="947"/>
        </w:trPr>
        <w:tc>
          <w:tcPr>
            <w:tcW w:w="1872" w:type="dxa"/>
            <w:vAlign w:val="bottom"/>
          </w:tcPr>
          <w:p w14:paraId="20BFA372" w14:textId="77777777" w:rsidR="00432A4C" w:rsidRPr="00CF1517" w:rsidRDefault="00842E74" w:rsidP="00432A4C">
            <w:pPr>
              <w:spacing w:before="36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                                       </w:t>
            </w:r>
            <w:r w:rsidR="00E27680"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 </w:t>
            </w:r>
          </w:p>
          <w:p w14:paraId="72EE061B" w14:textId="77777777" w:rsidR="000433E0" w:rsidRPr="00CF1517" w:rsidRDefault="00432A4C" w:rsidP="00432A4C">
            <w:pPr>
              <w:spacing w:before="36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ชื่อ</w:t>
            </w:r>
            <w:r w:rsidR="000433E0" w:rsidRPr="00CF1517">
              <w:rPr>
                <w:rFonts w:ascii="Angsana New" w:hAnsi="Angsana New" w:cs="Angsana New"/>
                <w:sz w:val="24"/>
                <w:szCs w:val="24"/>
                <w:cs/>
              </w:rPr>
              <w:t>กิจการ</w:t>
            </w:r>
          </w:p>
        </w:tc>
        <w:tc>
          <w:tcPr>
            <w:tcW w:w="900" w:type="dxa"/>
            <w:shd w:val="clear" w:color="auto" w:fill="auto"/>
            <w:vAlign w:val="bottom"/>
          </w:tcPr>
          <w:p w14:paraId="306D34C4" w14:textId="77777777" w:rsidR="000433E0" w:rsidRPr="00CF1517" w:rsidRDefault="000433E0" w:rsidP="000433E0">
            <w:pPr>
              <w:spacing w:before="36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สัญญาเงินกู้ยืม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88E1FE3" w14:textId="77777777" w:rsidR="000433E0" w:rsidRPr="00CF1517" w:rsidRDefault="000433E0" w:rsidP="000433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36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วงเงินสินเชื่อ</w:t>
            </w:r>
          </w:p>
          <w:p w14:paraId="2F6A3BC1" w14:textId="77777777" w:rsidR="000433E0" w:rsidRPr="00CF1517" w:rsidRDefault="000433E0" w:rsidP="00D82773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ที่ได้รับอนุมัติ</w:t>
            </w:r>
          </w:p>
        </w:tc>
        <w:tc>
          <w:tcPr>
            <w:tcW w:w="1260" w:type="dxa"/>
            <w:shd w:val="clear" w:color="auto" w:fill="auto"/>
          </w:tcPr>
          <w:p w14:paraId="1983315C" w14:textId="77777777" w:rsidR="000433E0" w:rsidRPr="00CF1517" w:rsidRDefault="00842E74" w:rsidP="00DB66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72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ยอดเงินกู้ยืม</w:t>
            </w:r>
          </w:p>
          <w:p w14:paraId="59094C85" w14:textId="7A2B6197" w:rsidR="000433E0" w:rsidRPr="00CF1517" w:rsidRDefault="000433E0" w:rsidP="00DB66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72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E967B9" w:rsidRPr="00E967B9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 ธันวาคม</w:t>
            </w:r>
          </w:p>
          <w:p w14:paraId="54C969B3" w14:textId="11734422" w:rsidR="000433E0" w:rsidRPr="00CF1517" w:rsidRDefault="00086D0E" w:rsidP="00DB6668">
            <w:pPr>
              <w:ind w:left="-108" w:right="-72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  <w:vAlign w:val="bottom"/>
          </w:tcPr>
          <w:p w14:paraId="4DE8DAA2" w14:textId="77777777" w:rsidR="000433E0" w:rsidRPr="00CF1517" w:rsidRDefault="000433E0" w:rsidP="00354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24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อัตราดอกเบี้ย</w:t>
            </w:r>
          </w:p>
          <w:p w14:paraId="79185430" w14:textId="77777777" w:rsidR="000433E0" w:rsidRPr="00CF1517" w:rsidRDefault="000433E0" w:rsidP="00D82773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ร้อยละต่อปี</w:t>
            </w:r>
          </w:p>
        </w:tc>
        <w:tc>
          <w:tcPr>
            <w:tcW w:w="2610" w:type="dxa"/>
            <w:shd w:val="clear" w:color="auto" w:fill="auto"/>
            <w:vAlign w:val="bottom"/>
          </w:tcPr>
          <w:p w14:paraId="35629F63" w14:textId="0E08CA65" w:rsidR="000433E0" w:rsidRPr="00CF1517" w:rsidRDefault="000433E0" w:rsidP="00D762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360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กำหนดการจ่ายชำระคืน</w:t>
            </w:r>
          </w:p>
        </w:tc>
      </w:tr>
      <w:tr w:rsidR="00F36F37" w:rsidRPr="00CF1517" w14:paraId="28109228" w14:textId="77777777" w:rsidTr="00BE2A9C">
        <w:tc>
          <w:tcPr>
            <w:tcW w:w="1872" w:type="dxa"/>
          </w:tcPr>
          <w:p w14:paraId="6A2024DA" w14:textId="77777777" w:rsidR="00F36F37" w:rsidRPr="00CF1517" w:rsidRDefault="00F36F37" w:rsidP="00D82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6E32AF5C" w14:textId="77777777" w:rsidR="00F36F37" w:rsidRPr="00CF1517" w:rsidRDefault="00F36F37" w:rsidP="00D82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2430" w:type="dxa"/>
            <w:gridSpan w:val="2"/>
            <w:shd w:val="clear" w:color="auto" w:fill="auto"/>
          </w:tcPr>
          <w:p w14:paraId="297E5967" w14:textId="77777777" w:rsidR="00F36F37" w:rsidRPr="00CF1517" w:rsidRDefault="00F36F37" w:rsidP="00D82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</w:rPr>
              <w:t>(</w:t>
            </w: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  <w:t>ล้านบาท</w:t>
            </w:r>
            <w:r w:rsidRPr="00CF1517">
              <w:rPr>
                <w:rFonts w:ascii="Angsana New" w:hAnsi="Angsana New" w:cs="Angsana New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6F389D5B" w14:textId="77777777" w:rsidR="00F36F37" w:rsidRPr="00CF1517" w:rsidRDefault="00F36F37" w:rsidP="00D82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2610" w:type="dxa"/>
            <w:shd w:val="clear" w:color="auto" w:fill="auto"/>
          </w:tcPr>
          <w:p w14:paraId="69F99D33" w14:textId="77777777" w:rsidR="00F36F37" w:rsidRPr="00CF1517" w:rsidRDefault="00F36F37" w:rsidP="00D82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C3116E" w:rsidRPr="00CF1517" w14:paraId="736E7D03" w14:textId="77777777" w:rsidTr="00BE2A9C">
        <w:tc>
          <w:tcPr>
            <w:tcW w:w="1872" w:type="dxa"/>
          </w:tcPr>
          <w:p w14:paraId="3896796E" w14:textId="15F6963E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บริษัท ไทยฟู้ดส์ กรุ๊ป 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  </w:t>
            </w:r>
          </w:p>
        </w:tc>
        <w:tc>
          <w:tcPr>
            <w:tcW w:w="900" w:type="dxa"/>
            <w:shd w:val="clear" w:color="auto" w:fill="auto"/>
          </w:tcPr>
          <w:p w14:paraId="7FBD4208" w14:textId="109BFD21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170" w:type="dxa"/>
            <w:shd w:val="clear" w:color="auto" w:fill="auto"/>
          </w:tcPr>
          <w:p w14:paraId="1A9B1B47" w14:textId="1CFB3F61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00</w:t>
            </w:r>
          </w:p>
        </w:tc>
        <w:tc>
          <w:tcPr>
            <w:tcW w:w="1260" w:type="dxa"/>
            <w:shd w:val="clear" w:color="auto" w:fill="auto"/>
          </w:tcPr>
          <w:p w14:paraId="4B723BB3" w14:textId="40C7A7BA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786911BF" w14:textId="5E845D61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71DAD6C7" w14:textId="1A8B7C6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เดือน ระยะเวลา 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052BF51C" w14:textId="77777777" w:rsidTr="00BE2A9C">
        <w:tc>
          <w:tcPr>
            <w:tcW w:w="1872" w:type="dxa"/>
          </w:tcPr>
          <w:p w14:paraId="64057E5A" w14:textId="2FEE87B0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  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จำกัด 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มหาชน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900" w:type="dxa"/>
            <w:shd w:val="clear" w:color="auto" w:fill="auto"/>
          </w:tcPr>
          <w:p w14:paraId="41CD32A3" w14:textId="5D2F0710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1170" w:type="dxa"/>
            <w:shd w:val="clear" w:color="auto" w:fill="auto"/>
          </w:tcPr>
          <w:p w14:paraId="781C7F4A" w14:textId="21D41BD3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18</w:t>
            </w:r>
          </w:p>
        </w:tc>
        <w:tc>
          <w:tcPr>
            <w:tcW w:w="1260" w:type="dxa"/>
            <w:shd w:val="clear" w:color="auto" w:fill="auto"/>
          </w:tcPr>
          <w:p w14:paraId="784C1F2F" w14:textId="447E6E3B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B441A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980" w:type="dxa"/>
            <w:shd w:val="clear" w:color="auto" w:fill="auto"/>
          </w:tcPr>
          <w:p w14:paraId="1B553E18" w14:textId="1AFB5540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BIBOR</w:t>
            </w: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บวกอัตราที่กำหนด</w:t>
            </w:r>
          </w:p>
        </w:tc>
        <w:tc>
          <w:tcPr>
            <w:tcW w:w="2610" w:type="dxa"/>
            <w:shd w:val="clear" w:color="auto" w:fill="auto"/>
          </w:tcPr>
          <w:p w14:paraId="303BE77A" w14:textId="4E7B9CA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ชำระทุก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ๆ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เดือน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ระยะเวลา 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5F3D43C9" w14:textId="77777777" w:rsidTr="00BE2A9C">
        <w:tc>
          <w:tcPr>
            <w:tcW w:w="1872" w:type="dxa"/>
          </w:tcPr>
          <w:p w14:paraId="06499BAE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50E6050D" w14:textId="66785D2E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170" w:type="dxa"/>
            <w:shd w:val="clear" w:color="auto" w:fill="auto"/>
          </w:tcPr>
          <w:p w14:paraId="235CAF52" w14:textId="746C33C0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</w:t>
            </w:r>
          </w:p>
        </w:tc>
        <w:tc>
          <w:tcPr>
            <w:tcW w:w="1260" w:type="dxa"/>
            <w:shd w:val="clear" w:color="auto" w:fill="auto"/>
          </w:tcPr>
          <w:p w14:paraId="35BEB056" w14:textId="5BFAB335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18</w:t>
            </w:r>
          </w:p>
        </w:tc>
        <w:tc>
          <w:tcPr>
            <w:tcW w:w="1980" w:type="dxa"/>
            <w:shd w:val="clear" w:color="auto" w:fill="auto"/>
          </w:tcPr>
          <w:p w14:paraId="6F7F9B05" w14:textId="21C7930F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0D6B0F79" w14:textId="02FACC9E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ชำระทุก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ๆ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เดือน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ระยะเวลา 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551DADEC" w14:textId="77777777" w:rsidTr="00BE2A9C">
        <w:tc>
          <w:tcPr>
            <w:tcW w:w="1872" w:type="dxa"/>
          </w:tcPr>
          <w:p w14:paraId="6F1FB68F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2EAB84E3" w14:textId="111A2FD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1170" w:type="dxa"/>
            <w:shd w:val="clear" w:color="auto" w:fill="auto"/>
          </w:tcPr>
          <w:p w14:paraId="0515B28A" w14:textId="68AF430E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</w:p>
        </w:tc>
        <w:tc>
          <w:tcPr>
            <w:tcW w:w="1260" w:type="dxa"/>
            <w:shd w:val="clear" w:color="auto" w:fill="auto"/>
          </w:tcPr>
          <w:p w14:paraId="2C6F02D8" w14:textId="73BAC127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39CCE07A" w14:textId="34F9DCC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03CC7128" w14:textId="7AD4473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6"/>
                <w:tab w:val="decimal" w:pos="256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ชำระทุก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ๆ </w:t>
            </w: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เดือน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ระยะเวลา 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61761A9E" w14:textId="77777777" w:rsidTr="00BE2A9C">
        <w:tc>
          <w:tcPr>
            <w:tcW w:w="1872" w:type="dxa"/>
          </w:tcPr>
          <w:p w14:paraId="7BA99E87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35339D33" w14:textId="2382873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170" w:type="dxa"/>
            <w:shd w:val="clear" w:color="auto" w:fill="auto"/>
          </w:tcPr>
          <w:p w14:paraId="1822869F" w14:textId="4965AD59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89</w:t>
            </w:r>
          </w:p>
        </w:tc>
        <w:tc>
          <w:tcPr>
            <w:tcW w:w="1260" w:type="dxa"/>
            <w:shd w:val="clear" w:color="auto" w:fill="auto"/>
          </w:tcPr>
          <w:p w14:paraId="7F93341C" w14:textId="15EFBA86" w:rsidR="00C3116E" w:rsidRPr="00BB7E46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44</w:t>
            </w:r>
          </w:p>
        </w:tc>
        <w:tc>
          <w:tcPr>
            <w:tcW w:w="1980" w:type="dxa"/>
            <w:shd w:val="clear" w:color="auto" w:fill="auto"/>
          </w:tcPr>
          <w:p w14:paraId="4D4318C5" w14:textId="0E5ECA0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221A2E7C" w14:textId="45F5E2B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19AF086E" w14:textId="77777777" w:rsidTr="00BE2A9C">
        <w:tc>
          <w:tcPr>
            <w:tcW w:w="1872" w:type="dxa"/>
          </w:tcPr>
          <w:p w14:paraId="55ADF0D0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0CFC4FC8" w14:textId="1139060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1170" w:type="dxa"/>
            <w:shd w:val="clear" w:color="auto" w:fill="auto"/>
          </w:tcPr>
          <w:p w14:paraId="468D5491" w14:textId="52B7ED85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22</w:t>
            </w:r>
          </w:p>
        </w:tc>
        <w:tc>
          <w:tcPr>
            <w:tcW w:w="1260" w:type="dxa"/>
            <w:shd w:val="clear" w:color="auto" w:fill="auto"/>
          </w:tcPr>
          <w:p w14:paraId="36F21F42" w14:textId="23BF1B39" w:rsidR="00C3116E" w:rsidRPr="00BB7E46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B7E46">
              <w:rPr>
                <w:rFonts w:ascii="Angsana New" w:hAnsi="Angsana New" w:cs="Angsana New"/>
                <w:sz w:val="24"/>
                <w:szCs w:val="24"/>
              </w:rPr>
              <w:t>11</w:t>
            </w:r>
          </w:p>
        </w:tc>
        <w:tc>
          <w:tcPr>
            <w:tcW w:w="1980" w:type="dxa"/>
            <w:shd w:val="clear" w:color="auto" w:fill="auto"/>
          </w:tcPr>
          <w:p w14:paraId="01A605FD" w14:textId="0B8F91D2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59407AAC" w14:textId="20D4A551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0312ED93" w14:textId="77777777" w:rsidTr="00BE2A9C">
        <w:tc>
          <w:tcPr>
            <w:tcW w:w="1872" w:type="dxa"/>
          </w:tcPr>
          <w:p w14:paraId="798BCDCA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0362C63B" w14:textId="7A7A51F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</w:p>
        </w:tc>
        <w:tc>
          <w:tcPr>
            <w:tcW w:w="1170" w:type="dxa"/>
            <w:shd w:val="clear" w:color="auto" w:fill="auto"/>
          </w:tcPr>
          <w:p w14:paraId="7F5B850B" w14:textId="66ED4095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</w:t>
            </w:r>
          </w:p>
        </w:tc>
        <w:tc>
          <w:tcPr>
            <w:tcW w:w="1260" w:type="dxa"/>
            <w:shd w:val="clear" w:color="auto" w:fill="auto"/>
          </w:tcPr>
          <w:p w14:paraId="750BFF5D" w14:textId="7A4280DE" w:rsidR="00C3116E" w:rsidRPr="00BB7E46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B7E46">
              <w:rPr>
                <w:rFonts w:ascii="Angsana New" w:hAnsi="Angsana New" w:cs="Angsana New"/>
                <w:sz w:val="24"/>
                <w:szCs w:val="24"/>
              </w:rPr>
              <w:t>10</w:t>
            </w:r>
          </w:p>
        </w:tc>
        <w:tc>
          <w:tcPr>
            <w:tcW w:w="1980" w:type="dxa"/>
            <w:shd w:val="clear" w:color="auto" w:fill="auto"/>
          </w:tcPr>
          <w:p w14:paraId="6850831A" w14:textId="49802753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73C26112" w14:textId="045DA7F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48C157A2" w14:textId="77777777" w:rsidTr="00BE2A9C">
        <w:tc>
          <w:tcPr>
            <w:tcW w:w="1872" w:type="dxa"/>
          </w:tcPr>
          <w:p w14:paraId="3D67B7D1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62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4F039502" w14:textId="39F6541E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70" w:type="dxa"/>
            <w:shd w:val="clear" w:color="auto" w:fill="auto"/>
          </w:tcPr>
          <w:p w14:paraId="57783D86" w14:textId="64CECA41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76</w:t>
            </w:r>
          </w:p>
        </w:tc>
        <w:tc>
          <w:tcPr>
            <w:tcW w:w="1260" w:type="dxa"/>
            <w:shd w:val="clear" w:color="auto" w:fill="auto"/>
          </w:tcPr>
          <w:p w14:paraId="3ADD28AE" w14:textId="06ACCF09" w:rsidR="00C3116E" w:rsidRPr="00BB7E46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33</w:t>
            </w:r>
          </w:p>
        </w:tc>
        <w:tc>
          <w:tcPr>
            <w:tcW w:w="1980" w:type="dxa"/>
            <w:shd w:val="clear" w:color="auto" w:fill="auto"/>
          </w:tcPr>
          <w:p w14:paraId="516E5D5F" w14:textId="1DE759D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1200EE44" w14:textId="56884C63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15497340" w14:textId="77777777" w:rsidTr="00BE2A9C">
        <w:tc>
          <w:tcPr>
            <w:tcW w:w="1872" w:type="dxa"/>
          </w:tcPr>
          <w:p w14:paraId="70BECB81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06" w:hanging="19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629217F6" w14:textId="1BC328F8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170" w:type="dxa"/>
            <w:shd w:val="clear" w:color="auto" w:fill="auto"/>
          </w:tcPr>
          <w:p w14:paraId="19AE1B33" w14:textId="65D04DC5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44</w:t>
            </w:r>
          </w:p>
        </w:tc>
        <w:tc>
          <w:tcPr>
            <w:tcW w:w="1260" w:type="dxa"/>
            <w:shd w:val="clear" w:color="auto" w:fill="auto"/>
          </w:tcPr>
          <w:p w14:paraId="47563D68" w14:textId="10BDB8D3" w:rsidR="00C3116E" w:rsidRPr="00BB7E46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33</w:t>
            </w:r>
          </w:p>
        </w:tc>
        <w:tc>
          <w:tcPr>
            <w:tcW w:w="1980" w:type="dxa"/>
            <w:shd w:val="clear" w:color="auto" w:fill="auto"/>
          </w:tcPr>
          <w:p w14:paraId="527E9C5E" w14:textId="793CB555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5E4196F7" w14:textId="56902148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2D3B7D35" w14:textId="77777777" w:rsidTr="00BE2A9C">
        <w:tc>
          <w:tcPr>
            <w:tcW w:w="1872" w:type="dxa"/>
          </w:tcPr>
          <w:p w14:paraId="168072B1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06" w:hanging="19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58BCB469" w14:textId="7CD2F836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10</w:t>
            </w:r>
          </w:p>
        </w:tc>
        <w:tc>
          <w:tcPr>
            <w:tcW w:w="1170" w:type="dxa"/>
            <w:shd w:val="clear" w:color="auto" w:fill="auto"/>
          </w:tcPr>
          <w:p w14:paraId="5A61FE41" w14:textId="06D86C28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333</w:t>
            </w:r>
          </w:p>
        </w:tc>
        <w:tc>
          <w:tcPr>
            <w:tcW w:w="1260" w:type="dxa"/>
            <w:shd w:val="clear" w:color="auto" w:fill="auto"/>
          </w:tcPr>
          <w:p w14:paraId="7C63E2D8" w14:textId="6C3B2984" w:rsidR="00C3116E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333</w:t>
            </w:r>
          </w:p>
        </w:tc>
        <w:tc>
          <w:tcPr>
            <w:tcW w:w="1980" w:type="dxa"/>
            <w:shd w:val="clear" w:color="auto" w:fill="auto"/>
          </w:tcPr>
          <w:p w14:paraId="1F027381" w14:textId="630F5892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3C15D93B" w14:textId="6EDC7158" w:rsidR="00C3116E" w:rsidRPr="00CF1517" w:rsidRDefault="00C3116E" w:rsidP="00CB6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B68C8">
              <w:rPr>
                <w:rFonts w:ascii="Angsana New" w:hAnsi="Angsana New" w:cs="Angsana New"/>
                <w:sz w:val="24"/>
                <w:szCs w:val="24"/>
                <w:cs/>
              </w:rPr>
              <w:t xml:space="preserve">ชำระทุกๆ </w:t>
            </w:r>
            <w:r w:rsidR="00360B44" w:rsidRPr="00CB68C8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DC4E3E" w:rsidRPr="00CB68C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B68C8">
              <w:rPr>
                <w:rFonts w:ascii="Angsana New" w:hAnsi="Angsana New" w:cs="Angsana New"/>
                <w:sz w:val="24"/>
                <w:szCs w:val="24"/>
                <w:cs/>
              </w:rPr>
              <w:t xml:space="preserve">ปี ระยะเวลา </w:t>
            </w:r>
            <w:r w:rsidR="00360B44" w:rsidRPr="00CB68C8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Pr="00CB68C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B68C8">
              <w:rPr>
                <w:rFonts w:ascii="Angsana New" w:hAnsi="Angsana New" w:cs="Angsana New"/>
                <w:sz w:val="24"/>
                <w:szCs w:val="24"/>
                <w:cs/>
              </w:rPr>
              <w:t>ปี</w:t>
            </w:r>
          </w:p>
        </w:tc>
      </w:tr>
      <w:tr w:rsidR="00C3116E" w:rsidRPr="00CF1517" w14:paraId="0BF26FDF" w14:textId="77777777" w:rsidTr="00BE2A9C">
        <w:tc>
          <w:tcPr>
            <w:tcW w:w="1872" w:type="dxa"/>
          </w:tcPr>
          <w:p w14:paraId="786B328C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06" w:hanging="19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437F218A" w14:textId="7626753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11</w:t>
            </w:r>
          </w:p>
        </w:tc>
        <w:tc>
          <w:tcPr>
            <w:tcW w:w="1170" w:type="dxa"/>
            <w:shd w:val="clear" w:color="auto" w:fill="auto"/>
          </w:tcPr>
          <w:p w14:paraId="7F368E8F" w14:textId="6D86D734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00</w:t>
            </w:r>
          </w:p>
        </w:tc>
        <w:tc>
          <w:tcPr>
            <w:tcW w:w="1260" w:type="dxa"/>
            <w:shd w:val="clear" w:color="auto" w:fill="auto"/>
          </w:tcPr>
          <w:p w14:paraId="6B080593" w14:textId="1D519262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ind w:right="17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190</w:t>
            </w:r>
          </w:p>
        </w:tc>
        <w:tc>
          <w:tcPr>
            <w:tcW w:w="1980" w:type="dxa"/>
            <w:shd w:val="clear" w:color="auto" w:fill="auto"/>
          </w:tcPr>
          <w:p w14:paraId="2DCABB89" w14:textId="08AD21C6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5589363C" w14:textId="747F1CE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7CD69BF8" w14:textId="77777777" w:rsidTr="00BE2A9C">
        <w:trPr>
          <w:trHeight w:hRule="exact" w:val="115"/>
        </w:trPr>
        <w:tc>
          <w:tcPr>
            <w:tcW w:w="1872" w:type="dxa"/>
          </w:tcPr>
          <w:p w14:paraId="3DD718D8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06" w:hanging="19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7FE0F1F4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73AF1586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1ED9A780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auto"/>
          </w:tcPr>
          <w:p w14:paraId="1EFB89AE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610" w:type="dxa"/>
            <w:shd w:val="clear" w:color="auto" w:fill="auto"/>
          </w:tcPr>
          <w:p w14:paraId="32DDAA2F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C3116E" w:rsidRPr="00CF1517" w14:paraId="751D75D3" w14:textId="77777777" w:rsidTr="00BE2A9C">
        <w:tc>
          <w:tcPr>
            <w:tcW w:w="1872" w:type="dxa"/>
          </w:tcPr>
          <w:p w14:paraId="502A8390" w14:textId="77777777" w:rsidR="00C3116E" w:rsidRPr="00CF1517" w:rsidRDefault="00C3116E" w:rsidP="00C3116E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บริษัท ไทยฟู้ดส์ </w:t>
            </w:r>
          </w:p>
        </w:tc>
        <w:tc>
          <w:tcPr>
            <w:tcW w:w="900" w:type="dxa"/>
            <w:shd w:val="clear" w:color="auto" w:fill="auto"/>
          </w:tcPr>
          <w:p w14:paraId="0A05F891" w14:textId="23994A39" w:rsidR="00C3116E" w:rsidRPr="00CF1517" w:rsidRDefault="00C3116E" w:rsidP="00C3116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170" w:type="dxa"/>
            <w:shd w:val="clear" w:color="auto" w:fill="auto"/>
          </w:tcPr>
          <w:p w14:paraId="221D9092" w14:textId="2BAEC0C0" w:rsidR="00C3116E" w:rsidRPr="00CF1517" w:rsidRDefault="00360B44" w:rsidP="00C3116E">
            <w:pPr>
              <w:tabs>
                <w:tab w:val="clear" w:pos="1871"/>
                <w:tab w:val="left" w:pos="582"/>
                <w:tab w:val="left" w:pos="113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C3116E" w:rsidRPr="00CF151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60B44">
              <w:rPr>
                <w:rFonts w:ascii="Angsana New" w:hAnsi="Angsana New" w:cs="Angsana New"/>
                <w:sz w:val="24"/>
                <w:szCs w:val="24"/>
              </w:rPr>
              <w:t>100</w:t>
            </w:r>
          </w:p>
        </w:tc>
        <w:tc>
          <w:tcPr>
            <w:tcW w:w="1260" w:type="dxa"/>
            <w:shd w:val="clear" w:color="auto" w:fill="auto"/>
          </w:tcPr>
          <w:p w14:paraId="633FE5DD" w14:textId="10E94F25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684"/>
                <w:tab w:val="left" w:pos="864"/>
              </w:tabs>
              <w:ind w:right="164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606</w:t>
            </w:r>
          </w:p>
        </w:tc>
        <w:tc>
          <w:tcPr>
            <w:tcW w:w="1980" w:type="dxa"/>
            <w:shd w:val="clear" w:color="auto" w:fill="auto"/>
          </w:tcPr>
          <w:p w14:paraId="25622B4D" w14:textId="32A70B5C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MLR</w:t>
            </w: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ลบอัตราที่กำหนด</w:t>
            </w:r>
          </w:p>
        </w:tc>
        <w:tc>
          <w:tcPr>
            <w:tcW w:w="2610" w:type="dxa"/>
            <w:shd w:val="clear" w:color="auto" w:fill="auto"/>
          </w:tcPr>
          <w:p w14:paraId="4223DE8C" w14:textId="75390350" w:rsidR="00C3116E" w:rsidRPr="00CF1517" w:rsidRDefault="00C3116E" w:rsidP="00C3116E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ชำระทุกๆ 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4C23D5FE" w14:textId="77777777" w:rsidTr="00BE2A9C">
        <w:tc>
          <w:tcPr>
            <w:tcW w:w="1872" w:type="dxa"/>
          </w:tcPr>
          <w:p w14:paraId="063E1F1C" w14:textId="77777777" w:rsidR="00C3116E" w:rsidRPr="00CF1517" w:rsidRDefault="00C3116E" w:rsidP="00C3116E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   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เฟอร์เธอร์ จำกัด</w:t>
            </w:r>
          </w:p>
        </w:tc>
        <w:tc>
          <w:tcPr>
            <w:tcW w:w="900" w:type="dxa"/>
            <w:shd w:val="clear" w:color="auto" w:fill="auto"/>
          </w:tcPr>
          <w:p w14:paraId="183C279A" w14:textId="77777777" w:rsidR="00C3116E" w:rsidRPr="00CF1517" w:rsidRDefault="00C3116E" w:rsidP="00C3116E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56C7FBC9" w14:textId="77777777" w:rsidR="00C3116E" w:rsidRPr="00CF1517" w:rsidRDefault="00C3116E" w:rsidP="00C3116E">
            <w:pPr>
              <w:tabs>
                <w:tab w:val="clear" w:pos="1871"/>
                <w:tab w:val="left" w:pos="582"/>
                <w:tab w:val="left" w:pos="113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51133ABD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522"/>
                <w:tab w:val="left" w:pos="792"/>
                <w:tab w:val="left" w:pos="990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auto"/>
          </w:tcPr>
          <w:p w14:paraId="69C15400" w14:textId="4FF4146A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610" w:type="dxa"/>
            <w:shd w:val="clear" w:color="auto" w:fill="auto"/>
          </w:tcPr>
          <w:p w14:paraId="38C0810E" w14:textId="77777777" w:rsidR="00C3116E" w:rsidRPr="00CF1517" w:rsidRDefault="00C3116E" w:rsidP="00C3116E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C3116E" w:rsidRPr="00CF1517" w14:paraId="5182F57D" w14:textId="77777777" w:rsidTr="00BE2A9C">
        <w:trPr>
          <w:trHeight w:hRule="exact" w:val="115"/>
        </w:trPr>
        <w:tc>
          <w:tcPr>
            <w:tcW w:w="1872" w:type="dxa"/>
          </w:tcPr>
          <w:p w14:paraId="15D55E4C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06" w:hanging="19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358F481A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54CDD3A7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773D8F12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auto"/>
          </w:tcPr>
          <w:p w14:paraId="0FA6AAD7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610" w:type="dxa"/>
            <w:shd w:val="clear" w:color="auto" w:fill="auto"/>
          </w:tcPr>
          <w:p w14:paraId="07F4B2FB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C3116E" w:rsidRPr="00CF1517" w14:paraId="1F4F4894" w14:textId="77777777" w:rsidTr="00BE2A9C">
        <w:tc>
          <w:tcPr>
            <w:tcW w:w="1872" w:type="dxa"/>
          </w:tcPr>
          <w:p w14:paraId="28109FFE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บริษัท ไทย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ฟู้ดส์  </w:t>
            </w:r>
          </w:p>
        </w:tc>
        <w:tc>
          <w:tcPr>
            <w:tcW w:w="900" w:type="dxa"/>
            <w:shd w:val="clear" w:color="auto" w:fill="auto"/>
          </w:tcPr>
          <w:p w14:paraId="20D6961D" w14:textId="0E37F9F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170" w:type="dxa"/>
            <w:shd w:val="clear" w:color="auto" w:fill="auto"/>
          </w:tcPr>
          <w:p w14:paraId="63498AE9" w14:textId="7B854208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1260" w:type="dxa"/>
            <w:shd w:val="clear" w:color="auto" w:fill="auto"/>
          </w:tcPr>
          <w:p w14:paraId="1762E536" w14:textId="0EAC3403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480016EB" w14:textId="397960F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467C0818" w14:textId="1170BD0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38329E98" w14:textId="77777777" w:rsidTr="00BE2A9C">
        <w:tc>
          <w:tcPr>
            <w:tcW w:w="1872" w:type="dxa"/>
          </w:tcPr>
          <w:p w14:paraId="3FA010A9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77"/>
              </w:tabs>
              <w:ind w:left="306" w:hanging="198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  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อาหารสัตว์ จำกัด</w:t>
            </w:r>
          </w:p>
        </w:tc>
        <w:tc>
          <w:tcPr>
            <w:tcW w:w="900" w:type="dxa"/>
            <w:shd w:val="clear" w:color="auto" w:fill="auto"/>
          </w:tcPr>
          <w:p w14:paraId="7AABF464" w14:textId="26D5B4F5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1170" w:type="dxa"/>
            <w:shd w:val="clear" w:color="auto" w:fill="auto"/>
          </w:tcPr>
          <w:p w14:paraId="31CB87BB" w14:textId="0AB9D8C8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50</w:t>
            </w:r>
          </w:p>
        </w:tc>
        <w:tc>
          <w:tcPr>
            <w:tcW w:w="1260" w:type="dxa"/>
            <w:shd w:val="clear" w:color="auto" w:fill="auto"/>
          </w:tcPr>
          <w:p w14:paraId="6822DDE2" w14:textId="06E9FB00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1CA715D9" w14:textId="61B30EAE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50FDEB24" w14:textId="6AE167BE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62DC8E5B" w14:textId="77777777" w:rsidTr="00BE2A9C">
        <w:tc>
          <w:tcPr>
            <w:tcW w:w="1872" w:type="dxa"/>
          </w:tcPr>
          <w:p w14:paraId="0B94E4EF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77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6A1F65DC" w14:textId="59482A4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170" w:type="dxa"/>
            <w:shd w:val="clear" w:color="auto" w:fill="auto"/>
          </w:tcPr>
          <w:p w14:paraId="51939C3C" w14:textId="33F442A0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119</w:t>
            </w:r>
          </w:p>
        </w:tc>
        <w:tc>
          <w:tcPr>
            <w:tcW w:w="1260" w:type="dxa"/>
            <w:shd w:val="clear" w:color="auto" w:fill="auto"/>
          </w:tcPr>
          <w:p w14:paraId="26DD988B" w14:textId="41B51B1B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1E31D1CF" w14:textId="1977D96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784AA659" w14:textId="4CA5E7E3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3D34B556" w14:textId="77777777" w:rsidTr="00BE2A9C">
        <w:tc>
          <w:tcPr>
            <w:tcW w:w="1872" w:type="dxa"/>
          </w:tcPr>
          <w:p w14:paraId="1C6A3E06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77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32DA3B15" w14:textId="62CFBCD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1170" w:type="dxa"/>
            <w:shd w:val="clear" w:color="auto" w:fill="auto"/>
          </w:tcPr>
          <w:p w14:paraId="7919525E" w14:textId="14C400E1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260" w:type="dxa"/>
            <w:shd w:val="clear" w:color="auto" w:fill="auto"/>
          </w:tcPr>
          <w:p w14:paraId="5B79D3C3" w14:textId="10161918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6BBDC42B" w14:textId="11BF513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6A1B87C6" w14:textId="74E30FD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6DA754A9" w14:textId="77777777" w:rsidTr="00BE2A9C">
        <w:tc>
          <w:tcPr>
            <w:tcW w:w="1872" w:type="dxa"/>
          </w:tcPr>
          <w:p w14:paraId="25A8510F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77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453A6C70" w14:textId="1D51F9A9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170" w:type="dxa"/>
            <w:shd w:val="clear" w:color="auto" w:fill="auto"/>
          </w:tcPr>
          <w:p w14:paraId="6D5EE32B" w14:textId="74670936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10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auto"/>
          </w:tcPr>
          <w:p w14:paraId="6C3DEAB2" w14:textId="23801B9B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77</w:t>
            </w:r>
          </w:p>
        </w:tc>
        <w:tc>
          <w:tcPr>
            <w:tcW w:w="1980" w:type="dxa"/>
            <w:shd w:val="clear" w:color="auto" w:fill="auto"/>
          </w:tcPr>
          <w:p w14:paraId="1E619518" w14:textId="2DD939C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20A178E3" w14:textId="5FCD2E6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2859CD7B" w14:textId="77777777" w:rsidTr="00BE2A9C">
        <w:trPr>
          <w:trHeight w:hRule="exact" w:val="115"/>
        </w:trPr>
        <w:tc>
          <w:tcPr>
            <w:tcW w:w="1872" w:type="dxa"/>
          </w:tcPr>
          <w:p w14:paraId="0AF58223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77"/>
              </w:tabs>
              <w:ind w:left="306" w:hanging="198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078E3F27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771964C0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243B12B0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auto"/>
          </w:tcPr>
          <w:p w14:paraId="0948A403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610" w:type="dxa"/>
            <w:shd w:val="clear" w:color="auto" w:fill="auto"/>
          </w:tcPr>
          <w:p w14:paraId="42C8B1CD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C3116E" w:rsidRPr="00CF1517" w14:paraId="25C71365" w14:textId="77777777" w:rsidTr="00BE2A9C">
        <w:tc>
          <w:tcPr>
            <w:tcW w:w="1872" w:type="dxa"/>
          </w:tcPr>
          <w:p w14:paraId="1F0CD298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บริษัท ไทย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ฟู้ดส์  </w:t>
            </w:r>
          </w:p>
        </w:tc>
        <w:tc>
          <w:tcPr>
            <w:tcW w:w="900" w:type="dxa"/>
            <w:shd w:val="clear" w:color="auto" w:fill="auto"/>
          </w:tcPr>
          <w:p w14:paraId="49F7DF72" w14:textId="74DA3795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170" w:type="dxa"/>
            <w:shd w:val="clear" w:color="auto" w:fill="auto"/>
          </w:tcPr>
          <w:p w14:paraId="4543E42B" w14:textId="44696278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1260" w:type="dxa"/>
            <w:shd w:val="clear" w:color="auto" w:fill="auto"/>
          </w:tcPr>
          <w:p w14:paraId="58951199" w14:textId="60397457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69D0FB76" w14:textId="03B5007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114BD8C1" w14:textId="2A96AC0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3E3BE55C" w14:textId="77777777" w:rsidTr="00BE2A9C">
        <w:tc>
          <w:tcPr>
            <w:tcW w:w="1872" w:type="dxa"/>
          </w:tcPr>
          <w:p w14:paraId="38FB7E2F" w14:textId="5F8CECA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    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โพลทรีย์ ฟาร์ม จำกัด</w:t>
            </w:r>
          </w:p>
        </w:tc>
        <w:tc>
          <w:tcPr>
            <w:tcW w:w="900" w:type="dxa"/>
            <w:shd w:val="clear" w:color="auto" w:fill="auto"/>
          </w:tcPr>
          <w:p w14:paraId="23249569" w14:textId="40ADF754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086D0E"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1170" w:type="dxa"/>
            <w:shd w:val="clear" w:color="auto" w:fill="auto"/>
          </w:tcPr>
          <w:p w14:paraId="4D84A9CC" w14:textId="75181413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59</w:t>
            </w:r>
          </w:p>
        </w:tc>
        <w:tc>
          <w:tcPr>
            <w:tcW w:w="1260" w:type="dxa"/>
            <w:shd w:val="clear" w:color="auto" w:fill="auto"/>
          </w:tcPr>
          <w:p w14:paraId="7572C9FA" w14:textId="531382C0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</w:p>
        </w:tc>
        <w:tc>
          <w:tcPr>
            <w:tcW w:w="1980" w:type="dxa"/>
            <w:shd w:val="clear" w:color="auto" w:fill="auto"/>
          </w:tcPr>
          <w:p w14:paraId="4FBB77FA" w14:textId="1C29EBFC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65F68AE8" w14:textId="12D9E8D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5AF3BE64" w14:textId="77777777" w:rsidTr="00BE2A9C">
        <w:tc>
          <w:tcPr>
            <w:tcW w:w="1872" w:type="dxa"/>
          </w:tcPr>
          <w:p w14:paraId="5E58DA08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11B13E4D" w14:textId="4A041B0A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170" w:type="dxa"/>
            <w:shd w:val="clear" w:color="auto" w:fill="auto"/>
          </w:tcPr>
          <w:p w14:paraId="57AFB7D5" w14:textId="5AE7394D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0B2C5880" w14:textId="2A84091E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980" w:type="dxa"/>
            <w:shd w:val="clear" w:color="auto" w:fill="auto"/>
          </w:tcPr>
          <w:p w14:paraId="3F4BCC1D" w14:textId="62D6836A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59E2556B" w14:textId="0E70514A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7273BF8F" w14:textId="77777777" w:rsidTr="00BE2A9C">
        <w:tc>
          <w:tcPr>
            <w:tcW w:w="1872" w:type="dxa"/>
          </w:tcPr>
          <w:p w14:paraId="350D3192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56337E10" w14:textId="54A8D818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1170" w:type="dxa"/>
            <w:shd w:val="clear" w:color="auto" w:fill="auto"/>
          </w:tcPr>
          <w:p w14:paraId="1078055B" w14:textId="1543CAF1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80</w:t>
            </w:r>
          </w:p>
        </w:tc>
        <w:tc>
          <w:tcPr>
            <w:tcW w:w="1260" w:type="dxa"/>
            <w:shd w:val="clear" w:color="auto" w:fill="auto"/>
          </w:tcPr>
          <w:p w14:paraId="677229DB" w14:textId="6CDCA4BE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59</w:t>
            </w:r>
          </w:p>
        </w:tc>
        <w:tc>
          <w:tcPr>
            <w:tcW w:w="1980" w:type="dxa"/>
            <w:shd w:val="clear" w:color="auto" w:fill="auto"/>
          </w:tcPr>
          <w:p w14:paraId="21BCA06F" w14:textId="6F2048C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5C638F0D" w14:textId="70E22B2C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DC4E3E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0AA20F0E" w14:textId="77777777" w:rsidTr="00BE2A9C">
        <w:tc>
          <w:tcPr>
            <w:tcW w:w="1872" w:type="dxa"/>
          </w:tcPr>
          <w:p w14:paraId="6CB3E271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4C02F28D" w14:textId="4C0248E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170" w:type="dxa"/>
            <w:shd w:val="clear" w:color="auto" w:fill="auto"/>
          </w:tcPr>
          <w:p w14:paraId="281FF28D" w14:textId="4A14C23D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1260" w:type="dxa"/>
            <w:shd w:val="clear" w:color="auto" w:fill="auto"/>
          </w:tcPr>
          <w:p w14:paraId="6CA8D134" w14:textId="2BEE40A5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236EAAC2" w14:textId="38626E26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6799997C" w14:textId="7474C4F1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4098DAA8" w14:textId="77777777" w:rsidTr="00BE2A9C">
        <w:tc>
          <w:tcPr>
            <w:tcW w:w="1872" w:type="dxa"/>
          </w:tcPr>
          <w:p w14:paraId="0886B2A0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327F5F8B" w14:textId="23B48D43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1170" w:type="dxa"/>
            <w:shd w:val="clear" w:color="auto" w:fill="auto"/>
          </w:tcPr>
          <w:p w14:paraId="5B8132E8" w14:textId="3C516391" w:rsidR="00C3116E" w:rsidRPr="00CF1517" w:rsidRDefault="00086D0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86D0E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068ADF34" w14:textId="2DAB319D" w:rsidR="00C3116E" w:rsidRPr="00CF1517" w:rsidRDefault="00360B44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B7E46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B0B8A"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18A1771B" w14:textId="309B6FC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อัตราคงที่ตามที่กำหนด</w:t>
            </w:r>
          </w:p>
        </w:tc>
        <w:tc>
          <w:tcPr>
            <w:tcW w:w="2610" w:type="dxa"/>
            <w:shd w:val="clear" w:color="auto" w:fill="auto"/>
          </w:tcPr>
          <w:p w14:paraId="0562F68B" w14:textId="5799D4BD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DC4E3E">
              <w:rPr>
                <w:rFonts w:ascii="Angsana New" w:hAnsi="Angsana New" w:cs="Angsana New"/>
                <w:sz w:val="24"/>
                <w:szCs w:val="24"/>
              </w:rPr>
              <w:t>60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6A3A00A5" w14:textId="77777777" w:rsidTr="00BE2A9C">
        <w:tc>
          <w:tcPr>
            <w:tcW w:w="1872" w:type="dxa"/>
          </w:tcPr>
          <w:p w14:paraId="679EF47D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</w:tcPr>
          <w:p w14:paraId="58164024" w14:textId="662C7D4B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ฉบับที่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7</w:t>
            </w:r>
          </w:p>
        </w:tc>
        <w:tc>
          <w:tcPr>
            <w:tcW w:w="1170" w:type="dxa"/>
            <w:shd w:val="clear" w:color="auto" w:fill="auto"/>
          </w:tcPr>
          <w:p w14:paraId="68A79206" w14:textId="2B24BD15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00</w:t>
            </w:r>
          </w:p>
        </w:tc>
        <w:tc>
          <w:tcPr>
            <w:tcW w:w="1260" w:type="dxa"/>
            <w:shd w:val="clear" w:color="auto" w:fill="auto"/>
          </w:tcPr>
          <w:p w14:paraId="7F99CE10" w14:textId="51499F5A" w:rsidR="00C3116E" w:rsidRPr="00CF1517" w:rsidRDefault="004B0B8A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B0B8A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4A832C81" w14:textId="26003285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</w:rPr>
              <w:t>MLR</w:t>
            </w:r>
            <w:r w:rsidRPr="00CF1517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ลบอัตราที่กำหนด</w:t>
            </w:r>
          </w:p>
        </w:tc>
        <w:tc>
          <w:tcPr>
            <w:tcW w:w="2610" w:type="dxa"/>
            <w:shd w:val="clear" w:color="auto" w:fill="auto"/>
          </w:tcPr>
          <w:p w14:paraId="254F31E6" w14:textId="34E2B2F0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ชำระทุกๆ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เดือน ระยะเวลา </w:t>
            </w:r>
            <w:r w:rsidR="00360B44" w:rsidRPr="00360B44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Pr="00CF151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  <w:r w:rsidRPr="00CF1517">
              <w:rPr>
                <w:rFonts w:ascii="Angsana New" w:hAnsi="Angsana New" w:cs="Angsana New"/>
                <w:sz w:val="24"/>
                <w:szCs w:val="24"/>
                <w:cs/>
              </w:rPr>
              <w:t>เดือน</w:t>
            </w:r>
          </w:p>
        </w:tc>
      </w:tr>
      <w:tr w:rsidR="00C3116E" w:rsidRPr="00CF1517" w14:paraId="42269A71" w14:textId="77777777" w:rsidTr="00BE2A9C">
        <w:trPr>
          <w:trHeight w:hRule="exact" w:val="115"/>
        </w:trPr>
        <w:tc>
          <w:tcPr>
            <w:tcW w:w="1872" w:type="dxa"/>
          </w:tcPr>
          <w:p w14:paraId="5454BDB6" w14:textId="77777777" w:rsidR="00C3116E" w:rsidRPr="00CF1517" w:rsidRDefault="00C3116E" w:rsidP="00C3116E">
            <w:pPr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900" w:type="dxa"/>
            <w:shd w:val="clear" w:color="auto" w:fill="auto"/>
          </w:tcPr>
          <w:p w14:paraId="51FEC6DC" w14:textId="77777777" w:rsidR="00C3116E" w:rsidRPr="00CF1517" w:rsidRDefault="00C3116E" w:rsidP="00C3116E">
            <w:pPr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361FB44C" w14:textId="77777777" w:rsidR="00C3116E" w:rsidRPr="00CF1517" w:rsidRDefault="00C3116E" w:rsidP="00C3116E">
            <w:pPr>
              <w:tabs>
                <w:tab w:val="clear" w:pos="1871"/>
                <w:tab w:val="left" w:pos="582"/>
                <w:tab w:val="left" w:pos="1134"/>
              </w:tabs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  <w:shd w:val="clear" w:color="auto" w:fill="auto"/>
          </w:tcPr>
          <w:p w14:paraId="7954A14C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522"/>
                <w:tab w:val="left" w:pos="792"/>
                <w:tab w:val="left" w:pos="990"/>
              </w:tabs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14:paraId="3EBCCAB5" w14:textId="77777777" w:rsidR="00C3116E" w:rsidRPr="00CF1517" w:rsidRDefault="00C3116E" w:rsidP="00C311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610" w:type="dxa"/>
            <w:shd w:val="clear" w:color="auto" w:fill="auto"/>
          </w:tcPr>
          <w:p w14:paraId="6BB96362" w14:textId="77777777" w:rsidR="00C3116E" w:rsidRPr="00CF1517" w:rsidRDefault="00C3116E" w:rsidP="00C3116E">
            <w:pPr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</w:tr>
    </w:tbl>
    <w:p w14:paraId="0073453B" w14:textId="77777777" w:rsidR="00260F81" w:rsidRPr="00CF1517" w:rsidRDefault="00260F81" w:rsidP="006F59A8">
      <w:pPr>
        <w:pStyle w:val="block"/>
        <w:tabs>
          <w:tab w:val="left" w:pos="540"/>
        </w:tabs>
        <w:spacing w:after="0" w:line="240" w:lineRule="auto"/>
        <w:ind w:left="0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3D6C2FB9" w14:textId="77777777" w:rsidR="00BE2A9C" w:rsidRPr="00CF1517" w:rsidRDefault="00BE2A9C" w:rsidP="002B60AF">
      <w:pPr>
        <w:pStyle w:val="block"/>
        <w:tabs>
          <w:tab w:val="left" w:pos="540"/>
        </w:tabs>
        <w:spacing w:after="0" w:line="240" w:lineRule="auto"/>
        <w:ind w:left="540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448619C0" w14:textId="77777777" w:rsidR="00605DC1" w:rsidRPr="00CF1517" w:rsidRDefault="00605DC1" w:rsidP="00FC4617">
      <w:pPr>
        <w:spacing w:line="240" w:lineRule="auto"/>
        <w:jc w:val="thaiDistribute"/>
        <w:rPr>
          <w:rFonts w:ascii="Angsana New" w:hAnsi="Angsana New" w:cs="Angsana New"/>
          <w:sz w:val="28"/>
          <w:szCs w:val="28"/>
        </w:rPr>
      </w:pPr>
    </w:p>
    <w:tbl>
      <w:tblPr>
        <w:tblW w:w="943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420"/>
        <w:gridCol w:w="991"/>
        <w:gridCol w:w="1078"/>
        <w:gridCol w:w="274"/>
        <w:gridCol w:w="6"/>
        <w:gridCol w:w="1078"/>
        <w:gridCol w:w="9"/>
        <w:gridCol w:w="266"/>
        <w:gridCol w:w="9"/>
        <w:gridCol w:w="1057"/>
        <w:gridCol w:w="9"/>
        <w:gridCol w:w="266"/>
        <w:gridCol w:w="9"/>
        <w:gridCol w:w="964"/>
      </w:tblGrid>
      <w:tr w:rsidR="00985513" w:rsidRPr="00CF1517" w14:paraId="75B5EDCC" w14:textId="77777777" w:rsidTr="00AE13B1">
        <w:trPr>
          <w:trHeight w:hRule="exact" w:val="374"/>
        </w:trPr>
        <w:tc>
          <w:tcPr>
            <w:tcW w:w="1812" w:type="pct"/>
          </w:tcPr>
          <w:p w14:paraId="2B1A69CB" w14:textId="7F9F19F5" w:rsidR="00985513" w:rsidRPr="00CF1517" w:rsidRDefault="00A631A6" w:rsidP="00D87C21">
            <w:pPr>
              <w:tabs>
                <w:tab w:val="left" w:pos="357"/>
              </w:tabs>
              <w:spacing w:line="240" w:lineRule="auto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หุ้นกู้</w:t>
            </w:r>
          </w:p>
        </w:tc>
        <w:tc>
          <w:tcPr>
            <w:tcW w:w="525" w:type="pct"/>
          </w:tcPr>
          <w:p w14:paraId="2F5961F8" w14:textId="77777777" w:rsidR="00985513" w:rsidRPr="00CF1517" w:rsidRDefault="00985513" w:rsidP="00D87C21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95" w:type="pct"/>
            <w:gridSpan w:val="5"/>
          </w:tcPr>
          <w:p w14:paraId="13103D0A" w14:textId="77777777" w:rsidR="00985513" w:rsidRPr="00CF1517" w:rsidRDefault="00985513" w:rsidP="00D87C21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6" w:type="pct"/>
            <w:gridSpan w:val="2"/>
          </w:tcPr>
          <w:p w14:paraId="71026938" w14:textId="77777777" w:rsidR="00985513" w:rsidRPr="00CF1517" w:rsidRDefault="00985513" w:rsidP="00D87C21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22" w:type="pct"/>
            <w:gridSpan w:val="5"/>
          </w:tcPr>
          <w:p w14:paraId="048B7937" w14:textId="77777777" w:rsidR="00985513" w:rsidRPr="00CF1517" w:rsidRDefault="00985513" w:rsidP="00D87C21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F4E3A" w:rsidRPr="00CF1517" w14:paraId="109CDD38" w14:textId="77777777" w:rsidTr="004E272D">
        <w:trPr>
          <w:trHeight w:hRule="exact" w:val="374"/>
        </w:trPr>
        <w:tc>
          <w:tcPr>
            <w:tcW w:w="1812" w:type="pct"/>
          </w:tcPr>
          <w:p w14:paraId="5F709B80" w14:textId="55963C96" w:rsidR="00FF4E3A" w:rsidRPr="00CF1517" w:rsidRDefault="00FF4E3A" w:rsidP="00FF4E3A">
            <w:pPr>
              <w:pStyle w:val="BodyText"/>
              <w:tabs>
                <w:tab w:val="left" w:pos="357"/>
              </w:tabs>
              <w:spacing w:after="0" w:line="240" w:lineRule="auto"/>
              <w:jc w:val="both"/>
              <w:rPr>
                <w:rFonts w:ascii="Angsana New" w:eastAsia="Calibri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25" w:type="pct"/>
          </w:tcPr>
          <w:p w14:paraId="7E0A6905" w14:textId="77777777" w:rsidR="00FF4E3A" w:rsidRPr="00CF1517" w:rsidRDefault="00FF4E3A" w:rsidP="00FF4E3A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1" w:type="pct"/>
          </w:tcPr>
          <w:p w14:paraId="706BD7C1" w14:textId="7B8BF43A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5" w:type="pct"/>
          </w:tcPr>
          <w:p w14:paraId="7440F987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74" w:type="pct"/>
            <w:gridSpan w:val="2"/>
          </w:tcPr>
          <w:p w14:paraId="7BB197F7" w14:textId="5A5C10B8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6" w:type="pct"/>
            <w:gridSpan w:val="2"/>
          </w:tcPr>
          <w:p w14:paraId="671FDC88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4C5C4CB6" w14:textId="06B5F940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6" w:type="pct"/>
            <w:gridSpan w:val="2"/>
          </w:tcPr>
          <w:p w14:paraId="0BF7ACE6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5" w:type="pct"/>
            <w:gridSpan w:val="2"/>
          </w:tcPr>
          <w:p w14:paraId="37B0B1AC" w14:textId="2551E310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FF4E3A" w:rsidRPr="00CF1517" w14:paraId="5EBF53DE" w14:textId="77777777" w:rsidTr="004E272D">
        <w:trPr>
          <w:trHeight w:hRule="exact" w:val="374"/>
        </w:trPr>
        <w:tc>
          <w:tcPr>
            <w:tcW w:w="1812" w:type="pct"/>
          </w:tcPr>
          <w:p w14:paraId="6CDF56A0" w14:textId="77777777" w:rsidR="00FF4E3A" w:rsidRPr="00CF1517" w:rsidRDefault="00FF4E3A" w:rsidP="00FF4E3A">
            <w:pPr>
              <w:pStyle w:val="BodyText"/>
              <w:tabs>
                <w:tab w:val="left" w:pos="357"/>
              </w:tabs>
              <w:spacing w:after="0" w:line="240" w:lineRule="auto"/>
              <w:jc w:val="both"/>
              <w:rPr>
                <w:rFonts w:ascii="Angsana New" w:eastAsia="Calibri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5" w:type="pct"/>
          </w:tcPr>
          <w:p w14:paraId="4F0B3B8C" w14:textId="77777777" w:rsidR="00FF4E3A" w:rsidRPr="00CF1517" w:rsidRDefault="00FF4E3A" w:rsidP="00FF4E3A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64" w:type="pct"/>
            <w:gridSpan w:val="12"/>
          </w:tcPr>
          <w:p w14:paraId="7CF85AC6" w14:textId="77777777" w:rsidR="00FF4E3A" w:rsidRPr="00CF1517" w:rsidRDefault="00FF4E3A" w:rsidP="00FF4E3A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eastAsia="Calibri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E272D" w:rsidRPr="00CF1517" w14:paraId="0C74DAEC" w14:textId="77777777" w:rsidTr="004E272D">
        <w:trPr>
          <w:trHeight w:hRule="exact" w:val="374"/>
        </w:trPr>
        <w:tc>
          <w:tcPr>
            <w:tcW w:w="1812" w:type="pct"/>
          </w:tcPr>
          <w:p w14:paraId="6D0141E3" w14:textId="1F981A84" w:rsidR="004E272D" w:rsidRPr="00CF1517" w:rsidRDefault="004E272D" w:rsidP="004E27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525" w:type="pct"/>
          </w:tcPr>
          <w:p w14:paraId="6449A44A" w14:textId="77777777" w:rsidR="004E272D" w:rsidRPr="00CF1517" w:rsidRDefault="004E272D" w:rsidP="004E27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71" w:type="pct"/>
          </w:tcPr>
          <w:p w14:paraId="78308A6A" w14:textId="2CA34BF9" w:rsidR="004E272D" w:rsidRPr="00CF1517" w:rsidRDefault="00360B44" w:rsidP="004E272D">
            <w:pPr>
              <w:pStyle w:val="block"/>
              <w:spacing w:after="0" w:line="240" w:lineRule="auto"/>
              <w:ind w:left="-128" w:right="-105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500</w:t>
            </w:r>
          </w:p>
        </w:tc>
        <w:tc>
          <w:tcPr>
            <w:tcW w:w="148" w:type="pct"/>
            <w:gridSpan w:val="2"/>
          </w:tcPr>
          <w:p w14:paraId="793AF50C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75" w:type="pct"/>
            <w:gridSpan w:val="2"/>
          </w:tcPr>
          <w:p w14:paraId="65D7C6F7" w14:textId="790F14BC" w:rsidR="004E272D" w:rsidRPr="00CF1517" w:rsidRDefault="00360B44" w:rsidP="00897246">
            <w:pPr>
              <w:pStyle w:val="block"/>
              <w:tabs>
                <w:tab w:val="decimal" w:pos="877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E272D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E272D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500</w:t>
            </w:r>
          </w:p>
        </w:tc>
        <w:tc>
          <w:tcPr>
            <w:tcW w:w="146" w:type="pct"/>
            <w:gridSpan w:val="2"/>
          </w:tcPr>
          <w:p w14:paraId="21F8EA71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6546BC6D" w14:textId="2D970E83" w:rsidR="004E272D" w:rsidRPr="00CF1517" w:rsidRDefault="00360B44" w:rsidP="004E272D">
            <w:pPr>
              <w:pStyle w:val="block"/>
              <w:spacing w:after="0" w:line="240" w:lineRule="auto"/>
              <w:ind w:left="-128" w:right="-19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500</w:t>
            </w:r>
          </w:p>
        </w:tc>
        <w:tc>
          <w:tcPr>
            <w:tcW w:w="146" w:type="pct"/>
            <w:gridSpan w:val="2"/>
          </w:tcPr>
          <w:p w14:paraId="65B79775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11" w:type="pct"/>
          </w:tcPr>
          <w:p w14:paraId="4F3A58FE" w14:textId="071F888C" w:rsidR="004E272D" w:rsidRPr="00CF1517" w:rsidRDefault="00360B44" w:rsidP="00897246">
            <w:pPr>
              <w:pStyle w:val="block"/>
              <w:tabs>
                <w:tab w:val="decimal" w:pos="770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E272D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4E272D"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500</w:t>
            </w:r>
          </w:p>
        </w:tc>
      </w:tr>
      <w:tr w:rsidR="004E272D" w:rsidRPr="00CF1517" w14:paraId="1B7E5F21" w14:textId="77777777" w:rsidTr="004E272D">
        <w:trPr>
          <w:trHeight w:hRule="exact" w:val="374"/>
        </w:trPr>
        <w:tc>
          <w:tcPr>
            <w:tcW w:w="1812" w:type="pct"/>
          </w:tcPr>
          <w:p w14:paraId="14BBCE86" w14:textId="64578537" w:rsidR="004E272D" w:rsidRPr="00CF1517" w:rsidRDefault="004E272D" w:rsidP="004E27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525" w:type="pct"/>
          </w:tcPr>
          <w:p w14:paraId="03EEA02F" w14:textId="77777777" w:rsidR="004E272D" w:rsidRPr="00CF1517" w:rsidRDefault="004E272D" w:rsidP="004E27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71" w:type="pct"/>
          </w:tcPr>
          <w:p w14:paraId="7483D2B5" w14:textId="28461979" w:rsidR="004E272D" w:rsidRPr="00CF1517" w:rsidRDefault="004B0B8A" w:rsidP="004E272D">
            <w:pPr>
              <w:pStyle w:val="block"/>
              <w:spacing w:after="0" w:line="240" w:lineRule="auto"/>
              <w:ind w:left="-128" w:right="-105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568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600</w:t>
            </w:r>
          </w:p>
        </w:tc>
        <w:tc>
          <w:tcPr>
            <w:tcW w:w="148" w:type="pct"/>
            <w:gridSpan w:val="2"/>
          </w:tcPr>
          <w:p w14:paraId="00376D55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75" w:type="pct"/>
            <w:gridSpan w:val="2"/>
          </w:tcPr>
          <w:p w14:paraId="696A07DB" w14:textId="130C922F" w:rsidR="004E272D" w:rsidRPr="00CF1517" w:rsidRDefault="004E272D" w:rsidP="00897246">
            <w:pPr>
              <w:pStyle w:val="block"/>
              <w:tabs>
                <w:tab w:val="decimal" w:pos="877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6" w:type="pct"/>
            <w:gridSpan w:val="2"/>
          </w:tcPr>
          <w:p w14:paraId="23BC3C52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0762DCE6" w14:textId="13C02435" w:rsidR="004E272D" w:rsidRPr="00CF1517" w:rsidRDefault="004B0B8A" w:rsidP="004E272D">
            <w:pPr>
              <w:pStyle w:val="block"/>
              <w:spacing w:after="0" w:line="240" w:lineRule="auto"/>
              <w:ind w:left="-128" w:right="-19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568</w:t>
            </w:r>
            <w:r w:rsidR="004E272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600</w:t>
            </w:r>
          </w:p>
        </w:tc>
        <w:tc>
          <w:tcPr>
            <w:tcW w:w="146" w:type="pct"/>
            <w:gridSpan w:val="2"/>
          </w:tcPr>
          <w:p w14:paraId="76C1257D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11" w:type="pct"/>
          </w:tcPr>
          <w:p w14:paraId="6AC8269E" w14:textId="6450DB0E" w:rsidR="004E272D" w:rsidRPr="00CF1517" w:rsidRDefault="004E272D" w:rsidP="00897246">
            <w:pPr>
              <w:pStyle w:val="block"/>
              <w:tabs>
                <w:tab w:val="decimal" w:pos="770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4E272D" w:rsidRPr="00CF1517" w14:paraId="4E07F728" w14:textId="77777777" w:rsidTr="004E272D">
        <w:trPr>
          <w:trHeight w:hRule="exact" w:val="374"/>
        </w:trPr>
        <w:tc>
          <w:tcPr>
            <w:tcW w:w="1812" w:type="pct"/>
          </w:tcPr>
          <w:p w14:paraId="36764008" w14:textId="77777777" w:rsidR="004E272D" w:rsidRPr="00CF1517" w:rsidRDefault="004E272D" w:rsidP="004E27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ลดลง</w:t>
            </w:r>
          </w:p>
        </w:tc>
        <w:tc>
          <w:tcPr>
            <w:tcW w:w="525" w:type="pct"/>
          </w:tcPr>
          <w:p w14:paraId="7183543C" w14:textId="77777777" w:rsidR="004E272D" w:rsidRPr="00CF1517" w:rsidRDefault="004E272D" w:rsidP="004E272D">
            <w:pPr>
              <w:pStyle w:val="block"/>
              <w:tabs>
                <w:tab w:val="decimal" w:pos="794"/>
              </w:tabs>
              <w:spacing w:after="0" w:line="240" w:lineRule="auto"/>
              <w:ind w:left="-128" w:right="4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71" w:type="pct"/>
          </w:tcPr>
          <w:p w14:paraId="56438020" w14:textId="4E08CAC4" w:rsidR="004E272D" w:rsidRPr="00CF1517" w:rsidRDefault="004E272D" w:rsidP="004E272D">
            <w:pPr>
              <w:pStyle w:val="block"/>
              <w:spacing w:after="0" w:line="240" w:lineRule="auto"/>
              <w:ind w:left="-128" w:right="-105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8" w:type="pct"/>
            <w:gridSpan w:val="2"/>
          </w:tcPr>
          <w:p w14:paraId="76972F0D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75" w:type="pct"/>
            <w:gridSpan w:val="2"/>
          </w:tcPr>
          <w:p w14:paraId="20F5075A" w14:textId="481A7CAA" w:rsidR="004E272D" w:rsidRPr="00CF1517" w:rsidRDefault="004E272D" w:rsidP="00897246">
            <w:pPr>
              <w:pStyle w:val="block"/>
              <w:tabs>
                <w:tab w:val="decimal" w:pos="877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6" w:type="pct"/>
            <w:gridSpan w:val="2"/>
          </w:tcPr>
          <w:p w14:paraId="7327C476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65" w:type="pct"/>
            <w:gridSpan w:val="2"/>
          </w:tcPr>
          <w:p w14:paraId="57A8C89E" w14:textId="3728980E" w:rsidR="004E272D" w:rsidRPr="00CF1517" w:rsidRDefault="004E272D" w:rsidP="004E272D">
            <w:pPr>
              <w:pStyle w:val="block"/>
              <w:spacing w:after="0" w:line="240" w:lineRule="auto"/>
              <w:ind w:left="-128" w:right="-19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6" w:type="pct"/>
            <w:gridSpan w:val="2"/>
          </w:tcPr>
          <w:p w14:paraId="01254904" w14:textId="77777777" w:rsidR="004E272D" w:rsidRPr="00CF1517" w:rsidRDefault="004E272D" w:rsidP="004E272D">
            <w:pPr>
              <w:pStyle w:val="BodyText"/>
              <w:tabs>
                <w:tab w:val="decimal" w:pos="801"/>
              </w:tabs>
              <w:spacing w:after="0" w:line="240" w:lineRule="auto"/>
              <w:ind w:left="-107" w:right="-82"/>
              <w:rPr>
                <w:rFonts w:ascii="Angsana New" w:eastAsia="Calibri" w:hAnsi="Angsana New" w:cs="Angsana New"/>
                <w:sz w:val="30"/>
                <w:szCs w:val="30"/>
              </w:rPr>
            </w:pPr>
          </w:p>
        </w:tc>
        <w:tc>
          <w:tcPr>
            <w:tcW w:w="511" w:type="pct"/>
          </w:tcPr>
          <w:p w14:paraId="0E6EDC59" w14:textId="3C7C6F88" w:rsidR="004E272D" w:rsidRPr="00CF1517" w:rsidRDefault="004E272D" w:rsidP="00897246">
            <w:pPr>
              <w:pStyle w:val="block"/>
              <w:tabs>
                <w:tab w:val="decimal" w:pos="770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4E272D" w:rsidRPr="00CF1517" w14:paraId="3C21EDD1" w14:textId="77777777" w:rsidTr="004E272D">
        <w:trPr>
          <w:trHeight w:hRule="exact" w:val="374"/>
        </w:trPr>
        <w:tc>
          <w:tcPr>
            <w:tcW w:w="1812" w:type="pct"/>
          </w:tcPr>
          <w:p w14:paraId="22A1A10C" w14:textId="3E1125D5" w:rsidR="004E272D" w:rsidRPr="00CF1517" w:rsidRDefault="004E272D" w:rsidP="004E272D">
            <w:pPr>
              <w:spacing w:line="240" w:lineRule="auto"/>
              <w:jc w:val="both"/>
              <w:rPr>
                <w:rFonts w:ascii="Angsana New" w:eastAsia="Calibri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525" w:type="pct"/>
          </w:tcPr>
          <w:p w14:paraId="2DAC0D8C" w14:textId="77777777" w:rsidR="004E272D" w:rsidRPr="00CF1517" w:rsidRDefault="004E272D" w:rsidP="004E272D">
            <w:pPr>
              <w:pStyle w:val="block"/>
              <w:tabs>
                <w:tab w:val="decimal" w:pos="794"/>
              </w:tabs>
              <w:spacing w:after="0" w:line="240" w:lineRule="auto"/>
              <w:ind w:left="-128" w:right="4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571" w:type="pct"/>
            <w:tcBorders>
              <w:top w:val="single" w:sz="4" w:space="0" w:color="auto"/>
              <w:bottom w:val="double" w:sz="4" w:space="0" w:color="auto"/>
            </w:tcBorders>
          </w:tcPr>
          <w:p w14:paraId="3C907293" w14:textId="200A20C0" w:rsidR="004E272D" w:rsidRPr="00CF1517" w:rsidRDefault="004B0B8A" w:rsidP="004E272D">
            <w:pPr>
              <w:pStyle w:val="block"/>
              <w:spacing w:after="0" w:line="240" w:lineRule="auto"/>
              <w:ind w:left="-128" w:right="-105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4E272D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568</w:t>
            </w:r>
            <w:r w:rsidR="004E272D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600</w:t>
            </w:r>
          </w:p>
        </w:tc>
        <w:tc>
          <w:tcPr>
            <w:tcW w:w="148" w:type="pct"/>
            <w:gridSpan w:val="2"/>
          </w:tcPr>
          <w:p w14:paraId="0C884C85" w14:textId="77777777" w:rsidR="004E272D" w:rsidRPr="00CF1517" w:rsidRDefault="004E272D" w:rsidP="004E272D">
            <w:pPr>
              <w:pStyle w:val="BodyText"/>
              <w:tabs>
                <w:tab w:val="decimal" w:pos="770"/>
                <w:tab w:val="decimal" w:pos="801"/>
              </w:tabs>
              <w:spacing w:after="0" w:line="240" w:lineRule="auto"/>
              <w:ind w:lef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7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3EC38FF" w14:textId="55C441BA" w:rsidR="004E272D" w:rsidRPr="00CF1517" w:rsidRDefault="00360B44" w:rsidP="00897246">
            <w:pPr>
              <w:pStyle w:val="block"/>
              <w:tabs>
                <w:tab w:val="decimal" w:pos="877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E272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="004E272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500</w:t>
            </w:r>
          </w:p>
        </w:tc>
        <w:tc>
          <w:tcPr>
            <w:tcW w:w="146" w:type="pct"/>
            <w:gridSpan w:val="2"/>
          </w:tcPr>
          <w:p w14:paraId="78536EB1" w14:textId="77777777" w:rsidR="004E272D" w:rsidRPr="00CF1517" w:rsidRDefault="004E272D" w:rsidP="004E272D">
            <w:pPr>
              <w:pStyle w:val="ListBullet5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  <w:tab w:val="decimal" w:pos="801"/>
              </w:tabs>
              <w:spacing w:line="240" w:lineRule="auto"/>
              <w:ind w:left="1440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3CA7742" w14:textId="2295B8E9" w:rsidR="004E272D" w:rsidRPr="00CF1517" w:rsidRDefault="004B0B8A" w:rsidP="004E272D">
            <w:pPr>
              <w:pStyle w:val="block"/>
              <w:tabs>
                <w:tab w:val="decimal" w:pos="771"/>
              </w:tabs>
              <w:spacing w:after="0" w:line="240" w:lineRule="auto"/>
              <w:ind w:left="-128" w:right="-10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4E272D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568</w:t>
            </w:r>
            <w:r w:rsidR="004E272D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600</w:t>
            </w:r>
          </w:p>
        </w:tc>
        <w:tc>
          <w:tcPr>
            <w:tcW w:w="146" w:type="pct"/>
            <w:gridSpan w:val="2"/>
          </w:tcPr>
          <w:p w14:paraId="794DFBA9" w14:textId="77777777" w:rsidR="004E272D" w:rsidRPr="00CF1517" w:rsidRDefault="004E272D" w:rsidP="004E272D">
            <w:pPr>
              <w:pStyle w:val="BodyText"/>
              <w:tabs>
                <w:tab w:val="decimal" w:pos="770"/>
                <w:tab w:val="decimal" w:pos="801"/>
              </w:tabs>
              <w:spacing w:after="0" w:line="240" w:lineRule="auto"/>
              <w:ind w:lef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11" w:type="pct"/>
            <w:tcBorders>
              <w:top w:val="single" w:sz="4" w:space="0" w:color="auto"/>
              <w:bottom w:val="double" w:sz="4" w:space="0" w:color="auto"/>
            </w:tcBorders>
          </w:tcPr>
          <w:p w14:paraId="3FBC76AF" w14:textId="3FF01A9E" w:rsidR="004E272D" w:rsidRPr="00CF1517" w:rsidRDefault="00360B44" w:rsidP="00897246">
            <w:pPr>
              <w:pStyle w:val="block"/>
              <w:tabs>
                <w:tab w:val="decimal" w:pos="770"/>
              </w:tabs>
              <w:spacing w:after="0" w:line="240" w:lineRule="auto"/>
              <w:ind w:left="-12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E272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="004E272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500</w:t>
            </w:r>
          </w:p>
        </w:tc>
      </w:tr>
    </w:tbl>
    <w:p w14:paraId="6A4E1EED" w14:textId="77777777" w:rsidR="00FC4617" w:rsidRPr="00CF1517" w:rsidRDefault="00FC4617" w:rsidP="005F1412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18" w:right="-45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</w:p>
    <w:p w14:paraId="2D97CA29" w14:textId="77777777" w:rsidR="00B20263" w:rsidRPr="00CF1517" w:rsidRDefault="000F06DC" w:rsidP="000F06DC">
      <w:pPr>
        <w:spacing w:line="240" w:lineRule="auto"/>
        <w:ind w:left="54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หุ้นกู้</w:t>
      </w:r>
    </w:p>
    <w:p w14:paraId="530D753F" w14:textId="77777777" w:rsidR="00B20263" w:rsidRPr="00CF1517" w:rsidRDefault="00B20263" w:rsidP="000F06DC">
      <w:pPr>
        <w:spacing w:line="240" w:lineRule="auto"/>
        <w:ind w:left="54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03CF9D9A" w14:textId="04F537E9" w:rsidR="000F06DC" w:rsidRPr="00CF1517" w:rsidRDefault="00B20263" w:rsidP="000F06DC">
      <w:pPr>
        <w:spacing w:line="240" w:lineRule="auto"/>
        <w:ind w:left="54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หุ้นกู้</w:t>
      </w:r>
      <w:r w:rsidR="000F06DC"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 xml:space="preserve">ครั้งที่ </w:t>
      </w:r>
      <w:r w:rsidR="00360B44" w:rsidRPr="00360B44">
        <w:rPr>
          <w:rFonts w:ascii="Angsana New" w:hAnsi="Angsana New" w:cs="Angsana New"/>
          <w:b/>
          <w:bCs/>
          <w:i/>
          <w:iCs/>
          <w:sz w:val="30"/>
          <w:szCs w:val="30"/>
        </w:rPr>
        <w:t>1</w:t>
      </w:r>
      <w:r w:rsidR="000F06DC" w:rsidRPr="00CF1517">
        <w:rPr>
          <w:rFonts w:ascii="Angsana New" w:hAnsi="Angsana New" w:cs="Angsana New"/>
          <w:b/>
          <w:bCs/>
          <w:i/>
          <w:iCs/>
          <w:sz w:val="30"/>
          <w:szCs w:val="30"/>
        </w:rPr>
        <w:t>/</w:t>
      </w:r>
      <w:r w:rsidR="00086D0E" w:rsidRPr="00086D0E">
        <w:rPr>
          <w:rFonts w:ascii="Angsana New" w:hAnsi="Angsana New" w:cs="Angsana New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b/>
          <w:bCs/>
          <w:i/>
          <w:iCs/>
          <w:sz w:val="30"/>
          <w:szCs w:val="30"/>
        </w:rPr>
        <w:t>3</w:t>
      </w:r>
    </w:p>
    <w:p w14:paraId="4EDDD1EB" w14:textId="77777777" w:rsidR="000F06DC" w:rsidRPr="00CF1517" w:rsidRDefault="000F06DC" w:rsidP="000F06DC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2ECB0E52" w14:textId="06988D8C" w:rsidR="000F06DC" w:rsidRPr="00CF1517" w:rsidRDefault="000F06DC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="00360B44" w:rsidRPr="00360B44">
        <w:rPr>
          <w:rFonts w:ascii="Angsana New" w:hAnsi="Angsana New" w:cs="Angsana New"/>
          <w:sz w:val="30"/>
          <w:szCs w:val="30"/>
        </w:rPr>
        <w:t>8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มกรา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บริษัทได้ออกหุ้นกู้ประเภท</w:t>
      </w:r>
      <w:r w:rsidRPr="00CF1517">
        <w:rPr>
          <w:rFonts w:ascii="Angsana New" w:hAnsi="Angsana New" w:cs="Angsana New" w:hint="cs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ด้อยสิทธิ มีหลักประกัน และระบุชื่อผู้ถือเป็นจำนวนเงินรวม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sz w:val="30"/>
          <w:szCs w:val="30"/>
        </w:rPr>
        <w:t>000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ล้านบาท เพื่อเสนอขายให้ผู้ลงทุนโดยเฉพาะเจาะจง ครบกำหนดไถ่ถอนในวันที่ </w:t>
      </w:r>
      <w:r w:rsidR="00360B44" w:rsidRPr="00360B44">
        <w:rPr>
          <w:rFonts w:ascii="Angsana New" w:hAnsi="Angsana New" w:cs="Angsana New"/>
          <w:sz w:val="30"/>
          <w:szCs w:val="30"/>
        </w:rPr>
        <w:t>8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มกรา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568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โดยมีอัตราดอกเบี้ยคงที่ร้อยละ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z w:val="30"/>
          <w:szCs w:val="30"/>
        </w:rPr>
        <w:t>8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ต่อปี</w:t>
      </w:r>
    </w:p>
    <w:p w14:paraId="2A57BE40" w14:textId="77777777" w:rsidR="000F06DC" w:rsidRPr="00CF1517" w:rsidRDefault="000F06DC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32A731F" w14:textId="759110DA" w:rsidR="000F06DC" w:rsidRPr="00CF1517" w:rsidRDefault="000F06DC" w:rsidP="000F06DC">
      <w:pPr>
        <w:spacing w:line="240" w:lineRule="auto"/>
        <w:ind w:left="54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 xml:space="preserve">หุ้นกู้ครั้งที่ </w:t>
      </w:r>
      <w:r w:rsidR="00086D0E" w:rsidRPr="00086D0E">
        <w:rPr>
          <w:rFonts w:ascii="Angsana New" w:hAnsi="Angsana New" w:cs="Angsana New"/>
          <w:b/>
          <w:bCs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b/>
          <w:bCs/>
          <w:i/>
          <w:iCs/>
          <w:sz w:val="30"/>
          <w:szCs w:val="30"/>
        </w:rPr>
        <w:t>/</w:t>
      </w:r>
      <w:r w:rsidR="00086D0E" w:rsidRPr="00086D0E">
        <w:rPr>
          <w:rFonts w:ascii="Angsana New" w:hAnsi="Angsana New" w:cs="Angsana New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b/>
          <w:bCs/>
          <w:i/>
          <w:iCs/>
          <w:sz w:val="30"/>
          <w:szCs w:val="30"/>
        </w:rPr>
        <w:t>3</w:t>
      </w:r>
    </w:p>
    <w:p w14:paraId="0E8F25E3" w14:textId="77777777" w:rsidR="000F06DC" w:rsidRPr="00CF1517" w:rsidRDefault="000F06DC" w:rsidP="000F06DC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24AD1CBB" w14:textId="6FA7C324" w:rsidR="000F06DC" w:rsidRDefault="000F06DC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z w:val="30"/>
          <w:szCs w:val="30"/>
        </w:rPr>
        <w:t>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เมษายน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บริษัทได้ออกหุ้นกู้ประเภท</w:t>
      </w:r>
      <w:r w:rsidRPr="00CF1517">
        <w:rPr>
          <w:rFonts w:ascii="Angsana New" w:hAnsi="Angsana New" w:cs="Angsana New" w:hint="cs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ด้อยสิทธิ </w:t>
      </w:r>
      <w:r w:rsidRPr="00CF1517">
        <w:rPr>
          <w:rFonts w:ascii="Angsana New" w:hAnsi="Angsana New" w:cs="Angsana New" w:hint="cs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มีหลักประกัน และระบุชื่อผู้ถือเป็นจำนวนเงินรวม </w:t>
      </w:r>
      <w:r w:rsidR="00360B44" w:rsidRPr="00360B44">
        <w:rPr>
          <w:rFonts w:ascii="Angsana New" w:hAnsi="Angsana New" w:cs="Angsana New"/>
          <w:sz w:val="30"/>
          <w:szCs w:val="30"/>
        </w:rPr>
        <w:t>569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ล้านบาท เพื่อเสนอขายให้ผู้ลงทุนโดยเฉพาะเจาะจง ครบกำหนดไถ่ถอนในวันที่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z w:val="30"/>
          <w:szCs w:val="30"/>
        </w:rPr>
        <w:t>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เมษายน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566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โดยมีอัตราดอกเบี้ยคงที่ร้อยละ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z w:val="30"/>
          <w:szCs w:val="30"/>
        </w:rPr>
        <w:t>50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ต่อปี</w:t>
      </w:r>
    </w:p>
    <w:p w14:paraId="20FF2518" w14:textId="77777777" w:rsidR="00AE5C78" w:rsidRDefault="00AE5C78" w:rsidP="00AE5C78">
      <w:pPr>
        <w:spacing w:line="240" w:lineRule="auto"/>
        <w:ind w:left="54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0D5FDEA4" w14:textId="5AC5609C" w:rsidR="00AE5C78" w:rsidRPr="00CF1517" w:rsidRDefault="00AE5C78" w:rsidP="00AE5C78">
      <w:pPr>
        <w:spacing w:line="240" w:lineRule="auto"/>
        <w:ind w:left="54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 xml:space="preserve">หุ้นกู้ครั้งที่ </w:t>
      </w:r>
      <w:r w:rsidR="004B0B8A" w:rsidRPr="004B0B8A">
        <w:rPr>
          <w:rFonts w:ascii="Angsana New" w:hAnsi="Angsana New" w:cs="Angsana New"/>
          <w:b/>
          <w:bCs/>
          <w:i/>
          <w:iCs/>
          <w:sz w:val="30"/>
          <w:szCs w:val="30"/>
        </w:rPr>
        <w:t>3</w:t>
      </w:r>
      <w:r w:rsidRPr="00CF1517">
        <w:rPr>
          <w:rFonts w:ascii="Angsana New" w:hAnsi="Angsana New" w:cs="Angsana New"/>
          <w:b/>
          <w:bCs/>
          <w:i/>
          <w:iCs/>
          <w:sz w:val="30"/>
          <w:szCs w:val="30"/>
        </w:rPr>
        <w:t>/</w:t>
      </w:r>
      <w:r w:rsidR="00086D0E" w:rsidRPr="00086D0E">
        <w:rPr>
          <w:rFonts w:ascii="Angsana New" w:hAnsi="Angsana New" w:cs="Angsana New"/>
          <w:b/>
          <w:bCs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b/>
          <w:bCs/>
          <w:i/>
          <w:iCs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b/>
          <w:bCs/>
          <w:i/>
          <w:iCs/>
          <w:sz w:val="30"/>
          <w:szCs w:val="30"/>
        </w:rPr>
        <w:t>3</w:t>
      </w:r>
    </w:p>
    <w:p w14:paraId="31ECF692" w14:textId="77777777" w:rsidR="00AE5C78" w:rsidRPr="00AE5C78" w:rsidRDefault="00AE5C78" w:rsidP="00AE5C78">
      <w:pPr>
        <w:ind w:left="540"/>
        <w:jc w:val="thaiDistribute"/>
        <w:rPr>
          <w:rFonts w:ascii="Angsana New" w:hAnsi="Angsana New" w:cs="Angsana New"/>
          <w:sz w:val="20"/>
          <w:szCs w:val="20"/>
        </w:rPr>
      </w:pPr>
    </w:p>
    <w:p w14:paraId="6ABC1355" w14:textId="7716AA3B" w:rsidR="00AE5C78" w:rsidRPr="00CF1517" w:rsidRDefault="00AE5C78" w:rsidP="00AE5C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6</w:t>
      </w:r>
      <w:r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</w:rPr>
        <w:t>พฤศจิกายน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บริษัทได้ออกหุ้นกู้ประเภท</w:t>
      </w:r>
      <w:r w:rsidRPr="00CF1517">
        <w:rPr>
          <w:rFonts w:ascii="Angsana New" w:hAnsi="Angsana New" w:cs="Angsana New" w:hint="cs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ด้อยสิทธิ </w:t>
      </w:r>
      <w:r w:rsidRPr="00CF1517">
        <w:rPr>
          <w:rFonts w:ascii="Angsana New" w:hAnsi="Angsana New" w:cs="Angsana New" w:hint="cs"/>
          <w:sz w:val="30"/>
          <w:szCs w:val="30"/>
          <w:cs/>
        </w:rPr>
        <w:t>ไม่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มีหลักประกัน และระบุชื่อผู้ถือเป็นจำนวนเงินรวม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>
        <w:rPr>
          <w:rFonts w:ascii="Angsana New" w:hAnsi="Angsana New" w:cs="Angsana New"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sz w:val="30"/>
          <w:szCs w:val="30"/>
        </w:rPr>
        <w:t>000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ล้านบาท เพื่อเสนอขายให้ผู้ลงทุนโดยเฉพาะเจาะจง ครบกำหนดไถ่ถอนในวันที่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6</w:t>
      </w:r>
      <w:r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</w:rPr>
        <w:t>พฤศจิกายน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566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โดยมีอัตราดอกเบี้ยคงที่ร้อยละ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z w:val="30"/>
          <w:szCs w:val="30"/>
        </w:rPr>
        <w:t>50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ต่อปี</w:t>
      </w:r>
    </w:p>
    <w:p w14:paraId="2034034F" w14:textId="77777777" w:rsidR="000F06DC" w:rsidRPr="00AE5C78" w:rsidRDefault="000F06DC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rPr>
          <w:rFonts w:ascii="Angsana New" w:hAnsi="Angsana New" w:cs="Angsana New"/>
          <w:sz w:val="20"/>
          <w:szCs w:val="20"/>
        </w:rPr>
      </w:pPr>
    </w:p>
    <w:p w14:paraId="066FAB38" w14:textId="77777777" w:rsidR="000F06DC" w:rsidRPr="00CF1517" w:rsidRDefault="000F06DC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pacing w:val="-4"/>
          <w:sz w:val="30"/>
          <w:szCs w:val="30"/>
          <w:cs/>
        </w:rPr>
      </w:pP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ทั้งนี้บริษัทต้องปฏิบัติตามเงื่อนไขที่กำหนดไว้ เช่น ผู้ออกหุ้นกู้จะต้องดำรงไว้ซึ่งอัตราส่วนหนี้สินต่อส่วน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>ของผู้ถือหุ้น</w:t>
      </w:r>
    </w:p>
    <w:p w14:paraId="05083BB2" w14:textId="1792FBF8" w:rsidR="000F06DC" w:rsidRDefault="000F06DC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ตามงบการเงินรวมสำหรับปีตลอดระยะเวลาของหุ้นกู้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เป็นต้น</w:t>
      </w:r>
    </w:p>
    <w:p w14:paraId="7CD920A6" w14:textId="2E3528F1" w:rsidR="004B0826" w:rsidRDefault="004B0826" w:rsidP="000F06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3CC39D7" w14:textId="6BA83693" w:rsidR="00FC4617" w:rsidRDefault="00FC4617" w:rsidP="00173409">
      <w:pPr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2F4283BD" w14:textId="77777777" w:rsidR="00456FA9" w:rsidRPr="00AE5C78" w:rsidRDefault="00456FA9" w:rsidP="00173409">
      <w:pPr>
        <w:spacing w:line="240" w:lineRule="auto"/>
        <w:ind w:left="547"/>
        <w:jc w:val="thaiDistribute"/>
        <w:rPr>
          <w:rFonts w:ascii="Angsana New" w:hAnsi="Angsana New" w:cs="Angsana New"/>
          <w:sz w:val="20"/>
          <w:szCs w:val="20"/>
        </w:rPr>
      </w:pPr>
    </w:p>
    <w:tbl>
      <w:tblPr>
        <w:tblW w:w="989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22"/>
        <w:gridCol w:w="990"/>
        <w:gridCol w:w="270"/>
        <w:gridCol w:w="900"/>
        <w:gridCol w:w="270"/>
        <w:gridCol w:w="1174"/>
        <w:gridCol w:w="270"/>
        <w:gridCol w:w="1076"/>
        <w:gridCol w:w="270"/>
        <w:gridCol w:w="900"/>
        <w:gridCol w:w="270"/>
        <w:gridCol w:w="1170"/>
        <w:gridCol w:w="9"/>
      </w:tblGrid>
      <w:tr w:rsidR="002B0FE1" w:rsidRPr="00CF1517" w14:paraId="59BCB315" w14:textId="77777777" w:rsidTr="00FC4617">
        <w:tc>
          <w:tcPr>
            <w:tcW w:w="2322" w:type="dxa"/>
          </w:tcPr>
          <w:p w14:paraId="06A8BC4A" w14:textId="13D43B86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604" w:type="dxa"/>
            <w:gridSpan w:val="5"/>
            <w:tcBorders>
              <w:top w:val="nil"/>
              <w:left w:val="nil"/>
              <w:right w:val="nil"/>
            </w:tcBorders>
          </w:tcPr>
          <w:p w14:paraId="124C134A" w14:textId="4BBEAB62" w:rsidR="002B0FE1" w:rsidRPr="00CF1517" w:rsidRDefault="007136A4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270" w:type="dxa"/>
          </w:tcPr>
          <w:p w14:paraId="0B8CBE66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695" w:type="dxa"/>
            <w:gridSpan w:val="6"/>
            <w:tcBorders>
              <w:top w:val="nil"/>
              <w:left w:val="nil"/>
              <w:right w:val="nil"/>
            </w:tcBorders>
          </w:tcPr>
          <w:p w14:paraId="31711198" w14:textId="2A0DED6B" w:rsidR="002B0FE1" w:rsidRPr="00CF1517" w:rsidRDefault="007136A4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2B0FE1" w:rsidRPr="00CF1517" w14:paraId="0101F66D" w14:textId="77777777" w:rsidTr="00FC4617">
        <w:trPr>
          <w:gridAfter w:val="1"/>
          <w:wAfter w:w="9" w:type="dxa"/>
        </w:trPr>
        <w:tc>
          <w:tcPr>
            <w:tcW w:w="2322" w:type="dxa"/>
          </w:tcPr>
          <w:p w14:paraId="00FBD537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rPr>
                <w:rFonts w:ascii="Angsana New" w:hAnsi="Angsana New" w:cs="Angsana New"/>
                <w:i/>
                <w:iCs/>
                <w:sz w:val="26"/>
                <w:szCs w:val="26"/>
                <w:lang w:val="en-GB" w:eastAsia="en-GB"/>
              </w:rPr>
            </w:pPr>
          </w:p>
          <w:p w14:paraId="2B9EE70D" w14:textId="77777777" w:rsidR="00FC4617" w:rsidRPr="00CF1517" w:rsidRDefault="00FC4617" w:rsidP="002B0FE1">
            <w:pPr>
              <w:tabs>
                <w:tab w:val="clear" w:pos="227"/>
                <w:tab w:val="clear" w:pos="454"/>
                <w:tab w:val="left" w:pos="540"/>
              </w:tabs>
              <w:rPr>
                <w:rFonts w:ascii="Angsana New" w:hAnsi="Angsana New" w:cs="Angsana New"/>
                <w:i/>
                <w:iCs/>
                <w:sz w:val="26"/>
                <w:szCs w:val="26"/>
                <w:lang w:val="en-GB" w:eastAsia="en-GB"/>
              </w:rPr>
            </w:pPr>
          </w:p>
          <w:p w14:paraId="0A6F489E" w14:textId="77777777" w:rsidR="00FC4617" w:rsidRPr="00CF1517" w:rsidRDefault="00FC4617" w:rsidP="002B0FE1">
            <w:pPr>
              <w:tabs>
                <w:tab w:val="clear" w:pos="227"/>
                <w:tab w:val="clear" w:pos="454"/>
                <w:tab w:val="left" w:pos="540"/>
              </w:tabs>
              <w:rPr>
                <w:rFonts w:ascii="Angsana New" w:hAnsi="Angsana New" w:cs="Angsana New"/>
                <w:i/>
                <w:iCs/>
                <w:sz w:val="26"/>
                <w:szCs w:val="26"/>
                <w:lang w:val="en-GB" w:eastAsia="en-GB"/>
              </w:rPr>
            </w:pPr>
          </w:p>
          <w:p w14:paraId="372F15AE" w14:textId="40A17851" w:rsidR="00FC4617" w:rsidRPr="00CF1517" w:rsidRDefault="00A9150F" w:rsidP="00FC46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6"/>
                <w:szCs w:val="26"/>
                <w:cs/>
              </w:rPr>
              <w:t>หนี้สินตามสัญญาเช่าการเงิน</w:t>
            </w:r>
          </w:p>
        </w:tc>
        <w:tc>
          <w:tcPr>
            <w:tcW w:w="990" w:type="dxa"/>
            <w:vAlign w:val="bottom"/>
            <w:hideMark/>
          </w:tcPr>
          <w:p w14:paraId="74C361F9" w14:textId="77777777" w:rsidR="00B72BFF" w:rsidRPr="00CF1517" w:rsidRDefault="00B72BFF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7" w:right="-108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จำนวนเงิน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br/>
              <w:t>ขั้นต่ำ</w:t>
            </w:r>
          </w:p>
          <w:p w14:paraId="3991B51B" w14:textId="54379E5E" w:rsidR="002B0FE1" w:rsidRPr="00CF1517" w:rsidRDefault="00B72BFF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7" w:right="-108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ที่ต้องจ่าย</w:t>
            </w:r>
          </w:p>
        </w:tc>
        <w:tc>
          <w:tcPr>
            <w:tcW w:w="270" w:type="dxa"/>
            <w:vAlign w:val="bottom"/>
          </w:tcPr>
          <w:p w14:paraId="25DDA6A6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900" w:type="dxa"/>
            <w:vAlign w:val="bottom"/>
            <w:hideMark/>
          </w:tcPr>
          <w:p w14:paraId="434EFFFA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10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ดอกเบี้ย</w:t>
            </w:r>
          </w:p>
        </w:tc>
        <w:tc>
          <w:tcPr>
            <w:tcW w:w="270" w:type="dxa"/>
            <w:vAlign w:val="bottom"/>
          </w:tcPr>
          <w:p w14:paraId="48BEF336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10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1174" w:type="dxa"/>
            <w:vAlign w:val="bottom"/>
            <w:hideMark/>
          </w:tcPr>
          <w:p w14:paraId="60852CD7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มูลค่าปัจจุบัน</w:t>
            </w:r>
          </w:p>
          <w:p w14:paraId="70162638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7" w:right="-91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ของจำนวน</w:t>
            </w:r>
          </w:p>
          <w:p w14:paraId="1CC524B0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7" w:right="-91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เงินขั้นต่ำ</w:t>
            </w:r>
          </w:p>
          <w:p w14:paraId="521D2E9B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7" w:right="-91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ที่ต้องจ่าย</w:t>
            </w:r>
          </w:p>
        </w:tc>
        <w:tc>
          <w:tcPr>
            <w:tcW w:w="270" w:type="dxa"/>
            <w:vAlign w:val="bottom"/>
          </w:tcPr>
          <w:p w14:paraId="4491D2C4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076" w:type="dxa"/>
            <w:vAlign w:val="bottom"/>
            <w:hideMark/>
          </w:tcPr>
          <w:p w14:paraId="144FCB51" w14:textId="77777777" w:rsidR="00B72BFF" w:rsidRPr="00CF1517" w:rsidRDefault="00B72BFF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จำนวนเงิน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br/>
              <w:t>ขั้นต่ำ</w:t>
            </w:r>
          </w:p>
          <w:p w14:paraId="6885E422" w14:textId="4C3E7D0A" w:rsidR="002B0FE1" w:rsidRPr="00CF1517" w:rsidRDefault="00B72BFF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ที่ต้องจ่าย</w:t>
            </w:r>
          </w:p>
        </w:tc>
        <w:tc>
          <w:tcPr>
            <w:tcW w:w="270" w:type="dxa"/>
            <w:vAlign w:val="bottom"/>
          </w:tcPr>
          <w:p w14:paraId="738DE5A8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900" w:type="dxa"/>
            <w:vAlign w:val="bottom"/>
            <w:hideMark/>
          </w:tcPr>
          <w:p w14:paraId="25B06128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85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ดอกเบี้ย</w:t>
            </w:r>
          </w:p>
        </w:tc>
        <w:tc>
          <w:tcPr>
            <w:tcW w:w="270" w:type="dxa"/>
            <w:vAlign w:val="bottom"/>
          </w:tcPr>
          <w:p w14:paraId="7A8C1092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1170" w:type="dxa"/>
            <w:vAlign w:val="bottom"/>
            <w:hideMark/>
          </w:tcPr>
          <w:p w14:paraId="6A64B775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autoSpaceDE w:val="0"/>
              <w:autoSpaceDN w:val="0"/>
              <w:adjustRightInd w:val="0"/>
              <w:spacing w:line="240" w:lineRule="auto"/>
              <w:ind w:left="-134" w:right="-126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มูลค่าปัจจุบันของจำนวน</w:t>
            </w:r>
          </w:p>
          <w:p w14:paraId="34DEFE9D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autoSpaceDE w:val="0"/>
              <w:autoSpaceDN w:val="0"/>
              <w:adjustRightInd w:val="0"/>
              <w:spacing w:line="240" w:lineRule="auto"/>
              <w:ind w:left="-134" w:right="-126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เงินขั้นต่ำ</w:t>
            </w:r>
          </w:p>
          <w:p w14:paraId="69DA9138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autoSpaceDE w:val="0"/>
              <w:autoSpaceDN w:val="0"/>
              <w:adjustRightInd w:val="0"/>
              <w:spacing w:line="240" w:lineRule="auto"/>
              <w:ind w:left="-134" w:right="-126"/>
              <w:jc w:val="center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  <w:lang w:val="en-GB" w:eastAsia="en-GB"/>
              </w:rPr>
              <w:t>ที่ต้องจ่าย</w:t>
            </w:r>
          </w:p>
        </w:tc>
      </w:tr>
      <w:tr w:rsidR="002B0FE1" w:rsidRPr="00CF1517" w14:paraId="55679565" w14:textId="77777777" w:rsidTr="00FC4617">
        <w:tc>
          <w:tcPr>
            <w:tcW w:w="2322" w:type="dxa"/>
          </w:tcPr>
          <w:p w14:paraId="43576859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7569" w:type="dxa"/>
            <w:gridSpan w:val="12"/>
            <w:hideMark/>
          </w:tcPr>
          <w:p w14:paraId="0B4AF361" w14:textId="77777777" w:rsidR="002B0FE1" w:rsidRPr="00CF1517" w:rsidRDefault="002B0FE1" w:rsidP="002B0FE1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i/>
                <w:iCs/>
                <w:sz w:val="26"/>
                <w:szCs w:val="26"/>
                <w:cs/>
                <w:lang w:val="en-GB" w:eastAsia="en-GB"/>
              </w:rPr>
              <w:t>(พันบาท)</w:t>
            </w:r>
          </w:p>
        </w:tc>
      </w:tr>
      <w:tr w:rsidR="00B72BFF" w:rsidRPr="00CF1517" w14:paraId="023B4FAB" w14:textId="77777777" w:rsidTr="00FC4617">
        <w:tc>
          <w:tcPr>
            <w:tcW w:w="2322" w:type="dxa"/>
          </w:tcPr>
          <w:p w14:paraId="7A8BD017" w14:textId="5FF397FD" w:rsidR="00B72BFF" w:rsidRPr="00CF1517" w:rsidRDefault="007136A4" w:rsidP="00B72BFF">
            <w:pPr>
              <w:tabs>
                <w:tab w:val="clear" w:pos="227"/>
                <w:tab w:val="clear" w:pos="454"/>
                <w:tab w:val="left" w:pos="540"/>
              </w:tabs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26"/>
                <w:szCs w:val="26"/>
              </w:rPr>
              <w:t>2</w:t>
            </w:r>
          </w:p>
        </w:tc>
        <w:tc>
          <w:tcPr>
            <w:tcW w:w="7569" w:type="dxa"/>
            <w:gridSpan w:val="12"/>
          </w:tcPr>
          <w:p w14:paraId="60BB0853" w14:textId="77777777" w:rsidR="00B72BFF" w:rsidRPr="00CF1517" w:rsidRDefault="00B72BFF" w:rsidP="00B72BFF">
            <w:pPr>
              <w:tabs>
                <w:tab w:val="clear" w:pos="227"/>
                <w:tab w:val="clear" w:pos="454"/>
                <w:tab w:val="left" w:pos="540"/>
              </w:tabs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  <w:lang w:val="en-GB" w:eastAsia="en-GB"/>
              </w:rPr>
            </w:pPr>
          </w:p>
        </w:tc>
      </w:tr>
      <w:tr w:rsidR="007136A4" w:rsidRPr="00CF1517" w14:paraId="68E7FCB7" w14:textId="77777777" w:rsidTr="00FC4617">
        <w:trPr>
          <w:gridAfter w:val="1"/>
          <w:wAfter w:w="9" w:type="dxa"/>
        </w:trPr>
        <w:tc>
          <w:tcPr>
            <w:tcW w:w="2322" w:type="dxa"/>
            <w:hideMark/>
          </w:tcPr>
          <w:p w14:paraId="51CBB0C1" w14:textId="2E873809" w:rsidR="007136A4" w:rsidRPr="00CF1517" w:rsidRDefault="007136A4" w:rsidP="007136A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jc w:val="both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ภายใน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ปี</w:t>
            </w:r>
          </w:p>
        </w:tc>
        <w:tc>
          <w:tcPr>
            <w:tcW w:w="990" w:type="dxa"/>
            <w:shd w:val="clear" w:color="auto" w:fill="auto"/>
          </w:tcPr>
          <w:p w14:paraId="0E48B608" w14:textId="382FB2F1" w:rsidR="007136A4" w:rsidRPr="00CF1517" w:rsidRDefault="00086D0E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80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919</w:t>
            </w:r>
          </w:p>
        </w:tc>
        <w:tc>
          <w:tcPr>
            <w:tcW w:w="270" w:type="dxa"/>
            <w:shd w:val="clear" w:color="auto" w:fill="auto"/>
          </w:tcPr>
          <w:p w14:paraId="167C1A30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32056FA4" w14:textId="6EF86F0F" w:rsidR="007136A4" w:rsidRPr="00CF1517" w:rsidRDefault="004B0B8A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0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61</w:t>
            </w:r>
          </w:p>
        </w:tc>
        <w:tc>
          <w:tcPr>
            <w:tcW w:w="270" w:type="dxa"/>
            <w:shd w:val="clear" w:color="auto" w:fill="auto"/>
          </w:tcPr>
          <w:p w14:paraId="1598B601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1174" w:type="dxa"/>
            <w:shd w:val="clear" w:color="auto" w:fill="auto"/>
          </w:tcPr>
          <w:p w14:paraId="1E8B0C86" w14:textId="225FFE00" w:rsidR="007136A4" w:rsidRPr="00CF1517" w:rsidRDefault="00086D0E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086D0E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0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58</w:t>
            </w:r>
          </w:p>
        </w:tc>
        <w:tc>
          <w:tcPr>
            <w:tcW w:w="270" w:type="dxa"/>
          </w:tcPr>
          <w:p w14:paraId="576C2115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1076" w:type="dxa"/>
          </w:tcPr>
          <w:p w14:paraId="68FF82C3" w14:textId="3F03B57A" w:rsidR="007136A4" w:rsidRPr="00CF1517" w:rsidRDefault="00360B44" w:rsidP="007136A4">
            <w:pPr>
              <w:pStyle w:val="acctfourfigures"/>
              <w:tabs>
                <w:tab w:val="clear" w:pos="765"/>
                <w:tab w:val="decimal" w:pos="8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197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198</w:t>
            </w:r>
          </w:p>
        </w:tc>
        <w:tc>
          <w:tcPr>
            <w:tcW w:w="270" w:type="dxa"/>
          </w:tcPr>
          <w:p w14:paraId="2D485812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</w:tcPr>
          <w:p w14:paraId="59D616DF" w14:textId="044A4D08" w:rsidR="007136A4" w:rsidRPr="00CF1517" w:rsidRDefault="00360B44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0</w:t>
            </w:r>
          </w:p>
        </w:tc>
        <w:tc>
          <w:tcPr>
            <w:tcW w:w="270" w:type="dxa"/>
          </w:tcPr>
          <w:p w14:paraId="053849D3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1170" w:type="dxa"/>
          </w:tcPr>
          <w:p w14:paraId="2A9673DF" w14:textId="5CE12B0E" w:rsidR="007136A4" w:rsidRPr="00CF1517" w:rsidRDefault="00360B44" w:rsidP="007136A4">
            <w:pPr>
              <w:pStyle w:val="acctfourfigures"/>
              <w:tabs>
                <w:tab w:val="clear" w:pos="765"/>
                <w:tab w:val="decimal" w:pos="932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18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3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058</w:t>
            </w:r>
          </w:p>
        </w:tc>
      </w:tr>
      <w:tr w:rsidR="007136A4" w:rsidRPr="00CF1517" w14:paraId="527965CA" w14:textId="77777777" w:rsidTr="00FC4617">
        <w:trPr>
          <w:gridAfter w:val="1"/>
          <w:wAfter w:w="9" w:type="dxa"/>
        </w:trPr>
        <w:tc>
          <w:tcPr>
            <w:tcW w:w="2322" w:type="dxa"/>
            <w:hideMark/>
          </w:tcPr>
          <w:p w14:paraId="0E6E7DE7" w14:textId="28945814" w:rsidR="007136A4" w:rsidRPr="00CF1517" w:rsidRDefault="00360B44" w:rsidP="007136A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jc w:val="both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</w:rPr>
              <w:t xml:space="preserve"> - </w:t>
            </w:r>
            <w:r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cs/>
              </w:rPr>
              <w:t>ปี</w:t>
            </w:r>
          </w:p>
        </w:tc>
        <w:tc>
          <w:tcPr>
            <w:tcW w:w="990" w:type="dxa"/>
            <w:shd w:val="clear" w:color="auto" w:fill="auto"/>
          </w:tcPr>
          <w:p w14:paraId="3FE0C123" w14:textId="6A4CD224" w:rsidR="007136A4" w:rsidRPr="00CF1517" w:rsidRDefault="00360B44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6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3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2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2C5E3ABA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</w:p>
        </w:tc>
        <w:tc>
          <w:tcPr>
            <w:tcW w:w="900" w:type="dxa"/>
            <w:shd w:val="clear" w:color="auto" w:fill="auto"/>
          </w:tcPr>
          <w:p w14:paraId="35FFB156" w14:textId="477F6892" w:rsidR="007136A4" w:rsidRPr="00CF1517" w:rsidRDefault="00360B44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77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7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2D42F9D3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</w:p>
        </w:tc>
        <w:tc>
          <w:tcPr>
            <w:tcW w:w="1174" w:type="dxa"/>
            <w:shd w:val="clear" w:color="auto" w:fill="auto"/>
          </w:tcPr>
          <w:p w14:paraId="7D76D55C" w14:textId="6883AB8E" w:rsidR="007136A4" w:rsidRPr="00CF1517" w:rsidRDefault="00360B44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555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00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4</w:t>
            </w:r>
          </w:p>
        </w:tc>
        <w:tc>
          <w:tcPr>
            <w:tcW w:w="270" w:type="dxa"/>
          </w:tcPr>
          <w:p w14:paraId="52E43616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</w:p>
        </w:tc>
        <w:tc>
          <w:tcPr>
            <w:tcW w:w="1076" w:type="dxa"/>
          </w:tcPr>
          <w:p w14:paraId="506AFFBF" w14:textId="60CE5E3C" w:rsidR="007136A4" w:rsidRPr="00CF1517" w:rsidRDefault="004B0B8A" w:rsidP="007136A4">
            <w:pPr>
              <w:pStyle w:val="acctfourfigures"/>
              <w:tabs>
                <w:tab w:val="clear" w:pos="765"/>
                <w:tab w:val="decimal" w:pos="8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33</w:t>
            </w:r>
            <w:r w:rsidR="00E967B9" w:rsidRPr="00E967B9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1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59</w:t>
            </w:r>
          </w:p>
        </w:tc>
        <w:tc>
          <w:tcPr>
            <w:tcW w:w="270" w:type="dxa"/>
          </w:tcPr>
          <w:p w14:paraId="33E232C8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</w:p>
        </w:tc>
        <w:tc>
          <w:tcPr>
            <w:tcW w:w="900" w:type="dxa"/>
          </w:tcPr>
          <w:p w14:paraId="5C2D65C4" w14:textId="217B2B24" w:rsidR="007136A4" w:rsidRPr="00CF1517" w:rsidRDefault="00360B44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1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2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99</w:t>
            </w:r>
            <w:r w:rsidR="00086D0E" w:rsidRPr="00086D0E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2</w:t>
            </w:r>
          </w:p>
        </w:tc>
        <w:tc>
          <w:tcPr>
            <w:tcW w:w="270" w:type="dxa"/>
          </w:tcPr>
          <w:p w14:paraId="54A5EA1E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</w:p>
        </w:tc>
        <w:tc>
          <w:tcPr>
            <w:tcW w:w="1170" w:type="dxa"/>
          </w:tcPr>
          <w:p w14:paraId="0AA0B62C" w14:textId="328B43EF" w:rsidR="007136A4" w:rsidRPr="00CF1517" w:rsidRDefault="004B0B8A" w:rsidP="007136A4">
            <w:pPr>
              <w:pStyle w:val="acctfourfigures"/>
              <w:tabs>
                <w:tab w:val="clear" w:pos="765"/>
                <w:tab w:val="decimal" w:pos="932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/>
              </w:rPr>
            </w:pPr>
            <w:r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3</w:t>
            </w:r>
            <w:r w:rsidR="00E967B9" w:rsidRPr="00E967B9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1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8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/>
              </w:rPr>
              <w:t>,</w:t>
            </w:r>
            <w:r w:rsidRPr="004B0B8A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  <w:lang w:val="en-US" w:eastAsia="en-GB"/>
              </w:rPr>
              <w:t>67</w:t>
            </w:r>
          </w:p>
        </w:tc>
      </w:tr>
      <w:tr w:rsidR="007136A4" w:rsidRPr="00CF1517" w14:paraId="216AFFB4" w14:textId="77777777" w:rsidTr="00FC4617">
        <w:trPr>
          <w:gridAfter w:val="1"/>
          <w:wAfter w:w="9" w:type="dxa"/>
        </w:trPr>
        <w:tc>
          <w:tcPr>
            <w:tcW w:w="2322" w:type="dxa"/>
            <w:hideMark/>
          </w:tcPr>
          <w:p w14:paraId="1B9433E2" w14:textId="2C8F331A" w:rsidR="007136A4" w:rsidRPr="00CF1517" w:rsidRDefault="007136A4" w:rsidP="007136A4">
            <w:pPr>
              <w:tabs>
                <w:tab w:val="clear" w:pos="227"/>
                <w:tab w:val="clear" w:pos="454"/>
                <w:tab w:val="clear" w:pos="680"/>
                <w:tab w:val="left" w:pos="612"/>
                <w:tab w:val="left" w:pos="720"/>
              </w:tabs>
              <w:ind w:right="-79"/>
              <w:jc w:val="both"/>
              <w:rPr>
                <w:rFonts w:ascii="Angsana New" w:hAnsi="Angsana New" w:cs="Angsana New"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 w:hint="cs"/>
                <w:sz w:val="26"/>
                <w:szCs w:val="26"/>
                <w:cs/>
              </w:rPr>
              <w:t>เกิน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Pr="00CF1517"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 w:rsidRPr="00CF1517">
              <w:rPr>
                <w:rFonts w:ascii="Angsana New" w:hAnsi="Angsana New" w:cs="Angsana New"/>
                <w:sz w:val="26"/>
                <w:szCs w:val="26"/>
                <w:cs/>
              </w:rPr>
              <w:t>ปี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F9720F9" w14:textId="3296A027" w:rsidR="007136A4" w:rsidRPr="00CF1517" w:rsidRDefault="00360B44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87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3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77</w:t>
            </w:r>
          </w:p>
        </w:tc>
        <w:tc>
          <w:tcPr>
            <w:tcW w:w="270" w:type="dxa"/>
            <w:shd w:val="clear" w:color="auto" w:fill="auto"/>
          </w:tcPr>
          <w:p w14:paraId="03D8A8F5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9D670D5" w14:textId="33600D9D" w:rsidR="007136A4" w:rsidRPr="00CF1517" w:rsidRDefault="00360B44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10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4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89</w:t>
            </w:r>
          </w:p>
        </w:tc>
        <w:tc>
          <w:tcPr>
            <w:tcW w:w="270" w:type="dxa"/>
            <w:shd w:val="clear" w:color="auto" w:fill="auto"/>
          </w:tcPr>
          <w:p w14:paraId="22B36D34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87124DA" w14:textId="5A27CAAA" w:rsidR="007136A4" w:rsidRPr="00CF1517" w:rsidRDefault="00360B44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76</w:t>
            </w:r>
            <w:r w:rsidR="007136A4"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26"/>
                <w:szCs w:val="26"/>
                <w:lang w:val="en-US" w:eastAsia="en-GB" w:bidi="th-TH"/>
              </w:rPr>
              <w:t>888</w:t>
            </w:r>
          </w:p>
        </w:tc>
        <w:tc>
          <w:tcPr>
            <w:tcW w:w="270" w:type="dxa"/>
          </w:tcPr>
          <w:p w14:paraId="079FAB8C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C684EF" w14:textId="39612A13" w:rsidR="007136A4" w:rsidRPr="00CF1517" w:rsidRDefault="007136A4" w:rsidP="007136A4">
            <w:pPr>
              <w:pStyle w:val="acctfourfigures"/>
              <w:tabs>
                <w:tab w:val="clear" w:pos="765"/>
                <w:tab w:val="decimal" w:pos="8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-</w:t>
            </w:r>
          </w:p>
        </w:tc>
        <w:tc>
          <w:tcPr>
            <w:tcW w:w="270" w:type="dxa"/>
          </w:tcPr>
          <w:p w14:paraId="68E6A2DB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47CC3A" w14:textId="5F97DDBD" w:rsidR="007136A4" w:rsidRPr="00CF1517" w:rsidRDefault="007136A4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-</w:t>
            </w:r>
          </w:p>
        </w:tc>
        <w:tc>
          <w:tcPr>
            <w:tcW w:w="270" w:type="dxa"/>
          </w:tcPr>
          <w:p w14:paraId="0572B05B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92BD0B" w14:textId="60227666" w:rsidR="007136A4" w:rsidRPr="00CF1517" w:rsidRDefault="007136A4" w:rsidP="007136A4">
            <w:pPr>
              <w:pStyle w:val="acctfourfigures"/>
              <w:tabs>
                <w:tab w:val="clear" w:pos="765"/>
                <w:tab w:val="decimal" w:pos="932"/>
              </w:tabs>
              <w:spacing w:line="240" w:lineRule="atLeast"/>
              <w:ind w:right="-96"/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26"/>
                <w:szCs w:val="26"/>
                <w:lang w:eastAsia="en-GB" w:bidi="th-TH"/>
              </w:rPr>
              <w:t>-</w:t>
            </w:r>
          </w:p>
        </w:tc>
      </w:tr>
      <w:tr w:rsidR="007136A4" w:rsidRPr="00CF1517" w14:paraId="2332600F" w14:textId="77777777" w:rsidTr="00FC4617">
        <w:trPr>
          <w:gridAfter w:val="1"/>
          <w:wAfter w:w="9" w:type="dxa"/>
        </w:trPr>
        <w:tc>
          <w:tcPr>
            <w:tcW w:w="2322" w:type="dxa"/>
            <w:hideMark/>
          </w:tcPr>
          <w:p w14:paraId="20E0526B" w14:textId="77777777" w:rsidR="007136A4" w:rsidRPr="00CF1517" w:rsidRDefault="007136A4" w:rsidP="007136A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="Angsana New" w:hAnsi="Angsana New" w:cs="Angsana New"/>
                <w:b/>
                <w:bCs/>
                <w:sz w:val="26"/>
                <w:szCs w:val="26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 w:eastAsia="en-GB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8C684EC" w14:textId="51662F83" w:rsidR="007136A4" w:rsidRPr="00CF1517" w:rsidRDefault="00360B44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1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001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52E63876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510E1D4" w14:textId="70406B1E" w:rsidR="007136A4" w:rsidRPr="00CF1517" w:rsidRDefault="00360B44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8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695</w:t>
            </w:r>
          </w:p>
        </w:tc>
        <w:tc>
          <w:tcPr>
            <w:tcW w:w="270" w:type="dxa"/>
            <w:shd w:val="clear" w:color="auto" w:fill="auto"/>
          </w:tcPr>
          <w:p w14:paraId="53B46F7C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C25D059" w14:textId="044E20E7" w:rsidR="007136A4" w:rsidRPr="00CF1517" w:rsidRDefault="00360B44" w:rsidP="007136A4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87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2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50</w:t>
            </w:r>
          </w:p>
        </w:tc>
        <w:tc>
          <w:tcPr>
            <w:tcW w:w="270" w:type="dxa"/>
          </w:tcPr>
          <w:p w14:paraId="61B6BA2D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113401" w14:textId="10C4B731" w:rsidR="007136A4" w:rsidRPr="00CF1517" w:rsidRDefault="00360B44" w:rsidP="007136A4">
            <w:pPr>
              <w:pStyle w:val="acctfourfigures"/>
              <w:tabs>
                <w:tab w:val="clear" w:pos="765"/>
                <w:tab w:val="decimal" w:pos="8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5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8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657</w:t>
            </w:r>
          </w:p>
        </w:tc>
        <w:tc>
          <w:tcPr>
            <w:tcW w:w="270" w:type="dxa"/>
          </w:tcPr>
          <w:p w14:paraId="4104D42B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4C4C3C" w14:textId="6EE51166" w:rsidR="007136A4" w:rsidRPr="00CF1517" w:rsidRDefault="00086D0E" w:rsidP="007136A4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7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3</w:t>
            </w:r>
            <w:r w:rsidRPr="00086D0E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2</w:t>
            </w:r>
          </w:p>
        </w:tc>
        <w:tc>
          <w:tcPr>
            <w:tcW w:w="270" w:type="dxa"/>
          </w:tcPr>
          <w:p w14:paraId="1715991A" w14:textId="77777777" w:rsidR="007136A4" w:rsidRPr="00CF1517" w:rsidRDefault="007136A4" w:rsidP="007136A4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29F454D" w14:textId="2E94D19A" w:rsidR="007136A4" w:rsidRPr="00CF1517" w:rsidRDefault="00360B44" w:rsidP="007136A4">
            <w:pPr>
              <w:pStyle w:val="acctfourfigures"/>
              <w:tabs>
                <w:tab w:val="clear" w:pos="765"/>
                <w:tab w:val="decimal" w:pos="932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501</w:t>
            </w:r>
            <w:r w:rsidR="007136A4" w:rsidRPr="00CF1517"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5</w:t>
            </w:r>
            <w:r w:rsidR="00086D0E" w:rsidRPr="00086D0E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6"/>
                <w:szCs w:val="26"/>
                <w:lang w:val="en-US" w:eastAsia="en-GB" w:bidi="th-TH"/>
              </w:rPr>
              <w:t>5</w:t>
            </w:r>
          </w:p>
        </w:tc>
      </w:tr>
      <w:tr w:rsidR="00FF4E3A" w:rsidRPr="00CF1517" w14:paraId="0573DB77" w14:textId="77777777" w:rsidTr="00FC4617">
        <w:trPr>
          <w:gridAfter w:val="1"/>
          <w:wAfter w:w="9" w:type="dxa"/>
        </w:trPr>
        <w:tc>
          <w:tcPr>
            <w:tcW w:w="2322" w:type="dxa"/>
          </w:tcPr>
          <w:p w14:paraId="5E9BE50E" w14:textId="77777777" w:rsidR="00FF4E3A" w:rsidRPr="00CF1517" w:rsidRDefault="00FF4E3A" w:rsidP="00FF4E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22" w:right="-79" w:hanging="90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1DAF407A" w14:textId="77777777" w:rsidR="00FF4E3A" w:rsidRPr="00CF1517" w:rsidRDefault="00FF4E3A" w:rsidP="00FF4E3A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7493B7F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7F7C534C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F94747B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5D4585D9" w14:textId="77777777" w:rsidR="00FF4E3A" w:rsidRPr="00CF1517" w:rsidRDefault="00FF4E3A" w:rsidP="00FF4E3A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270" w:type="dxa"/>
          </w:tcPr>
          <w:p w14:paraId="4F2CB6A4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nil"/>
              <w:right w:val="nil"/>
            </w:tcBorders>
          </w:tcPr>
          <w:p w14:paraId="01677F22" w14:textId="77777777" w:rsidR="00FF4E3A" w:rsidRPr="00CF1517" w:rsidRDefault="00FF4E3A" w:rsidP="00FF4E3A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270" w:type="dxa"/>
          </w:tcPr>
          <w:p w14:paraId="7A84EEC0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</w:tcPr>
          <w:p w14:paraId="58C82CD1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270" w:type="dxa"/>
          </w:tcPr>
          <w:p w14:paraId="126C370E" w14:textId="77777777" w:rsidR="00FF4E3A" w:rsidRPr="00CF1517" w:rsidRDefault="00FF4E3A" w:rsidP="00FF4E3A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5C88C17E" w14:textId="77777777" w:rsidR="00FF4E3A" w:rsidRPr="00CF1517" w:rsidRDefault="00FF4E3A" w:rsidP="00FF4E3A">
            <w:pPr>
              <w:pStyle w:val="acctfourfigures"/>
              <w:spacing w:line="240" w:lineRule="atLeast"/>
              <w:ind w:right="-96"/>
              <w:rPr>
                <w:rFonts w:ascii="Angsana New" w:hAnsi="Angsana New" w:cs="Angsana New"/>
                <w:b/>
                <w:bCs/>
                <w:sz w:val="26"/>
                <w:szCs w:val="26"/>
                <w:lang w:eastAsia="en-GB" w:bidi="th-TH"/>
              </w:rPr>
            </w:pPr>
          </w:p>
        </w:tc>
      </w:tr>
    </w:tbl>
    <w:p w14:paraId="277BB930" w14:textId="36EEBB9A" w:rsidR="005F1412" w:rsidRPr="00CF1517" w:rsidRDefault="005F1412" w:rsidP="00576F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hanging="7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วงเงินสินเชื่อที่ยังไม่ได้เบิกใช้</w:t>
      </w:r>
    </w:p>
    <w:p w14:paraId="507C2BF8" w14:textId="77777777" w:rsidR="005F1412" w:rsidRPr="00AE5C78" w:rsidRDefault="005F1412" w:rsidP="00576F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 w:cs="Angsana New"/>
          <w:sz w:val="20"/>
          <w:szCs w:val="20"/>
        </w:rPr>
      </w:pPr>
    </w:p>
    <w:p w14:paraId="68280F0C" w14:textId="1A5064FE" w:rsidR="003F4BD0" w:rsidRDefault="005F1412" w:rsidP="00AE5C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="00FD21A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FD21AD" w:rsidRPr="00CF1517">
        <w:rPr>
          <w:rFonts w:ascii="Angsana New" w:hAnsi="Angsana New" w:cs="Angsana New"/>
          <w:sz w:val="30"/>
          <w:szCs w:val="30"/>
          <w:cs/>
        </w:rPr>
        <w:t>ธันวาคม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1447F7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กลุ่มบริษัทและบริษัทมีวงเงินสินเชื่อที่ยังไม่ได้เบิกใช้เป็นจำนวนเงินรวม</w:t>
      </w:r>
      <w:r w:rsidR="00C22E22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C22E22">
        <w:rPr>
          <w:rFonts w:ascii="Angsana New" w:hAnsi="Angsana New" w:cs="Angsana New"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sz w:val="30"/>
          <w:szCs w:val="30"/>
        </w:rPr>
        <w:t>685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และ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="00C22E22">
        <w:rPr>
          <w:rFonts w:ascii="Angsana New" w:hAnsi="Angsana New" w:cs="Angsana New"/>
          <w:sz w:val="30"/>
          <w:szCs w:val="30"/>
        </w:rPr>
        <w:t>,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z w:val="30"/>
          <w:szCs w:val="30"/>
        </w:rPr>
        <w:t>8</w:t>
      </w:r>
      <w:r w:rsidR="00855BEB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ล้านบาท ตามลำดับ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DD699A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DD699A">
        <w:rPr>
          <w:rFonts w:ascii="Angsana New" w:hAnsi="Angsana New" w:cs="Angsana New"/>
          <w:i/>
          <w:iCs/>
          <w:sz w:val="30"/>
          <w:szCs w:val="30"/>
        </w:rPr>
        <w:t>1</w:t>
      </w:r>
      <w:r w:rsidR="00FF4E3A" w:rsidRPr="00DD699A">
        <w:rPr>
          <w:rFonts w:ascii="Angsana New" w:hAnsi="Angsana New" w:cs="Angsana New"/>
          <w:i/>
          <w:iCs/>
          <w:sz w:val="30"/>
          <w:szCs w:val="30"/>
        </w:rPr>
        <w:t>,</w:t>
      </w:r>
      <w:r w:rsidR="004B0B8A" w:rsidRPr="00DD699A">
        <w:rPr>
          <w:rFonts w:ascii="Angsana New" w:hAnsi="Angsana New" w:cs="Angsana New"/>
          <w:i/>
          <w:iCs/>
          <w:sz w:val="30"/>
          <w:szCs w:val="30"/>
        </w:rPr>
        <w:t>44</w:t>
      </w:r>
      <w:r w:rsidR="00360B44" w:rsidRPr="00DD699A">
        <w:rPr>
          <w:rFonts w:ascii="Angsana New" w:hAnsi="Angsana New" w:cs="Angsana New"/>
          <w:i/>
          <w:iCs/>
          <w:sz w:val="30"/>
          <w:szCs w:val="30"/>
        </w:rPr>
        <w:t>8</w:t>
      </w:r>
      <w:r w:rsidR="001447F7" w:rsidRPr="00DD699A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DD699A">
        <w:rPr>
          <w:rFonts w:ascii="Angsana New" w:hAnsi="Angsana New" w:cs="Angsana New"/>
          <w:i/>
          <w:iCs/>
          <w:sz w:val="30"/>
          <w:szCs w:val="30"/>
          <w:cs/>
        </w:rPr>
        <w:t xml:space="preserve">ล้านบาท และ </w:t>
      </w:r>
      <w:r w:rsidR="00360B44" w:rsidRPr="00DD699A">
        <w:rPr>
          <w:rFonts w:ascii="Angsana New" w:hAnsi="Angsana New" w:cs="Angsana New"/>
          <w:i/>
          <w:iCs/>
          <w:sz w:val="30"/>
          <w:szCs w:val="30"/>
        </w:rPr>
        <w:t>5</w:t>
      </w:r>
      <w:r w:rsidR="00086D0E" w:rsidRPr="00DD699A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DD699A">
        <w:rPr>
          <w:rFonts w:ascii="Angsana New" w:hAnsi="Angsana New" w:cs="Angsana New"/>
          <w:i/>
          <w:iCs/>
          <w:sz w:val="30"/>
          <w:szCs w:val="30"/>
        </w:rPr>
        <w:t>6</w:t>
      </w:r>
      <w:r w:rsidR="001447F7" w:rsidRPr="00DD699A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DD699A">
        <w:rPr>
          <w:rFonts w:ascii="Angsana New" w:hAnsi="Angsana New" w:cs="Angsana New"/>
          <w:i/>
          <w:iCs/>
          <w:sz w:val="30"/>
          <w:szCs w:val="30"/>
          <w:cs/>
        </w:rPr>
        <w:t>ล้าน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บาท ตามลำดับ)</w:t>
      </w:r>
    </w:p>
    <w:p w14:paraId="016B5315" w14:textId="77777777" w:rsidR="004B0826" w:rsidRPr="00CF1517" w:rsidRDefault="004B0826" w:rsidP="00AE5C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 w:cs="Angsana New"/>
          <w:i/>
          <w:iCs/>
          <w:sz w:val="30"/>
          <w:szCs w:val="30"/>
        </w:rPr>
      </w:pPr>
    </w:p>
    <w:p w14:paraId="09F67C09" w14:textId="0A5DF36E" w:rsidR="003A1A27" w:rsidRPr="00CF1517" w:rsidRDefault="004C13EC" w:rsidP="00F147B3">
      <w:pPr>
        <w:pStyle w:val="Heading1"/>
        <w:keepLines/>
        <w:numPr>
          <w:ilvl w:val="0"/>
          <w:numId w:val="3"/>
        </w:numPr>
        <w:shd w:val="clear" w:color="auto" w:fill="auto"/>
        <w:ind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ประมาณการหนี้สินสำหรับ</w:t>
      </w:r>
      <w:r w:rsidR="00BD2B9A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ผลประโยชน์พนักงาน</w:t>
      </w:r>
      <w:r w:rsidR="00804175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 xml:space="preserve">  </w:t>
      </w:r>
    </w:p>
    <w:p w14:paraId="500113E0" w14:textId="77777777" w:rsidR="004534D9" w:rsidRPr="003F4BD0" w:rsidRDefault="004534D9" w:rsidP="004534D9">
      <w:pPr>
        <w:tabs>
          <w:tab w:val="clear" w:pos="227"/>
          <w:tab w:val="clear" w:pos="454"/>
          <w:tab w:val="left" w:pos="540"/>
        </w:tabs>
        <w:spacing w:line="240" w:lineRule="auto"/>
        <w:rPr>
          <w:rFonts w:ascii="Angsana New" w:eastAsia="Malgun Gothic" w:hAnsi="Angsana New" w:cs="Angsana New"/>
          <w:b/>
          <w:bCs/>
          <w:sz w:val="28"/>
          <w:szCs w:val="28"/>
          <w:lang w:eastAsia="ko-KR"/>
        </w:rPr>
      </w:pPr>
    </w:p>
    <w:p w14:paraId="54645177" w14:textId="77777777" w:rsidR="00BD2B9A" w:rsidRPr="00CF1517" w:rsidRDefault="00BD2B9A" w:rsidP="00BD2B9A">
      <w:pPr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กลุ่มบริษัทมีโครงการผลประโยชน์ของพนักงานเมื่อเกษียณอายุตามกฎหมายแรงงานของแต่ละประเทศ</w:t>
      </w:r>
    </w:p>
    <w:p w14:paraId="27961AF3" w14:textId="77777777" w:rsidR="00BD2B9A" w:rsidRPr="003F4BD0" w:rsidRDefault="00BD2B9A" w:rsidP="00BD2B9A">
      <w:pPr>
        <w:spacing w:line="240" w:lineRule="auto"/>
        <w:ind w:left="547"/>
        <w:jc w:val="both"/>
        <w:rPr>
          <w:rFonts w:ascii="Angsana New" w:hAnsi="Angsana New" w:cs="Angsana New"/>
          <w:sz w:val="28"/>
          <w:szCs w:val="28"/>
        </w:rPr>
      </w:pPr>
    </w:p>
    <w:tbl>
      <w:tblPr>
        <w:tblW w:w="92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1"/>
        <w:gridCol w:w="1108"/>
        <w:gridCol w:w="7"/>
        <w:gridCol w:w="262"/>
        <w:gridCol w:w="1099"/>
        <w:gridCol w:w="266"/>
        <w:gridCol w:w="1082"/>
        <w:gridCol w:w="251"/>
        <w:gridCol w:w="1093"/>
      </w:tblGrid>
      <w:tr w:rsidR="0019439A" w:rsidRPr="00CF1517" w14:paraId="70FEE708" w14:textId="77777777" w:rsidTr="008A7D6E">
        <w:trPr>
          <w:tblHeader/>
        </w:trPr>
        <w:tc>
          <w:tcPr>
            <w:tcW w:w="2197" w:type="pct"/>
          </w:tcPr>
          <w:p w14:paraId="2B6724E9" w14:textId="77777777" w:rsidR="0019439A" w:rsidRPr="00CF1517" w:rsidRDefault="0019439A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bookmarkStart w:id="7" w:name="OLE_LINK1"/>
            <w:bookmarkStart w:id="8" w:name="OLE_LINK2"/>
          </w:p>
        </w:tc>
        <w:tc>
          <w:tcPr>
            <w:tcW w:w="1343" w:type="pct"/>
            <w:gridSpan w:val="4"/>
          </w:tcPr>
          <w:p w14:paraId="2EFFD8DC" w14:textId="77777777" w:rsidR="0019439A" w:rsidRPr="00CF1517" w:rsidRDefault="0019439A" w:rsidP="004534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282F3E13" w14:textId="77777777" w:rsidR="0019439A" w:rsidRPr="00CF1517" w:rsidRDefault="0019439A" w:rsidP="004534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16" w:type="pct"/>
            <w:gridSpan w:val="3"/>
          </w:tcPr>
          <w:p w14:paraId="376D23B0" w14:textId="77777777" w:rsidR="0019439A" w:rsidRPr="00CF1517" w:rsidRDefault="0019439A" w:rsidP="004534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bookmarkEnd w:id="7"/>
      <w:bookmarkEnd w:id="8"/>
      <w:tr w:rsidR="00FF4E3A" w:rsidRPr="00CF1517" w14:paraId="3BD3F858" w14:textId="77777777" w:rsidTr="008A7D6E">
        <w:trPr>
          <w:tblHeader/>
        </w:trPr>
        <w:tc>
          <w:tcPr>
            <w:tcW w:w="2197" w:type="pct"/>
          </w:tcPr>
          <w:p w14:paraId="7DF224C6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4D79BE55" w14:textId="57F06768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6" w:type="pct"/>
            <w:gridSpan w:val="2"/>
          </w:tcPr>
          <w:p w14:paraId="5287AD34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</w:tcPr>
          <w:p w14:paraId="3A0C7411" w14:textId="38992D68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4" w:type="pct"/>
          </w:tcPr>
          <w:p w14:paraId="0ACD714B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</w:tcPr>
          <w:p w14:paraId="067FF7CE" w14:textId="0CCD624D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6" w:type="pct"/>
          </w:tcPr>
          <w:p w14:paraId="76525E18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</w:tcPr>
          <w:p w14:paraId="50F0AAC4" w14:textId="5654743C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FF4E3A" w:rsidRPr="00CF1517" w14:paraId="14C77385" w14:textId="77777777" w:rsidTr="008A7D6E">
        <w:trPr>
          <w:trHeight w:val="317"/>
          <w:tblHeader/>
        </w:trPr>
        <w:tc>
          <w:tcPr>
            <w:tcW w:w="2197" w:type="pct"/>
          </w:tcPr>
          <w:p w14:paraId="4DEB2B53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7"/>
              <w:jc w:val="both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2803" w:type="pct"/>
            <w:gridSpan w:val="8"/>
          </w:tcPr>
          <w:p w14:paraId="51E9E372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F4E3A" w:rsidRPr="00CF1517" w14:paraId="7DCA0A2C" w14:textId="77777777" w:rsidTr="008A7D6E">
        <w:tc>
          <w:tcPr>
            <w:tcW w:w="2197" w:type="pct"/>
            <w:vAlign w:val="bottom"/>
          </w:tcPr>
          <w:p w14:paraId="095AEA8D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ind w:left="-24"/>
              <w:rPr>
                <w:rFonts w:ascii="Angsana New" w:eastAsia="Angsana New" w:hAnsi="Angsana New" w:cs="Angsana New"/>
                <w:cs/>
                <w:lang w:val="en-US"/>
              </w:rPr>
            </w:pPr>
            <w:r w:rsidRPr="00CF1517">
              <w:rPr>
                <w:rFonts w:ascii="Angsana New" w:eastAsia="Angsana New" w:hAnsi="Angsana New" w:cs="Angsana New"/>
                <w:cs/>
                <w:lang w:val="en-US"/>
              </w:rPr>
              <w:t>โครงการผลประโยชน์ที่กำหนดไว้</w:t>
            </w:r>
          </w:p>
        </w:tc>
        <w:tc>
          <w:tcPr>
            <w:tcW w:w="605" w:type="pct"/>
            <w:gridSpan w:val="2"/>
            <w:shd w:val="clear" w:color="auto" w:fill="auto"/>
            <w:vAlign w:val="bottom"/>
          </w:tcPr>
          <w:p w14:paraId="7FE4DBB7" w14:textId="41562A10" w:rsidR="00FF4E3A" w:rsidRPr="00CF1517" w:rsidRDefault="004B0B8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7F4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9CE07B2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4009DDA7" w14:textId="4C520492" w:rsidR="00FF4E3A" w:rsidRPr="00CF1517" w:rsidRDefault="004B0B8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4" w:type="pct"/>
            <w:vAlign w:val="bottom"/>
          </w:tcPr>
          <w:p w14:paraId="55892D07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0A914BD3" w14:textId="4F24F731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2B5A31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611</w:t>
            </w:r>
          </w:p>
        </w:tc>
        <w:tc>
          <w:tcPr>
            <w:tcW w:w="136" w:type="pct"/>
            <w:vAlign w:val="bottom"/>
          </w:tcPr>
          <w:p w14:paraId="03168ECF" w14:textId="77777777" w:rsidR="00FF4E3A" w:rsidRPr="00CF1517" w:rsidRDefault="00FF4E3A" w:rsidP="00FF4E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137154AC" w14:textId="15288F3F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FF4E3A" w:rsidRPr="00CF1517" w14:paraId="3CF62B38" w14:textId="77777777" w:rsidTr="008A7D6E">
        <w:tc>
          <w:tcPr>
            <w:tcW w:w="2197" w:type="pct"/>
            <w:vAlign w:val="bottom"/>
          </w:tcPr>
          <w:p w14:paraId="4AF539F6" w14:textId="77777777" w:rsidR="00FF4E3A" w:rsidRPr="00CF1517" w:rsidRDefault="00FF4E3A" w:rsidP="00FF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4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05" w:type="pct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BD757F" w14:textId="481930C3" w:rsidR="00FF4E3A" w:rsidRPr="00CF1517" w:rsidRDefault="004B0B8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240" w:lineRule="auto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7F4F3A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2" w:type="pct"/>
            <w:vAlign w:val="bottom"/>
          </w:tcPr>
          <w:p w14:paraId="4B516EE4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17EDEF" w14:textId="2AB014DD" w:rsidR="00FF4E3A" w:rsidRPr="00CF1517" w:rsidRDefault="004B0B8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240" w:lineRule="auto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FF4E3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44" w:type="pct"/>
            <w:vAlign w:val="bottom"/>
          </w:tcPr>
          <w:p w14:paraId="470F99C7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8B4AB9" w14:textId="283C0016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="002B5A31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611</w:t>
            </w:r>
          </w:p>
        </w:tc>
        <w:tc>
          <w:tcPr>
            <w:tcW w:w="136" w:type="pct"/>
            <w:vAlign w:val="bottom"/>
          </w:tcPr>
          <w:p w14:paraId="46BE7678" w14:textId="77777777" w:rsidR="00FF4E3A" w:rsidRPr="00CF1517" w:rsidRDefault="00FF4E3A" w:rsidP="00FF4E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D3BC94" w14:textId="3CD7A674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FF4E3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</w:tr>
    </w:tbl>
    <w:p w14:paraId="0C2A3BA3" w14:textId="77777777" w:rsidR="00EE556E" w:rsidRPr="00CF1517" w:rsidRDefault="00EE556E" w:rsidP="00EE556E">
      <w:pPr>
        <w:pStyle w:val="block"/>
        <w:spacing w:after="0" w:line="240" w:lineRule="auto"/>
        <w:ind w:left="0"/>
        <w:jc w:val="thaiDistribute"/>
        <w:rPr>
          <w:rFonts w:ascii="Angsana New" w:hAnsi="Angsana New" w:cs="Angsana New"/>
          <w:b/>
          <w:bCs/>
          <w:sz w:val="30"/>
          <w:szCs w:val="30"/>
          <w:lang w:val="en-US" w:bidi="th-TH"/>
        </w:rPr>
      </w:pPr>
    </w:p>
    <w:p w14:paraId="45A580BA" w14:textId="450A8EBA" w:rsidR="004625B6" w:rsidRPr="00CF1517" w:rsidRDefault="004625B6" w:rsidP="006355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 w:cs="Angsana New"/>
          <w:spacing w:val="-4"/>
          <w:sz w:val="30"/>
          <w:szCs w:val="30"/>
        </w:rPr>
      </w:pP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กลุ่มบริษัทจัดการโครงการ</w:t>
      </w:r>
      <w:r w:rsidR="007E0F3E" w:rsidRPr="00CF1517">
        <w:rPr>
          <w:rFonts w:ascii="Angsana New" w:hAnsi="Angsana New" w:cs="Angsana New"/>
          <w:spacing w:val="-4"/>
          <w:sz w:val="30"/>
          <w:szCs w:val="30"/>
          <w:cs/>
        </w:rPr>
        <w:t>ผลประโยชน์ที่กำหนดไว้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ตามข้อกำหนดของพระราชบัญญัติคุ้มครองแรงงาน พ.ศ. </w:t>
      </w:r>
      <w:r w:rsidR="00086D0E" w:rsidRPr="00086D0E">
        <w:rPr>
          <w:rFonts w:ascii="Angsana New" w:hAnsi="Angsana New" w:cs="Angsana New"/>
          <w:spacing w:val="-4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1</w:t>
      </w:r>
      <w:r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D066C7" w:rsidRPr="00CF1517">
        <w:rPr>
          <w:rFonts w:ascii="Angsana New" w:hAnsi="Angsana New" w:cs="Angsana New"/>
          <w:spacing w:val="-4"/>
          <w:sz w:val="30"/>
          <w:szCs w:val="30"/>
          <w:cs/>
        </w:rPr>
        <w:t>และนโยบายการจ้างงานของกลุ่มบริษัท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="00A631A6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โครงการผลประโยชน์ที่กำหนดไว้</w:t>
      </w:r>
      <w:r w:rsidR="001E4475" w:rsidRPr="00CF1517">
        <w:rPr>
          <w:rFonts w:ascii="Angsana New" w:hAnsi="Angsana New" w:cs="Angsana New"/>
          <w:spacing w:val="-4"/>
          <w:sz w:val="30"/>
          <w:szCs w:val="30"/>
          <w:cs/>
        </w:rPr>
        <w:t>ของกลุ่มบริษัท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มีความเสี่ยงจากการประมาณการตามหลักคณิตศาสตร์ประกันภัย ได้แก่ ความเสี่ยงจากอัตราดอกเบี้ย ความเสี่ยงจากอัตราการเพิ่มขึ้นของเงินเดือน ความเสี่ยงจากอัตรา</w:t>
      </w:r>
      <w:r w:rsidR="00D066C7" w:rsidRPr="00CF1517">
        <w:rPr>
          <w:rFonts w:ascii="Angsana New" w:hAnsi="Angsana New" w:cs="Angsana New"/>
          <w:spacing w:val="-4"/>
          <w:sz w:val="30"/>
          <w:szCs w:val="30"/>
          <w:cs/>
        </w:rPr>
        <w:t>การ</w:t>
      </w:r>
      <w:r w:rsidR="00E9454C" w:rsidRPr="00CF1517">
        <w:rPr>
          <w:rFonts w:ascii="Angsana New" w:hAnsi="Angsana New" w:cs="Angsana New"/>
          <w:spacing w:val="-4"/>
          <w:sz w:val="30"/>
          <w:szCs w:val="30"/>
          <w:cs/>
        </w:rPr>
        <w:t>หมุนเวียน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ของพนักงาน </w:t>
      </w:r>
    </w:p>
    <w:p w14:paraId="1D838667" w14:textId="25C4B783" w:rsidR="000C3971" w:rsidRDefault="000C3971" w:rsidP="004625B6">
      <w:pPr>
        <w:ind w:left="540"/>
        <w:jc w:val="thaiDistribute"/>
        <w:rPr>
          <w:rFonts w:ascii="Angsana New" w:hAnsi="Angsana New" w:cs="Angsana New"/>
          <w:i/>
          <w:iCs/>
          <w:sz w:val="28"/>
          <w:szCs w:val="28"/>
        </w:rPr>
      </w:pPr>
    </w:p>
    <w:p w14:paraId="06C0EBDE" w14:textId="77777777" w:rsidR="00456FA9" w:rsidRPr="003F4BD0" w:rsidRDefault="00456FA9" w:rsidP="004625B6">
      <w:pPr>
        <w:ind w:left="540"/>
        <w:jc w:val="thaiDistribute"/>
        <w:rPr>
          <w:rFonts w:ascii="Angsana New" w:hAnsi="Angsana New" w:cs="Angsana New"/>
          <w:i/>
          <w:iCs/>
          <w:sz w:val="28"/>
          <w:szCs w:val="28"/>
        </w:rPr>
      </w:pPr>
    </w:p>
    <w:tbl>
      <w:tblPr>
        <w:tblW w:w="9184" w:type="dxa"/>
        <w:tblInd w:w="450" w:type="dxa"/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3684"/>
        <w:gridCol w:w="894"/>
        <w:gridCol w:w="993"/>
        <w:gridCol w:w="274"/>
        <w:gridCol w:w="902"/>
        <w:gridCol w:w="239"/>
        <w:gridCol w:w="39"/>
        <w:gridCol w:w="893"/>
        <w:gridCol w:w="274"/>
        <w:gridCol w:w="992"/>
      </w:tblGrid>
      <w:tr w:rsidR="001C6DCF" w:rsidRPr="00CF1517" w14:paraId="7C304985" w14:textId="77777777" w:rsidTr="007F4F3A">
        <w:tc>
          <w:tcPr>
            <w:tcW w:w="2006" w:type="pct"/>
            <w:shd w:val="clear" w:color="auto" w:fill="FFFFFF"/>
          </w:tcPr>
          <w:p w14:paraId="4C69EEFC" w14:textId="5ECCE259" w:rsidR="00C04D26" w:rsidRPr="00CF1517" w:rsidRDefault="00E555FE" w:rsidP="00A631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487" w:type="pct"/>
            <w:shd w:val="clear" w:color="auto" w:fill="FFFFFF"/>
          </w:tcPr>
          <w:p w14:paraId="17022166" w14:textId="77777777" w:rsidR="00C04D26" w:rsidRPr="00CF1517" w:rsidRDefault="00C04D26" w:rsidP="00C04D2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893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81" w:type="pct"/>
            <w:gridSpan w:val="3"/>
            <w:shd w:val="clear" w:color="auto" w:fill="FFFFFF"/>
          </w:tcPr>
          <w:p w14:paraId="47C81674" w14:textId="77777777" w:rsidR="00C04D26" w:rsidRPr="00CF1517" w:rsidRDefault="00C04D26" w:rsidP="001447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1" w:type="pct"/>
            <w:gridSpan w:val="2"/>
            <w:shd w:val="clear" w:color="auto" w:fill="FFFFFF"/>
          </w:tcPr>
          <w:p w14:paraId="62123628" w14:textId="77777777" w:rsidR="00C04D26" w:rsidRPr="00CF1517" w:rsidRDefault="00C04D26" w:rsidP="001447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75" w:type="pct"/>
            <w:gridSpan w:val="3"/>
            <w:shd w:val="clear" w:color="auto" w:fill="FFFFFF"/>
          </w:tcPr>
          <w:p w14:paraId="6FB48A73" w14:textId="77777777" w:rsidR="00C04D26" w:rsidRPr="00CF1517" w:rsidRDefault="00C04D26" w:rsidP="001447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F4E3A" w:rsidRPr="00CF1517" w14:paraId="78332C2A" w14:textId="77777777" w:rsidTr="007F4F3A">
        <w:tc>
          <w:tcPr>
            <w:tcW w:w="2006" w:type="pct"/>
            <w:shd w:val="clear" w:color="auto" w:fill="FFFFFF"/>
          </w:tcPr>
          <w:p w14:paraId="63817B4F" w14:textId="5390DD98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  โครงการผลประโยชน์</w:t>
            </w:r>
          </w:p>
        </w:tc>
        <w:tc>
          <w:tcPr>
            <w:tcW w:w="487" w:type="pct"/>
            <w:shd w:val="clear" w:color="auto" w:fill="FFFFFF"/>
          </w:tcPr>
          <w:p w14:paraId="7964799C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41" w:type="pct"/>
            <w:shd w:val="clear" w:color="auto" w:fill="FFFFFF"/>
          </w:tcPr>
          <w:p w14:paraId="1E9A55CD" w14:textId="44A74CB0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9" w:type="pct"/>
            <w:shd w:val="clear" w:color="auto" w:fill="FFFFFF"/>
          </w:tcPr>
          <w:p w14:paraId="21DA6454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FFFFFF"/>
          </w:tcPr>
          <w:p w14:paraId="5247AF99" w14:textId="62BFE28C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30" w:type="pct"/>
            <w:shd w:val="clear" w:color="auto" w:fill="FFFFFF"/>
          </w:tcPr>
          <w:p w14:paraId="23286C8E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07" w:type="pct"/>
            <w:gridSpan w:val="2"/>
            <w:shd w:val="clear" w:color="auto" w:fill="FFFFFF"/>
          </w:tcPr>
          <w:p w14:paraId="60D9539C" w14:textId="671DDE92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9" w:type="pct"/>
            <w:shd w:val="clear" w:color="auto" w:fill="FFFFFF"/>
          </w:tcPr>
          <w:p w14:paraId="0C696137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shd w:val="clear" w:color="auto" w:fill="FFFFFF"/>
          </w:tcPr>
          <w:p w14:paraId="41C330C7" w14:textId="0DA63CE3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FF4E3A" w:rsidRPr="00CF1517" w14:paraId="2213FD6C" w14:textId="77777777" w:rsidTr="007F4F3A">
        <w:tc>
          <w:tcPr>
            <w:tcW w:w="2006" w:type="pct"/>
            <w:shd w:val="clear" w:color="auto" w:fill="FFFFFF"/>
          </w:tcPr>
          <w:p w14:paraId="5E323A59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47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87" w:type="pct"/>
            <w:shd w:val="clear" w:color="auto" w:fill="FFFFFF"/>
          </w:tcPr>
          <w:p w14:paraId="47F5422C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893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08" w:type="pct"/>
            <w:gridSpan w:val="8"/>
            <w:shd w:val="clear" w:color="auto" w:fill="FFFFFF"/>
          </w:tcPr>
          <w:p w14:paraId="26F863A8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F4E3A" w:rsidRPr="00CF1517" w14:paraId="1AB6CC3E" w14:textId="77777777" w:rsidTr="007F4F3A">
        <w:tc>
          <w:tcPr>
            <w:tcW w:w="2006" w:type="pct"/>
            <w:shd w:val="clear" w:color="auto" w:fill="FFFFFF"/>
          </w:tcPr>
          <w:p w14:paraId="73EDE675" w14:textId="5D9AC566" w:rsidR="00FF4E3A" w:rsidRPr="00CF1517" w:rsidRDefault="00FF4E3A" w:rsidP="00FF4E3A">
            <w:pPr>
              <w:spacing w:line="380" w:lineRule="exact"/>
              <w:ind w:left="342" w:hanging="34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ณ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487" w:type="pct"/>
            <w:shd w:val="clear" w:color="auto" w:fill="FFFFFF"/>
          </w:tcPr>
          <w:p w14:paraId="08AF08A0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380" w:lineRule="exact"/>
              <w:ind w:left="0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3DEA87D0" w14:textId="2B4C015D" w:rsidR="00FF4E3A" w:rsidRPr="00CF1517" w:rsidRDefault="004B0B8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9A023E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7F4F3A" w:rsidRPr="009A023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360B44" w:rsidRPr="009A023E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69691E69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1" w:type="pct"/>
            <w:shd w:val="clear" w:color="auto" w:fill="auto"/>
            <w:vAlign w:val="bottom"/>
          </w:tcPr>
          <w:p w14:paraId="00C098E9" w14:textId="090650E5" w:rsidR="00FF4E3A" w:rsidRPr="00CF1517" w:rsidRDefault="00086D0E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77B6D24C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07" w:type="pct"/>
            <w:gridSpan w:val="2"/>
            <w:shd w:val="clear" w:color="auto" w:fill="auto"/>
            <w:vAlign w:val="bottom"/>
          </w:tcPr>
          <w:p w14:paraId="3BAE9B88" w14:textId="44EF3E87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C3527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34918168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40" w:type="pct"/>
            <w:shd w:val="clear" w:color="auto" w:fill="FFFFFF"/>
            <w:vAlign w:val="bottom"/>
          </w:tcPr>
          <w:p w14:paraId="4D1E33D2" w14:textId="43C5D0D7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006</w:t>
            </w:r>
          </w:p>
        </w:tc>
      </w:tr>
      <w:tr w:rsidR="00FF4E3A" w:rsidRPr="00CF1517" w14:paraId="51861316" w14:textId="77777777" w:rsidTr="007F4F3A">
        <w:tc>
          <w:tcPr>
            <w:tcW w:w="2006" w:type="pct"/>
            <w:shd w:val="clear" w:color="auto" w:fill="FFFFFF"/>
          </w:tcPr>
          <w:p w14:paraId="71C62EE7" w14:textId="77777777" w:rsidR="00FF4E3A" w:rsidRPr="00CF1517" w:rsidRDefault="00FF4E3A" w:rsidP="00FF4E3A">
            <w:pPr>
              <w:spacing w:line="240" w:lineRule="auto"/>
              <w:ind w:left="342" w:hanging="342"/>
              <w:rPr>
                <w:rFonts w:ascii="Angsana New" w:hAnsi="Angsana New" w:cs="Angsana New"/>
                <w:sz w:val="12"/>
                <w:szCs w:val="12"/>
                <w:cs/>
              </w:rPr>
            </w:pPr>
          </w:p>
        </w:tc>
        <w:tc>
          <w:tcPr>
            <w:tcW w:w="487" w:type="pct"/>
            <w:shd w:val="clear" w:color="auto" w:fill="FFFFFF"/>
          </w:tcPr>
          <w:p w14:paraId="5B023F97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0" w:right="893"/>
              <w:rPr>
                <w:rFonts w:ascii="Angsana New" w:hAnsi="Angsana New" w:cs="Angsana New"/>
                <w:sz w:val="12"/>
                <w:szCs w:val="12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004E5E73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0" w:right="-92"/>
              <w:rPr>
                <w:rFonts w:ascii="Angsana New" w:hAnsi="Angsana New" w:cs="Angsana New"/>
                <w:sz w:val="12"/>
                <w:szCs w:val="12"/>
              </w:rPr>
            </w:pPr>
          </w:p>
        </w:tc>
        <w:tc>
          <w:tcPr>
            <w:tcW w:w="149" w:type="pct"/>
            <w:shd w:val="clear" w:color="auto" w:fill="auto"/>
            <w:vAlign w:val="bottom"/>
          </w:tcPr>
          <w:p w14:paraId="598A060B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sz w:val="12"/>
                <w:szCs w:val="12"/>
                <w:lang w:val="en-US"/>
              </w:rPr>
            </w:pPr>
          </w:p>
        </w:tc>
        <w:tc>
          <w:tcPr>
            <w:tcW w:w="491" w:type="pct"/>
            <w:shd w:val="clear" w:color="auto" w:fill="auto"/>
            <w:vAlign w:val="bottom"/>
          </w:tcPr>
          <w:p w14:paraId="1F16AA8B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0" w:right="-92"/>
              <w:rPr>
                <w:rFonts w:ascii="Angsana New" w:hAnsi="Angsana New" w:cs="Angsana New"/>
                <w:sz w:val="12"/>
                <w:szCs w:val="12"/>
              </w:rPr>
            </w:pPr>
          </w:p>
        </w:tc>
        <w:tc>
          <w:tcPr>
            <w:tcW w:w="130" w:type="pct"/>
            <w:shd w:val="clear" w:color="auto" w:fill="auto"/>
            <w:vAlign w:val="bottom"/>
          </w:tcPr>
          <w:p w14:paraId="4399507E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sz w:val="12"/>
                <w:szCs w:val="12"/>
                <w:lang w:val="en-US"/>
              </w:rPr>
            </w:pPr>
          </w:p>
        </w:tc>
        <w:tc>
          <w:tcPr>
            <w:tcW w:w="507" w:type="pct"/>
            <w:gridSpan w:val="2"/>
            <w:shd w:val="clear" w:color="auto" w:fill="auto"/>
            <w:vAlign w:val="bottom"/>
          </w:tcPr>
          <w:p w14:paraId="6BB1BBE0" w14:textId="77777777" w:rsidR="00FF4E3A" w:rsidRPr="00CF1517" w:rsidRDefault="00FF4E3A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4" w:right="71" w:firstLine="0"/>
              <w:jc w:val="right"/>
              <w:rPr>
                <w:rFonts w:ascii="Angsana New" w:hAnsi="Angsana New" w:cs="Angsana New"/>
                <w:sz w:val="12"/>
                <w:szCs w:val="12"/>
              </w:rPr>
            </w:pPr>
          </w:p>
        </w:tc>
        <w:tc>
          <w:tcPr>
            <w:tcW w:w="149" w:type="pct"/>
            <w:shd w:val="clear" w:color="auto" w:fill="FFFFFF"/>
            <w:vAlign w:val="bottom"/>
          </w:tcPr>
          <w:p w14:paraId="1C8172DE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sz w:val="12"/>
                <w:szCs w:val="12"/>
                <w:lang w:val="en-US"/>
              </w:rPr>
            </w:pPr>
          </w:p>
        </w:tc>
        <w:tc>
          <w:tcPr>
            <w:tcW w:w="540" w:type="pct"/>
            <w:shd w:val="clear" w:color="auto" w:fill="FFFFFF"/>
            <w:vAlign w:val="bottom"/>
          </w:tcPr>
          <w:p w14:paraId="2D20771B" w14:textId="77777777" w:rsidR="00FF4E3A" w:rsidRPr="00CF1517" w:rsidRDefault="00FF4E3A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4" w:right="71" w:firstLine="0"/>
              <w:jc w:val="right"/>
              <w:rPr>
                <w:rFonts w:ascii="Angsana New" w:hAnsi="Angsana New" w:cs="Angsana New"/>
                <w:sz w:val="12"/>
                <w:szCs w:val="12"/>
              </w:rPr>
            </w:pPr>
          </w:p>
        </w:tc>
      </w:tr>
      <w:tr w:rsidR="00FF4E3A" w:rsidRPr="00CF1517" w14:paraId="3273762B" w14:textId="77777777" w:rsidTr="007F4F3A">
        <w:tc>
          <w:tcPr>
            <w:tcW w:w="2006" w:type="pct"/>
            <w:shd w:val="clear" w:color="auto" w:fill="FFFFFF"/>
          </w:tcPr>
          <w:p w14:paraId="1F970963" w14:textId="77777777" w:rsidR="00FF4E3A" w:rsidRPr="00CF1517" w:rsidRDefault="00FF4E3A" w:rsidP="00FF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rPr>
                <w:rFonts w:ascii="Angsana New" w:eastAsia="Malgun Gothic" w:hAnsi="Angsana New" w:cs="Angsana New"/>
                <w:b/>
                <w:bCs/>
                <w:sz w:val="30"/>
                <w:szCs w:val="30"/>
                <w:cs/>
                <w:lang w:eastAsia="ko-KR"/>
              </w:rPr>
            </w:pPr>
            <w:r w:rsidRPr="00CF1517">
              <w:rPr>
                <w:rFonts w:ascii="Angsana New" w:eastAsia="Malgun Gothic" w:hAnsi="Angsana New" w:cs="Angsana New"/>
                <w:b/>
                <w:bCs/>
                <w:sz w:val="30"/>
                <w:szCs w:val="30"/>
                <w:cs/>
                <w:lang w:eastAsia="ko-KR"/>
              </w:rPr>
              <w:t>รับรู้ในกำไรหรือขาดทุน</w:t>
            </w:r>
          </w:p>
        </w:tc>
        <w:tc>
          <w:tcPr>
            <w:tcW w:w="487" w:type="pct"/>
            <w:shd w:val="clear" w:color="auto" w:fill="FFFFFF"/>
          </w:tcPr>
          <w:p w14:paraId="004FDF01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380" w:lineRule="exact"/>
              <w:ind w:left="0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132ADA25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  <w:vAlign w:val="bottom"/>
          </w:tcPr>
          <w:p w14:paraId="6DFF7A6F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1" w:type="pct"/>
            <w:shd w:val="clear" w:color="auto" w:fill="auto"/>
            <w:vAlign w:val="bottom"/>
          </w:tcPr>
          <w:p w14:paraId="7D08D6FC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0" w:type="pct"/>
            <w:shd w:val="clear" w:color="auto" w:fill="auto"/>
            <w:vAlign w:val="bottom"/>
          </w:tcPr>
          <w:p w14:paraId="572C6BB8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07" w:type="pct"/>
            <w:gridSpan w:val="2"/>
            <w:shd w:val="clear" w:color="auto" w:fill="auto"/>
            <w:vAlign w:val="bottom"/>
          </w:tcPr>
          <w:p w14:paraId="5E2D5A84" w14:textId="77777777" w:rsidR="00FF4E3A" w:rsidRPr="00CF1517" w:rsidRDefault="00FF4E3A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FFFFFF"/>
            <w:vAlign w:val="bottom"/>
          </w:tcPr>
          <w:p w14:paraId="0CF670A5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40" w:type="pct"/>
            <w:shd w:val="clear" w:color="auto" w:fill="FFFFFF"/>
            <w:vAlign w:val="bottom"/>
          </w:tcPr>
          <w:p w14:paraId="654C12A0" w14:textId="77777777" w:rsidR="00FF4E3A" w:rsidRPr="00CF1517" w:rsidRDefault="00FF4E3A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4E3A" w:rsidRPr="00CF1517" w14:paraId="68386E7F" w14:textId="77777777" w:rsidTr="007F4F3A">
        <w:tc>
          <w:tcPr>
            <w:tcW w:w="2006" w:type="pct"/>
            <w:shd w:val="clear" w:color="auto" w:fill="FFFFFF"/>
          </w:tcPr>
          <w:p w14:paraId="128914A2" w14:textId="77777777" w:rsidR="00FF4E3A" w:rsidRPr="00CF1517" w:rsidRDefault="00FF4E3A" w:rsidP="00FF4E3A">
            <w:pPr>
              <w:spacing w:line="380" w:lineRule="exact"/>
              <w:ind w:left="342" w:hanging="34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487" w:type="pct"/>
            <w:shd w:val="clear" w:color="auto" w:fill="FFFFFF"/>
          </w:tcPr>
          <w:p w14:paraId="2FE9497E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380" w:lineRule="exact"/>
              <w:ind w:left="-108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23B53AEC" w14:textId="0378E5D6" w:rsidR="00FF4E3A" w:rsidRPr="00CF1517" w:rsidRDefault="00360B44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7F4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7AA22288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  <w:vAlign w:val="bottom"/>
          </w:tcPr>
          <w:p w14:paraId="3913C174" w14:textId="7811B74D" w:rsidR="00FF4E3A" w:rsidRPr="00CF1517" w:rsidRDefault="00360B44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45F15755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07" w:type="pct"/>
            <w:gridSpan w:val="2"/>
            <w:shd w:val="clear" w:color="auto" w:fill="auto"/>
            <w:vAlign w:val="bottom"/>
          </w:tcPr>
          <w:p w14:paraId="56B029B3" w14:textId="22CA7E1C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31F6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3F3C9F5B" w14:textId="77777777" w:rsidR="00FF4E3A" w:rsidRPr="00CF1517" w:rsidRDefault="00FF4E3A" w:rsidP="00FF4E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shd w:val="clear" w:color="auto" w:fill="FFFFFF"/>
            <w:vAlign w:val="bottom"/>
          </w:tcPr>
          <w:p w14:paraId="13BA2C0B" w14:textId="5EE30323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FF4E3A" w:rsidRPr="00CF1517" w14:paraId="4AFA6DF7" w14:textId="77777777" w:rsidTr="007F4F3A">
        <w:tc>
          <w:tcPr>
            <w:tcW w:w="2006" w:type="pct"/>
            <w:shd w:val="clear" w:color="auto" w:fill="FFFFFF"/>
          </w:tcPr>
          <w:p w14:paraId="530C1CD6" w14:textId="67BE8106" w:rsidR="00FF4E3A" w:rsidRPr="00CF1517" w:rsidRDefault="00FF4E3A" w:rsidP="00FF4E3A">
            <w:pPr>
              <w:spacing w:line="380" w:lineRule="exact"/>
              <w:ind w:left="342" w:hanging="34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ต้นทุนบริการ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ในอดีต</w:t>
            </w:r>
          </w:p>
        </w:tc>
        <w:tc>
          <w:tcPr>
            <w:tcW w:w="487" w:type="pct"/>
            <w:shd w:val="clear" w:color="auto" w:fill="FFFFFF"/>
          </w:tcPr>
          <w:p w14:paraId="12BB2CDD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380" w:lineRule="exact"/>
              <w:ind w:left="-108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31B4DC13" w14:textId="146E5189" w:rsidR="00FF4E3A" w:rsidRPr="00CF1517" w:rsidRDefault="007F4F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026B8AD1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  <w:vAlign w:val="bottom"/>
          </w:tcPr>
          <w:p w14:paraId="72B91318" w14:textId="7AC3FDB2" w:rsidR="00FF4E3A" w:rsidRPr="00CF1517" w:rsidRDefault="00086D0E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411E6F24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07" w:type="pct"/>
            <w:gridSpan w:val="2"/>
            <w:shd w:val="clear" w:color="auto" w:fill="auto"/>
            <w:vAlign w:val="bottom"/>
          </w:tcPr>
          <w:p w14:paraId="479A8661" w14:textId="142001C6" w:rsidR="00FF4E3A" w:rsidRPr="00CF1517" w:rsidRDefault="00031F68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0E2209F6" w14:textId="77777777" w:rsidR="00FF4E3A" w:rsidRPr="00CF1517" w:rsidRDefault="00FF4E3A" w:rsidP="00FF4E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4AE4EA39" w14:textId="6B86761E" w:rsidR="00FF4E3A" w:rsidRPr="00CF1517" w:rsidRDefault="00086D0E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70</w:t>
            </w:r>
          </w:p>
        </w:tc>
      </w:tr>
      <w:tr w:rsidR="00FF4E3A" w:rsidRPr="00CF1517" w14:paraId="7C02A4B7" w14:textId="77777777" w:rsidTr="007F4F3A">
        <w:tc>
          <w:tcPr>
            <w:tcW w:w="2006" w:type="pct"/>
            <w:shd w:val="clear" w:color="auto" w:fill="FFFFFF"/>
          </w:tcPr>
          <w:p w14:paraId="57F3E96F" w14:textId="77777777" w:rsidR="00FF4E3A" w:rsidRPr="00CF1517" w:rsidRDefault="00FF4E3A" w:rsidP="00FF4E3A">
            <w:pPr>
              <w:spacing w:line="380" w:lineRule="exact"/>
              <w:ind w:left="342" w:hanging="34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487" w:type="pct"/>
            <w:shd w:val="clear" w:color="auto" w:fill="FFFFFF"/>
          </w:tcPr>
          <w:p w14:paraId="434F255C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"/>
              </w:tabs>
              <w:spacing w:after="0" w:line="380" w:lineRule="exact"/>
              <w:ind w:left="-108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E5912B0" w14:textId="369BE272" w:rsidR="00FF4E3A" w:rsidRPr="00CF1517" w:rsidRDefault="00360B44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4A2EC2BA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EF13CC6" w14:textId="1F90A60F" w:rsidR="00FF4E3A" w:rsidRPr="00CF1517" w:rsidRDefault="00360B44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175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07B564A8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07" w:type="pct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E323B9" w14:textId="3D1D8450" w:rsidR="00FF4E3A" w:rsidRPr="00CF1517" w:rsidRDefault="00086D0E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28DE4DDE" w14:textId="77777777" w:rsidR="00FF4E3A" w:rsidRPr="00CF1517" w:rsidRDefault="00FF4E3A" w:rsidP="00FF4E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tcBorders>
              <w:bottom w:val="single" w:sz="4" w:space="0" w:color="auto"/>
            </w:tcBorders>
            <w:shd w:val="clear" w:color="auto" w:fill="FFFFFF"/>
            <w:vAlign w:val="bottom"/>
          </w:tcPr>
          <w:p w14:paraId="735E196F" w14:textId="6637EA7A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FF4E3A" w:rsidRPr="00CF1517" w14:paraId="70253768" w14:textId="77777777" w:rsidTr="007F4F3A">
        <w:trPr>
          <w:trHeight w:val="154"/>
        </w:trPr>
        <w:tc>
          <w:tcPr>
            <w:tcW w:w="2006" w:type="pct"/>
            <w:shd w:val="clear" w:color="auto" w:fill="FFFFFF"/>
          </w:tcPr>
          <w:p w14:paraId="0C76082E" w14:textId="77777777" w:rsidR="00FF4E3A" w:rsidRPr="00CF1517" w:rsidRDefault="00FF4E3A" w:rsidP="00FF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rPr>
                <w:rFonts w:ascii="Angsana New" w:eastAsia="Malgun Gothic" w:hAnsi="Angsana New" w:cs="Angsana New"/>
                <w:sz w:val="30"/>
                <w:szCs w:val="30"/>
                <w:cs/>
                <w:lang w:eastAsia="ko-KR"/>
              </w:rPr>
            </w:pPr>
          </w:p>
        </w:tc>
        <w:tc>
          <w:tcPr>
            <w:tcW w:w="487" w:type="pct"/>
            <w:shd w:val="clear" w:color="auto" w:fill="FFFFFF"/>
          </w:tcPr>
          <w:p w14:paraId="27247E64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380" w:lineRule="exact"/>
              <w:ind w:left="0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E118637" w14:textId="46DED2FE" w:rsidR="00FF4E3A" w:rsidRPr="00CF1517" w:rsidRDefault="00360B44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7F4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168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4156B530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671B7AC" w14:textId="348CE544" w:rsidR="00FF4E3A" w:rsidRPr="00CF1517" w:rsidRDefault="00360B44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43A01508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07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F539BAF" w14:textId="7958C3AC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C3527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68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75888939" w14:textId="77777777" w:rsidR="00FF4E3A" w:rsidRPr="00CF1517" w:rsidRDefault="00FF4E3A" w:rsidP="00FF4E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2054B44" w14:textId="5E5C7465" w:rsidR="00FF4E3A" w:rsidRPr="00CF1517" w:rsidRDefault="00360B44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380" w:lineRule="exact"/>
              <w:ind w:left="-104" w:right="71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FF4E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607</w:t>
            </w:r>
          </w:p>
        </w:tc>
      </w:tr>
      <w:tr w:rsidR="007F4F3A" w:rsidRPr="00CF1517" w14:paraId="0110314A" w14:textId="77777777" w:rsidTr="007F4F3A">
        <w:tc>
          <w:tcPr>
            <w:tcW w:w="2006" w:type="pct"/>
            <w:shd w:val="clear" w:color="auto" w:fill="FFFFFF"/>
          </w:tcPr>
          <w:p w14:paraId="3D38C3C1" w14:textId="77777777" w:rsidR="007F4F3A" w:rsidRPr="00CF1517" w:rsidRDefault="007F4F3A" w:rsidP="007F4F3A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eastAsia="Angsana New" w:hAnsi="Angsana New" w:cs="Angsana New"/>
                <w:lang w:val="en-US"/>
              </w:rPr>
            </w:pPr>
            <w:r w:rsidRPr="00CF1517">
              <w:rPr>
                <w:rFonts w:ascii="Angsana New" w:hAnsi="Angsana New" w:cs="Angsana New" w:hint="cs"/>
                <w:cs/>
              </w:rPr>
              <w:t>ได้มาจากการซื้อธุรกิจ</w:t>
            </w:r>
          </w:p>
        </w:tc>
        <w:tc>
          <w:tcPr>
            <w:tcW w:w="487" w:type="pct"/>
            <w:shd w:val="clear" w:color="auto" w:fill="FFFFFF"/>
          </w:tcPr>
          <w:p w14:paraId="45BA9143" w14:textId="4BDE2209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</w:rPr>
              <w:t xml:space="preserve"> </w:t>
            </w:r>
            <w:r w:rsidR="008E214E">
              <w:rPr>
                <w:rFonts w:ascii="Angsana New" w:hAnsi="Angsana New" w:cs="Angsana New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541" w:type="pct"/>
            <w:shd w:val="clear" w:color="auto" w:fill="auto"/>
            <w:vAlign w:val="bottom"/>
          </w:tcPr>
          <w:p w14:paraId="2163A27D" w14:textId="36B09A6D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065D6583" w14:textId="77777777" w:rsidR="007F4F3A" w:rsidRPr="00CF1517" w:rsidRDefault="007F4F3A" w:rsidP="007F4F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1" w:type="pct"/>
            <w:shd w:val="clear" w:color="auto" w:fill="auto"/>
            <w:vAlign w:val="bottom"/>
          </w:tcPr>
          <w:p w14:paraId="480C0CBC" w14:textId="0B194221" w:rsidR="007F4F3A" w:rsidRPr="00CF1517" w:rsidRDefault="004B0B8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860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11516057" w14:textId="77777777" w:rsidR="007F4F3A" w:rsidRPr="00CF1517" w:rsidRDefault="007F4F3A" w:rsidP="007F4F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07" w:type="pct"/>
            <w:gridSpan w:val="2"/>
            <w:shd w:val="clear" w:color="auto" w:fill="auto"/>
            <w:vAlign w:val="bottom"/>
          </w:tcPr>
          <w:p w14:paraId="79E9AD7D" w14:textId="55E9A5BD" w:rsidR="007F4F3A" w:rsidRPr="00CF1517" w:rsidRDefault="007F4F3A" w:rsidP="00BD179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4" w:right="-557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14B183FB" w14:textId="77777777" w:rsidR="007F4F3A" w:rsidRPr="00CF1517" w:rsidRDefault="007F4F3A" w:rsidP="007F4F3A">
            <w:pPr>
              <w:pStyle w:val="a"/>
              <w:tabs>
                <w:tab w:val="clear" w:pos="1080"/>
                <w:tab w:val="left" w:pos="144"/>
              </w:tabs>
              <w:spacing w:line="380" w:lineRule="exact"/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40" w:type="pct"/>
            <w:shd w:val="clear" w:color="auto" w:fill="FFFFFF"/>
            <w:vAlign w:val="bottom"/>
          </w:tcPr>
          <w:p w14:paraId="7920F97D" w14:textId="77777777" w:rsidR="007F4F3A" w:rsidRPr="00CF1517" w:rsidRDefault="007F4F3A" w:rsidP="00F228A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line="380" w:lineRule="exact"/>
              <w:ind w:left="-104" w:right="59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F4F3A" w:rsidRPr="00CF1517" w14:paraId="659F9938" w14:textId="77777777" w:rsidTr="007F4F3A">
        <w:tc>
          <w:tcPr>
            <w:tcW w:w="2006" w:type="pct"/>
            <w:shd w:val="clear" w:color="auto" w:fill="FFFFFF"/>
          </w:tcPr>
          <w:p w14:paraId="183E6B25" w14:textId="77777777" w:rsidR="007F4F3A" w:rsidRPr="00CF1517" w:rsidRDefault="007F4F3A" w:rsidP="007F4F3A">
            <w:pPr>
              <w:spacing w:line="380" w:lineRule="exact"/>
              <w:ind w:left="342" w:hanging="34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487" w:type="pct"/>
            <w:shd w:val="clear" w:color="auto" w:fill="FFFFFF"/>
          </w:tcPr>
          <w:p w14:paraId="2DA11CC9" w14:textId="77777777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380" w:lineRule="exact"/>
              <w:ind w:left="-108" w:right="8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DA1803" w14:textId="00A6CACE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170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9" w:type="pct"/>
            <w:shd w:val="clear" w:color="auto" w:fill="auto"/>
            <w:vAlign w:val="bottom"/>
          </w:tcPr>
          <w:p w14:paraId="01D7E3C7" w14:textId="77777777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249F95C" w14:textId="4E5E1430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7AF0191F" w14:textId="77777777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380" w:lineRule="exact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07" w:type="pct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800B97D" w14:textId="63A24250" w:rsidR="007F4F3A" w:rsidRPr="00CF1517" w:rsidRDefault="007F4F3A" w:rsidP="00BD179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4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61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7ED8DABB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40" w:type="pct"/>
            <w:tcBorders>
              <w:bottom w:val="single" w:sz="4" w:space="0" w:color="auto"/>
            </w:tcBorders>
            <w:shd w:val="clear" w:color="auto" w:fill="FFFFFF"/>
            <w:vAlign w:val="bottom"/>
          </w:tcPr>
          <w:p w14:paraId="604C2E78" w14:textId="736E2B7F" w:rsidR="007F4F3A" w:rsidRPr="00CF1517" w:rsidRDefault="007F4F3A" w:rsidP="00F228A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4" w:right="-14" w:firstLine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7F4F3A" w:rsidRPr="00CF1517" w14:paraId="14A41467" w14:textId="77777777" w:rsidTr="007F4F3A">
        <w:tc>
          <w:tcPr>
            <w:tcW w:w="2006" w:type="pct"/>
            <w:shd w:val="clear" w:color="auto" w:fill="FFFFFF"/>
            <w:vAlign w:val="bottom"/>
          </w:tcPr>
          <w:p w14:paraId="36C5DB33" w14:textId="3F15356D" w:rsidR="007F4F3A" w:rsidRPr="00CF1517" w:rsidRDefault="007F4F3A" w:rsidP="007F4F3A">
            <w:pPr>
              <w:spacing w:line="380" w:lineRule="exact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ณ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ธันวาคม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/>
              </w:rPr>
              <w:t xml:space="preserve">   </w:t>
            </w:r>
          </w:p>
        </w:tc>
        <w:tc>
          <w:tcPr>
            <w:tcW w:w="487" w:type="pct"/>
            <w:shd w:val="clear" w:color="auto" w:fill="FFFFFF"/>
          </w:tcPr>
          <w:p w14:paraId="5F7715E8" w14:textId="77777777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after="0" w:line="380" w:lineRule="exact"/>
              <w:ind w:left="-108" w:right="8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1" w:type="pct"/>
            <w:tcBorders>
              <w:top w:val="single" w:sz="4" w:space="0" w:color="auto"/>
              <w:bottom w:val="double" w:sz="4" w:space="0" w:color="auto"/>
            </w:tcBorders>
            <w:shd w:val="clear" w:color="auto" w:fill="FFFFFF"/>
            <w:vAlign w:val="bottom"/>
          </w:tcPr>
          <w:p w14:paraId="76905213" w14:textId="773179F8" w:rsidR="007F4F3A" w:rsidRPr="00CF1517" w:rsidRDefault="004B0B8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7F4F3A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19A99937" w14:textId="77777777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380" w:lineRule="exact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tcBorders>
              <w:top w:val="single" w:sz="4" w:space="0" w:color="auto"/>
              <w:bottom w:val="double" w:sz="4" w:space="0" w:color="auto"/>
            </w:tcBorders>
            <w:shd w:val="clear" w:color="auto" w:fill="FFFFFF"/>
            <w:vAlign w:val="bottom"/>
          </w:tcPr>
          <w:p w14:paraId="1A67A5A1" w14:textId="4BF7500E" w:rsidR="007F4F3A" w:rsidRPr="00CF1517" w:rsidRDefault="004B0B8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380" w:lineRule="exact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7F4F3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30" w:type="pct"/>
            <w:shd w:val="clear" w:color="auto" w:fill="FFFFFF"/>
            <w:vAlign w:val="bottom"/>
          </w:tcPr>
          <w:p w14:paraId="1549D261" w14:textId="77777777" w:rsidR="007F4F3A" w:rsidRPr="00CF1517" w:rsidRDefault="007F4F3A" w:rsidP="007F4F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380" w:lineRule="exact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07" w:type="pct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FFFFFF"/>
            <w:vAlign w:val="bottom"/>
          </w:tcPr>
          <w:p w14:paraId="4C189241" w14:textId="45C34B88" w:rsidR="007F4F3A" w:rsidRPr="00CF1517" w:rsidRDefault="00360B44" w:rsidP="00BD179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</w:tabs>
              <w:spacing w:line="380" w:lineRule="exact"/>
              <w:ind w:left="-104" w:right="-197" w:firstLine="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="007F4F3A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611</w:t>
            </w:r>
          </w:p>
        </w:tc>
        <w:tc>
          <w:tcPr>
            <w:tcW w:w="149" w:type="pct"/>
            <w:shd w:val="clear" w:color="auto" w:fill="FFFFFF"/>
            <w:vAlign w:val="bottom"/>
          </w:tcPr>
          <w:p w14:paraId="65AF983C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380" w:lineRule="exact"/>
              <w:ind w:left="-104" w:right="4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  <w:shd w:val="clear" w:color="auto" w:fill="FFFFFF"/>
            <w:vAlign w:val="bottom"/>
          </w:tcPr>
          <w:p w14:paraId="1C7020B9" w14:textId="11CB1B27" w:rsidR="007F4F3A" w:rsidRPr="00CF1517" w:rsidRDefault="00360B44" w:rsidP="00F228AD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line="380" w:lineRule="exact"/>
              <w:ind w:left="-104" w:right="59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7F4F3A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</w:tr>
    </w:tbl>
    <w:p w14:paraId="2AB7F41C" w14:textId="5E8570D4" w:rsidR="00BF2C49" w:rsidRDefault="00BF2C49" w:rsidP="00D066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sz w:val="26"/>
          <w:szCs w:val="26"/>
        </w:rPr>
      </w:pPr>
    </w:p>
    <w:p w14:paraId="40466A94" w14:textId="77777777" w:rsidR="00CC6CFD" w:rsidRPr="00CF1517" w:rsidRDefault="00CC6CFD" w:rsidP="00D066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sz w:val="26"/>
          <w:szCs w:val="26"/>
        </w:rPr>
      </w:pPr>
    </w:p>
    <w:tbl>
      <w:tblPr>
        <w:tblW w:w="92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1"/>
        <w:gridCol w:w="1108"/>
        <w:gridCol w:w="7"/>
        <w:gridCol w:w="262"/>
        <w:gridCol w:w="1099"/>
        <w:gridCol w:w="266"/>
        <w:gridCol w:w="1082"/>
        <w:gridCol w:w="251"/>
        <w:gridCol w:w="1093"/>
      </w:tblGrid>
      <w:tr w:rsidR="00BF2C49" w:rsidRPr="00CF1517" w14:paraId="45488368" w14:textId="77777777" w:rsidTr="00C70CAC">
        <w:trPr>
          <w:trHeight w:hRule="exact" w:val="389"/>
          <w:tblHeader/>
        </w:trPr>
        <w:tc>
          <w:tcPr>
            <w:tcW w:w="2197" w:type="pct"/>
            <w:vMerge w:val="restart"/>
          </w:tcPr>
          <w:p w14:paraId="009DB0F8" w14:textId="77777777" w:rsidR="00BF2C49" w:rsidRPr="00CF1517" w:rsidRDefault="00BF2C49" w:rsidP="00C70C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eastAsia="Calibr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ข้อสมมติหลักในการประมาณการตาม</w:t>
            </w:r>
            <w:r w:rsidRPr="00CF1517">
              <w:rPr>
                <w:rFonts w:asciiTheme="majorBidi" w:eastAsia="Calibri" w:hAnsiTheme="majorBidi" w:cstheme="majorBidi"/>
                <w:b/>
                <w:bCs/>
                <w:i/>
                <w:iCs/>
                <w:sz w:val="30"/>
                <w:szCs w:val="30"/>
              </w:rPr>
              <w:br/>
            </w:r>
            <w:r w:rsidRPr="00CF1517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CF1517">
              <w:rPr>
                <w:rFonts w:asciiTheme="majorBidi" w:eastAsia="Calibr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1343" w:type="pct"/>
            <w:gridSpan w:val="4"/>
          </w:tcPr>
          <w:p w14:paraId="3C9ADC42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1C00925E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16" w:type="pct"/>
            <w:gridSpan w:val="3"/>
          </w:tcPr>
          <w:p w14:paraId="5CFBDC8A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F2C49" w:rsidRPr="00CF1517" w14:paraId="69CE8E5B" w14:textId="77777777" w:rsidTr="00C70CAC">
        <w:trPr>
          <w:trHeight w:hRule="exact" w:val="389"/>
          <w:tblHeader/>
        </w:trPr>
        <w:tc>
          <w:tcPr>
            <w:tcW w:w="2197" w:type="pct"/>
            <w:vMerge/>
          </w:tcPr>
          <w:p w14:paraId="09E60E7E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59C6A5DA" w14:textId="4474E063" w:rsidR="00BF2C49" w:rsidRPr="00CF1517" w:rsidRDefault="00086D0E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6" w:type="pct"/>
            <w:gridSpan w:val="2"/>
          </w:tcPr>
          <w:p w14:paraId="34D5913C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</w:tcPr>
          <w:p w14:paraId="00317A00" w14:textId="4A229DA9" w:rsidR="00BF2C49" w:rsidRPr="00CF1517" w:rsidRDefault="00086D0E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4" w:type="pct"/>
          </w:tcPr>
          <w:p w14:paraId="05220541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</w:tcPr>
          <w:p w14:paraId="05304B63" w14:textId="37AEB6A6" w:rsidR="00BF2C49" w:rsidRPr="00CF1517" w:rsidRDefault="00086D0E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6" w:type="pct"/>
          </w:tcPr>
          <w:p w14:paraId="28C8BC5D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</w:tcPr>
          <w:p w14:paraId="37EF1392" w14:textId="4473D4C5" w:rsidR="00BF2C49" w:rsidRPr="00CF1517" w:rsidRDefault="00086D0E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F2C49" w:rsidRPr="00CF1517" w14:paraId="6A1CC51E" w14:textId="77777777" w:rsidTr="00C70CAC">
        <w:trPr>
          <w:trHeight w:hRule="exact" w:val="389"/>
          <w:tblHeader/>
        </w:trPr>
        <w:tc>
          <w:tcPr>
            <w:tcW w:w="2197" w:type="pct"/>
          </w:tcPr>
          <w:p w14:paraId="34383823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7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803" w:type="pct"/>
            <w:gridSpan w:val="8"/>
          </w:tcPr>
          <w:p w14:paraId="6BCE72F3" w14:textId="77777777" w:rsidR="00BF2C49" w:rsidRPr="00CF1517" w:rsidRDefault="00BF2C49" w:rsidP="00C70C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(ร้อยละ)</w:t>
            </w:r>
          </w:p>
        </w:tc>
      </w:tr>
      <w:tr w:rsidR="007F4F3A" w:rsidRPr="00CF1517" w14:paraId="6CC4AB2D" w14:textId="77777777" w:rsidTr="00C70CAC">
        <w:trPr>
          <w:trHeight w:hRule="exact" w:val="389"/>
        </w:trPr>
        <w:tc>
          <w:tcPr>
            <w:tcW w:w="2197" w:type="pct"/>
          </w:tcPr>
          <w:p w14:paraId="6CC2FF04" w14:textId="77777777" w:rsidR="007F4F3A" w:rsidRPr="00CF1517" w:rsidRDefault="007F4F3A" w:rsidP="007F4F3A">
            <w:pPr>
              <w:ind w:left="342" w:hanging="34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605" w:type="pct"/>
            <w:gridSpan w:val="2"/>
            <w:shd w:val="clear" w:color="auto" w:fill="auto"/>
            <w:vAlign w:val="bottom"/>
          </w:tcPr>
          <w:p w14:paraId="0FBE249B" w14:textId="0F471C9E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ind w:left="-104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50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C8F145F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680D2D9E" w14:textId="41683090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ind w:left="-104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50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144" w:type="pct"/>
            <w:vAlign w:val="bottom"/>
          </w:tcPr>
          <w:p w14:paraId="5C9BED93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64F5FECF" w14:textId="46063FCE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</w:p>
        </w:tc>
        <w:tc>
          <w:tcPr>
            <w:tcW w:w="136" w:type="pct"/>
            <w:vAlign w:val="bottom"/>
          </w:tcPr>
          <w:p w14:paraId="4C3D464E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65BF08E2" w14:textId="1135DCD7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</w:p>
        </w:tc>
      </w:tr>
      <w:tr w:rsidR="007F4F3A" w:rsidRPr="00CF1517" w14:paraId="08FC54AB" w14:textId="77777777" w:rsidTr="00C70CAC">
        <w:trPr>
          <w:trHeight w:hRule="exact" w:val="389"/>
        </w:trPr>
        <w:tc>
          <w:tcPr>
            <w:tcW w:w="2197" w:type="pct"/>
          </w:tcPr>
          <w:p w14:paraId="4FE7DED3" w14:textId="126660AE" w:rsidR="007F4F3A" w:rsidRPr="00CF1517" w:rsidRDefault="007F4F3A" w:rsidP="007F4F3A">
            <w:pPr>
              <w:ind w:left="342" w:hanging="34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605" w:type="pct"/>
            <w:gridSpan w:val="2"/>
            <w:shd w:val="clear" w:color="auto" w:fill="auto"/>
            <w:vAlign w:val="bottom"/>
          </w:tcPr>
          <w:p w14:paraId="0D5C19B3" w14:textId="11D640F4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152A1B9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7A130ACC" w14:textId="3C1C9256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4" w:type="pct"/>
            <w:vAlign w:val="bottom"/>
          </w:tcPr>
          <w:p w14:paraId="47923715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4F580DF3" w14:textId="7CC76CC6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36" w:type="pct"/>
            <w:vAlign w:val="bottom"/>
          </w:tcPr>
          <w:p w14:paraId="001BFDA5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4CDE58AA" w14:textId="14A12697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7F4F3A" w:rsidRPr="00CF1517" w14:paraId="1A151518" w14:textId="77777777" w:rsidTr="00C70CAC">
        <w:trPr>
          <w:trHeight w:hRule="exact" w:val="389"/>
        </w:trPr>
        <w:tc>
          <w:tcPr>
            <w:tcW w:w="2197" w:type="pct"/>
          </w:tcPr>
          <w:p w14:paraId="5348DCFE" w14:textId="77777777" w:rsidR="007F4F3A" w:rsidRPr="00CF1517" w:rsidRDefault="007F4F3A" w:rsidP="007F4F3A">
            <w:pPr>
              <w:ind w:left="342" w:hanging="342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605" w:type="pct"/>
            <w:gridSpan w:val="2"/>
            <w:shd w:val="clear" w:color="auto" w:fill="auto"/>
            <w:vAlign w:val="bottom"/>
          </w:tcPr>
          <w:p w14:paraId="2D52D0F2" w14:textId="28E712B0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ind w:left="-104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D269121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2B9A8830" w14:textId="6ADD25E6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ind w:left="-104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44" w:type="pct"/>
            <w:vAlign w:val="bottom"/>
          </w:tcPr>
          <w:p w14:paraId="6267742D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35E0BAEA" w14:textId="4C05833E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ind w:left="-104" w:firstLine="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  <w:tc>
          <w:tcPr>
            <w:tcW w:w="136" w:type="pct"/>
            <w:vAlign w:val="bottom"/>
          </w:tcPr>
          <w:p w14:paraId="096F7150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135AB66C" w14:textId="3C34FD30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ind w:left="-104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 xml:space="preserve"> - 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</w:tr>
    </w:tbl>
    <w:p w14:paraId="72429D69" w14:textId="77777777" w:rsidR="00BF2C49" w:rsidRPr="00CF1517" w:rsidRDefault="00BF2C49" w:rsidP="00D066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sz w:val="26"/>
          <w:szCs w:val="26"/>
        </w:rPr>
      </w:pPr>
    </w:p>
    <w:p w14:paraId="3B400BFB" w14:textId="77777777" w:rsidR="00947D5C" w:rsidRPr="00CF1517" w:rsidRDefault="00947D5C" w:rsidP="00D066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23185D60" w14:textId="77777777" w:rsidR="00947D5C" w:rsidRPr="00CF1517" w:rsidRDefault="00947D5C" w:rsidP="00D066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sz w:val="26"/>
          <w:szCs w:val="26"/>
        </w:rPr>
      </w:pPr>
    </w:p>
    <w:p w14:paraId="78C2E066" w14:textId="2144A72A" w:rsidR="00947D5C" w:rsidRPr="00CF1517" w:rsidRDefault="00947D5C" w:rsidP="00D066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both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1447F7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B80392" w:rsidRPr="00CF1517">
        <w:rPr>
          <w:rFonts w:ascii="Angsana New" w:hAnsi="Angsana New" w:cs="Angsana New"/>
          <w:sz w:val="30"/>
          <w:szCs w:val="30"/>
          <w:cs/>
        </w:rPr>
        <w:t>เป็น</w:t>
      </w:r>
      <w:r w:rsidR="00CD65F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="00CD65FD"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ปี </w:t>
      </w:r>
      <w:r w:rsidR="00E00056" w:rsidRPr="00CF1517">
        <w:rPr>
          <w:rFonts w:ascii="Angsana New" w:hAnsi="Angsana New" w:cs="Angsana New"/>
          <w:sz w:val="30"/>
          <w:szCs w:val="30"/>
          <w:cs/>
        </w:rPr>
        <w:t>ถึง</w:t>
      </w:r>
      <w:r w:rsidR="00C03F5E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="00E9454C" w:rsidRPr="00CF1517">
        <w:rPr>
          <w:rFonts w:ascii="Angsana New" w:hAnsi="Angsana New" w:cs="Angsana New"/>
          <w:sz w:val="30"/>
          <w:szCs w:val="30"/>
          <w:cs/>
        </w:rPr>
        <w:t xml:space="preserve"> ปี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</w:t>
      </w:r>
      <w:r w:rsidR="00B80392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ปี</w:t>
      </w:r>
      <w:r w:rsidR="00CD65FD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ถึง 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</w:t>
      </w:r>
      <w:r w:rsidR="00E9454C" w:rsidRPr="00CF1517">
        <w:rPr>
          <w:rFonts w:ascii="Angsana New" w:hAnsi="Angsana New" w:cs="Angsana New"/>
          <w:i/>
          <w:iCs/>
          <w:sz w:val="30"/>
          <w:szCs w:val="30"/>
          <w:cs/>
        </w:rPr>
        <w:t xml:space="preserve"> ปี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)</w:t>
      </w:r>
    </w:p>
    <w:p w14:paraId="581F9267" w14:textId="457C153D" w:rsidR="00C87423" w:rsidRPr="00CF1517" w:rsidRDefault="00C874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Calibri" w:hAnsi="Angsana New" w:cs="Angsana New"/>
          <w:b/>
          <w:bCs/>
          <w:i/>
          <w:iCs/>
          <w:sz w:val="26"/>
          <w:szCs w:val="26"/>
        </w:rPr>
      </w:pPr>
    </w:p>
    <w:p w14:paraId="73BB2701" w14:textId="71D01E19" w:rsidR="00690702" w:rsidRPr="00CF1517" w:rsidRDefault="00690702" w:rsidP="008564F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b/>
          <w:bCs/>
          <w:i/>
          <w:iCs/>
          <w:szCs w:val="30"/>
        </w:rPr>
      </w:pPr>
      <w:r w:rsidRPr="00CF1517">
        <w:rPr>
          <w:rFonts w:ascii="Angsana New" w:eastAsia="Calibri" w:hAnsi="Angsana New" w:cs="Angsana New"/>
          <w:b/>
          <w:bCs/>
          <w:i/>
          <w:iCs/>
          <w:sz w:val="30"/>
          <w:szCs w:val="30"/>
          <w:cs/>
        </w:rPr>
        <w:t xml:space="preserve">การวิเคราะห์ความอ่อนไหว </w:t>
      </w:r>
      <w:r w:rsidRPr="00CF1517">
        <w:rPr>
          <w:rFonts w:ascii="Angsana New" w:hAnsi="Angsana New" w:cs="Angsana New"/>
          <w:b/>
          <w:bCs/>
          <w:i/>
          <w:iCs/>
          <w:szCs w:val="30"/>
        </w:rPr>
        <w:t xml:space="preserve"> </w:t>
      </w:r>
    </w:p>
    <w:p w14:paraId="6DD44B32" w14:textId="77777777" w:rsidR="00690702" w:rsidRPr="00CF1517" w:rsidRDefault="00690702" w:rsidP="00690702">
      <w:pPr>
        <w:spacing w:line="240" w:lineRule="auto"/>
        <w:ind w:firstLine="540"/>
        <w:jc w:val="thaiDistribute"/>
        <w:rPr>
          <w:rFonts w:ascii="Angsana New" w:hAnsi="Angsana New" w:cs="Angsana New"/>
          <w:b/>
          <w:bCs/>
          <w:i/>
          <w:iCs/>
          <w:sz w:val="26"/>
          <w:szCs w:val="26"/>
        </w:rPr>
      </w:pPr>
    </w:p>
    <w:p w14:paraId="0455A47F" w14:textId="32255DDE" w:rsidR="00690702" w:rsidRDefault="00690702" w:rsidP="00690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</w:t>
      </w:r>
      <w:r w:rsidR="00CE2E7A" w:rsidRPr="00CF1517">
        <w:rPr>
          <w:rFonts w:ascii="Angsana New" w:hAnsi="Angsana New" w:cs="Angsana New"/>
          <w:sz w:val="30"/>
          <w:szCs w:val="30"/>
          <w:cs/>
        </w:rPr>
        <w:t>ารเปลี่ยนแปลงในแต่ละข้อสมมติ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 </w:t>
      </w:r>
      <w:r w:rsidR="00CE2E7A" w:rsidRPr="00CF1517">
        <w:rPr>
          <w:rFonts w:ascii="Angsana New" w:hAnsi="Angsana New" w:cs="Angsana New"/>
          <w:sz w:val="30"/>
          <w:szCs w:val="30"/>
          <w:cs/>
        </w:rPr>
        <w:t>โดยถือว่าข้อสมมติ</w:t>
      </w:r>
      <w:r w:rsidRPr="00CF1517">
        <w:rPr>
          <w:rFonts w:ascii="Angsana New" w:hAnsi="Angsana New" w:cs="Angsana New"/>
          <w:sz w:val="30"/>
          <w:szCs w:val="30"/>
          <w:cs/>
        </w:rPr>
        <w:t>อื่นๆ คงที่</w:t>
      </w:r>
    </w:p>
    <w:p w14:paraId="5E8EECA8" w14:textId="2C19CF29" w:rsidR="00456FA9" w:rsidRDefault="00456FA9" w:rsidP="00690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752D2179" w14:textId="77777777" w:rsidR="00456FA9" w:rsidRPr="00CF1517" w:rsidRDefault="00456FA9" w:rsidP="00690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5A430167" w14:textId="77777777" w:rsidR="00E9000B" w:rsidRPr="00CF1517" w:rsidRDefault="00E9000B" w:rsidP="006907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26"/>
          <w:szCs w:val="26"/>
        </w:rPr>
      </w:pPr>
    </w:p>
    <w:tbl>
      <w:tblPr>
        <w:tblW w:w="92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1"/>
        <w:gridCol w:w="1115"/>
        <w:gridCol w:w="262"/>
        <w:gridCol w:w="1099"/>
        <w:gridCol w:w="266"/>
        <w:gridCol w:w="1082"/>
        <w:gridCol w:w="251"/>
        <w:gridCol w:w="1093"/>
      </w:tblGrid>
      <w:tr w:rsidR="00333FB6" w:rsidRPr="00CF1517" w14:paraId="63455389" w14:textId="77777777" w:rsidTr="00B74862">
        <w:tc>
          <w:tcPr>
            <w:tcW w:w="2197" w:type="pct"/>
          </w:tcPr>
          <w:p w14:paraId="0DB35F76" w14:textId="77777777" w:rsidR="00333FB6" w:rsidRPr="00CF1517" w:rsidRDefault="00333FB6" w:rsidP="00EA56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803" w:type="pct"/>
            <w:gridSpan w:val="7"/>
          </w:tcPr>
          <w:p w14:paraId="6A01D495" w14:textId="72359E28" w:rsidR="00333FB6" w:rsidRPr="00CF1517" w:rsidRDefault="00333FB6" w:rsidP="00EA567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E03EA9" w:rsidRPr="00CF1517" w14:paraId="3EDB728E" w14:textId="77777777" w:rsidTr="00B74862">
        <w:tc>
          <w:tcPr>
            <w:tcW w:w="2197" w:type="pct"/>
          </w:tcPr>
          <w:p w14:paraId="781A6961" w14:textId="24D835A3" w:rsidR="00E03EA9" w:rsidRPr="00CF1517" w:rsidRDefault="00E03EA9" w:rsidP="00E03E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47"/>
              <w:rPr>
                <w:rFonts w:ascii="Angsana New" w:hAnsi="Angsana New" w:cs="Angsana New"/>
                <w:b/>
                <w:bCs/>
                <w:spacing w:val="-10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pacing w:val="-10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1343" w:type="pct"/>
            <w:gridSpan w:val="3"/>
          </w:tcPr>
          <w:p w14:paraId="284997E4" w14:textId="20195E42" w:rsidR="00E03EA9" w:rsidRPr="00CF1517" w:rsidRDefault="00E03EA9" w:rsidP="00E03E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ข้อสมมติ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เพิ่มขึ้นร้อยละ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44" w:type="pct"/>
          </w:tcPr>
          <w:p w14:paraId="2A54BDCD" w14:textId="77777777" w:rsidR="00E03EA9" w:rsidRPr="00CF1517" w:rsidRDefault="00E03EA9" w:rsidP="00E03E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16" w:type="pct"/>
            <w:gridSpan w:val="3"/>
          </w:tcPr>
          <w:p w14:paraId="10022F40" w14:textId="5D3EBA9D" w:rsidR="00E03EA9" w:rsidRPr="00CF1517" w:rsidRDefault="00E03EA9" w:rsidP="00E03E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ข้อสมมติ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ลดลงร้อยละ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FF4E3A" w:rsidRPr="00CF1517" w14:paraId="589D63C1" w14:textId="77777777" w:rsidTr="00B74862">
        <w:tc>
          <w:tcPr>
            <w:tcW w:w="2197" w:type="pct"/>
          </w:tcPr>
          <w:p w14:paraId="1768A76D" w14:textId="2C9BC473" w:rsidR="00FF4E3A" w:rsidRPr="00CF1517" w:rsidRDefault="00FF4E3A" w:rsidP="00FF4E3A">
            <w:pPr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605" w:type="pct"/>
            <w:shd w:val="clear" w:color="auto" w:fill="auto"/>
          </w:tcPr>
          <w:p w14:paraId="24EBB772" w14:textId="2C1A5C20" w:rsidR="00FF4E3A" w:rsidRPr="00CF1517" w:rsidRDefault="00086D0E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2" w:type="pct"/>
            <w:shd w:val="clear" w:color="auto" w:fill="auto"/>
          </w:tcPr>
          <w:p w14:paraId="01E968C2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</w:tcPr>
          <w:p w14:paraId="726493DE" w14:textId="025AB23A" w:rsidR="00FF4E3A" w:rsidRPr="00CF1517" w:rsidRDefault="00086D0E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4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4" w:type="pct"/>
          </w:tcPr>
          <w:p w14:paraId="1789B11A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</w:tcPr>
          <w:p w14:paraId="185BE9D2" w14:textId="4975D5F9" w:rsidR="00FF4E3A" w:rsidRPr="00CF1517" w:rsidRDefault="00086D0E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6" w:type="pct"/>
          </w:tcPr>
          <w:p w14:paraId="1925D9AF" w14:textId="77777777" w:rsidR="00FF4E3A" w:rsidRPr="00CF1517" w:rsidRDefault="00FF4E3A" w:rsidP="00FF4E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</w:tcPr>
          <w:p w14:paraId="5C1CD17C" w14:textId="4B839649" w:rsidR="00FF4E3A" w:rsidRPr="00CF1517" w:rsidRDefault="00086D0E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4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FF4E3A" w:rsidRPr="00CF1517" w14:paraId="51C34DE9" w14:textId="77777777" w:rsidTr="00B74862">
        <w:tc>
          <w:tcPr>
            <w:tcW w:w="2197" w:type="pct"/>
          </w:tcPr>
          <w:p w14:paraId="612BE951" w14:textId="77777777" w:rsidR="00FF4E3A" w:rsidRPr="00CF1517" w:rsidRDefault="00FF4E3A" w:rsidP="00FF4E3A">
            <w:pPr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3" w:type="pct"/>
            <w:gridSpan w:val="7"/>
            <w:shd w:val="clear" w:color="auto" w:fill="auto"/>
          </w:tcPr>
          <w:p w14:paraId="24A7BB25" w14:textId="02CCE9DE" w:rsidR="00FF4E3A" w:rsidRPr="00CF1517" w:rsidRDefault="00FF4E3A" w:rsidP="00FF4E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4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F4F3A" w:rsidRPr="00CF1517" w14:paraId="033C1940" w14:textId="77777777" w:rsidTr="00B74862">
        <w:tc>
          <w:tcPr>
            <w:tcW w:w="2197" w:type="pct"/>
          </w:tcPr>
          <w:p w14:paraId="7B3DF595" w14:textId="534851C0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605" w:type="pct"/>
            <w:shd w:val="clear" w:color="auto" w:fill="auto"/>
            <w:vAlign w:val="bottom"/>
          </w:tcPr>
          <w:p w14:paraId="13035EA0" w14:textId="0374BA0A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E31ED4">
              <w:rPr>
                <w:rFonts w:ascii="Angsana New" w:hAnsi="Angsana New" w:cs="Angsana New"/>
                <w:sz w:val="30"/>
                <w:szCs w:val="30"/>
              </w:rPr>
              <w:t>74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351DF98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76FB77EC" w14:textId="23614158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797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4" w:type="pct"/>
            <w:vAlign w:val="bottom"/>
          </w:tcPr>
          <w:p w14:paraId="2834914C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03B6E50F" w14:textId="03D27F66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026E9">
              <w:rPr>
                <w:rFonts w:ascii="Angsana New" w:hAnsi="Angsana New" w:cs="Angsana New"/>
                <w:sz w:val="30"/>
                <w:szCs w:val="30"/>
              </w:rPr>
              <w:t>795</w:t>
            </w:r>
          </w:p>
        </w:tc>
        <w:tc>
          <w:tcPr>
            <w:tcW w:w="136" w:type="pct"/>
            <w:shd w:val="clear" w:color="auto" w:fill="auto"/>
            <w:vAlign w:val="bottom"/>
          </w:tcPr>
          <w:p w14:paraId="1A7E18C3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shd w:val="clear" w:color="auto" w:fill="auto"/>
            <w:vAlign w:val="bottom"/>
          </w:tcPr>
          <w:p w14:paraId="7288C009" w14:textId="12BEC7AE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60</w:t>
            </w:r>
          </w:p>
        </w:tc>
      </w:tr>
      <w:tr w:rsidR="007F4F3A" w:rsidRPr="00CF1517" w14:paraId="270931C6" w14:textId="77777777" w:rsidTr="00B74862">
        <w:tc>
          <w:tcPr>
            <w:tcW w:w="2197" w:type="pct"/>
          </w:tcPr>
          <w:p w14:paraId="33A16905" w14:textId="5E21969C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605" w:type="pct"/>
            <w:shd w:val="clear" w:color="auto" w:fill="auto"/>
            <w:vAlign w:val="bottom"/>
          </w:tcPr>
          <w:p w14:paraId="5246A435" w14:textId="36618239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98</w:t>
            </w:r>
            <w:r w:rsidR="00E31ED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B16695B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25D4BBAD" w14:textId="4AD6AEC9" w:rsidR="007F4F3A" w:rsidRPr="00CF1517" w:rsidRDefault="004B0B8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</w:p>
        </w:tc>
        <w:tc>
          <w:tcPr>
            <w:tcW w:w="144" w:type="pct"/>
            <w:vAlign w:val="bottom"/>
          </w:tcPr>
          <w:p w14:paraId="6D3099D0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7C89A2B7" w14:textId="00323FA7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026E9">
              <w:rPr>
                <w:rFonts w:ascii="Angsana New" w:hAnsi="Angsana New" w:cs="Angsana New"/>
                <w:sz w:val="30"/>
                <w:szCs w:val="30"/>
              </w:rPr>
              <w:t>384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6" w:type="pct"/>
            <w:shd w:val="clear" w:color="auto" w:fill="auto"/>
            <w:vAlign w:val="bottom"/>
          </w:tcPr>
          <w:p w14:paraId="473444E2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shd w:val="clear" w:color="auto" w:fill="auto"/>
            <w:vAlign w:val="bottom"/>
          </w:tcPr>
          <w:p w14:paraId="3B437C6D" w14:textId="51F4024D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759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7F4F3A" w:rsidRPr="00CF1517" w14:paraId="3C7821FB" w14:textId="77777777" w:rsidTr="00B74862">
        <w:tc>
          <w:tcPr>
            <w:tcW w:w="2197" w:type="pct"/>
          </w:tcPr>
          <w:p w14:paraId="440A8BEA" w14:textId="447AFF4E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อัตราหมุนเวียนของพนักงาน</w:t>
            </w:r>
          </w:p>
        </w:tc>
        <w:tc>
          <w:tcPr>
            <w:tcW w:w="605" w:type="pct"/>
            <w:shd w:val="clear" w:color="auto" w:fill="auto"/>
            <w:vAlign w:val="bottom"/>
          </w:tcPr>
          <w:p w14:paraId="63A67AA1" w14:textId="49851258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55</w:t>
            </w:r>
            <w:r w:rsidR="00E31ED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4BB5E8A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232684C3" w14:textId="23EEF5F9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77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4" w:type="pct"/>
            <w:vAlign w:val="bottom"/>
          </w:tcPr>
          <w:p w14:paraId="17C00243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3C237A83" w14:textId="43686004" w:rsidR="007F4F3A" w:rsidRPr="00CF1517" w:rsidRDefault="009570B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026E9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026E9">
              <w:rPr>
                <w:rFonts w:ascii="Angsana New" w:hAnsi="Angsana New" w:cs="Angsana New"/>
                <w:sz w:val="30"/>
                <w:szCs w:val="30"/>
              </w:rPr>
              <w:t>392</w:t>
            </w:r>
          </w:p>
        </w:tc>
        <w:tc>
          <w:tcPr>
            <w:tcW w:w="136" w:type="pct"/>
            <w:shd w:val="clear" w:color="auto" w:fill="auto"/>
            <w:vAlign w:val="bottom"/>
          </w:tcPr>
          <w:p w14:paraId="381FD9F1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shd w:val="clear" w:color="auto" w:fill="auto"/>
            <w:vAlign w:val="bottom"/>
          </w:tcPr>
          <w:p w14:paraId="38F8D109" w14:textId="63271951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</w:tr>
      <w:tr w:rsidR="00456FA9" w:rsidRPr="00CF1517" w14:paraId="58D99D6F" w14:textId="77777777" w:rsidTr="00B74862">
        <w:trPr>
          <w:trHeight w:hRule="exact" w:val="272"/>
        </w:trPr>
        <w:tc>
          <w:tcPr>
            <w:tcW w:w="2197" w:type="pct"/>
          </w:tcPr>
          <w:p w14:paraId="73394DA0" w14:textId="77777777" w:rsidR="00456FA9" w:rsidRPr="00CF1517" w:rsidRDefault="00456FA9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7863F246" w14:textId="77777777" w:rsidR="00456FA9" w:rsidRPr="00CF1517" w:rsidRDefault="00456FA9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2D527113" w14:textId="77777777" w:rsidR="00456FA9" w:rsidRPr="00CF1517" w:rsidRDefault="00456FA9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4EC8B34D" w14:textId="77777777" w:rsidR="00456FA9" w:rsidRPr="00CF1517" w:rsidRDefault="00456FA9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" w:type="pct"/>
            <w:vAlign w:val="bottom"/>
          </w:tcPr>
          <w:p w14:paraId="0493832B" w14:textId="77777777" w:rsidR="00456FA9" w:rsidRPr="00CF1517" w:rsidRDefault="00456FA9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shd w:val="clear" w:color="auto" w:fill="auto"/>
            <w:vAlign w:val="bottom"/>
          </w:tcPr>
          <w:p w14:paraId="2A1BB535" w14:textId="77777777" w:rsidR="00456FA9" w:rsidRPr="00360B44" w:rsidRDefault="00456FA9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6" w:type="pct"/>
            <w:shd w:val="clear" w:color="auto" w:fill="auto"/>
            <w:vAlign w:val="bottom"/>
          </w:tcPr>
          <w:p w14:paraId="040368A8" w14:textId="77777777" w:rsidR="00456FA9" w:rsidRPr="00CF1517" w:rsidRDefault="00456FA9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shd w:val="clear" w:color="auto" w:fill="auto"/>
            <w:vAlign w:val="bottom"/>
          </w:tcPr>
          <w:p w14:paraId="11D2A391" w14:textId="77777777" w:rsidR="00456FA9" w:rsidRPr="00360B44" w:rsidRDefault="00456FA9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7F4F3A" w:rsidRPr="00CF1517" w14:paraId="2F199BBE" w14:textId="77777777" w:rsidTr="00B74862">
        <w:tc>
          <w:tcPr>
            <w:tcW w:w="2197" w:type="pct"/>
          </w:tcPr>
          <w:p w14:paraId="4593A2D3" w14:textId="77777777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803" w:type="pct"/>
            <w:gridSpan w:val="7"/>
            <w:shd w:val="clear" w:color="auto" w:fill="auto"/>
          </w:tcPr>
          <w:p w14:paraId="7AAF388E" w14:textId="1F23A487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7F4F3A" w:rsidRPr="00CF1517" w14:paraId="78628867" w14:textId="77777777" w:rsidTr="00B74862">
        <w:tc>
          <w:tcPr>
            <w:tcW w:w="2197" w:type="pct"/>
          </w:tcPr>
          <w:p w14:paraId="025E1C42" w14:textId="61D75F88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pacing w:val="-10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1343" w:type="pct"/>
            <w:gridSpan w:val="3"/>
            <w:shd w:val="clear" w:color="auto" w:fill="auto"/>
          </w:tcPr>
          <w:p w14:paraId="355368FA" w14:textId="2F4C2A45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ข้อสมมติ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เพิ่มขึ้นร้อยละ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144" w:type="pct"/>
          </w:tcPr>
          <w:p w14:paraId="5BEF10F1" w14:textId="089EA861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16" w:type="pct"/>
            <w:gridSpan w:val="3"/>
          </w:tcPr>
          <w:p w14:paraId="58B37A2A" w14:textId="16DE87B7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ข้อสมมติ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ลดลงร้อยละ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7F4F3A" w:rsidRPr="00CF1517" w14:paraId="42AC8716" w14:textId="77777777" w:rsidTr="00B74862">
        <w:tc>
          <w:tcPr>
            <w:tcW w:w="2197" w:type="pct"/>
          </w:tcPr>
          <w:p w14:paraId="244FA453" w14:textId="6C486EFB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605" w:type="pct"/>
            <w:shd w:val="clear" w:color="auto" w:fill="auto"/>
          </w:tcPr>
          <w:p w14:paraId="1E5FD36E" w14:textId="0E90BDEC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2" w:type="pct"/>
            <w:shd w:val="clear" w:color="auto" w:fill="auto"/>
          </w:tcPr>
          <w:p w14:paraId="5D3EDD2E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</w:tcPr>
          <w:p w14:paraId="4FB80CB8" w14:textId="45D2CA70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4" w:type="pct"/>
          </w:tcPr>
          <w:p w14:paraId="62CCD4F8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</w:tcPr>
          <w:p w14:paraId="67131E09" w14:textId="6BC8A097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6" w:type="pct"/>
          </w:tcPr>
          <w:p w14:paraId="63742758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</w:tcPr>
          <w:p w14:paraId="7A164045" w14:textId="5034A22C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7F4F3A" w:rsidRPr="00CF1517" w14:paraId="60369632" w14:textId="77777777" w:rsidTr="00B74862">
        <w:tc>
          <w:tcPr>
            <w:tcW w:w="2197" w:type="pct"/>
          </w:tcPr>
          <w:p w14:paraId="77AA5D71" w14:textId="77777777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803" w:type="pct"/>
            <w:gridSpan w:val="7"/>
            <w:shd w:val="clear" w:color="auto" w:fill="auto"/>
            <w:vAlign w:val="bottom"/>
          </w:tcPr>
          <w:p w14:paraId="7C1F84CD" w14:textId="31B654D1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F4F3A" w:rsidRPr="00CF1517" w14:paraId="7551346D" w14:textId="77777777" w:rsidTr="00B74862">
        <w:tc>
          <w:tcPr>
            <w:tcW w:w="2197" w:type="pct"/>
          </w:tcPr>
          <w:p w14:paraId="1B92F0E4" w14:textId="301C830B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605" w:type="pct"/>
            <w:shd w:val="clear" w:color="auto" w:fill="auto"/>
            <w:vAlign w:val="bottom"/>
          </w:tcPr>
          <w:p w14:paraId="6F302322" w14:textId="6F7D708B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513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4C0B40F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0FC85BB9" w14:textId="402D55E4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4" w:type="pct"/>
            <w:vAlign w:val="bottom"/>
          </w:tcPr>
          <w:p w14:paraId="14738B7F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2FBB3EF6" w14:textId="5B482A51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0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79</w:t>
            </w:r>
          </w:p>
        </w:tc>
        <w:tc>
          <w:tcPr>
            <w:tcW w:w="136" w:type="pct"/>
            <w:vAlign w:val="bottom"/>
          </w:tcPr>
          <w:p w14:paraId="3D6B2335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523278CD" w14:textId="33188156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519</w:t>
            </w:r>
          </w:p>
        </w:tc>
      </w:tr>
      <w:tr w:rsidR="007F4F3A" w:rsidRPr="00CF1517" w14:paraId="3FE09F3F" w14:textId="77777777" w:rsidTr="00B74862">
        <w:tc>
          <w:tcPr>
            <w:tcW w:w="2197" w:type="pct"/>
          </w:tcPr>
          <w:p w14:paraId="47551F46" w14:textId="1A6D47F8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605" w:type="pct"/>
            <w:shd w:val="clear" w:color="auto" w:fill="auto"/>
            <w:vAlign w:val="bottom"/>
          </w:tcPr>
          <w:p w14:paraId="279DAD01" w14:textId="1A666C48" w:rsidR="007F4F3A" w:rsidRPr="00CF1517" w:rsidRDefault="009570B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635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702BA68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6EB606B6" w14:textId="748E726C" w:rsidR="007F4F3A" w:rsidRPr="00CF1517" w:rsidRDefault="00360B44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4" w:type="pct"/>
            <w:vAlign w:val="bottom"/>
          </w:tcPr>
          <w:p w14:paraId="582C79A3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3D43566E" w14:textId="114309CF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0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571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36" w:type="pct"/>
            <w:vAlign w:val="bottom"/>
          </w:tcPr>
          <w:p w14:paraId="5B57893C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4838A361" w14:textId="5C8549D5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7F4F3A" w:rsidRPr="00CF1517" w14:paraId="1ABA7677" w14:textId="77777777" w:rsidTr="00B74862">
        <w:tc>
          <w:tcPr>
            <w:tcW w:w="2197" w:type="pct"/>
          </w:tcPr>
          <w:p w14:paraId="60D4D508" w14:textId="4C6A9680" w:rsidR="007F4F3A" w:rsidRPr="00CF1517" w:rsidRDefault="007F4F3A" w:rsidP="007F4F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อัตราหมุนเวียนของพนักงาน  </w:t>
            </w:r>
          </w:p>
        </w:tc>
        <w:tc>
          <w:tcPr>
            <w:tcW w:w="605" w:type="pct"/>
            <w:shd w:val="clear" w:color="auto" w:fill="auto"/>
            <w:vAlign w:val="bottom"/>
          </w:tcPr>
          <w:p w14:paraId="5FFD7BFB" w14:textId="55095F11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9570BE">
              <w:rPr>
                <w:rFonts w:ascii="Angsana New" w:hAnsi="Angsana New" w:cs="Angsana New"/>
                <w:sz w:val="30"/>
                <w:szCs w:val="30"/>
              </w:rPr>
              <w:t>2,128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1A8A317D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42995211" w14:textId="1C409773" w:rsidR="007F4F3A" w:rsidRPr="00CF1517" w:rsidRDefault="007F4F3A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690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4" w:type="pct"/>
            <w:vAlign w:val="bottom"/>
          </w:tcPr>
          <w:p w14:paraId="0EEE1EDC" w14:textId="77777777" w:rsidR="007F4F3A" w:rsidRPr="00CF1517" w:rsidRDefault="007F4F3A" w:rsidP="007F4F3A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602298BD" w14:textId="2F4FE1A7" w:rsidR="007F4F3A" w:rsidRPr="00CF1517" w:rsidRDefault="009570B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</w:rPr>
              <w:t>660</w:t>
            </w:r>
          </w:p>
        </w:tc>
        <w:tc>
          <w:tcPr>
            <w:tcW w:w="136" w:type="pct"/>
            <w:vAlign w:val="bottom"/>
          </w:tcPr>
          <w:p w14:paraId="2A4A7B0E" w14:textId="77777777" w:rsidR="007F4F3A" w:rsidRPr="00CF1517" w:rsidRDefault="007F4F3A" w:rsidP="007F4F3A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065F8D40" w14:textId="6D191C61" w:rsidR="007F4F3A" w:rsidRPr="00CF1517" w:rsidRDefault="00086D0E" w:rsidP="007F4F3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line="240" w:lineRule="auto"/>
              <w:ind w:left="-104" w:right="-88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F4F3A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</w:tbl>
    <w:p w14:paraId="0B2C4F40" w14:textId="6AD28A6F" w:rsidR="00C87423" w:rsidRPr="00E9000B" w:rsidRDefault="00C874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7C60E79E" w14:textId="77777777" w:rsidR="008E418A" w:rsidRPr="00CF1517" w:rsidRDefault="008E418A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ทุนเรือนหุ้น</w:t>
      </w:r>
    </w:p>
    <w:p w14:paraId="2CA29442" w14:textId="77777777" w:rsidR="008E418A" w:rsidRPr="00E9000B" w:rsidRDefault="008E418A" w:rsidP="008E418A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tbl>
      <w:tblPr>
        <w:tblW w:w="961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972"/>
        <w:gridCol w:w="270"/>
        <w:gridCol w:w="1080"/>
        <w:gridCol w:w="270"/>
        <w:gridCol w:w="1188"/>
        <w:gridCol w:w="252"/>
        <w:gridCol w:w="1080"/>
        <w:gridCol w:w="270"/>
        <w:gridCol w:w="1080"/>
      </w:tblGrid>
      <w:tr w:rsidR="00E86BD6" w:rsidRPr="00CF1517" w14:paraId="58E599DC" w14:textId="77777777" w:rsidTr="003F6AE9">
        <w:trPr>
          <w:tblHeader/>
        </w:trPr>
        <w:tc>
          <w:tcPr>
            <w:tcW w:w="3150" w:type="dxa"/>
          </w:tcPr>
          <w:p w14:paraId="5E24AA54" w14:textId="4D73B53F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972" w:type="dxa"/>
          </w:tcPr>
          <w:p w14:paraId="3FA74919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  <w:t>มูลค่าหุ้น</w:t>
            </w:r>
          </w:p>
        </w:tc>
        <w:tc>
          <w:tcPr>
            <w:tcW w:w="270" w:type="dxa"/>
          </w:tcPr>
          <w:p w14:paraId="0FAC0785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5220" w:type="dxa"/>
            <w:gridSpan w:val="7"/>
            <w:shd w:val="clear" w:color="auto" w:fill="auto"/>
          </w:tcPr>
          <w:p w14:paraId="55A93F13" w14:textId="77777777" w:rsidR="00E86BD6" w:rsidRPr="00CF1517" w:rsidRDefault="00E86BD6" w:rsidP="00647134">
            <w:pPr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</w:rPr>
              <w:t>งบการเงินรวม/งบการเงินเฉพาะกิจการ</w:t>
            </w:r>
          </w:p>
        </w:tc>
      </w:tr>
      <w:tr w:rsidR="00E86BD6" w:rsidRPr="00CF1517" w14:paraId="47E6128B" w14:textId="77777777" w:rsidTr="009D5A0D">
        <w:trPr>
          <w:tblHeader/>
        </w:trPr>
        <w:tc>
          <w:tcPr>
            <w:tcW w:w="3150" w:type="dxa"/>
          </w:tcPr>
          <w:p w14:paraId="7B4C8494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972" w:type="dxa"/>
          </w:tcPr>
          <w:p w14:paraId="4187250A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  <w:t>ต่อหุ้น</w:t>
            </w:r>
          </w:p>
        </w:tc>
        <w:tc>
          <w:tcPr>
            <w:tcW w:w="270" w:type="dxa"/>
          </w:tcPr>
          <w:p w14:paraId="78A4D376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538" w:type="dxa"/>
            <w:gridSpan w:val="3"/>
            <w:shd w:val="clear" w:color="auto" w:fill="auto"/>
          </w:tcPr>
          <w:p w14:paraId="6651461C" w14:textId="232D6BFE" w:rsidR="00E86BD6" w:rsidRPr="00CF1517" w:rsidRDefault="00086D0E" w:rsidP="00647134">
            <w:pPr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52" w:type="dxa"/>
            <w:shd w:val="clear" w:color="auto" w:fill="auto"/>
          </w:tcPr>
          <w:p w14:paraId="56FB7DE8" w14:textId="77777777" w:rsidR="00E86BD6" w:rsidRPr="00CF1517" w:rsidRDefault="00E86BD6" w:rsidP="00647134">
            <w:pPr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30" w:type="dxa"/>
            <w:gridSpan w:val="3"/>
            <w:shd w:val="clear" w:color="auto" w:fill="auto"/>
          </w:tcPr>
          <w:p w14:paraId="091A100A" w14:textId="507D8F18" w:rsidR="00E86BD6" w:rsidRPr="00CF1517" w:rsidRDefault="00086D0E" w:rsidP="00647134">
            <w:pPr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E86BD6" w:rsidRPr="00CF1517" w14:paraId="1C9A49E9" w14:textId="77777777" w:rsidTr="009D5A0D">
        <w:trPr>
          <w:tblHeader/>
        </w:trPr>
        <w:tc>
          <w:tcPr>
            <w:tcW w:w="3150" w:type="dxa"/>
          </w:tcPr>
          <w:p w14:paraId="60624033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972" w:type="dxa"/>
          </w:tcPr>
          <w:p w14:paraId="3445DF56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7795B4EA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4A6A92" w14:textId="77777777" w:rsidR="00E86BD6" w:rsidRPr="00CF1517" w:rsidRDefault="00E86BD6" w:rsidP="00647134">
            <w:pPr>
              <w:ind w:left="-108" w:right="-126"/>
              <w:jc w:val="center"/>
              <w:rPr>
                <w:rFonts w:ascii="Angsana New" w:hAnsi="Angsana New" w:cs="Angsana New"/>
                <w:b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70" w:type="dxa"/>
          </w:tcPr>
          <w:p w14:paraId="52E73CBA" w14:textId="77777777" w:rsidR="00E86BD6" w:rsidRPr="00CF1517" w:rsidRDefault="00E86BD6" w:rsidP="00647134">
            <w:pPr>
              <w:jc w:val="center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88" w:type="dxa"/>
            <w:shd w:val="clear" w:color="auto" w:fill="auto"/>
          </w:tcPr>
          <w:p w14:paraId="0C1195AC" w14:textId="77777777" w:rsidR="00E86BD6" w:rsidRPr="00CF1517" w:rsidRDefault="00E86BD6" w:rsidP="00647134">
            <w:pPr>
              <w:ind w:left="-136" w:right="-139"/>
              <w:jc w:val="center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252" w:type="dxa"/>
          </w:tcPr>
          <w:p w14:paraId="19A7A2C1" w14:textId="77777777" w:rsidR="00E86BD6" w:rsidRPr="00CF1517" w:rsidRDefault="00E86BD6" w:rsidP="00647134">
            <w:pPr>
              <w:jc w:val="center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F1B9397" w14:textId="77777777" w:rsidR="00E86BD6" w:rsidRPr="00CF1517" w:rsidRDefault="00E86BD6" w:rsidP="00647134">
            <w:pPr>
              <w:ind w:left="-108" w:right="-171"/>
              <w:jc w:val="center"/>
              <w:rPr>
                <w:rFonts w:ascii="Angsana New" w:hAnsi="Angsana New" w:cs="Angsana New"/>
                <w:b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70" w:type="dxa"/>
          </w:tcPr>
          <w:p w14:paraId="6FF9DAA6" w14:textId="77777777" w:rsidR="00E86BD6" w:rsidRPr="00CF1517" w:rsidRDefault="00E86BD6" w:rsidP="00647134">
            <w:pPr>
              <w:jc w:val="center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F46077E" w14:textId="77777777" w:rsidR="00E86BD6" w:rsidRPr="00CF1517" w:rsidRDefault="00E86BD6" w:rsidP="00647134">
            <w:pPr>
              <w:ind w:left="-136" w:right="-94"/>
              <w:jc w:val="center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sz w:val="30"/>
                <w:szCs w:val="30"/>
                <w:cs/>
              </w:rPr>
              <w:t>จำนวนเงิน</w:t>
            </w:r>
          </w:p>
        </w:tc>
      </w:tr>
      <w:tr w:rsidR="00E86BD6" w:rsidRPr="00CF1517" w14:paraId="43658460" w14:textId="77777777" w:rsidTr="003F6AE9">
        <w:trPr>
          <w:trHeight w:val="389"/>
          <w:tblHeader/>
        </w:trPr>
        <w:tc>
          <w:tcPr>
            <w:tcW w:w="3150" w:type="dxa"/>
          </w:tcPr>
          <w:p w14:paraId="66124104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10"/>
                <w:szCs w:val="10"/>
              </w:rPr>
            </w:pPr>
          </w:p>
          <w:p w14:paraId="65551A55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10"/>
                <w:szCs w:val="10"/>
              </w:rPr>
            </w:pPr>
          </w:p>
        </w:tc>
        <w:tc>
          <w:tcPr>
            <w:tcW w:w="972" w:type="dxa"/>
          </w:tcPr>
          <w:p w14:paraId="0CE00D97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7"/>
              <w:jc w:val="center"/>
              <w:rPr>
                <w:rFonts w:ascii="Angsana New" w:hAnsi="Angsana New" w:cs="Angsana New"/>
                <w:b/>
                <w:i/>
                <w:iCs/>
                <w:sz w:val="10"/>
                <w:szCs w:val="10"/>
              </w:rPr>
            </w:pPr>
          </w:p>
        </w:tc>
        <w:tc>
          <w:tcPr>
            <w:tcW w:w="270" w:type="dxa"/>
          </w:tcPr>
          <w:p w14:paraId="0A76241D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sz w:val="10"/>
                <w:szCs w:val="10"/>
              </w:rPr>
            </w:pPr>
          </w:p>
        </w:tc>
        <w:tc>
          <w:tcPr>
            <w:tcW w:w="5220" w:type="dxa"/>
            <w:gridSpan w:val="7"/>
          </w:tcPr>
          <w:p w14:paraId="7154203C" w14:textId="77777777" w:rsidR="00E86BD6" w:rsidRPr="00CF1517" w:rsidRDefault="00E86BD6" w:rsidP="00647134">
            <w:pPr>
              <w:pStyle w:val="BodyText"/>
              <w:spacing w:after="0" w:line="240" w:lineRule="auto"/>
              <w:ind w:left="-105" w:right="-117"/>
              <w:jc w:val="center"/>
              <w:rPr>
                <w:rFonts w:ascii="Angsana New" w:hAnsi="Angsana New" w:cs="Angsana New"/>
                <w:b/>
                <w:i/>
                <w:iCs/>
                <w:sz w:val="10"/>
                <w:szCs w:val="10"/>
              </w:rPr>
            </w:pPr>
            <w:r w:rsidRPr="00CF1517"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  <w:t>(ล้านหุ้น</w:t>
            </w:r>
            <w:r w:rsidRPr="00CF1517">
              <w:rPr>
                <w:rFonts w:ascii="Angsana New" w:eastAsia="Calibri" w:hAnsi="Angsana New" w:cs="Angsana New"/>
                <w:i/>
                <w:iCs/>
                <w:sz w:val="30"/>
                <w:szCs w:val="30"/>
              </w:rPr>
              <w:t>/</w:t>
            </w:r>
            <w:r w:rsidRPr="00CF1517">
              <w:rPr>
                <w:rFonts w:ascii="Angsana New" w:eastAsia="Calibri" w:hAnsi="Angsana New" w:cs="Angsana New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E86BD6" w:rsidRPr="00CF1517" w14:paraId="17E48CA7" w14:textId="77777777" w:rsidTr="009D5A0D">
        <w:tc>
          <w:tcPr>
            <w:tcW w:w="3150" w:type="dxa"/>
          </w:tcPr>
          <w:p w14:paraId="289423FA" w14:textId="7B98580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72" w:type="dxa"/>
          </w:tcPr>
          <w:p w14:paraId="56350423" w14:textId="77777777" w:rsidR="00E86BD6" w:rsidRPr="00CF1517" w:rsidRDefault="00E86BD6" w:rsidP="00647134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AEC9625" w14:textId="77777777" w:rsidR="00E86BD6" w:rsidRPr="00CF1517" w:rsidRDefault="00E86BD6" w:rsidP="006471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48E4B4" w14:textId="77777777" w:rsidR="00E86BD6" w:rsidRPr="00CF1517" w:rsidRDefault="00E86BD6" w:rsidP="00647134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70" w:type="dxa"/>
          </w:tcPr>
          <w:p w14:paraId="147AB060" w14:textId="77777777" w:rsidR="00E86BD6" w:rsidRPr="00CF1517" w:rsidRDefault="00E86BD6" w:rsidP="00647134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88" w:type="dxa"/>
          </w:tcPr>
          <w:p w14:paraId="41CD0467" w14:textId="77777777" w:rsidR="00E86BD6" w:rsidRPr="00CF1517" w:rsidRDefault="00E86BD6" w:rsidP="00647134">
            <w:pPr>
              <w:pStyle w:val="a3"/>
              <w:tabs>
                <w:tab w:val="decimal" w:pos="73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52" w:type="dxa"/>
          </w:tcPr>
          <w:p w14:paraId="712EBFBA" w14:textId="77777777" w:rsidR="00E86BD6" w:rsidRPr="00CF1517" w:rsidRDefault="00E86BD6" w:rsidP="00647134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297E3A62" w14:textId="77777777" w:rsidR="00E86BD6" w:rsidRPr="00CF1517" w:rsidRDefault="00E86BD6" w:rsidP="00647134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70" w:type="dxa"/>
          </w:tcPr>
          <w:p w14:paraId="6A928629" w14:textId="77777777" w:rsidR="00E86BD6" w:rsidRPr="00CF1517" w:rsidRDefault="00E86BD6" w:rsidP="00647134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1231B474" w14:textId="77777777" w:rsidR="00E86BD6" w:rsidRPr="00CF1517" w:rsidRDefault="00E86BD6" w:rsidP="00647134">
            <w:pPr>
              <w:pStyle w:val="a3"/>
              <w:tabs>
                <w:tab w:val="decimal" w:pos="717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</w:p>
        </w:tc>
      </w:tr>
      <w:tr w:rsidR="00FF4E3A" w:rsidRPr="00CF1517" w14:paraId="2AE82219" w14:textId="77777777" w:rsidTr="009D5A0D">
        <w:tc>
          <w:tcPr>
            <w:tcW w:w="3150" w:type="dxa"/>
          </w:tcPr>
          <w:p w14:paraId="35F49339" w14:textId="01319D0F" w:rsidR="00FF4E3A" w:rsidRPr="00CF1517" w:rsidRDefault="00FF4E3A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ทุนจดทะเบียน ณ วันที่ 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972" w:type="dxa"/>
          </w:tcPr>
          <w:p w14:paraId="02C0C029" w14:textId="77777777" w:rsidR="00FF4E3A" w:rsidRPr="00CF1517" w:rsidRDefault="00FF4E3A" w:rsidP="00FF4E3A">
            <w:pPr>
              <w:ind w:left="-108" w:right="-97"/>
              <w:jc w:val="center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8"/>
              </w:rPr>
            </w:pPr>
          </w:p>
        </w:tc>
        <w:tc>
          <w:tcPr>
            <w:tcW w:w="270" w:type="dxa"/>
          </w:tcPr>
          <w:p w14:paraId="37989F31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751FDA6A" w14:textId="5866975D" w:rsidR="00FF4E3A" w:rsidRPr="00CF1517" w:rsidRDefault="00360B44" w:rsidP="009D5A0D">
            <w:pPr>
              <w:pStyle w:val="block"/>
              <w:tabs>
                <w:tab w:val="decimal" w:pos="81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9D5A0D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620B0D84" w14:textId="77777777" w:rsidR="00FF4E3A" w:rsidRPr="00CF1517" w:rsidRDefault="00FF4E3A" w:rsidP="00FF4E3A">
            <w:pPr>
              <w:pStyle w:val="block"/>
              <w:tabs>
                <w:tab w:val="decimal" w:pos="882"/>
              </w:tabs>
              <w:spacing w:after="0" w:line="240" w:lineRule="auto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bottom w:val="double" w:sz="4" w:space="0" w:color="auto"/>
            </w:tcBorders>
          </w:tcPr>
          <w:p w14:paraId="5D126847" w14:textId="3FBFBD23" w:rsidR="00FF4E3A" w:rsidRPr="00CF1517" w:rsidRDefault="00360B44" w:rsidP="00FF4E3A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  <w:r w:rsidR="009D5A0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252" w:type="dxa"/>
          </w:tcPr>
          <w:p w14:paraId="26375824" w14:textId="77777777" w:rsidR="00FF4E3A" w:rsidRPr="00CF1517" w:rsidRDefault="00FF4E3A" w:rsidP="00FF4E3A">
            <w:pPr>
              <w:tabs>
                <w:tab w:val="decimal" w:pos="792"/>
              </w:tabs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343D2995" w14:textId="408428CF" w:rsidR="00FF4E3A" w:rsidRPr="00CF1517" w:rsidRDefault="00360B44" w:rsidP="00FF4E3A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FF4E3A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2970FE11" w14:textId="77777777" w:rsidR="00FF4E3A" w:rsidRPr="00CF1517" w:rsidRDefault="00FF4E3A" w:rsidP="00FF4E3A">
            <w:pPr>
              <w:pStyle w:val="block"/>
              <w:tabs>
                <w:tab w:val="decimal" w:pos="882"/>
              </w:tabs>
              <w:spacing w:after="0" w:line="240" w:lineRule="auto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ECF89D8" w14:textId="0D558877" w:rsidR="00FF4E3A" w:rsidRPr="00CF1517" w:rsidRDefault="00360B44" w:rsidP="00FF4E3A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</w:t>
            </w:r>
            <w:r w:rsidR="00FF4E3A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</w:p>
        </w:tc>
      </w:tr>
      <w:tr w:rsidR="00FF4E3A" w:rsidRPr="00CF1517" w14:paraId="39AB0878" w14:textId="77777777" w:rsidTr="009D5A0D">
        <w:trPr>
          <w:trHeight w:val="144"/>
        </w:trPr>
        <w:tc>
          <w:tcPr>
            <w:tcW w:w="3150" w:type="dxa"/>
          </w:tcPr>
          <w:p w14:paraId="2670F206" w14:textId="77777777" w:rsidR="00FF4E3A" w:rsidRPr="00CF1517" w:rsidRDefault="00FF4E3A" w:rsidP="00FF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ind w:left="90"/>
              <w:jc w:val="both"/>
              <w:rPr>
                <w:rFonts w:ascii="Angsana New" w:hAnsi="Angsana New" w:cs="Angsana New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972" w:type="dxa"/>
          </w:tcPr>
          <w:p w14:paraId="56019AF5" w14:textId="77777777" w:rsidR="00FF4E3A" w:rsidRPr="00CF1517" w:rsidRDefault="00FF4E3A" w:rsidP="00FF4E3A">
            <w:pPr>
              <w:ind w:left="-108" w:right="-97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6A28D7C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751A97C6" w14:textId="77777777" w:rsidR="00FF4E3A" w:rsidRPr="00CF1517" w:rsidRDefault="00FF4E3A" w:rsidP="009D5A0D">
            <w:pPr>
              <w:pStyle w:val="block"/>
              <w:tabs>
                <w:tab w:val="decimal" w:pos="81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3D7CF2" w14:textId="77777777" w:rsidR="00FF4E3A" w:rsidRPr="00CF1517" w:rsidRDefault="00FF4E3A" w:rsidP="00FF4E3A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double" w:sz="4" w:space="0" w:color="auto"/>
            </w:tcBorders>
            <w:vAlign w:val="bottom"/>
          </w:tcPr>
          <w:p w14:paraId="09EF06B1" w14:textId="77777777" w:rsidR="00FF4E3A" w:rsidRPr="00CF1517" w:rsidRDefault="00FF4E3A" w:rsidP="00FF4E3A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52" w:type="dxa"/>
          </w:tcPr>
          <w:p w14:paraId="31E05F50" w14:textId="77777777" w:rsidR="00FF4E3A" w:rsidRPr="00CF1517" w:rsidRDefault="00FF4E3A" w:rsidP="00FF4E3A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07B53D95" w14:textId="77777777" w:rsidR="00FF4E3A" w:rsidRPr="00CF1517" w:rsidRDefault="00FF4E3A" w:rsidP="00FF4E3A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F083579" w14:textId="77777777" w:rsidR="00FF4E3A" w:rsidRPr="00CF1517" w:rsidRDefault="00FF4E3A" w:rsidP="00FF4E3A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08F85394" w14:textId="77777777" w:rsidR="00FF4E3A" w:rsidRPr="00CF1517" w:rsidRDefault="00FF4E3A" w:rsidP="00FF4E3A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4E3A" w:rsidRPr="00CF1517" w14:paraId="5C007243" w14:textId="77777777" w:rsidTr="009D5A0D">
        <w:trPr>
          <w:trHeight w:hRule="exact" w:val="389"/>
        </w:trPr>
        <w:tc>
          <w:tcPr>
            <w:tcW w:w="3150" w:type="dxa"/>
          </w:tcPr>
          <w:p w14:paraId="7170A3CE" w14:textId="77777777" w:rsidR="00FF4E3A" w:rsidRPr="00CF1517" w:rsidRDefault="00FF4E3A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หุ้นที่ออกและชำระแล้ว</w:t>
            </w:r>
          </w:p>
        </w:tc>
        <w:tc>
          <w:tcPr>
            <w:tcW w:w="972" w:type="dxa"/>
          </w:tcPr>
          <w:p w14:paraId="0949093B" w14:textId="77777777" w:rsidR="00FF4E3A" w:rsidRPr="00CF1517" w:rsidRDefault="00FF4E3A" w:rsidP="00FF4E3A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1F3C56B" w14:textId="77777777" w:rsidR="00FF4E3A" w:rsidRPr="00CF1517" w:rsidRDefault="00FF4E3A" w:rsidP="00FF4E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E9816D" w14:textId="77777777" w:rsidR="00FF4E3A" w:rsidRPr="00CF1517" w:rsidRDefault="00FF4E3A" w:rsidP="009D5A0D">
            <w:pPr>
              <w:pStyle w:val="a3"/>
              <w:tabs>
                <w:tab w:val="decimal" w:pos="812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C16E720" w14:textId="77777777" w:rsidR="00FF4E3A" w:rsidRPr="00CF1517" w:rsidRDefault="00FF4E3A" w:rsidP="00FF4E3A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88" w:type="dxa"/>
          </w:tcPr>
          <w:p w14:paraId="65AD76C3" w14:textId="77777777" w:rsidR="00FF4E3A" w:rsidRPr="00CF1517" w:rsidRDefault="00FF4E3A" w:rsidP="00FF4E3A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52" w:type="dxa"/>
          </w:tcPr>
          <w:p w14:paraId="4AB20343" w14:textId="77777777" w:rsidR="00FF4E3A" w:rsidRPr="00CF1517" w:rsidRDefault="00FF4E3A" w:rsidP="00FF4E3A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A33F4D0" w14:textId="77777777" w:rsidR="00FF4E3A" w:rsidRPr="00CF1517" w:rsidRDefault="00FF4E3A" w:rsidP="00FF4E3A">
            <w:pPr>
              <w:pStyle w:val="a3"/>
              <w:tabs>
                <w:tab w:val="decimal" w:pos="81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6439061" w14:textId="77777777" w:rsidR="00FF4E3A" w:rsidRPr="00CF1517" w:rsidRDefault="00FF4E3A" w:rsidP="00FF4E3A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906914A" w14:textId="77777777" w:rsidR="00FF4E3A" w:rsidRPr="00CF1517" w:rsidRDefault="00FF4E3A" w:rsidP="00FF4E3A">
            <w:pPr>
              <w:pStyle w:val="a3"/>
              <w:tabs>
                <w:tab w:val="decimal" w:pos="864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FF4E3A" w:rsidRPr="00CF1517" w14:paraId="480F8E26" w14:textId="77777777" w:rsidTr="009D5A0D">
        <w:trPr>
          <w:trHeight w:hRule="exact" w:val="389"/>
        </w:trPr>
        <w:tc>
          <w:tcPr>
            <w:tcW w:w="3150" w:type="dxa"/>
          </w:tcPr>
          <w:p w14:paraId="182C5EE4" w14:textId="49C0B828" w:rsidR="00FF4E3A" w:rsidRPr="00CF1517" w:rsidRDefault="00FF4E3A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972" w:type="dxa"/>
          </w:tcPr>
          <w:p w14:paraId="79410F8A" w14:textId="77777777" w:rsidR="00FF4E3A" w:rsidRPr="00CF1517" w:rsidRDefault="00FF4E3A" w:rsidP="00FF4E3A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FFE229C" w14:textId="77777777" w:rsidR="00FF4E3A" w:rsidRPr="00CF1517" w:rsidRDefault="00FF4E3A" w:rsidP="00FF4E3A">
            <w:pPr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828FB7" w14:textId="77777777" w:rsidR="00FF4E3A" w:rsidRPr="00CF1517" w:rsidRDefault="00FF4E3A" w:rsidP="009D5A0D">
            <w:pPr>
              <w:pStyle w:val="a3"/>
              <w:tabs>
                <w:tab w:val="decimal" w:pos="812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2D03F8A" w14:textId="77777777" w:rsidR="00FF4E3A" w:rsidRPr="00CF1517" w:rsidRDefault="00FF4E3A" w:rsidP="00FF4E3A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88" w:type="dxa"/>
          </w:tcPr>
          <w:p w14:paraId="2A2265BA" w14:textId="77777777" w:rsidR="00FF4E3A" w:rsidRPr="00CF1517" w:rsidRDefault="00FF4E3A" w:rsidP="00FF4E3A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52" w:type="dxa"/>
          </w:tcPr>
          <w:p w14:paraId="04A56D30" w14:textId="77777777" w:rsidR="00FF4E3A" w:rsidRPr="00CF1517" w:rsidRDefault="00FF4E3A" w:rsidP="00FF4E3A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595A6B08" w14:textId="77777777" w:rsidR="00FF4E3A" w:rsidRPr="00CF1517" w:rsidRDefault="00FF4E3A" w:rsidP="00FF4E3A">
            <w:pPr>
              <w:pStyle w:val="a3"/>
              <w:tabs>
                <w:tab w:val="decimal" w:pos="81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CC8EC44" w14:textId="77777777" w:rsidR="00FF4E3A" w:rsidRPr="00CF1517" w:rsidRDefault="00FF4E3A" w:rsidP="00FF4E3A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31CEF27" w14:textId="77777777" w:rsidR="00FF4E3A" w:rsidRPr="00CF1517" w:rsidRDefault="00FF4E3A" w:rsidP="00FF4E3A">
            <w:pPr>
              <w:pStyle w:val="a3"/>
              <w:tabs>
                <w:tab w:val="decimal" w:pos="864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</w:tr>
      <w:tr w:rsidR="009D5A0D" w:rsidRPr="00CF1517" w14:paraId="21435359" w14:textId="77777777" w:rsidTr="009D5A0D">
        <w:trPr>
          <w:trHeight w:hRule="exact" w:val="389"/>
        </w:trPr>
        <w:tc>
          <w:tcPr>
            <w:tcW w:w="3150" w:type="dxa"/>
          </w:tcPr>
          <w:p w14:paraId="17CD1FA0" w14:textId="77777777" w:rsidR="009D5A0D" w:rsidRPr="00CF1517" w:rsidRDefault="009D5A0D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หุ้นสามัญ</w:t>
            </w:r>
          </w:p>
        </w:tc>
        <w:tc>
          <w:tcPr>
            <w:tcW w:w="972" w:type="dxa"/>
          </w:tcPr>
          <w:p w14:paraId="3342EC1B" w14:textId="3631926A" w:rsidR="009D5A0D" w:rsidRPr="00CF1517" w:rsidRDefault="00360B44" w:rsidP="009D5A0D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9689D61" w14:textId="77777777" w:rsidR="009D5A0D" w:rsidRPr="00CF1517" w:rsidRDefault="009D5A0D" w:rsidP="009D5A0D">
            <w:pPr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6A5659" w14:textId="1B2A27EB" w:rsidR="009D5A0D" w:rsidRPr="00CF1517" w:rsidRDefault="00360B44" w:rsidP="009D5A0D">
            <w:pPr>
              <w:pStyle w:val="a3"/>
              <w:tabs>
                <w:tab w:val="decimal" w:pos="812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9D5A0D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608</w:t>
            </w:r>
          </w:p>
        </w:tc>
        <w:tc>
          <w:tcPr>
            <w:tcW w:w="270" w:type="dxa"/>
          </w:tcPr>
          <w:p w14:paraId="637F7271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88" w:type="dxa"/>
          </w:tcPr>
          <w:p w14:paraId="2B563849" w14:textId="258B139E" w:rsidR="009D5A0D" w:rsidRPr="00CF1517" w:rsidRDefault="00360B44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9D5A0D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608</w:t>
            </w:r>
          </w:p>
        </w:tc>
        <w:tc>
          <w:tcPr>
            <w:tcW w:w="252" w:type="dxa"/>
          </w:tcPr>
          <w:p w14:paraId="25BA1D31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FFE9E04" w14:textId="137D9BBD" w:rsidR="009D5A0D" w:rsidRPr="00CF1517" w:rsidRDefault="00360B44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9D5A0D"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  <w:tc>
          <w:tcPr>
            <w:tcW w:w="270" w:type="dxa"/>
          </w:tcPr>
          <w:p w14:paraId="1600E8A8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BEA2968" w14:textId="3F6C200F" w:rsidR="009D5A0D" w:rsidRPr="00CF1517" w:rsidRDefault="00360B44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9D5A0D" w:rsidRPr="00CF1517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</w:tr>
      <w:tr w:rsidR="009D5A0D" w:rsidRPr="00CF1517" w14:paraId="1E0B44F1" w14:textId="77777777" w:rsidTr="009D5A0D">
        <w:trPr>
          <w:trHeight w:hRule="exact" w:val="389"/>
        </w:trPr>
        <w:tc>
          <w:tcPr>
            <w:tcW w:w="3150" w:type="dxa"/>
          </w:tcPr>
          <w:p w14:paraId="2EE14BA2" w14:textId="77777777" w:rsidR="009D5A0D" w:rsidRPr="00CF1517" w:rsidRDefault="009D5A0D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ใช้สิทธิตามใบสำคัญ</w:t>
            </w:r>
          </w:p>
        </w:tc>
        <w:tc>
          <w:tcPr>
            <w:tcW w:w="972" w:type="dxa"/>
          </w:tcPr>
          <w:p w14:paraId="141F5893" w14:textId="77777777" w:rsidR="009D5A0D" w:rsidRPr="00CF1517" w:rsidRDefault="009D5A0D" w:rsidP="009D5A0D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195C743" w14:textId="77777777" w:rsidR="009D5A0D" w:rsidRPr="00CF1517" w:rsidRDefault="009D5A0D" w:rsidP="009D5A0D">
            <w:pPr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A0A103C" w14:textId="77777777" w:rsidR="009D5A0D" w:rsidRPr="00CF1517" w:rsidRDefault="009D5A0D" w:rsidP="009D5A0D">
            <w:pPr>
              <w:pStyle w:val="a3"/>
              <w:tabs>
                <w:tab w:val="decimal" w:pos="812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F1D9ECC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88" w:type="dxa"/>
          </w:tcPr>
          <w:p w14:paraId="1E61B926" w14:textId="77777777" w:rsidR="009D5A0D" w:rsidRPr="00CF1517" w:rsidRDefault="009D5A0D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52" w:type="dxa"/>
          </w:tcPr>
          <w:p w14:paraId="2608B3C2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6E4E1DC" w14:textId="77777777" w:rsidR="009D5A0D" w:rsidRPr="00CF1517" w:rsidRDefault="009D5A0D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5B97A3C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79303F3" w14:textId="77777777" w:rsidR="009D5A0D" w:rsidRPr="00CF1517" w:rsidRDefault="009D5A0D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</w:tr>
      <w:tr w:rsidR="009D5A0D" w:rsidRPr="00CF1517" w14:paraId="62F112EE" w14:textId="77777777" w:rsidTr="009D5A0D">
        <w:trPr>
          <w:trHeight w:hRule="exact" w:val="389"/>
        </w:trPr>
        <w:tc>
          <w:tcPr>
            <w:tcW w:w="3150" w:type="dxa"/>
          </w:tcPr>
          <w:p w14:paraId="316085DA" w14:textId="77777777" w:rsidR="009D5A0D" w:rsidRPr="00CF1517" w:rsidRDefault="009D5A0D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แสดงสิทธิซื้อหุ้น</w:t>
            </w:r>
          </w:p>
        </w:tc>
        <w:tc>
          <w:tcPr>
            <w:tcW w:w="972" w:type="dxa"/>
          </w:tcPr>
          <w:p w14:paraId="5EFBCDCA" w14:textId="7C8194AA" w:rsidR="009D5A0D" w:rsidRPr="00CF1517" w:rsidRDefault="00360B44" w:rsidP="009D5A0D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7D12B72A" w14:textId="77777777" w:rsidR="009D5A0D" w:rsidRPr="00CF1517" w:rsidRDefault="009D5A0D" w:rsidP="009D5A0D">
            <w:pPr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209BEF7" w14:textId="4A1B1759" w:rsidR="009D5A0D" w:rsidRPr="00CF1517" w:rsidRDefault="009D5A0D" w:rsidP="009D5A0D">
            <w:pPr>
              <w:pStyle w:val="a3"/>
              <w:tabs>
                <w:tab w:val="decimal" w:pos="812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5AEFFB8C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43920054" w14:textId="6CAEDBBB" w:rsidR="009D5A0D" w:rsidRPr="00CF1517" w:rsidRDefault="009D5A0D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52" w:type="dxa"/>
          </w:tcPr>
          <w:p w14:paraId="53236185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F60FE57" w14:textId="1FCF0DB3" w:rsidR="009D5A0D" w:rsidRPr="00CF1517" w:rsidRDefault="004B0B8A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95</w:t>
            </w:r>
          </w:p>
        </w:tc>
        <w:tc>
          <w:tcPr>
            <w:tcW w:w="270" w:type="dxa"/>
          </w:tcPr>
          <w:p w14:paraId="170A0CF9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A07D3A" w14:textId="5FDA85EA" w:rsidR="009D5A0D" w:rsidRPr="00CF1517" w:rsidRDefault="004B0B8A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95</w:t>
            </w:r>
          </w:p>
        </w:tc>
      </w:tr>
      <w:tr w:rsidR="009D5A0D" w:rsidRPr="00CF1517" w14:paraId="3F3CFD50" w14:textId="77777777" w:rsidTr="009D5A0D">
        <w:trPr>
          <w:trHeight w:hRule="exact" w:val="389"/>
        </w:trPr>
        <w:tc>
          <w:tcPr>
            <w:tcW w:w="3150" w:type="dxa"/>
          </w:tcPr>
          <w:p w14:paraId="55700DD9" w14:textId="2A793875" w:rsidR="009D5A0D" w:rsidRPr="00CF1517" w:rsidRDefault="009D5A0D" w:rsidP="00B748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ind w:left="-2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972" w:type="dxa"/>
          </w:tcPr>
          <w:p w14:paraId="46D0326C" w14:textId="77777777" w:rsidR="009D5A0D" w:rsidRPr="00CF1517" w:rsidRDefault="009D5A0D" w:rsidP="009D5A0D">
            <w:pPr>
              <w:ind w:left="-108" w:right="-97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C2B24FD" w14:textId="77777777" w:rsidR="009D5A0D" w:rsidRPr="00CF1517" w:rsidRDefault="009D5A0D" w:rsidP="009D5A0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E36C9E3" w14:textId="77777777" w:rsidR="009D5A0D" w:rsidRPr="00CF1517" w:rsidRDefault="009D5A0D" w:rsidP="009D5A0D">
            <w:pPr>
              <w:pStyle w:val="block"/>
              <w:tabs>
                <w:tab w:val="decimal" w:pos="81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6EBEA58" w14:textId="77777777" w:rsidR="009D5A0D" w:rsidRPr="00CF1517" w:rsidRDefault="009D5A0D" w:rsidP="009D5A0D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538A2CDA" w14:textId="77777777" w:rsidR="009D5A0D" w:rsidRPr="00CF1517" w:rsidRDefault="009D5A0D" w:rsidP="009D5A0D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52" w:type="dxa"/>
          </w:tcPr>
          <w:p w14:paraId="76E77CD6" w14:textId="77777777" w:rsidR="009D5A0D" w:rsidRPr="00CF1517" w:rsidRDefault="009D5A0D" w:rsidP="009D5A0D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9AD0F2F" w14:textId="77777777" w:rsidR="009D5A0D" w:rsidRPr="00CF1517" w:rsidRDefault="009D5A0D" w:rsidP="009D5A0D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2C5836" w14:textId="77777777" w:rsidR="009D5A0D" w:rsidRPr="00CF1517" w:rsidRDefault="009D5A0D" w:rsidP="009D5A0D">
            <w:pPr>
              <w:tabs>
                <w:tab w:val="decimal" w:pos="792"/>
              </w:tabs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340FD2A" w14:textId="77777777" w:rsidR="009D5A0D" w:rsidRPr="00CF1517" w:rsidRDefault="009D5A0D" w:rsidP="009D5A0D">
            <w:pPr>
              <w:pStyle w:val="block"/>
              <w:tabs>
                <w:tab w:val="decimal" w:pos="909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D5A0D" w:rsidRPr="00CF1517" w14:paraId="44104A2B" w14:textId="77777777" w:rsidTr="009D5A0D">
        <w:trPr>
          <w:trHeight w:hRule="exact" w:val="389"/>
        </w:trPr>
        <w:tc>
          <w:tcPr>
            <w:tcW w:w="3150" w:type="dxa"/>
          </w:tcPr>
          <w:p w14:paraId="21CEC3BA" w14:textId="77777777" w:rsidR="009D5A0D" w:rsidRPr="00CF1517" w:rsidRDefault="009D5A0D" w:rsidP="00B74862">
            <w:pPr>
              <w:tabs>
                <w:tab w:val="left" w:pos="372"/>
              </w:tabs>
              <w:ind w:left="-2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 หุ้นสามัญ</w:t>
            </w:r>
          </w:p>
        </w:tc>
        <w:tc>
          <w:tcPr>
            <w:tcW w:w="972" w:type="dxa"/>
          </w:tcPr>
          <w:p w14:paraId="14376BFF" w14:textId="10C88CA8" w:rsidR="009D5A0D" w:rsidRPr="00CF1517" w:rsidRDefault="00360B44" w:rsidP="009D5A0D">
            <w:pPr>
              <w:ind w:left="-108" w:right="-9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D36DCAC" w14:textId="77777777" w:rsidR="009D5A0D" w:rsidRPr="00CF1517" w:rsidRDefault="009D5A0D" w:rsidP="009D5A0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CBC6D74" w14:textId="353F671F" w:rsidR="009D5A0D" w:rsidRPr="00CF1517" w:rsidRDefault="00360B44" w:rsidP="009D5A0D">
            <w:pPr>
              <w:pStyle w:val="a3"/>
              <w:tabs>
                <w:tab w:val="decimal" w:pos="812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9D5A0D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608</w:t>
            </w:r>
          </w:p>
        </w:tc>
        <w:tc>
          <w:tcPr>
            <w:tcW w:w="270" w:type="dxa"/>
          </w:tcPr>
          <w:p w14:paraId="53BFD31B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88" w:type="dxa"/>
            <w:tcBorders>
              <w:bottom w:val="double" w:sz="4" w:space="0" w:color="auto"/>
            </w:tcBorders>
          </w:tcPr>
          <w:p w14:paraId="01129618" w14:textId="7E1BF001" w:rsidR="009D5A0D" w:rsidRPr="00CF1517" w:rsidRDefault="00360B44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9D5A0D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608</w:t>
            </w:r>
          </w:p>
        </w:tc>
        <w:tc>
          <w:tcPr>
            <w:tcW w:w="252" w:type="dxa"/>
          </w:tcPr>
          <w:p w14:paraId="4114BDAF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53BDA76F" w14:textId="16AFAA39" w:rsidR="009D5A0D" w:rsidRPr="00CF1517" w:rsidRDefault="00360B44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9D5A0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608</w:t>
            </w:r>
          </w:p>
        </w:tc>
        <w:tc>
          <w:tcPr>
            <w:tcW w:w="270" w:type="dxa"/>
          </w:tcPr>
          <w:p w14:paraId="2DCD2FDB" w14:textId="77777777" w:rsidR="009D5A0D" w:rsidRPr="00CF1517" w:rsidRDefault="009D5A0D" w:rsidP="009D5A0D">
            <w:pPr>
              <w:pStyle w:val="a3"/>
              <w:tabs>
                <w:tab w:val="decimal" w:pos="792"/>
              </w:tabs>
              <w:ind w:right="0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33B1B8EE" w14:textId="6EBE84A2" w:rsidR="009D5A0D" w:rsidRPr="00CF1517" w:rsidRDefault="00360B44" w:rsidP="009D5A0D">
            <w:pPr>
              <w:pStyle w:val="a3"/>
              <w:tabs>
                <w:tab w:val="decimal" w:pos="909"/>
              </w:tabs>
              <w:ind w:left="-108" w:right="-108"/>
              <w:jc w:val="left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="009D5A0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608</w:t>
            </w:r>
          </w:p>
        </w:tc>
      </w:tr>
    </w:tbl>
    <w:p w14:paraId="2CEF4360" w14:textId="66529AFF" w:rsidR="00823DD5" w:rsidRPr="00CF1517" w:rsidRDefault="00823DD5" w:rsidP="00823DD5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ในระหว่างปีสิ้นสุดวันที่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บริษัทมีการจดทะเบียนทุนที่ออกและชำระแล้วจากการใช้สิทธิ </w:t>
      </w:r>
      <w:r w:rsidRPr="00CF1517">
        <w:rPr>
          <w:rFonts w:ascii="Angsana New" w:hAnsi="Angsana New" w:cs="Angsana New"/>
          <w:sz w:val="30"/>
          <w:szCs w:val="30"/>
        </w:rPr>
        <w:br/>
        <w:t>TFG-W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จำนวน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ล้านหุ้น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</w:rPr>
        <w:t>(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เทียบเท่า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>ล้าน</w:t>
      </w:r>
      <w:r w:rsidRPr="00CF1517">
        <w:rPr>
          <w:rFonts w:ascii="Angsana New" w:hAnsi="Angsana New" w:cs="Angsana New"/>
          <w:sz w:val="30"/>
          <w:szCs w:val="30"/>
          <w:cs/>
        </w:rPr>
        <w:t>บาท</w:t>
      </w:r>
      <w:r w:rsidRPr="00CF1517">
        <w:rPr>
          <w:rFonts w:ascii="Angsana New" w:hAnsi="Angsana New" w:cs="Angsana New"/>
          <w:sz w:val="30"/>
          <w:szCs w:val="30"/>
        </w:rPr>
        <w:t xml:space="preserve">)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และได้รับเงินจำนวน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>,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z w:val="30"/>
          <w:szCs w:val="30"/>
        </w:rPr>
        <w:t>7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561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67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ล้านหุ้น (เทียบเท่า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67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 xml:space="preserve">ล้านบาท) และได้รับเงินจำนวน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168</w:t>
      </w:r>
      <w:r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ล้านบาท)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บริษัทได้จดทะเบียนการเพิ่มทุน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ล้านหุ้น (เทียบเท่า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sz w:val="30"/>
          <w:szCs w:val="30"/>
        </w:rPr>
        <w:t>9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ล้านบาท) </w:t>
      </w:r>
      <w:r w:rsidRPr="00CF1517">
        <w:rPr>
          <w:rFonts w:ascii="Angsana New" w:hAnsi="Angsana New" w:cs="Angsana New"/>
          <w:sz w:val="30"/>
          <w:szCs w:val="30"/>
          <w:cs/>
        </w:rPr>
        <w:t>กับกระทรวงพาณิชย์แล้ว</w:t>
      </w:r>
    </w:p>
    <w:p w14:paraId="23F08571" w14:textId="5D3C03B6" w:rsidR="00E86BD6" w:rsidRPr="008A3588" w:rsidRDefault="00E86BD6" w:rsidP="000423BE">
      <w:pPr>
        <w:ind w:left="540"/>
        <w:jc w:val="thaiDistribute"/>
        <w:rPr>
          <w:rFonts w:ascii="Angsana New" w:hAnsi="Angsana New" w:cs="Angsana New"/>
          <w:sz w:val="24"/>
          <w:szCs w:val="24"/>
        </w:rPr>
      </w:pPr>
    </w:p>
    <w:tbl>
      <w:tblPr>
        <w:tblW w:w="9211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6250"/>
        <w:gridCol w:w="1350"/>
        <w:gridCol w:w="270"/>
        <w:gridCol w:w="1341"/>
      </w:tblGrid>
      <w:tr w:rsidR="009E25D0" w:rsidRPr="00CF1517" w14:paraId="42E43F2E" w14:textId="77777777" w:rsidTr="003F6AE9">
        <w:tc>
          <w:tcPr>
            <w:tcW w:w="6250" w:type="dxa"/>
            <w:shd w:val="clear" w:color="auto" w:fill="auto"/>
          </w:tcPr>
          <w:p w14:paraId="7DA7BDBE" w14:textId="0C560249" w:rsidR="009E25D0" w:rsidRPr="00CF1517" w:rsidRDefault="003F6AE9" w:rsidP="00DF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ใบสำคัญแสดงสิทธิ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TFG-W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1350" w:type="dxa"/>
          </w:tcPr>
          <w:p w14:paraId="272723F3" w14:textId="4CA3D0F2" w:rsidR="009E25D0" w:rsidRPr="00CF1517" w:rsidRDefault="00086D0E" w:rsidP="00DF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ind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39AF9EB" w14:textId="77777777" w:rsidR="009E25D0" w:rsidRPr="00CF1517" w:rsidRDefault="009E25D0" w:rsidP="00DF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ind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41" w:type="dxa"/>
            <w:shd w:val="clear" w:color="auto" w:fill="auto"/>
          </w:tcPr>
          <w:p w14:paraId="0B7281A5" w14:textId="38A26E13" w:rsidR="009E25D0" w:rsidRPr="00CF1517" w:rsidRDefault="00086D0E" w:rsidP="00DF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ind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C06899" w:rsidRPr="00CF1517" w14:paraId="6A404946" w14:textId="77777777" w:rsidTr="003F6AE9">
        <w:tc>
          <w:tcPr>
            <w:tcW w:w="6250" w:type="dxa"/>
            <w:shd w:val="clear" w:color="auto" w:fill="auto"/>
          </w:tcPr>
          <w:p w14:paraId="49588FF1" w14:textId="77777777" w:rsidR="00C06899" w:rsidRPr="00CF1517" w:rsidRDefault="00C06899" w:rsidP="00DF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961" w:type="dxa"/>
            <w:gridSpan w:val="3"/>
          </w:tcPr>
          <w:p w14:paraId="6596EE49" w14:textId="77777777" w:rsidR="00C06899" w:rsidRPr="00CF1517" w:rsidRDefault="00C06899" w:rsidP="00DF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ind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พันสิทธิ)</w:t>
            </w:r>
          </w:p>
        </w:tc>
      </w:tr>
      <w:tr w:rsidR="001005C5" w:rsidRPr="00CF1517" w14:paraId="2C2C340C" w14:textId="77777777" w:rsidTr="003F6AE9">
        <w:tc>
          <w:tcPr>
            <w:tcW w:w="6250" w:type="dxa"/>
            <w:shd w:val="clear" w:color="auto" w:fill="auto"/>
          </w:tcPr>
          <w:p w14:paraId="3F47EBB4" w14:textId="22E9F6A4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1350" w:type="dxa"/>
          </w:tcPr>
          <w:p w14:paraId="452A3A19" w14:textId="03BE34C4" w:rsidR="001005C5" w:rsidRPr="00CF1517" w:rsidRDefault="00175509" w:rsidP="001755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003A58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41" w:type="dxa"/>
            <w:shd w:val="clear" w:color="auto" w:fill="auto"/>
          </w:tcPr>
          <w:p w14:paraId="26F1FAB8" w14:textId="29B11594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37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433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71</w:t>
            </w:r>
          </w:p>
        </w:tc>
      </w:tr>
      <w:tr w:rsidR="001005C5" w:rsidRPr="00CF1517" w14:paraId="315B66F0" w14:textId="77777777" w:rsidTr="003F6AE9">
        <w:tc>
          <w:tcPr>
            <w:tcW w:w="6250" w:type="dxa"/>
            <w:shd w:val="clear" w:color="auto" w:fill="auto"/>
          </w:tcPr>
          <w:p w14:paraId="36D5716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ใช้สิทธิระหว่างปี</w:t>
            </w:r>
          </w:p>
        </w:tc>
        <w:tc>
          <w:tcPr>
            <w:tcW w:w="1350" w:type="dxa"/>
          </w:tcPr>
          <w:p w14:paraId="356D92F1" w14:textId="32FB0764" w:rsidR="001005C5" w:rsidRPr="00CF1517" w:rsidRDefault="00175509" w:rsidP="001755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Merge w:val="restart"/>
          </w:tcPr>
          <w:p w14:paraId="47AB010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41" w:type="dxa"/>
            <w:shd w:val="clear" w:color="auto" w:fill="auto"/>
          </w:tcPr>
          <w:p w14:paraId="0652CBA7" w14:textId="48506F15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005C5" w:rsidRPr="00CF1517" w14:paraId="3F16C5FE" w14:textId="77777777" w:rsidTr="003F6AE9">
        <w:tc>
          <w:tcPr>
            <w:tcW w:w="6250" w:type="dxa"/>
            <w:shd w:val="clear" w:color="auto" w:fill="auto"/>
          </w:tcPr>
          <w:p w14:paraId="1A88D18B" w14:textId="0BA73706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  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สิ้นสุดเวลาใช้สิทธิที่กำหนด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0DDB787F" w14:textId="6357460B" w:rsidR="001005C5" w:rsidRPr="00CF1517" w:rsidRDefault="00175509" w:rsidP="001755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Merge/>
          </w:tcPr>
          <w:p w14:paraId="37AA600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41" w:type="dxa"/>
            <w:tcBorders>
              <w:bottom w:val="single" w:sz="4" w:space="0" w:color="auto"/>
            </w:tcBorders>
            <w:shd w:val="clear" w:color="auto" w:fill="auto"/>
          </w:tcPr>
          <w:p w14:paraId="1E33AA3E" w14:textId="70D09B92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005C5" w:rsidRPr="00CF1517" w14:paraId="1A609D86" w14:textId="77777777" w:rsidTr="003F6AE9">
        <w:trPr>
          <w:trHeight w:val="452"/>
        </w:trPr>
        <w:tc>
          <w:tcPr>
            <w:tcW w:w="6250" w:type="dxa"/>
            <w:shd w:val="clear" w:color="auto" w:fill="auto"/>
          </w:tcPr>
          <w:p w14:paraId="67B68753" w14:textId="4A5871F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60726420" w14:textId="2626EF1C" w:rsidR="001005C5" w:rsidRPr="00CF1517" w:rsidRDefault="00175509" w:rsidP="001755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Merge/>
          </w:tcPr>
          <w:p w14:paraId="1F780BD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4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B6A5C37" w14:textId="21DFA391" w:rsidR="001005C5" w:rsidRPr="00CF1517" w:rsidRDefault="001005C5" w:rsidP="006331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4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CCC4EC5" w14:textId="77777777" w:rsidR="0088560B" w:rsidRPr="008A3588" w:rsidRDefault="0088560B" w:rsidP="005D5DE0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68FB38FE" w14:textId="77777777" w:rsidR="00A644EA" w:rsidRPr="00CF1517" w:rsidRDefault="00A644EA" w:rsidP="00A644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117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ส่วนเกินมูลค่าหุ้น</w:t>
      </w:r>
    </w:p>
    <w:p w14:paraId="08C64A49" w14:textId="77777777" w:rsidR="00A644EA" w:rsidRPr="008A3588" w:rsidRDefault="00A644EA" w:rsidP="00A644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117"/>
        <w:rPr>
          <w:rFonts w:ascii="Angsana New" w:hAnsi="Angsana New" w:cs="Angsana New"/>
          <w:sz w:val="30"/>
          <w:szCs w:val="30"/>
        </w:rPr>
      </w:pPr>
    </w:p>
    <w:p w14:paraId="3A1C761C" w14:textId="5A877042" w:rsidR="00A644EA" w:rsidRPr="00CF1517" w:rsidRDefault="00A644EA" w:rsidP="00A644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11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มาตรา </w:t>
      </w:r>
      <w:r w:rsidR="00360B44" w:rsidRPr="00360B44">
        <w:rPr>
          <w:rFonts w:ascii="Angsana New" w:hAnsi="Angsana New" w:cs="Angsana New"/>
          <w:sz w:val="30"/>
          <w:szCs w:val="30"/>
        </w:rPr>
        <w:t>51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ในกรณีที่บริษัทเสนอขายหุ้น</w:t>
      </w:r>
      <w:r w:rsidRPr="00CF1517">
        <w:rPr>
          <w:rFonts w:ascii="Angsana New" w:hAnsi="Angsana New" w:cs="Angsana New"/>
          <w:spacing w:val="-6"/>
          <w:sz w:val="30"/>
          <w:szCs w:val="30"/>
          <w:cs/>
        </w:rPr>
        <w:t>สูงกว่ามูลค่าหุ้นที่จดทะเบียนไว้ บริษัทต้องนำเงินค่าหุ้นส่วนเกินนี้ตั้งเป็นทุนสำรองไว้ (</w:t>
      </w:r>
      <w:r w:rsidRPr="00CF1517">
        <w:rPr>
          <w:rFonts w:ascii="Angsana New" w:hAnsi="Angsana New" w:cs="Angsana New"/>
          <w:spacing w:val="-6"/>
          <w:sz w:val="30"/>
          <w:szCs w:val="30"/>
        </w:rPr>
        <w:t>“</w:t>
      </w:r>
      <w:r w:rsidRPr="00CF1517">
        <w:rPr>
          <w:rFonts w:ascii="Angsana New" w:hAnsi="Angsana New" w:cs="Angsana New"/>
          <w:spacing w:val="-6"/>
          <w:sz w:val="30"/>
          <w:szCs w:val="30"/>
          <w:cs/>
        </w:rPr>
        <w:t>ส่วนเกินมูลค่าหุ้นสามัญ</w:t>
      </w:r>
      <w:r w:rsidRPr="00CF1517">
        <w:rPr>
          <w:rFonts w:ascii="Angsana New" w:hAnsi="Angsana New" w:cs="Angsana New"/>
          <w:spacing w:val="-6"/>
          <w:sz w:val="30"/>
          <w:szCs w:val="30"/>
        </w:rPr>
        <w:t>”</w:t>
      </w:r>
      <w:r w:rsidRPr="00CF1517">
        <w:rPr>
          <w:rFonts w:ascii="Angsana New" w:hAnsi="Angsana New" w:cs="Angsana New"/>
          <w:spacing w:val="-6"/>
          <w:sz w:val="30"/>
          <w:szCs w:val="30"/>
          <w:cs/>
        </w:rPr>
        <w:t>)</w:t>
      </w:r>
      <w:r w:rsidRPr="00CF1517">
        <w:rPr>
          <w:rFonts w:ascii="Angsana New" w:hAnsi="Angsana New" w:cs="Angsana New"/>
          <w:sz w:val="30"/>
          <w:szCs w:val="30"/>
        </w:rPr>
        <w:t xml:space="preserve">       </w:t>
      </w:r>
      <w:r w:rsidRPr="00CF1517">
        <w:rPr>
          <w:rFonts w:ascii="Angsana New" w:hAnsi="Angsana New" w:cs="Angsana New"/>
          <w:sz w:val="30"/>
          <w:szCs w:val="30"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ส่วนเกินมูลค่าหุ้นสามัญนี้จะนำไปจ่ายเป็นเงินปันผลไม่ได้</w:t>
      </w:r>
    </w:p>
    <w:p w14:paraId="4B4C5089" w14:textId="5B5144A3" w:rsidR="008A3588" w:rsidRDefault="008A358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57C3041E" w14:textId="6F81EA1B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65FF0DA2" w14:textId="04BAFB90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14517285" w14:textId="13A31C6E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73865FB4" w14:textId="051281FE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32119BA8" w14:textId="688D4037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0DE56310" w14:textId="34161190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4DAC965B" w14:textId="7111011D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3464B07E" w14:textId="15D3AE76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74D8B2CA" w14:textId="06479082" w:rsidR="007C2AA6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027F8440" w14:textId="7101477D" w:rsidR="001C1B46" w:rsidRDefault="001C1B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5920881D" w14:textId="77777777" w:rsidR="001C1B46" w:rsidRDefault="001C1B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6D1D2572" w14:textId="77777777" w:rsidR="007C2AA6" w:rsidRPr="008A3588" w:rsidRDefault="007C2A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p w14:paraId="27185445" w14:textId="77777777" w:rsidR="006E3615" w:rsidRPr="00CF1517" w:rsidRDefault="006E3615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สำรอง</w:t>
      </w:r>
    </w:p>
    <w:p w14:paraId="6B65A6AB" w14:textId="77777777" w:rsidR="006E3615" w:rsidRPr="008A3588" w:rsidRDefault="006E3615" w:rsidP="006E3615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p w14:paraId="35B7D287" w14:textId="77777777" w:rsidR="00083190" w:rsidRPr="00CF1517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สำรองประกอบด้วย</w:t>
      </w:r>
    </w:p>
    <w:p w14:paraId="681447CD" w14:textId="68343171" w:rsidR="00083190" w:rsidRPr="008A3588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="Angsana New" w:hAnsi="Angsana New" w:cs="Angsana New"/>
          <w:sz w:val="30"/>
          <w:szCs w:val="30"/>
        </w:rPr>
      </w:pPr>
    </w:p>
    <w:p w14:paraId="6D137D9A" w14:textId="77777777" w:rsidR="00083190" w:rsidRPr="00CF1517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การจัดสรรกำไร และ</w:t>
      </w:r>
      <w:r w:rsidRPr="00CF1517">
        <w:rPr>
          <w:rFonts w:ascii="Angsana New" w:hAnsi="Angsana New" w:cs="Angsana New"/>
          <w:b/>
          <w:bCs/>
          <w:i/>
          <w:iCs/>
          <w:sz w:val="30"/>
          <w:szCs w:val="30"/>
        </w:rPr>
        <w:t>/</w:t>
      </w: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หรือ กำไรสะสม</w:t>
      </w:r>
    </w:p>
    <w:p w14:paraId="1FC67FFF" w14:textId="77777777" w:rsidR="00083190" w:rsidRPr="008A3588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  <w:cs/>
        </w:rPr>
      </w:pPr>
    </w:p>
    <w:p w14:paraId="1D2927A4" w14:textId="77777777" w:rsidR="00083190" w:rsidRPr="00CF1517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jc w:val="both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สำรองตามกฎหมาย</w:t>
      </w:r>
    </w:p>
    <w:p w14:paraId="4EE2756D" w14:textId="77777777" w:rsidR="00083190" w:rsidRPr="008A3588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jc w:val="both"/>
        <w:rPr>
          <w:rFonts w:ascii="Angsana New" w:hAnsi="Angsana New" w:cs="Angsana New"/>
          <w:sz w:val="30"/>
          <w:szCs w:val="30"/>
        </w:rPr>
      </w:pPr>
    </w:p>
    <w:p w14:paraId="60BFAEF0" w14:textId="73C32542" w:rsidR="00CE37BF" w:rsidRPr="00CF1517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มาตรา </w:t>
      </w:r>
      <w:r w:rsidR="00360B44" w:rsidRPr="00360B44">
        <w:rPr>
          <w:rFonts w:ascii="Angsana New" w:hAnsi="Angsana New" w:cs="Angsana New"/>
          <w:sz w:val="30"/>
          <w:szCs w:val="30"/>
        </w:rPr>
        <w:t>116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บริษัทจะต้องจัดสรรบัญชีสำรอง (</w:t>
      </w:r>
      <w:r w:rsidRPr="00CF1517">
        <w:rPr>
          <w:rFonts w:ascii="Angsana New" w:hAnsi="Angsana New" w:cs="Angsana New"/>
          <w:sz w:val="30"/>
          <w:szCs w:val="30"/>
        </w:rPr>
        <w:t>“</w:t>
      </w:r>
      <w:r w:rsidR="00E35453" w:rsidRPr="00CF1517">
        <w:rPr>
          <w:rFonts w:ascii="Angsana New" w:hAnsi="Angsana New" w:cs="Angsana New"/>
          <w:sz w:val="30"/>
          <w:szCs w:val="30"/>
          <w:cs/>
        </w:rPr>
        <w:t>สำรองตามก</w:t>
      </w:r>
      <w:r w:rsidR="00764C9C" w:rsidRPr="00CF1517">
        <w:rPr>
          <w:rFonts w:ascii="Angsana New" w:hAnsi="Angsana New" w:cs="Angsana New"/>
          <w:sz w:val="30"/>
          <w:szCs w:val="30"/>
          <w:cs/>
        </w:rPr>
        <w:t>ฎ</w:t>
      </w:r>
      <w:r w:rsidRPr="00CF1517">
        <w:rPr>
          <w:rFonts w:ascii="Angsana New" w:hAnsi="Angsana New" w:cs="Angsana New"/>
          <w:sz w:val="30"/>
          <w:szCs w:val="30"/>
          <w:cs/>
        </w:rPr>
        <w:t>หมาย</w:t>
      </w:r>
      <w:r w:rsidRPr="00CF1517">
        <w:rPr>
          <w:rFonts w:ascii="Angsana New" w:hAnsi="Angsana New" w:cs="Angsana New"/>
          <w:sz w:val="30"/>
          <w:szCs w:val="30"/>
        </w:rPr>
        <w:t>”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) อย่างน้อยร้อยละ 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ของกำไรสุทธิประจำปีสุทธิจากขาดทุนส</w:t>
      </w:r>
      <w:r w:rsidR="00E35453" w:rsidRPr="00CF1517">
        <w:rPr>
          <w:rFonts w:ascii="Angsana New" w:hAnsi="Angsana New" w:cs="Angsana New"/>
          <w:sz w:val="30"/>
          <w:szCs w:val="30"/>
          <w:cs/>
        </w:rPr>
        <w:t>ะสมยกมา (ถ้ามี) จนกว่า สำรองตามกฎ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หมายนี้จะมีจำนวนไม่น้อยกว่าร้อยละ </w:t>
      </w:r>
      <w:r w:rsidR="00360B44" w:rsidRPr="00360B44">
        <w:rPr>
          <w:rFonts w:ascii="Angsana New" w:hAnsi="Angsana New" w:cs="Angsana New"/>
          <w:sz w:val="30"/>
          <w:szCs w:val="30"/>
        </w:rPr>
        <w:t>10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ของทุนจดทะเบียน เงินสำรองตามกฎหมายนี้จะนำไปจ่ายเป็นเงินปันผลไม่ได้ </w:t>
      </w:r>
    </w:p>
    <w:p w14:paraId="28B645B5" w14:textId="77777777" w:rsidR="00054A85" w:rsidRPr="00CF1517" w:rsidRDefault="00054A85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jc w:val="thaiDistribute"/>
        <w:rPr>
          <w:rFonts w:ascii="Angsana New" w:hAnsi="Angsana New" w:cs="Angsana New"/>
          <w:sz w:val="20"/>
          <w:szCs w:val="20"/>
        </w:rPr>
      </w:pPr>
    </w:p>
    <w:p w14:paraId="34A70CF2" w14:textId="2B644673" w:rsidR="000B3E60" w:rsidRPr="00CF1517" w:rsidRDefault="00C06899" w:rsidP="00811E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D80BCC">
        <w:rPr>
          <w:rFonts w:ascii="Angsana New" w:hAnsi="Angsana New" w:cs="Angsana New" w:hint="cs"/>
          <w:spacing w:val="4"/>
          <w:sz w:val="30"/>
          <w:szCs w:val="30"/>
          <w:cs/>
        </w:rPr>
        <w:t>บริษัทได้จัดสรรสำรองตามกฎหมายสำหรับปีสิ้นสุดวันที่</w:t>
      </w:r>
      <w:r w:rsidRPr="00D80BCC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pacing w:val="4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4"/>
          <w:sz w:val="30"/>
          <w:szCs w:val="30"/>
        </w:rPr>
        <w:t>1</w:t>
      </w:r>
      <w:r w:rsidRPr="00D80BCC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Pr="00D80BCC">
        <w:rPr>
          <w:rFonts w:ascii="Angsana New" w:hAnsi="Angsana New" w:cs="Angsana New" w:hint="cs"/>
          <w:spacing w:val="4"/>
          <w:sz w:val="30"/>
          <w:szCs w:val="30"/>
          <w:cs/>
        </w:rPr>
        <w:t xml:space="preserve">ธันวาคม </w:t>
      </w:r>
      <w:r w:rsidR="00086D0E" w:rsidRPr="00D80BCC">
        <w:rPr>
          <w:rFonts w:ascii="Angsana New" w:hAnsi="Angsana New" w:cs="Angsana New"/>
          <w:spacing w:val="4"/>
          <w:sz w:val="30"/>
          <w:szCs w:val="30"/>
        </w:rPr>
        <w:t>2</w:t>
      </w:r>
      <w:r w:rsidR="00360B44" w:rsidRPr="00D80BCC">
        <w:rPr>
          <w:rFonts w:ascii="Angsana New" w:hAnsi="Angsana New" w:cs="Angsana New"/>
          <w:spacing w:val="4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pacing w:val="4"/>
          <w:sz w:val="30"/>
          <w:szCs w:val="30"/>
        </w:rPr>
        <w:t>3</w:t>
      </w:r>
      <w:r w:rsidRPr="00D80BCC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Pr="00D80BCC">
        <w:rPr>
          <w:rFonts w:ascii="Angsana New" w:hAnsi="Angsana New" w:cs="Angsana New" w:hint="cs"/>
          <w:spacing w:val="4"/>
          <w:sz w:val="30"/>
          <w:szCs w:val="30"/>
          <w:cs/>
        </w:rPr>
        <w:t>เป็นจำนวนเงิน</w:t>
      </w:r>
      <w:r w:rsidR="001C36FE" w:rsidRPr="00D80BCC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="00360B44" w:rsidRPr="00D80BCC">
        <w:rPr>
          <w:rFonts w:ascii="Angsana New" w:hAnsi="Angsana New" w:cs="Angsana New"/>
          <w:spacing w:val="4"/>
          <w:sz w:val="30"/>
          <w:szCs w:val="30"/>
        </w:rPr>
        <w:t>8</w:t>
      </w:r>
      <w:r w:rsidR="008A3588">
        <w:rPr>
          <w:rFonts w:ascii="Angsana New" w:hAnsi="Angsana New" w:cs="Angsana New"/>
          <w:spacing w:val="4"/>
          <w:sz w:val="30"/>
          <w:szCs w:val="30"/>
        </w:rPr>
        <w:t>1</w:t>
      </w:r>
      <w:r w:rsidR="001C36FE" w:rsidRPr="00D80BCC">
        <w:rPr>
          <w:rFonts w:ascii="Angsana New" w:hAnsi="Angsana New" w:cs="Angsana New"/>
          <w:spacing w:val="4"/>
          <w:sz w:val="30"/>
          <w:szCs w:val="30"/>
        </w:rPr>
        <w:t>.</w:t>
      </w:r>
      <w:r w:rsidR="008A3588">
        <w:rPr>
          <w:rFonts w:ascii="Angsana New" w:hAnsi="Angsana New" w:cs="Angsana New"/>
          <w:spacing w:val="4"/>
          <w:sz w:val="30"/>
          <w:szCs w:val="30"/>
        </w:rPr>
        <w:t>0</w:t>
      </w:r>
      <w:r w:rsidRPr="00D80BCC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Pr="00D80BCC">
        <w:rPr>
          <w:rFonts w:ascii="Angsana New" w:hAnsi="Angsana New" w:cs="Angsana New" w:hint="cs"/>
          <w:spacing w:val="4"/>
          <w:sz w:val="30"/>
          <w:szCs w:val="30"/>
          <w:cs/>
        </w:rPr>
        <w:t xml:space="preserve">ล้านบาท </w:t>
      </w:r>
      <w:r w:rsidRPr="00D80BCC">
        <w:rPr>
          <w:rFonts w:ascii="Angsana New" w:hAnsi="Angsana New" w:cs="Angsana New"/>
          <w:i/>
          <w:iCs/>
          <w:spacing w:val="4"/>
          <w:sz w:val="30"/>
          <w:szCs w:val="30"/>
        </w:rPr>
        <w:t>(</w:t>
      </w:r>
      <w:r w:rsidR="00086D0E" w:rsidRPr="00D80BCC">
        <w:rPr>
          <w:rFonts w:ascii="Angsana New" w:hAnsi="Angsana New" w:cs="Angsana New"/>
          <w:i/>
          <w:iCs/>
          <w:spacing w:val="4"/>
          <w:sz w:val="30"/>
          <w:szCs w:val="30"/>
        </w:rPr>
        <w:t>2</w:t>
      </w:r>
      <w:r w:rsidR="00360B44" w:rsidRPr="00D80BCC">
        <w:rPr>
          <w:rFonts w:ascii="Angsana New" w:hAnsi="Angsana New" w:cs="Angsana New"/>
          <w:i/>
          <w:iCs/>
          <w:spacing w:val="4"/>
          <w:sz w:val="30"/>
          <w:szCs w:val="30"/>
        </w:rPr>
        <w:t>56</w:t>
      </w:r>
      <w:r w:rsidR="00086D0E" w:rsidRPr="00D80BCC">
        <w:rPr>
          <w:rFonts w:ascii="Angsana New" w:hAnsi="Angsana New" w:cs="Angsana New"/>
          <w:i/>
          <w:iCs/>
          <w:spacing w:val="4"/>
          <w:sz w:val="30"/>
          <w:szCs w:val="30"/>
        </w:rPr>
        <w:t>2</w:t>
      </w:r>
      <w:r w:rsidRPr="00D80BCC">
        <w:rPr>
          <w:rFonts w:ascii="Angsana New" w:hAnsi="Angsana New" w:cs="Angsana New"/>
          <w:i/>
          <w:iCs/>
          <w:spacing w:val="4"/>
          <w:sz w:val="30"/>
          <w:szCs w:val="30"/>
        </w:rPr>
        <w:t>: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51</w:t>
      </w:r>
      <w:r w:rsidR="001005C5" w:rsidRPr="00CF1517">
        <w:rPr>
          <w:rFonts w:ascii="Angsana New" w:hAnsi="Angsana New" w:cs="Angsana New"/>
          <w:i/>
          <w:iCs/>
          <w:sz w:val="30"/>
          <w:szCs w:val="30"/>
        </w:rPr>
        <w:t>.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6</w:t>
      </w:r>
      <w:r w:rsidR="00A14FB1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ล้านบาท)</w:t>
      </w:r>
    </w:p>
    <w:p w14:paraId="7AC2A523" w14:textId="77777777" w:rsidR="007D081F" w:rsidRPr="0088560B" w:rsidRDefault="007D081F" w:rsidP="00811E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61CE9BB" w14:textId="77777777" w:rsidR="00083190" w:rsidRPr="00CF1517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="Angsana New" w:hAnsi="Angsana New" w:cs="Angsana New"/>
          <w:b/>
          <w:bCs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องค์ประกอบอื่นของส่วนของผู้ถือหุ้น</w:t>
      </w:r>
    </w:p>
    <w:p w14:paraId="7E3F96C0" w14:textId="77777777" w:rsidR="00083190" w:rsidRPr="00CF1517" w:rsidRDefault="00083190" w:rsidP="000831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rPr>
          <w:rFonts w:ascii="Angsana New" w:hAnsi="Angsana New" w:cs="Angsana New"/>
          <w:sz w:val="30"/>
          <w:szCs w:val="30"/>
        </w:rPr>
      </w:pPr>
    </w:p>
    <w:p w14:paraId="7C5F46CF" w14:textId="23CC9667" w:rsidR="00E157BA" w:rsidRDefault="00E157BA" w:rsidP="00E157B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CF1517">
        <w:rPr>
          <w:rFonts w:asciiTheme="majorBidi" w:hAnsiTheme="majorBidi" w:cstheme="majorBidi"/>
          <w:b/>
          <w:bCs/>
          <w:sz w:val="30"/>
          <w:szCs w:val="30"/>
          <w:cs/>
        </w:rPr>
        <w:t>สำรองการแปลงค่างบการเงิน</w:t>
      </w:r>
    </w:p>
    <w:p w14:paraId="7AB2ACCE" w14:textId="77777777" w:rsidR="008E214E" w:rsidRPr="00CF1517" w:rsidRDefault="008E214E" w:rsidP="00E157B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</w:p>
    <w:p w14:paraId="5FB21AAF" w14:textId="40EF7A2D" w:rsidR="00083190" w:rsidRPr="00CF1517" w:rsidRDefault="00E157BA" w:rsidP="00E157B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</w:t>
      </w:r>
    </w:p>
    <w:p w14:paraId="1D9DFA2B" w14:textId="77777777" w:rsidR="00E157BA" w:rsidRPr="0088560B" w:rsidRDefault="00E157BA" w:rsidP="00E157B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rPr>
          <w:rFonts w:ascii="Angsana New" w:hAnsi="Angsana New" w:cs="Angsana New"/>
          <w:sz w:val="30"/>
          <w:szCs w:val="30"/>
        </w:rPr>
      </w:pPr>
    </w:p>
    <w:p w14:paraId="19712332" w14:textId="339C4E4D" w:rsidR="00633198" w:rsidRDefault="00633198" w:rsidP="006331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Theme="majorBidi" w:hAnsiTheme="majorBidi" w:cstheme="majorBidi"/>
          <w:b/>
          <w:bCs/>
          <w:sz w:val="30"/>
          <w:szCs w:val="30"/>
        </w:rPr>
      </w:pPr>
      <w:r w:rsidRPr="00CF1517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CF1517">
        <w:rPr>
          <w:rFonts w:asciiTheme="majorBidi" w:hAnsiTheme="majorBidi" w:cstheme="majorBidi"/>
          <w:b/>
          <w:bCs/>
          <w:sz w:val="30"/>
          <w:szCs w:val="30"/>
          <w:cs/>
        </w:rPr>
        <w:t>การตีราคาสินทรัพย์ใหม่</w:t>
      </w:r>
    </w:p>
    <w:p w14:paraId="0E74B65E" w14:textId="77777777" w:rsidR="008E214E" w:rsidRPr="00CF1517" w:rsidRDefault="008E214E" w:rsidP="006331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p w14:paraId="541D467F" w14:textId="3E2EE65E" w:rsidR="00633198" w:rsidRDefault="00633198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สำรอง</w:t>
      </w:r>
      <w:r w:rsidRPr="00CF1517">
        <w:rPr>
          <w:rFonts w:asciiTheme="majorBidi" w:hAnsiTheme="majorBidi" w:cstheme="majorBidi"/>
          <w:sz w:val="30"/>
          <w:szCs w:val="30"/>
          <w:cs/>
        </w:rPr>
        <w:t>การตีราคาสินทรัพย์ใหม่ประกอบด้วยผลรวมของการเปลี่ยนแปลงสุทธิของการตีราคาที่ดินที่แสดงในงบการเงินด้วยการตีราคาใหม่จนกระทั่งมีการขายหรือจำหน่าย</w:t>
      </w:r>
    </w:p>
    <w:p w14:paraId="28486BB5" w14:textId="49BA641F" w:rsidR="008A3588" w:rsidRDefault="008A3588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810BD4F" w14:textId="12326CC5" w:rsidR="008A3588" w:rsidRDefault="008A3588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38379D7" w14:textId="55E5F064" w:rsidR="007C2AA6" w:rsidRDefault="007C2AA6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440A83" w14:textId="5A5429CA" w:rsidR="007C2AA6" w:rsidRDefault="007C2AA6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9D4214B" w14:textId="0A0E1E34" w:rsidR="007C2AA6" w:rsidRDefault="007C2AA6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B851B67" w14:textId="77777777" w:rsidR="007C2AA6" w:rsidRPr="0088560B" w:rsidRDefault="007C2AA6" w:rsidP="008856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AF5B441" w14:textId="77777777" w:rsidR="00E17886" w:rsidRPr="00CF1517" w:rsidRDefault="00804175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ส่วนงาน</w:t>
      </w:r>
      <w:r w:rsidR="001F2423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ดำเนินงาน</w:t>
      </w:r>
      <w:r w:rsidR="003D09B4" w:rsidRPr="00CF1517">
        <w:rPr>
          <w:rFonts w:ascii="Angsana New" w:hAnsi="Angsana New" w:cs="Angsana New" w:hint="cs"/>
          <w:sz w:val="30"/>
          <w:szCs w:val="30"/>
          <w:u w:val="none"/>
          <w:cs/>
          <w:lang w:val="th-TH"/>
        </w:rPr>
        <w:t>และการจำแนกรายได้</w:t>
      </w:r>
    </w:p>
    <w:p w14:paraId="4F10EC77" w14:textId="165B8696" w:rsidR="00E17886" w:rsidRPr="00CF1517" w:rsidRDefault="00E17886" w:rsidP="00E17886">
      <w:pPr>
        <w:rPr>
          <w:rFonts w:ascii="Angsana New" w:hAnsi="Angsana New" w:cs="Angsana New"/>
          <w:sz w:val="24"/>
          <w:szCs w:val="24"/>
        </w:rPr>
      </w:pPr>
    </w:p>
    <w:p w14:paraId="7C9D4D8E" w14:textId="6D19B1F1" w:rsidR="005D6BDA" w:rsidRPr="00CF1517" w:rsidRDefault="005D6BDA" w:rsidP="000425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 w:cs="Angsana New"/>
          <w:i/>
          <w:iCs/>
          <w:spacing w:val="-4"/>
          <w:sz w:val="30"/>
          <w:szCs w:val="30"/>
        </w:rPr>
      </w:pPr>
      <w:r w:rsidRPr="00CF1517">
        <w:rPr>
          <w:rFonts w:ascii="Angsana New" w:hAnsi="Angsana New" w:cs="Angsana New" w:hint="cs"/>
          <w:i/>
          <w:iCs/>
          <w:spacing w:val="-4"/>
          <w:sz w:val="30"/>
          <w:szCs w:val="30"/>
          <w:cs/>
        </w:rPr>
        <w:t>ส่วนงานดำเนินงาน</w:t>
      </w:r>
    </w:p>
    <w:p w14:paraId="0DCC49B7" w14:textId="77777777" w:rsidR="005D6BDA" w:rsidRPr="00CF1517" w:rsidRDefault="005D6BDA" w:rsidP="000425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 w:cs="Angsana New"/>
          <w:i/>
          <w:iCs/>
          <w:spacing w:val="-4"/>
          <w:sz w:val="24"/>
          <w:szCs w:val="24"/>
          <w:cs/>
        </w:rPr>
      </w:pPr>
    </w:p>
    <w:p w14:paraId="574C7CAD" w14:textId="2C3EB472" w:rsidR="00042503" w:rsidRPr="00CF1517" w:rsidRDefault="00E17886" w:rsidP="000425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กลุ่มบริษัทประกอบธุรกิจเกี่ยวกับธุรกิจการผลิตและจำหน่ายไก่สดแช่เย็นและแช่แข็ง และผลิตภัณฑ์สำเร็จรูปจาก</w:t>
      </w:r>
      <w:r w:rsidR="000D450D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 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เนื้อไก่รวมทั้งผลิตและจำหน่ายสุกรและอาหารสัตว์ </w:t>
      </w:r>
      <w:r w:rsidR="00042503" w:rsidRPr="00CF1517">
        <w:rPr>
          <w:rFonts w:ascii="Angsana New" w:hAnsi="Angsana New" w:cs="Angsana New"/>
          <w:sz w:val="30"/>
          <w:szCs w:val="30"/>
          <w:cs/>
        </w:rPr>
        <w:t>ผู้มีอำนาจตัดสินใจสูงสุดด้านการดำเนินงานสอบทานรายงานการจัดการภายในของแต่ละหน่วยงานธุรกิจที่สำคัญอย่างน้อยทุกไตรมาส การดำเนินงานของแต่ละส่วนงานที่รายงานของกลุ่มบริษัทโดยสรุปมีดังนี้</w:t>
      </w:r>
    </w:p>
    <w:p w14:paraId="2C57E4D2" w14:textId="77777777" w:rsidR="00C8291B" w:rsidRPr="00CF1517" w:rsidRDefault="00C8291B" w:rsidP="00E17886">
      <w:pPr>
        <w:ind w:left="547"/>
        <w:jc w:val="thaiDistribute"/>
        <w:rPr>
          <w:rFonts w:ascii="Angsana New" w:hAnsi="Angsana New" w:cs="Angsana New"/>
          <w:spacing w:val="-4"/>
          <w:sz w:val="24"/>
          <w:szCs w:val="24"/>
        </w:rPr>
      </w:pPr>
    </w:p>
    <w:p w14:paraId="42F21C50" w14:textId="480F59F8" w:rsidR="00C8291B" w:rsidRPr="00CF1517" w:rsidRDefault="001016E0" w:rsidP="00E17886">
      <w:pPr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ส่วนงานที่</w:t>
      </w:r>
      <w:r w:rsidR="00C8291B" w:rsidRPr="00CF1517">
        <w:rPr>
          <w:rFonts w:ascii="Angsana New" w:hAnsi="Angsana New" w:cs="Angsana New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1</w:t>
      </w:r>
      <w:r w:rsidR="000D450D" w:rsidRPr="00CF1517">
        <w:rPr>
          <w:rFonts w:ascii="Angsana New" w:hAnsi="Angsana New" w:cs="Angsana New"/>
          <w:sz w:val="30"/>
          <w:szCs w:val="30"/>
        </w:rPr>
        <w:t>:</w:t>
      </w:r>
      <w:r w:rsidR="00C8291B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8291B" w:rsidRPr="00CF1517">
        <w:rPr>
          <w:rFonts w:ascii="Angsana New" w:hAnsi="Angsana New" w:cs="Angsana New"/>
          <w:sz w:val="30"/>
          <w:szCs w:val="30"/>
          <w:cs/>
        </w:rPr>
        <w:t>ธุรกิจไก่</w:t>
      </w:r>
    </w:p>
    <w:p w14:paraId="5D35029A" w14:textId="3098D80D" w:rsidR="00C8291B" w:rsidRPr="00CF1517" w:rsidRDefault="001016E0" w:rsidP="00C8291B">
      <w:pPr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ส่วนงานที่</w:t>
      </w:r>
      <w:r w:rsidR="00C8291B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0D450D" w:rsidRPr="00CF1517">
        <w:rPr>
          <w:rFonts w:ascii="Angsana New" w:hAnsi="Angsana New" w:cs="Angsana New"/>
          <w:sz w:val="30"/>
          <w:szCs w:val="30"/>
        </w:rPr>
        <w:t>:</w:t>
      </w:r>
      <w:r w:rsidR="00C8291B" w:rsidRPr="00CF1517">
        <w:rPr>
          <w:rFonts w:ascii="Angsana New" w:hAnsi="Angsana New" w:cs="Angsana New"/>
          <w:sz w:val="30"/>
          <w:szCs w:val="30"/>
        </w:rPr>
        <w:t xml:space="preserve"> </w:t>
      </w:r>
      <w:r w:rsidR="00C8291B" w:rsidRPr="00CF1517">
        <w:rPr>
          <w:rFonts w:ascii="Angsana New" w:hAnsi="Angsana New" w:cs="Angsana New"/>
          <w:sz w:val="30"/>
          <w:szCs w:val="30"/>
          <w:cs/>
        </w:rPr>
        <w:t>ธุรกิจสุกร</w:t>
      </w:r>
    </w:p>
    <w:p w14:paraId="55B1AA1B" w14:textId="6342EF38" w:rsidR="00C8291B" w:rsidRPr="00CF1517" w:rsidRDefault="001016E0" w:rsidP="00C8291B">
      <w:pPr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ส่วนงานที่</w:t>
      </w:r>
      <w:r w:rsidR="000D450D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0D450D" w:rsidRPr="00CF1517">
        <w:rPr>
          <w:rFonts w:ascii="Angsana New" w:hAnsi="Angsana New" w:cs="Angsana New"/>
          <w:sz w:val="30"/>
          <w:szCs w:val="30"/>
        </w:rPr>
        <w:t xml:space="preserve">: </w:t>
      </w:r>
      <w:r w:rsidR="00C8291B" w:rsidRPr="00CF1517">
        <w:rPr>
          <w:rFonts w:ascii="Angsana New" w:hAnsi="Angsana New" w:cs="Angsana New"/>
          <w:sz w:val="30"/>
          <w:szCs w:val="30"/>
          <w:cs/>
        </w:rPr>
        <w:t>ธุรกิจอาหารสัตว์</w:t>
      </w:r>
    </w:p>
    <w:p w14:paraId="1BD7B7AF" w14:textId="1FBEFD3D" w:rsidR="001016E0" w:rsidRPr="00CF1517" w:rsidRDefault="001016E0" w:rsidP="00C8291B">
      <w:pPr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ส่วนงานที่ </w:t>
      </w:r>
      <w:r w:rsidR="004B0B8A" w:rsidRPr="004B0B8A">
        <w:rPr>
          <w:rFonts w:ascii="Angsana New" w:hAnsi="Angsana New" w:cs="Angsana New"/>
          <w:sz w:val="30"/>
          <w:szCs w:val="30"/>
        </w:rPr>
        <w:t>4</w:t>
      </w:r>
      <w:r w:rsidR="000D450D" w:rsidRPr="00CF1517">
        <w:rPr>
          <w:rFonts w:ascii="Angsana New" w:hAnsi="Angsana New" w:cs="Angsana New"/>
          <w:sz w:val="30"/>
          <w:szCs w:val="30"/>
        </w:rPr>
        <w:t>: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ธุรกิจอื่นๆ</w:t>
      </w:r>
    </w:p>
    <w:p w14:paraId="3DAE814D" w14:textId="77777777" w:rsidR="001016E0" w:rsidRPr="00CF1517" w:rsidRDefault="001016E0" w:rsidP="00C8291B">
      <w:pPr>
        <w:ind w:left="547"/>
        <w:jc w:val="thaiDistribute"/>
        <w:rPr>
          <w:rFonts w:ascii="Angsana New" w:hAnsi="Angsana New" w:cs="Angsana New"/>
          <w:sz w:val="24"/>
          <w:szCs w:val="24"/>
        </w:rPr>
      </w:pPr>
    </w:p>
    <w:p w14:paraId="6AA340CF" w14:textId="37A89A0C" w:rsidR="00804175" w:rsidRPr="00CF1517" w:rsidRDefault="001016E0" w:rsidP="001016E0">
      <w:pPr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B00E4B">
        <w:rPr>
          <w:rFonts w:ascii="Angsana New" w:hAnsi="Angsana New" w:cs="Angsana New"/>
          <w:spacing w:val="4"/>
          <w:sz w:val="30"/>
          <w:szCs w:val="30"/>
          <w:cs/>
        </w:rPr>
        <w:t>ทั้งนี้ ผู้มีอำนาจตัดสินใจสูงสุดด้านการดำเนินงานได้ใช้กำไรก่อนต้นทุนทางการเงินและค่า</w:t>
      </w:r>
      <w:r w:rsidR="007B127D" w:rsidRPr="00B00E4B">
        <w:rPr>
          <w:rFonts w:ascii="Angsana New" w:hAnsi="Angsana New" w:cs="Angsana New"/>
          <w:spacing w:val="4"/>
          <w:sz w:val="30"/>
          <w:szCs w:val="30"/>
          <w:cs/>
        </w:rPr>
        <w:t>ใช้จ่ายภาษี</w:t>
      </w:r>
      <w:r w:rsidRPr="00B00E4B">
        <w:rPr>
          <w:rFonts w:ascii="Angsana New" w:hAnsi="Angsana New" w:cs="Angsana New"/>
          <w:spacing w:val="4"/>
          <w:sz w:val="30"/>
          <w:szCs w:val="30"/>
          <w:cs/>
        </w:rPr>
        <w:t>เงินได้ของ</w:t>
      </w:r>
      <w:r w:rsidRPr="00CF1517">
        <w:rPr>
          <w:rFonts w:ascii="Angsana New" w:hAnsi="Angsana New" w:cs="Angsana New"/>
          <w:sz w:val="30"/>
          <w:szCs w:val="30"/>
          <w:cs/>
        </w:rPr>
        <w:t>ส่วนงานในการพิจารณาผลการดำเนินงานแต่ละเดือน</w:t>
      </w:r>
    </w:p>
    <w:p w14:paraId="0F567BB0" w14:textId="77777777" w:rsidR="005D6BDA" w:rsidRPr="00CF1517" w:rsidRDefault="005D6BDA" w:rsidP="001016E0">
      <w:pPr>
        <w:ind w:left="547"/>
        <w:jc w:val="thaiDistribute"/>
        <w:rPr>
          <w:rFonts w:ascii="Angsana New" w:hAnsi="Angsana New" w:cs="Angsana New"/>
          <w:sz w:val="24"/>
          <w:szCs w:val="24"/>
        </w:rPr>
      </w:pPr>
    </w:p>
    <w:p w14:paraId="34DD1992" w14:textId="3B6F6083" w:rsidR="005D6BDA" w:rsidRPr="00CF1517" w:rsidRDefault="005D6BDA" w:rsidP="005D6BDA">
      <w:pPr>
        <w:tabs>
          <w:tab w:val="clear" w:pos="454"/>
          <w:tab w:val="left" w:pos="540"/>
        </w:tabs>
        <w:ind w:firstLine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การจำแนกรายได้</w:t>
      </w:r>
    </w:p>
    <w:p w14:paraId="020C0031" w14:textId="77777777" w:rsidR="00283921" w:rsidRPr="00CF1517" w:rsidRDefault="00283921" w:rsidP="002839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="Angsana New" w:hAnsi="Angsana New" w:cs="Angsana New"/>
          <w:i/>
          <w:iCs/>
          <w:sz w:val="24"/>
          <w:szCs w:val="24"/>
        </w:rPr>
      </w:pPr>
    </w:p>
    <w:p w14:paraId="5622C0AB" w14:textId="3E1CBB56" w:rsidR="00A14FB1" w:rsidRPr="00CF1517" w:rsidRDefault="00283921" w:rsidP="005D6BDA">
      <w:pPr>
        <w:tabs>
          <w:tab w:val="clear" w:pos="454"/>
          <w:tab w:val="left" w:pos="540"/>
        </w:tabs>
        <w:ind w:left="540"/>
        <w:rPr>
          <w:rFonts w:ascii="Angsana New" w:hAnsi="Angsana New" w:cs="Angsana New"/>
          <w:sz w:val="30"/>
          <w:szCs w:val="30"/>
        </w:rPr>
        <w:sectPr w:rsidR="00A14FB1" w:rsidRPr="00CF1517" w:rsidSect="000B5009">
          <w:headerReference w:type="default" r:id="rId32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CF1517">
        <w:rPr>
          <w:rFonts w:ascii="Angsana New" w:hAnsi="Angsana New" w:cs="Angsana New"/>
          <w:sz w:val="30"/>
          <w:szCs w:val="30"/>
          <w:cs/>
        </w:rPr>
        <w:t>การดำเนินงานและรายได้หลักของกลุ่มบริษัทได้มาจาก</w:t>
      </w:r>
      <w:r w:rsidRPr="00CF1517">
        <w:rPr>
          <w:rFonts w:ascii="Angsana New" w:hAnsi="Angsana New" w:cs="Angsana New" w:hint="cs"/>
          <w:sz w:val="30"/>
          <w:szCs w:val="30"/>
          <w:cs/>
        </w:rPr>
        <w:t>การขายสินค้า</w:t>
      </w:r>
      <w:r w:rsidR="005D6BDA" w:rsidRPr="00CF1517">
        <w:rPr>
          <w:rFonts w:ascii="Angsana New" w:hAnsi="Angsana New" w:cs="Angsana New" w:hint="cs"/>
          <w:sz w:val="30"/>
          <w:szCs w:val="30"/>
          <w:cs/>
        </w:rPr>
        <w:t xml:space="preserve"> โดยมีจังหวะเวลาในการรับรู้รายได้ ณ เวลาใดเวลาหนึ่งเพียงอย่างเดียว</w:t>
      </w:r>
    </w:p>
    <w:p w14:paraId="0E464C2C" w14:textId="562AB968" w:rsidR="004344D1" w:rsidRPr="00CF1517" w:rsidRDefault="008772F0" w:rsidP="00D26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รายได้และผลการดำเนินงานจำแนกตาม</w:t>
      </w:r>
      <w:r w:rsidRPr="00CF1517">
        <w:rPr>
          <w:rFonts w:ascii="Angsana New" w:hAnsi="Angsana New" w:cs="Angsana New"/>
          <w:sz w:val="30"/>
          <w:szCs w:val="30"/>
          <w:cs/>
          <w:lang w:val="en-GB"/>
        </w:rPr>
        <w:t>ส่วนงานทางธุรกิจในงบการเงินรวมสำหรับแต่</w:t>
      </w:r>
      <w:r w:rsidR="00FA4D3C" w:rsidRPr="00CF1517">
        <w:rPr>
          <w:rFonts w:ascii="Angsana New" w:hAnsi="Angsana New" w:cs="Angsana New"/>
          <w:sz w:val="30"/>
          <w:szCs w:val="30"/>
          <w:cs/>
          <w:lang w:val="en-GB"/>
        </w:rPr>
        <w:t>ละ</w:t>
      </w:r>
      <w:r w:rsidR="00E24956" w:rsidRPr="00CF1517">
        <w:rPr>
          <w:rFonts w:ascii="Angsana New" w:hAnsi="Angsana New" w:cs="Angsana New"/>
          <w:sz w:val="30"/>
          <w:szCs w:val="30"/>
          <w:cs/>
        </w:rPr>
        <w:t xml:space="preserve">ปีสิ้นสุดวันที่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="00E24956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24956" w:rsidRPr="00CF1517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1A0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91A05" w:rsidRPr="00CF1517">
        <w:rPr>
          <w:rFonts w:ascii="Angsana New" w:hAnsi="Angsana New" w:cs="Angsana New"/>
          <w:sz w:val="30"/>
          <w:szCs w:val="30"/>
          <w:cs/>
        </w:rPr>
        <w:t xml:space="preserve">และ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1447F7" w:rsidRPr="00CF1517">
        <w:rPr>
          <w:rFonts w:ascii="Angsana New" w:hAnsi="Angsana New" w:cs="Angsana New"/>
          <w:sz w:val="30"/>
          <w:szCs w:val="30"/>
        </w:rPr>
        <w:t xml:space="preserve"> </w:t>
      </w:r>
      <w:r w:rsidR="004344D1" w:rsidRPr="00CF1517">
        <w:rPr>
          <w:rFonts w:ascii="Angsana New" w:hAnsi="Angsana New" w:cs="Angsana New"/>
          <w:sz w:val="30"/>
          <w:szCs w:val="30"/>
          <w:cs/>
          <w:lang w:val="en-GB"/>
        </w:rPr>
        <w:t>มีดังนี้</w:t>
      </w:r>
    </w:p>
    <w:p w14:paraId="39E4E49D" w14:textId="77777777" w:rsidR="00950215" w:rsidRPr="00CF1517" w:rsidRDefault="00950215">
      <w:pPr>
        <w:rPr>
          <w:rFonts w:ascii="Angsana New" w:hAnsi="Angsana New" w:cs="Angsana New"/>
          <w:sz w:val="24"/>
          <w:szCs w:val="24"/>
        </w:rPr>
      </w:pPr>
    </w:p>
    <w:tbl>
      <w:tblPr>
        <w:tblW w:w="15840" w:type="dxa"/>
        <w:tblInd w:w="-450" w:type="dxa"/>
        <w:tblLayout w:type="fixed"/>
        <w:tblLook w:val="00A0" w:firstRow="1" w:lastRow="0" w:firstColumn="1" w:lastColumn="0" w:noHBand="0" w:noVBand="0"/>
      </w:tblPr>
      <w:tblGrid>
        <w:gridCol w:w="3060"/>
        <w:gridCol w:w="720"/>
        <w:gridCol w:w="236"/>
        <w:gridCol w:w="664"/>
        <w:gridCol w:w="236"/>
        <w:gridCol w:w="664"/>
        <w:gridCol w:w="236"/>
        <w:gridCol w:w="664"/>
        <w:gridCol w:w="236"/>
        <w:gridCol w:w="664"/>
        <w:gridCol w:w="236"/>
        <w:gridCol w:w="664"/>
        <w:gridCol w:w="236"/>
        <w:gridCol w:w="664"/>
        <w:gridCol w:w="236"/>
        <w:gridCol w:w="661"/>
        <w:gridCol w:w="236"/>
        <w:gridCol w:w="709"/>
        <w:gridCol w:w="236"/>
        <w:gridCol w:w="664"/>
        <w:gridCol w:w="236"/>
        <w:gridCol w:w="802"/>
        <w:gridCol w:w="274"/>
        <w:gridCol w:w="716"/>
        <w:gridCol w:w="236"/>
        <w:gridCol w:w="664"/>
        <w:gridCol w:w="270"/>
        <w:gridCol w:w="720"/>
      </w:tblGrid>
      <w:tr w:rsidR="00F937EC" w:rsidRPr="00CF1517" w14:paraId="3883DC4A" w14:textId="77777777" w:rsidTr="00017571">
        <w:trPr>
          <w:trHeight w:val="425"/>
        </w:trPr>
        <w:tc>
          <w:tcPr>
            <w:tcW w:w="306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1D233075" w14:textId="77777777" w:rsidR="00F937EC" w:rsidRPr="00CF1517" w:rsidRDefault="00F937EC" w:rsidP="00D33E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06AEAD" w14:textId="77777777" w:rsidR="00F937EC" w:rsidRPr="00CF1517" w:rsidRDefault="00F937EC" w:rsidP="00101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ส่วนงานธุรกิจไก่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680934" w14:textId="77777777" w:rsidR="00F937EC" w:rsidRPr="00CF1517" w:rsidRDefault="00F937EC" w:rsidP="009A2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56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35C803" w14:textId="77777777" w:rsidR="00F937EC" w:rsidRPr="00CF1517" w:rsidRDefault="00F937EC" w:rsidP="00A201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63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ส่วนงานธุรกิจสุกร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46F6CE" w14:textId="77777777" w:rsidR="00F937EC" w:rsidRPr="00CF1517" w:rsidRDefault="00F937EC" w:rsidP="009A2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56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76FCE6" w14:textId="77777777" w:rsidR="00F937EC" w:rsidRPr="00CF1517" w:rsidRDefault="00F937EC" w:rsidP="00101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ส่วนงานธุรกิจ</w:t>
            </w: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br/>
              <w:t>อาหารสัตว์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D0E902" w14:textId="77777777" w:rsidR="00F937EC" w:rsidRPr="00CF1517" w:rsidRDefault="00F937EC" w:rsidP="009A2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56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87C952" w14:textId="77777777" w:rsidR="00F937EC" w:rsidRPr="00CF1517" w:rsidRDefault="00B108C5" w:rsidP="00101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1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รวม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430F3A" w14:textId="77777777" w:rsidR="00F937EC" w:rsidRPr="00CF1517" w:rsidRDefault="00F937EC" w:rsidP="009A2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6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AC0600" w14:textId="77777777" w:rsidR="00F937EC" w:rsidRPr="00CF1517" w:rsidRDefault="001016E0" w:rsidP="00101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66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ธุรกิจ</w:t>
            </w:r>
            <w:r w:rsidR="00F937EC"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อื่น</w:t>
            </w: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ๆ</w:t>
            </w:r>
          </w:p>
        </w:tc>
        <w:tc>
          <w:tcPr>
            <w:tcW w:w="236" w:type="dxa"/>
            <w:vAlign w:val="bottom"/>
          </w:tcPr>
          <w:p w14:paraId="376F175A" w14:textId="77777777" w:rsidR="00F937EC" w:rsidRPr="00CF1517" w:rsidRDefault="00F937EC" w:rsidP="009A2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</w:p>
        </w:tc>
        <w:tc>
          <w:tcPr>
            <w:tcW w:w="1792" w:type="dxa"/>
            <w:gridSpan w:val="3"/>
            <w:vAlign w:val="bottom"/>
          </w:tcPr>
          <w:p w14:paraId="3BDF9A02" w14:textId="77777777" w:rsidR="0055281F" w:rsidRPr="00CF1517" w:rsidRDefault="00F937EC" w:rsidP="00101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การตัดรายการ</w:t>
            </w:r>
            <w:r w:rsidR="001016E0"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 xml:space="preserve"> </w:t>
            </w:r>
          </w:p>
          <w:p w14:paraId="0C240F0E" w14:textId="77777777" w:rsidR="00F937EC" w:rsidRPr="00CF1517" w:rsidRDefault="001016E0" w:rsidP="00101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ระหว่างกัน</w:t>
            </w:r>
          </w:p>
        </w:tc>
        <w:tc>
          <w:tcPr>
            <w:tcW w:w="236" w:type="dxa"/>
          </w:tcPr>
          <w:p w14:paraId="5E6234C5" w14:textId="77777777" w:rsidR="00F937EC" w:rsidRPr="00CF1517" w:rsidRDefault="00F937EC" w:rsidP="00C534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</w:pPr>
          </w:p>
        </w:tc>
        <w:tc>
          <w:tcPr>
            <w:tcW w:w="1654" w:type="dxa"/>
            <w:gridSpan w:val="3"/>
          </w:tcPr>
          <w:p w14:paraId="788F5B9B" w14:textId="77777777" w:rsidR="00F937EC" w:rsidRPr="00CF1517" w:rsidRDefault="00F937EC" w:rsidP="00C534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GB"/>
              </w:rPr>
            </w:pPr>
          </w:p>
          <w:p w14:paraId="2EBA34AF" w14:textId="77777777" w:rsidR="00F937EC" w:rsidRPr="00CF1517" w:rsidRDefault="00F937EC" w:rsidP="00C534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bCs/>
                <w:sz w:val="28"/>
                <w:szCs w:val="28"/>
                <w:cs/>
                <w:lang w:val="en-GB"/>
              </w:rPr>
              <w:t>รวม</w:t>
            </w:r>
          </w:p>
        </w:tc>
      </w:tr>
      <w:tr w:rsidR="001005C5" w:rsidRPr="00CF1517" w14:paraId="57D2940E" w14:textId="77777777" w:rsidTr="00017571">
        <w:trPr>
          <w:trHeight w:val="218"/>
        </w:trPr>
        <w:tc>
          <w:tcPr>
            <w:tcW w:w="306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35A6DDF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9F54AE" w14:textId="68BF5AA7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80774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C66AA" w14:textId="46A274AD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AB3E0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7699AF" w14:textId="433F3AF7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F2A8F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47DB46" w14:textId="51DBFF85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B3EF5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F18718" w14:textId="224853F0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D856D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878B7C" w14:textId="366485C0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FEDBA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3E6E90" w14:textId="76C08325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67A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AA233A" w14:textId="7F1A8426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16379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5EAB2B" w14:textId="4AD53789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D93CE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2512D" w14:textId="25AF8BD4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vAlign w:val="bottom"/>
          </w:tcPr>
          <w:p w14:paraId="7CF0DAF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GB"/>
              </w:rPr>
            </w:pPr>
          </w:p>
        </w:tc>
        <w:tc>
          <w:tcPr>
            <w:tcW w:w="802" w:type="dxa"/>
            <w:vAlign w:val="bottom"/>
          </w:tcPr>
          <w:p w14:paraId="3F0E20F2" w14:textId="1EA4FEBC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74" w:type="dxa"/>
            <w:vAlign w:val="bottom"/>
          </w:tcPr>
          <w:p w14:paraId="1C12BDE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vAlign w:val="bottom"/>
          </w:tcPr>
          <w:p w14:paraId="160C2688" w14:textId="48C5CD4E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</w:tcPr>
          <w:p w14:paraId="6B2EDA3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GB"/>
              </w:rPr>
            </w:pPr>
          </w:p>
        </w:tc>
        <w:tc>
          <w:tcPr>
            <w:tcW w:w="664" w:type="dxa"/>
            <w:vAlign w:val="bottom"/>
          </w:tcPr>
          <w:p w14:paraId="7F7558C6" w14:textId="6CFAD9E8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sz w:val="28"/>
                <w:szCs w:val="28"/>
              </w:rPr>
              <w:t>3</w:t>
            </w:r>
          </w:p>
        </w:tc>
        <w:tc>
          <w:tcPr>
            <w:tcW w:w="270" w:type="dxa"/>
            <w:vAlign w:val="bottom"/>
          </w:tcPr>
          <w:p w14:paraId="53DB8F2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290FA250" w14:textId="5C899431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</w:p>
        </w:tc>
      </w:tr>
      <w:tr w:rsidR="001005C5" w:rsidRPr="00CF1517" w14:paraId="541F8A0C" w14:textId="77777777" w:rsidTr="00017571">
        <w:trPr>
          <w:trHeight w:val="173"/>
        </w:trPr>
        <w:tc>
          <w:tcPr>
            <w:tcW w:w="306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486B16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2780" w:type="dxa"/>
            <w:gridSpan w:val="27"/>
            <w:tcBorders>
              <w:top w:val="nil"/>
              <w:left w:val="nil"/>
            </w:tcBorders>
            <w:vAlign w:val="bottom"/>
          </w:tcPr>
          <w:p w14:paraId="7E4FBD5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  <w:t>(ล้านบาท)</w:t>
            </w:r>
          </w:p>
        </w:tc>
      </w:tr>
      <w:tr w:rsidR="001005C5" w:rsidRPr="00CF1517" w14:paraId="7F00FCF9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FC74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 w:right="-2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รายได้จากลูกค้าภายนอก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678D9FC0" w14:textId="71069808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16,309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3F366D3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26093A2A" w14:textId="3B95C8FC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1"/>
              </w:tabs>
              <w:spacing w:line="240" w:lineRule="auto"/>
              <w:ind w:left="-115" w:right="-116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16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443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4B092CE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3A0C9D58" w14:textId="78D9AF4D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9,501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10FD036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55773B83" w14:textId="15CC701B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43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5A32EEE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6F04C7DF" w14:textId="2C3A2C18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5,222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2574A4A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06DE8BFE" w14:textId="6994257B" w:rsidR="001005C5" w:rsidRPr="00CF1517" w:rsidRDefault="004B0B8A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33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22AD4E8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6DA9DD1D" w14:textId="283DD8B3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31,032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2894A67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top w:val="nil"/>
              <w:left w:val="nil"/>
              <w:right w:val="nil"/>
            </w:tcBorders>
            <w:vAlign w:val="bottom"/>
          </w:tcPr>
          <w:p w14:paraId="69C2B955" w14:textId="04B2CC5C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6E4CE21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right w:val="nil"/>
            </w:tcBorders>
            <w:vAlign w:val="bottom"/>
          </w:tcPr>
          <w:p w14:paraId="168B9CDA" w14:textId="788CFA75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307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050D05B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5FA182B1" w14:textId="59C3D323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198</w:t>
            </w:r>
          </w:p>
        </w:tc>
        <w:tc>
          <w:tcPr>
            <w:tcW w:w="236" w:type="dxa"/>
            <w:vAlign w:val="bottom"/>
          </w:tcPr>
          <w:p w14:paraId="521F9D2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vAlign w:val="bottom"/>
          </w:tcPr>
          <w:p w14:paraId="21DC2394" w14:textId="5ECEF65B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4" w:type="dxa"/>
            <w:vAlign w:val="bottom"/>
          </w:tcPr>
          <w:p w14:paraId="154DB2C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vAlign w:val="bottom"/>
          </w:tcPr>
          <w:p w14:paraId="60CFE66A" w14:textId="10D66931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22C748D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vAlign w:val="bottom"/>
          </w:tcPr>
          <w:p w14:paraId="52428C97" w14:textId="5E7EB6D2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31,339</w:t>
            </w:r>
          </w:p>
        </w:tc>
        <w:tc>
          <w:tcPr>
            <w:tcW w:w="270" w:type="dxa"/>
            <w:vAlign w:val="bottom"/>
          </w:tcPr>
          <w:p w14:paraId="5E185BF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678BF348" w14:textId="493CC9D1" w:rsidR="001005C5" w:rsidRPr="00CF1517" w:rsidRDefault="00086D0E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8</w:t>
            </w:r>
            <w:r w:rsidR="001005C5" w:rsidRPr="00CF1517">
              <w:rPr>
                <w:rFonts w:ascii="Angsana New" w:hAnsi="Angsana New" w:cs="Angsana New"/>
                <w:b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919</w:t>
            </w:r>
          </w:p>
        </w:tc>
      </w:tr>
      <w:tr w:rsidR="001005C5" w:rsidRPr="00CF1517" w14:paraId="1B6A1A2E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F5EB4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 w:right="-2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รายได้ระหว่างส่วนงาน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C4F97FF" w14:textId="3CBD0019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13,238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4486FAF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9577E60" w14:textId="63D89CCB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1"/>
              </w:tabs>
              <w:spacing w:line="240" w:lineRule="auto"/>
              <w:ind w:left="-115" w:right="-116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596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7C97E0C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996D2BC" w14:textId="1A91AFCA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2,044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5A1F692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2123532" w14:textId="310C368E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610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F8F76D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DCEC803" w14:textId="75867746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12,169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50DBE48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EDA9C75" w14:textId="574EF55B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43B0FBB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7B457D7" w14:textId="7688C1D4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27,451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5C9AC93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92540D5" w14:textId="2A288B33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6534F1A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B27C8C5" w14:textId="6B053F91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245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04E086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CA450C5" w14:textId="4B4D76F5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</w:p>
        </w:tc>
        <w:tc>
          <w:tcPr>
            <w:tcW w:w="236" w:type="dxa"/>
            <w:vAlign w:val="bottom"/>
          </w:tcPr>
          <w:p w14:paraId="56BB861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tcBorders>
              <w:bottom w:val="single" w:sz="4" w:space="0" w:color="auto"/>
            </w:tcBorders>
            <w:vAlign w:val="bottom"/>
          </w:tcPr>
          <w:p w14:paraId="7314C1A7" w14:textId="0F30FC46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(27,696)</w:t>
            </w:r>
          </w:p>
        </w:tc>
        <w:tc>
          <w:tcPr>
            <w:tcW w:w="274" w:type="dxa"/>
            <w:vAlign w:val="bottom"/>
          </w:tcPr>
          <w:p w14:paraId="7E56099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tcBorders>
              <w:bottom w:val="single" w:sz="4" w:space="0" w:color="auto"/>
            </w:tcBorders>
            <w:vAlign w:val="bottom"/>
          </w:tcPr>
          <w:p w14:paraId="45BA0114" w14:textId="3016D64F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0BC82A6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19100FA8" w14:textId="3E3888A1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835702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51B827F" w14:textId="20421973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</w:tr>
      <w:tr w:rsidR="001005C5" w:rsidRPr="00CF1517" w14:paraId="5F7575AF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7B1A9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 w:right="-2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รวมรายได้จากการขายสินค้า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DB828CA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3D01929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00628AF3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1"/>
              </w:tabs>
              <w:spacing w:line="240" w:lineRule="auto"/>
              <w:ind w:left="-115" w:right="-11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5F792DB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46DADFF4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55CE772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6CBDA8AC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42FCAD5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7292E14E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07DA737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628C2EBC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36E9DD5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44DCC31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643558E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top w:val="nil"/>
              <w:left w:val="nil"/>
              <w:right w:val="nil"/>
            </w:tcBorders>
            <w:vAlign w:val="bottom"/>
          </w:tcPr>
          <w:p w14:paraId="6DA10A1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560DACB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right w:val="nil"/>
            </w:tcBorders>
            <w:vAlign w:val="bottom"/>
          </w:tcPr>
          <w:p w14:paraId="65A89D1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10A01BD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  <w:vAlign w:val="bottom"/>
          </w:tcPr>
          <w:p w14:paraId="695879F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024CE74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vAlign w:val="bottom"/>
          </w:tcPr>
          <w:p w14:paraId="5B517F1C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4" w:type="dxa"/>
            <w:vAlign w:val="bottom"/>
          </w:tcPr>
          <w:p w14:paraId="608639B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vAlign w:val="bottom"/>
          </w:tcPr>
          <w:p w14:paraId="18617C46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6EE94BE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vAlign w:val="bottom"/>
          </w:tcPr>
          <w:p w14:paraId="07114817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D07615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5F2D146D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</w:tr>
      <w:tr w:rsidR="001005C5" w:rsidRPr="00CF1517" w14:paraId="1933741E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309D7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 w:right="-2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 xml:space="preserve">   และการให้บริการ</w:t>
            </w:r>
          </w:p>
        </w:tc>
        <w:tc>
          <w:tcPr>
            <w:tcW w:w="72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C164888" w14:textId="1000713E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29,547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3DE962D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D82DA35" w14:textId="7C260073" w:rsidR="001005C5" w:rsidRPr="00CF1517" w:rsidRDefault="00086D0E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1"/>
              </w:tabs>
              <w:spacing w:line="240" w:lineRule="auto"/>
              <w:ind w:left="-115" w:right="-116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5FF9EAE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1B4D2D2" w14:textId="474A391B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11,545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6108794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D21CBCD" w14:textId="77C07535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55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349428A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2E761F6" w14:textId="1B37EA0B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17,391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71A5DA0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2AB3411" w14:textId="7225850B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16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7CF90FB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9DCF1BD" w14:textId="6521CDFF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58,483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2C32E62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7B4682B" w14:textId="7D3BD7DE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1F0D191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487FDD7" w14:textId="3EB4DA3D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552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vAlign w:val="bottom"/>
          </w:tcPr>
          <w:p w14:paraId="0021F85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2404C1D" w14:textId="5A32D563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61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vAlign w:val="bottom"/>
          </w:tcPr>
          <w:p w14:paraId="67B4C4B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tcBorders>
              <w:bottom w:val="double" w:sz="4" w:space="0" w:color="auto"/>
            </w:tcBorders>
            <w:vAlign w:val="bottom"/>
          </w:tcPr>
          <w:p w14:paraId="1CEB499E" w14:textId="6F7BE3D7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(27,696)</w:t>
            </w:r>
          </w:p>
        </w:tc>
        <w:tc>
          <w:tcPr>
            <w:tcW w:w="274" w:type="dxa"/>
            <w:vAlign w:val="bottom"/>
          </w:tcPr>
          <w:p w14:paraId="0974018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tcBorders>
              <w:bottom w:val="double" w:sz="4" w:space="0" w:color="auto"/>
            </w:tcBorders>
            <w:vAlign w:val="bottom"/>
          </w:tcPr>
          <w:p w14:paraId="426B4453" w14:textId="43B9C0B8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28290B6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bottom w:val="double" w:sz="4" w:space="0" w:color="auto"/>
            </w:tcBorders>
            <w:vAlign w:val="bottom"/>
          </w:tcPr>
          <w:p w14:paraId="49A753CC" w14:textId="5F173DF9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31,339</w:t>
            </w:r>
          </w:p>
        </w:tc>
        <w:tc>
          <w:tcPr>
            <w:tcW w:w="270" w:type="dxa"/>
            <w:vAlign w:val="bottom"/>
          </w:tcPr>
          <w:p w14:paraId="334689B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14:paraId="341EB5DB" w14:textId="296A8E30" w:rsidR="001005C5" w:rsidRPr="00CF1517" w:rsidRDefault="00086D0E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8</w:t>
            </w:r>
            <w:r w:rsidR="001005C5" w:rsidRPr="00CF1517">
              <w:rPr>
                <w:rFonts w:ascii="Angsana New" w:hAnsi="Angsana New" w:cs="Angsana New"/>
                <w:b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919</w:t>
            </w:r>
          </w:p>
        </w:tc>
      </w:tr>
      <w:tr w:rsidR="001005C5" w:rsidRPr="00CF1517" w14:paraId="587E3684" w14:textId="77777777" w:rsidTr="00017571">
        <w:trPr>
          <w:trHeight w:val="387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5FA696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กำไร (ขาดทุน) จากการ</w:t>
            </w:r>
          </w:p>
          <w:p w14:paraId="52AA91B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 xml:space="preserve">   ดำเนินงานหลังการตัดกำไร</w:t>
            </w:r>
          </w:p>
          <w:p w14:paraId="74A44E7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 xml:space="preserve">             ระหว่างกันและการปันส่วน </w:t>
            </w:r>
          </w:p>
          <w:p w14:paraId="5E637EF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 xml:space="preserve">             ค่าใช้จ่ายระหว่างกัน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0B22F3" w14:textId="6E05FDBD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(13</w:t>
            </w:r>
            <w:r w:rsidR="007C2AA6">
              <w:rPr>
                <w:rFonts w:ascii="Angsana New" w:hAnsi="Angsana New" w:cs="Angsana New"/>
                <w:sz w:val="28"/>
                <w:szCs w:val="28"/>
              </w:rPr>
              <w:t>5</w:t>
            </w:r>
            <w:r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8488DD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276F2A2" w14:textId="76E208EA" w:rsidR="001005C5" w:rsidRPr="00CF1517" w:rsidRDefault="00086D0E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1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847162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29C630" w14:textId="092E39D2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3,295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FA4E81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469A815" w14:textId="26FC7085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461F7A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D66D38E" w14:textId="3DAA4E9E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352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CCEBB2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1EF062A" w14:textId="4C912873" w:rsidR="001005C5" w:rsidRPr="00CF1517" w:rsidRDefault="00086D0E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9CC2CC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8DFD9D8" w14:textId="2B8ECDD5" w:rsidR="001005C5" w:rsidRPr="00CF1517" w:rsidRDefault="00E7699C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3,51</w:t>
            </w:r>
            <w:r w:rsidR="007C2AA6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EB4F96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FCFC3C5" w14:textId="53F6127D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916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0964BF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0EDE049" w14:textId="2F48E778" w:rsidR="001005C5" w:rsidRPr="00CF1517" w:rsidRDefault="007C2AA6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58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0C20CE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F762FEB" w14:textId="5A313A82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19378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6749BFF" w14:textId="7EE0918F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4" w:type="dxa"/>
            <w:shd w:val="clear" w:color="auto" w:fill="auto"/>
            <w:vAlign w:val="bottom"/>
          </w:tcPr>
          <w:p w14:paraId="729170E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0A65EDC" w14:textId="22DBCA94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991F64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A1481A" w14:textId="25588BE3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3,57</w:t>
            </w:r>
            <w:r w:rsidR="007A3FB3">
              <w:rPr>
                <w:rFonts w:ascii="Angsana New" w:hAnsi="Angsana New" w:cs="Angsana New"/>
                <w:b/>
                <w:sz w:val="28"/>
                <w:szCs w:val="28"/>
              </w:rPr>
              <w:t>0</w:t>
            </w:r>
          </w:p>
        </w:tc>
        <w:tc>
          <w:tcPr>
            <w:tcW w:w="270" w:type="dxa"/>
            <w:vAlign w:val="bottom"/>
          </w:tcPr>
          <w:p w14:paraId="3957C62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775A265A" w14:textId="0BFD5FF6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1</w:t>
            </w:r>
            <w:r w:rsidR="001005C5" w:rsidRPr="00CF1517">
              <w:rPr>
                <w:rFonts w:ascii="Angsana New" w:hAnsi="Angsana New" w:cs="Angsana New"/>
                <w:b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9</w:t>
            </w:r>
            <w:r w:rsidR="004B0B8A" w:rsidRPr="004B0B8A">
              <w:rPr>
                <w:rFonts w:ascii="Angsana New" w:hAnsi="Angsana New" w:cs="Angsana New"/>
                <w:b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6</w:t>
            </w:r>
          </w:p>
        </w:tc>
      </w:tr>
      <w:tr w:rsidR="001005C5" w:rsidRPr="00CF1517" w14:paraId="7F526263" w14:textId="77777777" w:rsidTr="007A3FB3">
        <w:trPr>
          <w:trHeight w:hRule="exact" w:val="144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CFE4E7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4315871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BEB94F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07BF3A0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4E22C88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773F20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618001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01C7F8C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FA09BC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7F84E9D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90B2DF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CEFA01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7FDC9A9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4D24958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F8A7A0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4E78014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CD7185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12CD262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33EA0A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74A52C3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F9EDB4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C4F18C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4" w:type="dxa"/>
            <w:shd w:val="clear" w:color="auto" w:fill="auto"/>
            <w:vAlign w:val="bottom"/>
          </w:tcPr>
          <w:p w14:paraId="51761FA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BA8F43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BAE358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54766F0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F44CD3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D80BFFE" w14:textId="77777777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</w:tr>
      <w:tr w:rsidR="001005C5" w:rsidRPr="00CF1517" w14:paraId="4713595A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54E6DA4F" w14:textId="0B62AA02" w:rsidR="007A3FB3" w:rsidRPr="007A3FB3" w:rsidRDefault="007A3FB3" w:rsidP="007A3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471"/>
              <w:rPr>
                <w:rFonts w:ascii="Angsana New" w:hAnsi="Angsana New" w:cs="Angsana New"/>
                <w:color w:val="000000"/>
                <w:sz w:val="28"/>
                <w:szCs w:val="28"/>
                <w:lang w:val="en-GB"/>
              </w:rPr>
            </w:pPr>
            <w:r w:rsidRPr="007A3FB3">
              <w:rPr>
                <w:rFonts w:ascii="Angsana New" w:hAnsi="Angsana New" w:cs="Angsana New"/>
                <w:color w:val="000000"/>
                <w:sz w:val="28"/>
                <w:szCs w:val="28"/>
                <w:cs/>
                <w:lang w:val="en-GB"/>
              </w:rPr>
              <w:t>ส่วนแบ่ง</w:t>
            </w:r>
            <w:r w:rsidRPr="007A3FB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  <w:lang w:val="en-GB"/>
              </w:rPr>
              <w:t>กำไร</w:t>
            </w:r>
            <w:r w:rsidR="00134B89" w:rsidRPr="007A3FB3">
              <w:rPr>
                <w:rFonts w:ascii="Angsana New" w:hAnsi="Angsana New" w:cs="Angsana New"/>
                <w:color w:val="000000"/>
                <w:sz w:val="28"/>
                <w:szCs w:val="28"/>
                <w:cs/>
                <w:lang w:val="en-GB"/>
              </w:rPr>
              <w:t>จาก</w:t>
            </w:r>
          </w:p>
          <w:p w14:paraId="3751DB0C" w14:textId="3E1A1921" w:rsidR="007A3FB3" w:rsidRPr="007A3FB3" w:rsidRDefault="007A3FB3" w:rsidP="007A3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471"/>
              <w:rPr>
                <w:rFonts w:ascii="Angsana New" w:hAnsi="Angsana New" w:cs="Angsana New"/>
                <w:color w:val="000000"/>
                <w:sz w:val="28"/>
                <w:szCs w:val="28"/>
                <w:lang w:val="en-GB"/>
              </w:rPr>
            </w:pPr>
            <w:r w:rsidRPr="007A3FB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  <w:lang w:val="en-GB"/>
              </w:rPr>
              <w:t xml:space="preserve">   </w:t>
            </w:r>
            <w:r w:rsidRPr="007A3FB3">
              <w:rPr>
                <w:rFonts w:ascii="Angsana New" w:hAnsi="Angsana New" w:cs="Angsana New"/>
                <w:color w:val="000000"/>
                <w:sz w:val="28"/>
                <w:szCs w:val="28"/>
                <w:cs/>
                <w:lang w:val="en-GB"/>
              </w:rPr>
              <w:t>เงินลงทุนในการร่วมค้</w:t>
            </w:r>
            <w:r w:rsidRPr="007A3FB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  <w:lang w:val="en-GB"/>
              </w:rPr>
              <w:t>า</w:t>
            </w:r>
          </w:p>
          <w:p w14:paraId="16957E8E" w14:textId="5A4D26BC" w:rsidR="001005C5" w:rsidRPr="00CF1517" w:rsidRDefault="007A3FB3" w:rsidP="007A3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7A3FB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  <w:lang w:val="en-GB"/>
              </w:rPr>
              <w:t xml:space="preserve">   </w:t>
            </w:r>
            <w:r w:rsidRPr="007A3FB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ที่ใช้วิธีส่วนได้เสีย</w:t>
            </w: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024DA8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0E0A88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5AD954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F44143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1C94D6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2AAB80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A623E4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5FB3B6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223891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84EC55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0F67FB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B8E5DC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FB0946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439151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CEB1AF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276B9D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FC36E5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76C597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2B118F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F17F44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shd w:val="clear" w:color="auto" w:fill="auto"/>
            <w:vAlign w:val="bottom"/>
          </w:tcPr>
          <w:p w14:paraId="4503303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4" w:type="dxa"/>
            <w:shd w:val="clear" w:color="auto" w:fill="auto"/>
            <w:vAlign w:val="bottom"/>
          </w:tcPr>
          <w:p w14:paraId="265E9C4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169F37C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52A8B4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shd w:val="clear" w:color="auto" w:fill="auto"/>
            <w:vAlign w:val="bottom"/>
          </w:tcPr>
          <w:p w14:paraId="7C2EFEE8" w14:textId="2B05B95D" w:rsidR="001005C5" w:rsidRPr="00CF1517" w:rsidRDefault="00E02046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1F606E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46730F00" w14:textId="332245D0" w:rsidR="001005C5" w:rsidRPr="00CF1517" w:rsidRDefault="004B0B8A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b/>
                <w:sz w:val="28"/>
                <w:szCs w:val="28"/>
              </w:rPr>
              <w:t>4</w:t>
            </w:r>
          </w:p>
        </w:tc>
      </w:tr>
      <w:tr w:rsidR="001005C5" w:rsidRPr="00CF1517" w14:paraId="3395CF04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4C57B02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ต้นทุนทางการเงิน</w:t>
            </w: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B0EB06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D9305A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C4D09D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27FA16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560931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4F8821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CA2D1C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D56355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F48AB5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1E2CC1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4BBE51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74FBA2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8A5697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CCC11B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BD13DC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53BC50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10246D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F64101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CC999A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D191D3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shd w:val="clear" w:color="auto" w:fill="auto"/>
            <w:vAlign w:val="bottom"/>
          </w:tcPr>
          <w:p w14:paraId="1781EC8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4" w:type="dxa"/>
            <w:shd w:val="clear" w:color="auto" w:fill="auto"/>
            <w:vAlign w:val="bottom"/>
          </w:tcPr>
          <w:p w14:paraId="6E5C611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6906A6D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F3AA7E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shd w:val="clear" w:color="auto" w:fill="auto"/>
            <w:vAlign w:val="bottom"/>
          </w:tcPr>
          <w:p w14:paraId="4848D636" w14:textId="24FD4771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(370)</w:t>
            </w:r>
          </w:p>
        </w:tc>
        <w:tc>
          <w:tcPr>
            <w:tcW w:w="270" w:type="dxa"/>
            <w:vAlign w:val="bottom"/>
          </w:tcPr>
          <w:p w14:paraId="2D4EA86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3D9FB955" w14:textId="04E2F984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sz w:val="28"/>
                <w:szCs w:val="28"/>
              </w:rPr>
              <w:t>4</w:t>
            </w:r>
            <w:r w:rsidRPr="00CF1517">
              <w:rPr>
                <w:rFonts w:ascii="Angsana New" w:hAnsi="Angsana New" w:cs="Angsana New"/>
                <w:b/>
                <w:sz w:val="28"/>
                <w:szCs w:val="28"/>
              </w:rPr>
              <w:t>)</w:t>
            </w:r>
          </w:p>
        </w:tc>
      </w:tr>
      <w:tr w:rsidR="001005C5" w:rsidRPr="00CF1517" w14:paraId="4A21CC32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15339DD4" w14:textId="3197A212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ค่าใช้จ่ายภาษีเงินได้</w:t>
            </w: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83A8B8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907BF1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93BAC2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1482E4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92553E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80FCE0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15EF27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28809D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7ED107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C9E271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A4D5C4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4D9732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5242A2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77161A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3BCDEF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FC2C80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E81938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C04B49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B9036C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692662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shd w:val="clear" w:color="auto" w:fill="auto"/>
            <w:vAlign w:val="bottom"/>
          </w:tcPr>
          <w:p w14:paraId="4965DBA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4" w:type="dxa"/>
            <w:shd w:val="clear" w:color="auto" w:fill="auto"/>
            <w:vAlign w:val="bottom"/>
          </w:tcPr>
          <w:p w14:paraId="63A88EA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54766A1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DD1267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BD4D7E" w14:textId="2074824D" w:rsidR="001005C5" w:rsidRPr="00CF1517" w:rsidRDefault="00E7699C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(649)</w:t>
            </w:r>
          </w:p>
        </w:tc>
        <w:tc>
          <w:tcPr>
            <w:tcW w:w="270" w:type="dxa"/>
            <w:vAlign w:val="bottom"/>
          </w:tcPr>
          <w:p w14:paraId="68529F5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4B76170" w14:textId="24FDD853" w:rsidR="001005C5" w:rsidRPr="00CF1517" w:rsidRDefault="001005C5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106</w:t>
            </w:r>
            <w:r w:rsidRPr="00CF1517">
              <w:rPr>
                <w:rFonts w:ascii="Angsana New" w:hAnsi="Angsana New" w:cs="Angsana New"/>
                <w:b/>
                <w:sz w:val="28"/>
                <w:szCs w:val="28"/>
              </w:rPr>
              <w:t>)</w:t>
            </w:r>
          </w:p>
        </w:tc>
      </w:tr>
      <w:tr w:rsidR="001005C5" w:rsidRPr="00CF1517" w14:paraId="6BF0F80B" w14:textId="77777777" w:rsidTr="00017571">
        <w:trPr>
          <w:trHeight w:val="4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DA3711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450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กำไรสำหรับปี</w:t>
            </w: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236011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9"/>
              </w:tabs>
              <w:spacing w:line="240" w:lineRule="auto"/>
              <w:ind w:left="-115" w:right="-129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CD43CE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5320FB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C919B3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8FBC48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DAF301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4D4629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2D6B68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22484E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E0B461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18BE43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EBE534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68D304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181955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34C09D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72377D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6BA60E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724754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CB40C4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24786F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802" w:type="dxa"/>
            <w:shd w:val="clear" w:color="auto" w:fill="auto"/>
            <w:vAlign w:val="bottom"/>
          </w:tcPr>
          <w:p w14:paraId="2D125C2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4" w:type="dxa"/>
            <w:shd w:val="clear" w:color="auto" w:fill="auto"/>
            <w:vAlign w:val="bottom"/>
          </w:tcPr>
          <w:p w14:paraId="3466C9A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66537C1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14:paraId="2BCD39F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B35222C" w14:textId="2C46179A" w:rsidR="001005C5" w:rsidRPr="00CF1517" w:rsidRDefault="00E7699C" w:rsidP="00E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2,5</w:t>
            </w:r>
            <w:r w:rsidR="00E02046">
              <w:rPr>
                <w:rFonts w:ascii="Angsana New" w:hAnsi="Angsana New" w:cs="Angsana New"/>
                <w:b/>
                <w:sz w:val="28"/>
                <w:szCs w:val="28"/>
              </w:rPr>
              <w:t>51</w:t>
            </w:r>
          </w:p>
        </w:tc>
        <w:tc>
          <w:tcPr>
            <w:tcW w:w="270" w:type="dxa"/>
          </w:tcPr>
          <w:p w14:paraId="406CFEB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3073F7AA" w14:textId="7661245E" w:rsidR="001005C5" w:rsidRPr="00CF1517" w:rsidRDefault="00360B44" w:rsidP="000455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15"/>
              <w:jc w:val="right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1</w:t>
            </w:r>
            <w:r w:rsidR="001005C5" w:rsidRPr="00CF1517">
              <w:rPr>
                <w:rFonts w:ascii="Angsana New" w:hAnsi="Angsana New" w:cs="Angsana New"/>
                <w:b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sz w:val="28"/>
                <w:szCs w:val="28"/>
              </w:rPr>
              <w:t>44</w:t>
            </w: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0</w:t>
            </w:r>
          </w:p>
        </w:tc>
      </w:tr>
    </w:tbl>
    <w:p w14:paraId="16689C2F" w14:textId="5725E76E" w:rsidR="008456CE" w:rsidRPr="00CF1517" w:rsidRDefault="008456CE" w:rsidP="008456CE">
      <w:pPr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</w:rPr>
        <w:br w:type="page"/>
      </w:r>
      <w:r w:rsidRPr="00CF1517">
        <w:rPr>
          <w:rFonts w:ascii="Angsana New" w:hAnsi="Angsana New" w:cs="Angsana New"/>
          <w:sz w:val="30"/>
          <w:szCs w:val="30"/>
          <w:cs/>
          <w:lang w:val="en-GB"/>
        </w:rPr>
        <w:t>สินทรัพย์</w:t>
      </w:r>
      <w:r w:rsidR="00CE37BF" w:rsidRPr="00CF1517">
        <w:rPr>
          <w:rFonts w:ascii="Angsana New" w:hAnsi="Angsana New" w:cs="Angsana New"/>
          <w:sz w:val="30"/>
          <w:szCs w:val="30"/>
          <w:cs/>
          <w:lang w:val="en-GB"/>
        </w:rPr>
        <w:t>และหนี้สิน</w:t>
      </w:r>
      <w:r w:rsidRPr="00CF1517">
        <w:rPr>
          <w:rFonts w:ascii="Angsana New" w:hAnsi="Angsana New" w:cs="Angsana New"/>
          <w:sz w:val="30"/>
          <w:szCs w:val="30"/>
          <w:cs/>
          <w:lang w:val="en-GB"/>
        </w:rPr>
        <w:t>จำแนกตามส่วนงานในงบการเงินรวม ณ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1A0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91A05" w:rsidRPr="00CF1517">
        <w:rPr>
          <w:rFonts w:ascii="Angsana New" w:hAnsi="Angsana New" w:cs="Angsana New"/>
          <w:sz w:val="30"/>
          <w:szCs w:val="30"/>
          <w:cs/>
        </w:rPr>
        <w:t xml:space="preserve">และ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1447F7"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มีดังนี้</w:t>
      </w:r>
    </w:p>
    <w:p w14:paraId="463C76FD" w14:textId="77777777" w:rsidR="008456CE" w:rsidRPr="00CF1517" w:rsidRDefault="008456CE">
      <w:pPr>
        <w:rPr>
          <w:rFonts w:ascii="Angsana New" w:hAnsi="Angsana New" w:cs="Angsana New"/>
          <w:sz w:val="30"/>
          <w:szCs w:val="30"/>
        </w:rPr>
      </w:pPr>
    </w:p>
    <w:tbl>
      <w:tblPr>
        <w:tblW w:w="28441" w:type="dxa"/>
        <w:tblInd w:w="-450" w:type="dxa"/>
        <w:tblLayout w:type="fixed"/>
        <w:tblLook w:val="00A0" w:firstRow="1" w:lastRow="0" w:firstColumn="1" w:lastColumn="0" w:noHBand="0" w:noVBand="0"/>
      </w:tblPr>
      <w:tblGrid>
        <w:gridCol w:w="2970"/>
        <w:gridCol w:w="701"/>
        <w:gridCol w:w="236"/>
        <w:gridCol w:w="666"/>
        <w:gridCol w:w="236"/>
        <w:gridCol w:w="664"/>
        <w:gridCol w:w="236"/>
        <w:gridCol w:w="664"/>
        <w:gridCol w:w="236"/>
        <w:gridCol w:w="664"/>
        <w:gridCol w:w="236"/>
        <w:gridCol w:w="664"/>
        <w:gridCol w:w="236"/>
        <w:gridCol w:w="664"/>
        <w:gridCol w:w="236"/>
        <w:gridCol w:w="661"/>
        <w:gridCol w:w="236"/>
        <w:gridCol w:w="709"/>
        <w:gridCol w:w="236"/>
        <w:gridCol w:w="664"/>
        <w:gridCol w:w="236"/>
        <w:gridCol w:w="802"/>
        <w:gridCol w:w="274"/>
        <w:gridCol w:w="806"/>
        <w:gridCol w:w="236"/>
        <w:gridCol w:w="664"/>
        <w:gridCol w:w="270"/>
        <w:gridCol w:w="720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6"/>
      </w:tblGrid>
      <w:tr w:rsidR="002A1176" w:rsidRPr="00CF1517" w14:paraId="442C3081" w14:textId="77777777" w:rsidTr="00E02205">
        <w:trPr>
          <w:gridAfter w:val="19"/>
          <w:wAfter w:w="12618" w:type="dxa"/>
          <w:trHeight w:val="425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18AD9F6E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</w:p>
          <w:p w14:paraId="57C9F86E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60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4C7A03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ส่วนงานธุรกิจไก่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F1AE10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56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AF8815" w14:textId="77777777" w:rsidR="002A1176" w:rsidRPr="00CF1517" w:rsidRDefault="002A1176" w:rsidP="00B108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ส่วนงานธุรกิจสุกร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47987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56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B6F919" w14:textId="77777777" w:rsidR="002A1176" w:rsidRPr="00CF1517" w:rsidRDefault="002A1176" w:rsidP="00B108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ส่วนงานธุรกิจ</w:t>
            </w: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br/>
              <w:t>อาหารสัตว์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7F11BF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56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881D1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รวม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F8CF98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16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40E70D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ส่วนงาน</w:t>
            </w:r>
          </w:p>
          <w:p w14:paraId="1EECAD60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ธุรกิจอื่นๆ</w:t>
            </w:r>
          </w:p>
        </w:tc>
        <w:tc>
          <w:tcPr>
            <w:tcW w:w="236" w:type="dxa"/>
            <w:vAlign w:val="bottom"/>
          </w:tcPr>
          <w:p w14:paraId="78C3F292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</w:p>
        </w:tc>
        <w:tc>
          <w:tcPr>
            <w:tcW w:w="1882" w:type="dxa"/>
            <w:gridSpan w:val="3"/>
            <w:vAlign w:val="bottom"/>
          </w:tcPr>
          <w:p w14:paraId="103DBBCF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sz w:val="28"/>
                <w:szCs w:val="28"/>
                <w:cs/>
                <w:lang w:val="en-GB"/>
              </w:rPr>
              <w:t>การตัดรายการ ระหว่างกัน</w:t>
            </w:r>
          </w:p>
        </w:tc>
        <w:tc>
          <w:tcPr>
            <w:tcW w:w="236" w:type="dxa"/>
          </w:tcPr>
          <w:p w14:paraId="2B5AB5EA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cs/>
                <w:lang w:val="en-GB"/>
              </w:rPr>
            </w:pPr>
          </w:p>
        </w:tc>
        <w:tc>
          <w:tcPr>
            <w:tcW w:w="1654" w:type="dxa"/>
            <w:gridSpan w:val="3"/>
          </w:tcPr>
          <w:p w14:paraId="520190F2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GB"/>
              </w:rPr>
            </w:pPr>
          </w:p>
          <w:p w14:paraId="212283EF" w14:textId="77777777" w:rsidR="002A1176" w:rsidRPr="00CF1517" w:rsidRDefault="002A1176" w:rsidP="00453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bCs/>
                <w:sz w:val="28"/>
                <w:szCs w:val="28"/>
                <w:cs/>
                <w:lang w:val="en-GB"/>
              </w:rPr>
              <w:t>รวม</w:t>
            </w:r>
          </w:p>
        </w:tc>
      </w:tr>
      <w:tr w:rsidR="001005C5" w:rsidRPr="00CF1517" w14:paraId="1F175DDA" w14:textId="77777777" w:rsidTr="00E02205">
        <w:trPr>
          <w:gridAfter w:val="19"/>
          <w:wAfter w:w="12618" w:type="dxa"/>
          <w:trHeight w:val="21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E4DA60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E7E464" w14:textId="11D59D9A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1957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40A8FD" w14:textId="61831DA9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9FBDD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41AE7A" w14:textId="228C0B46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CF56F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4807A3" w14:textId="423B14F8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59E41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90F598" w14:textId="20FFD8B7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2A7F8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6AC6BD" w14:textId="0B73D594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572E0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8EB06B" w14:textId="660426A2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2D0D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E28506" w14:textId="5B702926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16048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B7B416" w14:textId="7F577B16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84872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4106B4" w14:textId="7C5CB815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vAlign w:val="bottom"/>
          </w:tcPr>
          <w:p w14:paraId="5BAB220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GB"/>
              </w:rPr>
            </w:pPr>
          </w:p>
        </w:tc>
        <w:tc>
          <w:tcPr>
            <w:tcW w:w="802" w:type="dxa"/>
            <w:vAlign w:val="bottom"/>
          </w:tcPr>
          <w:p w14:paraId="4F460D76" w14:textId="3386EABD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74" w:type="dxa"/>
            <w:vAlign w:val="bottom"/>
          </w:tcPr>
          <w:p w14:paraId="4D7F3F4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6" w:type="dxa"/>
            <w:vAlign w:val="bottom"/>
          </w:tcPr>
          <w:p w14:paraId="25AC9291" w14:textId="2A947165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</w:tcPr>
          <w:p w14:paraId="687F887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GB"/>
              </w:rPr>
            </w:pPr>
          </w:p>
        </w:tc>
        <w:tc>
          <w:tcPr>
            <w:tcW w:w="664" w:type="dxa"/>
            <w:vAlign w:val="bottom"/>
          </w:tcPr>
          <w:p w14:paraId="7FA3E5A5" w14:textId="37EB7D1A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sz w:val="28"/>
                <w:szCs w:val="28"/>
              </w:rPr>
              <w:t>3</w:t>
            </w:r>
          </w:p>
        </w:tc>
        <w:tc>
          <w:tcPr>
            <w:tcW w:w="270" w:type="dxa"/>
            <w:vAlign w:val="bottom"/>
          </w:tcPr>
          <w:p w14:paraId="4DADDAA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4" w:right="-2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21AA58A4" w14:textId="6ABDD9BA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8"/>
              <w:jc w:val="center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</w:p>
        </w:tc>
      </w:tr>
      <w:tr w:rsidR="001005C5" w:rsidRPr="00CF1517" w14:paraId="6DC5269F" w14:textId="77777777" w:rsidTr="00E02205">
        <w:trPr>
          <w:trHeight w:val="173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5E78389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963" w:type="dxa"/>
            <w:gridSpan w:val="23"/>
            <w:tcBorders>
              <w:top w:val="nil"/>
              <w:left w:val="nil"/>
            </w:tcBorders>
            <w:vAlign w:val="bottom"/>
          </w:tcPr>
          <w:p w14:paraId="452065E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lang w:val="en-GB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  <w:t>(ล้านบาท)</w:t>
            </w:r>
          </w:p>
        </w:tc>
        <w:tc>
          <w:tcPr>
            <w:tcW w:w="236" w:type="dxa"/>
            <w:tcBorders>
              <w:top w:val="nil"/>
              <w:left w:val="nil"/>
            </w:tcBorders>
          </w:tcPr>
          <w:p w14:paraId="06F32A3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664" w:type="dxa"/>
            <w:tcBorders>
              <w:top w:val="nil"/>
              <w:left w:val="nil"/>
            </w:tcBorders>
          </w:tcPr>
          <w:p w14:paraId="39A72FC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5DE1078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</w:tcBorders>
          </w:tcPr>
          <w:p w14:paraId="1CEA101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664" w:type="dxa"/>
          </w:tcPr>
          <w:p w14:paraId="5A784AF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53E02B2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59E3B5E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0FC6571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470867C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2881DCE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1904C98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67B36B8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6930D1B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10EA31C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0383452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5E01B28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022BB7F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623C87E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473632E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054AFF0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2925FA0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</w:tcPr>
          <w:p w14:paraId="30F65DA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6" w:type="dxa"/>
          </w:tcPr>
          <w:p w14:paraId="76747BF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 w:cs="Angsana New"/>
                <w:b/>
                <w:i/>
                <w:iCs/>
                <w:sz w:val="28"/>
                <w:szCs w:val="28"/>
                <w:cs/>
                <w:lang w:val="en-GB"/>
              </w:rPr>
            </w:pPr>
          </w:p>
        </w:tc>
      </w:tr>
      <w:tr w:rsidR="001005C5" w:rsidRPr="00CF1517" w14:paraId="0C015B82" w14:textId="77777777" w:rsidTr="00E02205">
        <w:trPr>
          <w:gridAfter w:val="19"/>
          <w:wAfter w:w="12618" w:type="dxa"/>
          <w:trHeight w:val="420"/>
        </w:trPr>
        <w:tc>
          <w:tcPr>
            <w:tcW w:w="2970" w:type="dxa"/>
            <w:tcBorders>
              <w:left w:val="nil"/>
              <w:bottom w:val="nil"/>
              <w:right w:val="nil"/>
            </w:tcBorders>
            <w:noWrap/>
            <w:vAlign w:val="bottom"/>
          </w:tcPr>
          <w:p w14:paraId="3F6784E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38" w:firstLine="3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สินทรัพย์ตามส่วนงาน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ที่รายงาน</w:t>
            </w:r>
          </w:p>
          <w:p w14:paraId="016204A9" w14:textId="6ECFD711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38" w:firstLine="3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  ณ วันที่ 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E967B9" w:rsidRPr="00E967B9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ธันวาคม</w:t>
            </w:r>
          </w:p>
        </w:tc>
        <w:tc>
          <w:tcPr>
            <w:tcW w:w="701" w:type="dxa"/>
            <w:tcBorders>
              <w:left w:val="nil"/>
              <w:right w:val="nil"/>
            </w:tcBorders>
            <w:vAlign w:val="bottom"/>
          </w:tcPr>
          <w:p w14:paraId="2859751A" w14:textId="005B9310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24,333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AEE38A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6" w:type="dxa"/>
            <w:tcBorders>
              <w:left w:val="nil"/>
              <w:right w:val="nil"/>
            </w:tcBorders>
            <w:vAlign w:val="bottom"/>
          </w:tcPr>
          <w:p w14:paraId="6FFFDAE2" w14:textId="66796318" w:rsidR="001005C5" w:rsidRPr="00CF1517" w:rsidRDefault="00086D0E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988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457CF67E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66090EAC" w14:textId="1818DEAE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7,864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484C098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73DD2E1B" w14:textId="163856D2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73EA611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09758F27" w14:textId="704B1934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8,633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7E018EC0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1CCE55D0" w14:textId="56164EF3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32BEBBFE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5A3ED849" w14:textId="13173BEA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40,830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37FC60A1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right w:val="nil"/>
            </w:tcBorders>
            <w:vAlign w:val="bottom"/>
          </w:tcPr>
          <w:p w14:paraId="6813E0D8" w14:textId="3B73FFD5" w:rsidR="001005C5" w:rsidRPr="00CF1517" w:rsidRDefault="004B0B8A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5DA5AEEF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vAlign w:val="bottom"/>
          </w:tcPr>
          <w:p w14:paraId="3834F951" w14:textId="07487086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989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634D60E1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2A8A8A61" w14:textId="11CE3B77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717</w:t>
            </w:r>
          </w:p>
        </w:tc>
        <w:tc>
          <w:tcPr>
            <w:tcW w:w="236" w:type="dxa"/>
            <w:vAlign w:val="bottom"/>
          </w:tcPr>
          <w:p w14:paraId="1FEB81A2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vAlign w:val="bottom"/>
          </w:tcPr>
          <w:p w14:paraId="28D8E7E3" w14:textId="6A5AAB84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6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(15,7</w:t>
            </w:r>
            <w:r w:rsidR="00F36147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932163">
              <w:rPr>
                <w:rFonts w:ascii="Angsana New" w:hAnsi="Angsana New" w:cs="Angsana New"/>
                <w:sz w:val="28"/>
                <w:szCs w:val="28"/>
              </w:rPr>
              <w:t>8</w:t>
            </w:r>
            <w:r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74" w:type="dxa"/>
            <w:vAlign w:val="bottom"/>
          </w:tcPr>
          <w:p w14:paraId="2444C69C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6" w:type="dxa"/>
            <w:vAlign w:val="bottom"/>
          </w:tcPr>
          <w:p w14:paraId="7D840BA9" w14:textId="1AFA2891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6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(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951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4DC04D0D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vAlign w:val="bottom"/>
          </w:tcPr>
          <w:p w14:paraId="6558D2E6" w14:textId="129332D7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26,0</w:t>
            </w:r>
            <w:r w:rsidR="00F36147">
              <w:rPr>
                <w:rFonts w:ascii="Angsana New" w:hAnsi="Angsana New" w:cs="Angsana New"/>
                <w:b/>
                <w:sz w:val="28"/>
                <w:szCs w:val="28"/>
              </w:rPr>
              <w:t>9</w:t>
            </w:r>
            <w:r w:rsidR="00210907">
              <w:rPr>
                <w:rFonts w:ascii="Angsana New" w:hAnsi="Angsana New" w:cs="Angsana New"/>
                <w:b/>
                <w:sz w:val="28"/>
                <w:szCs w:val="28"/>
              </w:rPr>
              <w:t>1</w:t>
            </w:r>
          </w:p>
        </w:tc>
        <w:tc>
          <w:tcPr>
            <w:tcW w:w="270" w:type="dxa"/>
            <w:vAlign w:val="bottom"/>
          </w:tcPr>
          <w:p w14:paraId="1B9F9FF8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55C89B79" w14:textId="01A340CD" w:rsidR="001005C5" w:rsidRPr="00CF1517" w:rsidRDefault="00086D0E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sz w:val="28"/>
                <w:szCs w:val="28"/>
              </w:rPr>
              <w:t>22</w:t>
            </w:r>
            <w:r w:rsidR="001005C5" w:rsidRPr="00CF1517">
              <w:rPr>
                <w:rFonts w:ascii="Angsana New" w:hAnsi="Angsana New" w:cs="Angsana New"/>
                <w:b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sz w:val="28"/>
                <w:szCs w:val="28"/>
              </w:rPr>
              <w:t>787</w:t>
            </w:r>
          </w:p>
        </w:tc>
      </w:tr>
      <w:tr w:rsidR="001005C5" w:rsidRPr="00CF1517" w14:paraId="619AE047" w14:textId="77777777" w:rsidTr="00E02205">
        <w:trPr>
          <w:gridAfter w:val="19"/>
          <w:wAfter w:w="12618" w:type="dxa"/>
          <w:trHeight w:val="28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B2048F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38" w:firstLine="3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หนี้สินตามส่วนงาน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ที่รายงาน</w:t>
            </w:r>
          </w:p>
          <w:p w14:paraId="109B20AB" w14:textId="336B4CD1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38" w:firstLine="3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  ณ วันที่ 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E967B9" w:rsidRPr="00E967B9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ธันวาคม</w:t>
            </w:r>
          </w:p>
        </w:tc>
        <w:tc>
          <w:tcPr>
            <w:tcW w:w="701" w:type="dxa"/>
            <w:tcBorders>
              <w:left w:val="nil"/>
              <w:right w:val="nil"/>
            </w:tcBorders>
            <w:vAlign w:val="bottom"/>
          </w:tcPr>
          <w:p w14:paraId="2A40EECE" w14:textId="6222FDD9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2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13,793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18160E8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6" w:type="dxa"/>
            <w:tcBorders>
              <w:left w:val="nil"/>
              <w:right w:val="nil"/>
            </w:tcBorders>
            <w:vAlign w:val="bottom"/>
          </w:tcPr>
          <w:p w14:paraId="21384C01" w14:textId="0F864690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9"/>
              </w:tabs>
              <w:spacing w:line="240" w:lineRule="auto"/>
              <w:ind w:left="-115" w:right="-129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10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968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7C8789D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30C7E5FE" w14:textId="4513381C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4,560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7FCF1BA2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4764184D" w14:textId="513D8F88" w:rsidR="001005C5" w:rsidRPr="00CF1517" w:rsidRDefault="004B0B8A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660524F3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6E677C74" w14:textId="6879FEDF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5,558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131E69DA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10CF7F7A" w14:textId="36759BB7" w:rsidR="001005C5" w:rsidRPr="00CF1517" w:rsidRDefault="004B0B8A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97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035A3667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36E5C10B" w14:textId="197565FF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23,911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272BA29B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1" w:type="dxa"/>
            <w:tcBorders>
              <w:left w:val="nil"/>
              <w:right w:val="nil"/>
            </w:tcBorders>
            <w:vAlign w:val="bottom"/>
          </w:tcPr>
          <w:p w14:paraId="5009E575" w14:textId="0564B4EB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19</w:t>
            </w:r>
            <w:r w:rsidR="001005C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068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26B4887B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vAlign w:val="bottom"/>
          </w:tcPr>
          <w:p w14:paraId="76E49B64" w14:textId="0076C39B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128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bottom"/>
          </w:tcPr>
          <w:p w14:paraId="3B2A3AD2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nil"/>
              <w:right w:val="nil"/>
            </w:tcBorders>
            <w:vAlign w:val="bottom"/>
          </w:tcPr>
          <w:p w14:paraId="5E1F6EEB" w14:textId="7AF13C61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110</w:t>
            </w:r>
          </w:p>
        </w:tc>
        <w:tc>
          <w:tcPr>
            <w:tcW w:w="236" w:type="dxa"/>
            <w:vAlign w:val="bottom"/>
          </w:tcPr>
          <w:p w14:paraId="76EF0509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2" w:type="dxa"/>
            <w:vAlign w:val="bottom"/>
          </w:tcPr>
          <w:p w14:paraId="4AA1180A" w14:textId="13C1AE31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6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(9,089)</w:t>
            </w:r>
          </w:p>
        </w:tc>
        <w:tc>
          <w:tcPr>
            <w:tcW w:w="274" w:type="dxa"/>
            <w:vAlign w:val="bottom"/>
          </w:tcPr>
          <w:p w14:paraId="21241585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04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06" w:type="dxa"/>
            <w:vAlign w:val="bottom"/>
          </w:tcPr>
          <w:p w14:paraId="005A59A6" w14:textId="2CED8FE9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6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(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77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252DEFFA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64" w:type="dxa"/>
            <w:vAlign w:val="bottom"/>
          </w:tcPr>
          <w:p w14:paraId="6E5C05E9" w14:textId="31408D70" w:rsidR="001005C5" w:rsidRPr="00CF1517" w:rsidRDefault="00E7699C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14,950</w:t>
            </w:r>
          </w:p>
        </w:tc>
        <w:tc>
          <w:tcPr>
            <w:tcW w:w="270" w:type="dxa"/>
            <w:vAlign w:val="bottom"/>
          </w:tcPr>
          <w:p w14:paraId="5B5BBDCB" w14:textId="77777777" w:rsidR="001005C5" w:rsidRPr="00CF1517" w:rsidRDefault="001005C5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720" w:type="dxa"/>
            <w:vAlign w:val="bottom"/>
          </w:tcPr>
          <w:p w14:paraId="698D0237" w14:textId="68573382" w:rsidR="001005C5" w:rsidRPr="00CF1517" w:rsidRDefault="00360B44" w:rsidP="00E769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40" w:lineRule="auto"/>
              <w:ind w:left="-115" w:right="-150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sz w:val="28"/>
                <w:szCs w:val="28"/>
              </w:rPr>
              <w:t>2</w:t>
            </w:r>
            <w:r w:rsidR="001005C5" w:rsidRPr="00CF1517">
              <w:rPr>
                <w:rFonts w:ascii="Angsana New" w:hAnsi="Angsana New" w:cs="Angsana New"/>
                <w:b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b/>
                <w:sz w:val="28"/>
                <w:szCs w:val="28"/>
              </w:rPr>
              <w:t>901</w:t>
            </w:r>
          </w:p>
        </w:tc>
      </w:tr>
    </w:tbl>
    <w:p w14:paraId="0D9AFE01" w14:textId="77777777" w:rsidR="00F937EC" w:rsidRPr="00CF1517" w:rsidRDefault="00F937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</w:rPr>
      </w:pPr>
    </w:p>
    <w:p w14:paraId="0E0F29A8" w14:textId="77777777" w:rsidR="0018139F" w:rsidRPr="00CF1517" w:rsidRDefault="001813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</w:rPr>
      </w:pPr>
    </w:p>
    <w:p w14:paraId="76BDDBD5" w14:textId="77777777" w:rsidR="0018139F" w:rsidRPr="00CF1517" w:rsidRDefault="001813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</w:rPr>
      </w:pPr>
    </w:p>
    <w:p w14:paraId="6CA7775B" w14:textId="77777777" w:rsidR="0018139F" w:rsidRPr="00CF1517" w:rsidRDefault="001813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</w:rPr>
      </w:pPr>
    </w:p>
    <w:p w14:paraId="6F9ADD5C" w14:textId="77777777" w:rsidR="0018139F" w:rsidRPr="00CF1517" w:rsidRDefault="001813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</w:rPr>
      </w:pPr>
    </w:p>
    <w:p w14:paraId="232B03A4" w14:textId="77777777" w:rsidR="0018139F" w:rsidRPr="00CF1517" w:rsidRDefault="001813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</w:rPr>
      </w:pPr>
    </w:p>
    <w:p w14:paraId="61195A10" w14:textId="77777777" w:rsidR="0018139F" w:rsidRPr="00CF1517" w:rsidRDefault="001813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i/>
          <w:iCs/>
          <w:sz w:val="28"/>
          <w:szCs w:val="28"/>
          <w:cs/>
        </w:rPr>
        <w:sectPr w:rsidR="0018139F" w:rsidRPr="00CF1517" w:rsidSect="00B261BB">
          <w:footerReference w:type="default" r:id="rId33"/>
          <w:pgSz w:w="16834" w:h="11909" w:orient="landscape" w:code="9"/>
          <w:pgMar w:top="1440" w:right="691" w:bottom="1152" w:left="1152" w:header="720" w:footer="720" w:gutter="0"/>
          <w:pgNumType w:start="123"/>
          <w:cols w:space="720"/>
          <w:docGrid w:linePitch="360"/>
        </w:sectPr>
      </w:pPr>
    </w:p>
    <w:p w14:paraId="3917AA4C" w14:textId="77777777" w:rsidR="0045279F" w:rsidRPr="00CF1517" w:rsidRDefault="0045279F" w:rsidP="0045279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snapToGrid w:val="0"/>
          <w:sz w:val="30"/>
          <w:szCs w:val="30"/>
          <w:cs/>
          <w:lang w:eastAsia="th-TH"/>
        </w:rPr>
        <w:t xml:space="preserve">ส่วนงานภูมิศาสตร์ </w:t>
      </w:r>
    </w:p>
    <w:p w14:paraId="5BECF675" w14:textId="77777777" w:rsidR="0045279F" w:rsidRPr="00CF1517" w:rsidRDefault="0045279F" w:rsidP="0045279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both"/>
        <w:rPr>
          <w:rFonts w:ascii="Angsana New" w:hAnsi="Angsana New" w:cs="Angsana New"/>
          <w:snapToGrid w:val="0"/>
          <w:sz w:val="30"/>
          <w:szCs w:val="30"/>
          <w:lang w:eastAsia="th-TH"/>
        </w:rPr>
      </w:pPr>
    </w:p>
    <w:p w14:paraId="2CB7BFF8" w14:textId="77777777" w:rsidR="0045279F" w:rsidRPr="00CF1517" w:rsidRDefault="0045279F" w:rsidP="0045279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="Angsana New" w:hAnsi="Angsana New" w:cs="Angsana New"/>
          <w:snapToGrid w:val="0"/>
          <w:sz w:val="30"/>
          <w:szCs w:val="30"/>
          <w:lang w:eastAsia="th-TH"/>
        </w:rPr>
      </w:pPr>
      <w:r w:rsidRPr="00CF1517">
        <w:rPr>
          <w:rFonts w:ascii="Angsana New" w:hAnsi="Angsana New" w:cs="Angsana New"/>
          <w:snapToGrid w:val="0"/>
          <w:sz w:val="30"/>
          <w:szCs w:val="30"/>
          <w:cs/>
          <w:lang w:eastAsia="th-TH"/>
        </w:rPr>
        <w:t>กลุ่มบริษัทดำเนินธุรกิจหลักในประเทศ ไม่มีรายได้จากต่างประเทศหรือสินทรัพย์ในต่างประเทศที่มีสาระสำคัญ</w:t>
      </w:r>
    </w:p>
    <w:p w14:paraId="204C624A" w14:textId="77777777" w:rsidR="0045279F" w:rsidRPr="00CF1517" w:rsidRDefault="0045279F" w:rsidP="0045279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="Angsana New" w:hAnsi="Angsana New" w:cs="Angsana New"/>
          <w:snapToGrid w:val="0"/>
          <w:sz w:val="30"/>
          <w:szCs w:val="30"/>
          <w:lang w:eastAsia="th-TH"/>
        </w:rPr>
      </w:pPr>
    </w:p>
    <w:p w14:paraId="2D637884" w14:textId="77777777" w:rsidR="0045279F" w:rsidRPr="00CF1517" w:rsidRDefault="0045279F" w:rsidP="004527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 w:cs="Angsana New"/>
          <w:b/>
          <w:bCs/>
          <w:sz w:val="30"/>
          <w:szCs w:val="30"/>
        </w:rPr>
      </w:pPr>
      <w:r w:rsidRPr="00CF1517">
        <w:rPr>
          <w:rFonts w:ascii="Angsana New" w:hAnsi="Angsana New" w:cs="Angsana New"/>
          <w:b/>
          <w:bCs/>
          <w:sz w:val="30"/>
          <w:szCs w:val="30"/>
          <w:cs/>
        </w:rPr>
        <w:t>ลูกค้ารายใหญ่</w:t>
      </w:r>
    </w:p>
    <w:p w14:paraId="5C132C4E" w14:textId="77777777" w:rsidR="0045279F" w:rsidRPr="00CF1517" w:rsidRDefault="0045279F" w:rsidP="004527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both"/>
        <w:rPr>
          <w:rFonts w:ascii="Angsana New" w:hAnsi="Angsana New" w:cs="Angsana New"/>
          <w:sz w:val="30"/>
          <w:szCs w:val="30"/>
        </w:rPr>
      </w:pPr>
    </w:p>
    <w:p w14:paraId="669789B2" w14:textId="53A4A39B" w:rsidR="0045279F" w:rsidRPr="00CF1517" w:rsidRDefault="0045279F" w:rsidP="0045279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ในระหว่างปี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และ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กลุ่มบริษัทไม่มีรายได้จากลูกค้าภายนอกรายใดรายหนึ่งซึ่งมีมูลค่าตั้งแต่ร้อยละ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z w:val="30"/>
          <w:szCs w:val="30"/>
        </w:rPr>
        <w:t>10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ของรายได้รวมของกลุ่มบริษัท</w:t>
      </w:r>
    </w:p>
    <w:p w14:paraId="05847BFA" w14:textId="77777777" w:rsidR="0045279F" w:rsidRPr="00CF1517" w:rsidRDefault="0045279F" w:rsidP="0072533A">
      <w:pPr>
        <w:tabs>
          <w:tab w:val="clear" w:pos="454"/>
          <w:tab w:val="left" w:pos="540"/>
        </w:tabs>
        <w:ind w:firstLine="540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5A77C973" w14:textId="2A046431" w:rsidR="0072533A" w:rsidRPr="00CF1517" w:rsidRDefault="0072533A" w:rsidP="0072533A">
      <w:pPr>
        <w:tabs>
          <w:tab w:val="clear" w:pos="454"/>
          <w:tab w:val="left" w:pos="540"/>
        </w:tabs>
        <w:ind w:firstLine="540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สิทธิประโยชน์จากการส่งเสริมการลงทุน</w:t>
      </w:r>
    </w:p>
    <w:p w14:paraId="18C934C2" w14:textId="77777777" w:rsidR="0072533A" w:rsidRPr="00CF1517" w:rsidRDefault="0072533A" w:rsidP="007253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18"/>
        <w:jc w:val="thaiDistribute"/>
        <w:rPr>
          <w:rFonts w:ascii="Angsana New" w:hAnsi="Angsana New" w:cs="Angsana New"/>
          <w:sz w:val="30"/>
          <w:szCs w:val="30"/>
        </w:rPr>
      </w:pPr>
    </w:p>
    <w:p w14:paraId="6E09664D" w14:textId="53660C8D" w:rsidR="0072533A" w:rsidRPr="00CF1517" w:rsidRDefault="0072533A" w:rsidP="0072533A">
      <w:pPr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กลุ่มบริษัทได้รับบัตรส่งเสริมการลงทุนจากสำนักงานคณะกรรมการส่งเสริมการลงทุนสำหรับกิจการต่างๆ เช่น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การผลิตอาหารสัตว์ การเลี้ยงสัตว์ การขยายพันธุ์สัตว์ การผลิตผลิตภัณฑ์แช่เย็นและแช่แข็ง เป็นต้น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จึงได้รับสิทธิประโยชน์หลายประการรวมถึงการยกเว้นและ</w:t>
      </w:r>
      <w:r w:rsidRPr="00CF1517">
        <w:rPr>
          <w:rFonts w:ascii="Angsana New" w:hAnsi="Angsana New" w:cs="Angsana New"/>
          <w:sz w:val="30"/>
          <w:szCs w:val="30"/>
        </w:rPr>
        <w:t>/</w:t>
      </w:r>
      <w:r w:rsidRPr="00CF1517">
        <w:rPr>
          <w:rFonts w:ascii="Angsana New" w:hAnsi="Angsana New" w:cs="Angsana New"/>
          <w:sz w:val="30"/>
          <w:szCs w:val="30"/>
          <w:cs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</w:t>
      </w:r>
    </w:p>
    <w:p w14:paraId="7C91F1F4" w14:textId="77777777" w:rsidR="0072533A" w:rsidRPr="00CF1517" w:rsidRDefault="0072533A" w:rsidP="0072533A">
      <w:pPr>
        <w:jc w:val="thaiDistribute"/>
        <w:rPr>
          <w:rFonts w:ascii="Angsana New" w:hAnsi="Angsana New" w:cs="Angsana New"/>
          <w:sz w:val="30"/>
          <w:szCs w:val="30"/>
        </w:rPr>
      </w:pPr>
    </w:p>
    <w:tbl>
      <w:tblPr>
        <w:tblW w:w="92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187"/>
        <w:gridCol w:w="900"/>
        <w:gridCol w:w="18"/>
        <w:gridCol w:w="257"/>
        <w:gridCol w:w="895"/>
        <w:gridCol w:w="274"/>
        <w:gridCol w:w="988"/>
        <w:gridCol w:w="274"/>
        <w:gridCol w:w="988"/>
        <w:gridCol w:w="274"/>
        <w:gridCol w:w="988"/>
        <w:gridCol w:w="12"/>
        <w:gridCol w:w="262"/>
        <w:gridCol w:w="980"/>
      </w:tblGrid>
      <w:tr w:rsidR="0072533A" w:rsidRPr="00CF1517" w14:paraId="44D6109A" w14:textId="77777777" w:rsidTr="006523F4">
        <w:trPr>
          <w:trHeight w:val="20"/>
        </w:trPr>
        <w:tc>
          <w:tcPr>
            <w:tcW w:w="2187" w:type="dxa"/>
          </w:tcPr>
          <w:p w14:paraId="05FC10BC" w14:textId="77777777" w:rsidR="0072533A" w:rsidRPr="00CF1517" w:rsidRDefault="0072533A" w:rsidP="002812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321AAFC6" w14:textId="77777777" w:rsidR="0072533A" w:rsidRPr="00CF1517" w:rsidRDefault="0072533A" w:rsidP="002812A9">
            <w:pPr>
              <w:tabs>
                <w:tab w:val="left" w:pos="54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2533A" w:rsidRPr="00CF1517" w14:paraId="591D1295" w14:textId="77777777" w:rsidTr="006523F4">
        <w:trPr>
          <w:trHeight w:val="20"/>
        </w:trPr>
        <w:tc>
          <w:tcPr>
            <w:tcW w:w="2187" w:type="dxa"/>
          </w:tcPr>
          <w:p w14:paraId="6347BD55" w14:textId="44553F9E" w:rsidR="0072533A" w:rsidRPr="00CF1517" w:rsidRDefault="0072533A" w:rsidP="002812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</w:p>
        </w:tc>
        <w:tc>
          <w:tcPr>
            <w:tcW w:w="2070" w:type="dxa"/>
            <w:gridSpan w:val="4"/>
          </w:tcPr>
          <w:p w14:paraId="52375A77" w14:textId="64804F8B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กิจการที่ไ</w:t>
            </w:r>
            <w:r w:rsidR="00BC6055" w:rsidRPr="00CF1517">
              <w:rPr>
                <w:rFonts w:ascii="Angsana New" w:eastAsia="Angsana New" w:hAnsi="Angsana New" w:cs="Angsana New" w:hint="cs"/>
                <w:sz w:val="30"/>
                <w:szCs w:val="30"/>
                <w:cs/>
              </w:rPr>
              <w:t>ด้</w:t>
            </w: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รับ</w:t>
            </w:r>
          </w:p>
        </w:tc>
        <w:tc>
          <w:tcPr>
            <w:tcW w:w="2798" w:type="dxa"/>
            <w:gridSpan w:val="5"/>
          </w:tcPr>
          <w:p w14:paraId="30967959" w14:textId="77777777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กิจการที่ไม่ได้รับ</w:t>
            </w:r>
          </w:p>
        </w:tc>
        <w:tc>
          <w:tcPr>
            <w:tcW w:w="2242" w:type="dxa"/>
            <w:gridSpan w:val="4"/>
          </w:tcPr>
          <w:p w14:paraId="17BA1750" w14:textId="77777777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72533A" w:rsidRPr="00CF1517" w14:paraId="7CE99E63" w14:textId="77777777" w:rsidTr="006523F4">
        <w:trPr>
          <w:trHeight w:val="20"/>
        </w:trPr>
        <w:tc>
          <w:tcPr>
            <w:tcW w:w="2187" w:type="dxa"/>
          </w:tcPr>
          <w:p w14:paraId="4B5EB2A6" w14:textId="2B1F1BAE" w:rsidR="0072533A" w:rsidRPr="00CF1517" w:rsidRDefault="0072533A" w:rsidP="007253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theme="minorBidi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070" w:type="dxa"/>
            <w:gridSpan w:val="4"/>
          </w:tcPr>
          <w:p w14:paraId="0AF85FF4" w14:textId="77777777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การส่งเสริมการลงทุน</w:t>
            </w:r>
          </w:p>
        </w:tc>
        <w:tc>
          <w:tcPr>
            <w:tcW w:w="274" w:type="dxa"/>
          </w:tcPr>
          <w:p w14:paraId="7585B85A" w14:textId="77777777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50" w:type="dxa"/>
            <w:gridSpan w:val="3"/>
          </w:tcPr>
          <w:p w14:paraId="25FE550D" w14:textId="77777777" w:rsidR="0072533A" w:rsidRPr="00CF1517" w:rsidRDefault="0072533A" w:rsidP="002812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การส่งเสริมการลงทุน</w:t>
            </w:r>
          </w:p>
        </w:tc>
        <w:tc>
          <w:tcPr>
            <w:tcW w:w="274" w:type="dxa"/>
          </w:tcPr>
          <w:p w14:paraId="29118D0B" w14:textId="77777777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42" w:type="dxa"/>
            <w:gridSpan w:val="4"/>
          </w:tcPr>
          <w:p w14:paraId="215CB71D" w14:textId="77777777" w:rsidR="0072533A" w:rsidRPr="00CF1517" w:rsidRDefault="0072533A" w:rsidP="002812A9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1005C5" w:rsidRPr="00CF1517" w14:paraId="5BC61165" w14:textId="77777777" w:rsidTr="006523F4">
        <w:trPr>
          <w:trHeight w:val="20"/>
        </w:trPr>
        <w:tc>
          <w:tcPr>
            <w:tcW w:w="2187" w:type="dxa"/>
          </w:tcPr>
          <w:p w14:paraId="296E276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1EAD345" w14:textId="35631FEA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5" w:type="dxa"/>
            <w:gridSpan w:val="2"/>
          </w:tcPr>
          <w:p w14:paraId="28B7B5AA" w14:textId="77777777" w:rsidR="001005C5" w:rsidRPr="00CF1517" w:rsidRDefault="001005C5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</w:tcPr>
          <w:p w14:paraId="2AC10C0F" w14:textId="122A2ACD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4" w:type="dxa"/>
          </w:tcPr>
          <w:p w14:paraId="4AF86900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36E0FEC4" w14:textId="51557785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</w:tcPr>
          <w:p w14:paraId="709A6FE7" w14:textId="77777777" w:rsidR="001005C5" w:rsidRPr="00CF1517" w:rsidRDefault="001005C5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6FC3F4CA" w14:textId="393D07C0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4" w:type="dxa"/>
          </w:tcPr>
          <w:p w14:paraId="4B92DD99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5C4C05EE" w14:textId="155B3C45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  <w:gridSpan w:val="2"/>
          </w:tcPr>
          <w:p w14:paraId="6B8C6302" w14:textId="77777777" w:rsidR="001005C5" w:rsidRPr="00CF1517" w:rsidRDefault="001005C5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</w:tcPr>
          <w:p w14:paraId="03BF44FB" w14:textId="7205C48E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1005C5" w:rsidRPr="00CF1517" w14:paraId="48A79D5F" w14:textId="77777777" w:rsidTr="006523F4">
        <w:trPr>
          <w:trHeight w:val="20"/>
        </w:trPr>
        <w:tc>
          <w:tcPr>
            <w:tcW w:w="2187" w:type="dxa"/>
          </w:tcPr>
          <w:p w14:paraId="5896431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jc w:val="center"/>
              <w:rPr>
                <w:rFonts w:ascii="Angsana New" w:eastAsia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110" w:type="dxa"/>
            <w:gridSpan w:val="13"/>
          </w:tcPr>
          <w:p w14:paraId="17984BF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4"/>
              </w:tabs>
              <w:spacing w:line="240" w:lineRule="auto"/>
              <w:ind w:left="-130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005C5" w:rsidRPr="00CF1517" w14:paraId="0FBE9C12" w14:textId="77777777" w:rsidTr="006523F4">
        <w:trPr>
          <w:trHeight w:val="20"/>
        </w:trPr>
        <w:tc>
          <w:tcPr>
            <w:tcW w:w="2187" w:type="dxa"/>
          </w:tcPr>
          <w:p w14:paraId="614D206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18" w:type="dxa"/>
            <w:gridSpan w:val="2"/>
          </w:tcPr>
          <w:p w14:paraId="66E0CF8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</w:p>
        </w:tc>
        <w:tc>
          <w:tcPr>
            <w:tcW w:w="257" w:type="dxa"/>
          </w:tcPr>
          <w:p w14:paraId="5987670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</w:tcPr>
          <w:p w14:paraId="3A878B3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</w:p>
        </w:tc>
        <w:tc>
          <w:tcPr>
            <w:tcW w:w="274" w:type="dxa"/>
          </w:tcPr>
          <w:p w14:paraId="7CF3E45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338BBC0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4" w:type="dxa"/>
          </w:tcPr>
          <w:p w14:paraId="12B8BA3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53CBFAB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4" w:type="dxa"/>
          </w:tcPr>
          <w:p w14:paraId="535DFD3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</w:tcPr>
          <w:p w14:paraId="57C7424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62" w:type="dxa"/>
          </w:tcPr>
          <w:p w14:paraId="124672D7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</w:tcPr>
          <w:p w14:paraId="33B05BC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005C5" w:rsidRPr="00CF1517" w14:paraId="4174B957" w14:textId="77777777" w:rsidTr="006523F4">
        <w:trPr>
          <w:trHeight w:val="20"/>
        </w:trPr>
        <w:tc>
          <w:tcPr>
            <w:tcW w:w="2187" w:type="dxa"/>
          </w:tcPr>
          <w:p w14:paraId="1E7614C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918" w:type="dxa"/>
            <w:gridSpan w:val="2"/>
          </w:tcPr>
          <w:p w14:paraId="33085057" w14:textId="12103E60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sz w:val="30"/>
                <w:szCs w:val="30"/>
              </w:rPr>
              <w:t>10</w:t>
            </w:r>
            <w:r w:rsidR="00185A42">
              <w:rPr>
                <w:rFonts w:ascii="Angsana New" w:eastAsia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eastAsia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eastAsia="Angsana New" w:hAnsi="Angsana New" w:cs="Angsana New"/>
                <w:sz w:val="30"/>
                <w:szCs w:val="30"/>
              </w:rPr>
              <w:t>50</w:t>
            </w:r>
          </w:p>
        </w:tc>
        <w:tc>
          <w:tcPr>
            <w:tcW w:w="257" w:type="dxa"/>
          </w:tcPr>
          <w:p w14:paraId="60FEF3F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</w:tcPr>
          <w:p w14:paraId="2FE24D2F" w14:textId="0540FBF8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sz w:val="30"/>
                <w:szCs w:val="30"/>
              </w:rPr>
              <w:t>9</w:t>
            </w:r>
            <w:r w:rsidR="001005C5" w:rsidRPr="00CF1517">
              <w:rPr>
                <w:rFonts w:ascii="Angsana New" w:eastAsia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sz w:val="30"/>
                <w:szCs w:val="30"/>
              </w:rPr>
              <w:t>577</w:t>
            </w:r>
          </w:p>
        </w:tc>
        <w:tc>
          <w:tcPr>
            <w:tcW w:w="274" w:type="dxa"/>
          </w:tcPr>
          <w:p w14:paraId="17B7C09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7F653E3E" w14:textId="43C78EB3" w:rsidR="001005C5" w:rsidRPr="00191328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191328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185A42" w:rsidRPr="0019132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91328">
              <w:rPr>
                <w:rFonts w:ascii="Angsana New" w:hAnsi="Angsana New" w:cs="Angsana New"/>
                <w:sz w:val="30"/>
                <w:szCs w:val="30"/>
              </w:rPr>
              <w:t>77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</w:tcPr>
          <w:p w14:paraId="6A11D05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4872E20A" w14:textId="5A8A05F9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</w:tcPr>
          <w:p w14:paraId="7A566F3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</w:tcPr>
          <w:p w14:paraId="60F4E200" w14:textId="27E10A29" w:rsidR="001005C5" w:rsidRPr="007E2D73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  <w:highlight w:val="yellow"/>
              </w:rPr>
            </w:pPr>
            <w:r w:rsidRPr="00191328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191328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185A42" w:rsidRPr="0019132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191328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191328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62" w:type="dxa"/>
          </w:tcPr>
          <w:p w14:paraId="2D8EF83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</w:tcPr>
          <w:p w14:paraId="60D40946" w14:textId="28BFCD0C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870</w:t>
            </w:r>
          </w:p>
        </w:tc>
      </w:tr>
      <w:tr w:rsidR="001005C5" w:rsidRPr="00CF1517" w14:paraId="46899BD8" w14:textId="77777777" w:rsidTr="006523F4">
        <w:trPr>
          <w:trHeight w:val="20"/>
        </w:trPr>
        <w:tc>
          <w:tcPr>
            <w:tcW w:w="2187" w:type="dxa"/>
          </w:tcPr>
          <w:p w14:paraId="35F7229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ขายต่างประเทศ</w:t>
            </w:r>
          </w:p>
        </w:tc>
        <w:tc>
          <w:tcPr>
            <w:tcW w:w="918" w:type="dxa"/>
            <w:gridSpan w:val="2"/>
            <w:tcBorders>
              <w:bottom w:val="single" w:sz="4" w:space="0" w:color="auto"/>
            </w:tcBorders>
          </w:tcPr>
          <w:p w14:paraId="64F5ADA0" w14:textId="1ACDCADC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eastAsia="Angsana New" w:hAnsi="Angsana New" w:cs="Angsana New"/>
                <w:sz w:val="30"/>
                <w:szCs w:val="30"/>
              </w:rPr>
              <w:t>4</w:t>
            </w:r>
            <w:r w:rsidR="00185A42">
              <w:rPr>
                <w:rFonts w:ascii="Angsana New" w:eastAsia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eastAsia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0"/>
              </w:rPr>
              <w:t>0</w:t>
            </w:r>
            <w:r w:rsidR="00086D0E" w:rsidRPr="00086D0E">
              <w:rPr>
                <w:rFonts w:ascii="Angsana New" w:eastAsia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57" w:type="dxa"/>
          </w:tcPr>
          <w:p w14:paraId="4012BF9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  <w:tcBorders>
              <w:bottom w:val="single" w:sz="4" w:space="0" w:color="auto"/>
            </w:tcBorders>
          </w:tcPr>
          <w:p w14:paraId="2A4E1134" w14:textId="532E6341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eastAsia="Angsana New" w:hAnsi="Angsana New" w:cs="Angsana New"/>
                <w:sz w:val="30"/>
                <w:szCs w:val="30"/>
              </w:rPr>
              <w:t>4</w:t>
            </w:r>
            <w:r w:rsidR="001005C5" w:rsidRPr="00CF1517">
              <w:rPr>
                <w:rFonts w:ascii="Angsana New" w:eastAsia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eastAsia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eastAsia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274" w:type="dxa"/>
          </w:tcPr>
          <w:p w14:paraId="0FF6B49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067A96EB" w14:textId="3B422727" w:rsidR="001005C5" w:rsidRPr="00191328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191328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185A42" w:rsidRPr="0019132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191328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274" w:type="dxa"/>
          </w:tcPr>
          <w:p w14:paraId="27FC603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18048D61" w14:textId="34B50993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4" w:type="dxa"/>
          </w:tcPr>
          <w:p w14:paraId="01B082D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bottom w:val="single" w:sz="4" w:space="0" w:color="auto"/>
            </w:tcBorders>
          </w:tcPr>
          <w:p w14:paraId="6B97C885" w14:textId="22C5F535" w:rsidR="001005C5" w:rsidRPr="007E2D73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  <w:highlight w:val="yellow"/>
                <w:cs/>
              </w:rPr>
            </w:pPr>
            <w:r w:rsidRPr="00191328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185A42" w:rsidRPr="0019132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191328" w:rsidRPr="00191328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  <w:tc>
          <w:tcPr>
            <w:tcW w:w="262" w:type="dxa"/>
          </w:tcPr>
          <w:p w14:paraId="38F4776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14:paraId="15966ABD" w14:textId="2F249A35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</w:p>
        </w:tc>
      </w:tr>
      <w:tr w:rsidR="001005C5" w:rsidRPr="00CF1517" w14:paraId="721F832B" w14:textId="77777777" w:rsidTr="006523F4">
        <w:trPr>
          <w:trHeight w:val="20"/>
        </w:trPr>
        <w:tc>
          <w:tcPr>
            <w:tcW w:w="2187" w:type="dxa"/>
          </w:tcPr>
          <w:p w14:paraId="282C766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  <w:t>รวมรายได้จากการขาย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</w:tcBorders>
          </w:tcPr>
          <w:p w14:paraId="4CC61099" w14:textId="4CA4B063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  <w:r w:rsidR="00185A42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5</w:t>
            </w:r>
            <w:r w:rsidR="00086D0E" w:rsidRPr="00086D0E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57" w:type="dxa"/>
          </w:tcPr>
          <w:p w14:paraId="6577A19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5" w:type="dxa"/>
            <w:tcBorders>
              <w:top w:val="single" w:sz="4" w:space="0" w:color="auto"/>
            </w:tcBorders>
          </w:tcPr>
          <w:p w14:paraId="397FCA52" w14:textId="45175183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</w:t>
            </w:r>
            <w:r w:rsidR="00086D0E" w:rsidRPr="00086D0E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4" w:type="dxa"/>
          </w:tcPr>
          <w:p w14:paraId="76816DC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5E5E2C49" w14:textId="362F7C65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16</w:t>
            </w:r>
            <w:r w:rsidR="00185A42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887</w:t>
            </w:r>
          </w:p>
        </w:tc>
        <w:tc>
          <w:tcPr>
            <w:tcW w:w="274" w:type="dxa"/>
          </w:tcPr>
          <w:p w14:paraId="5DD5CC0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6E01FF43" w14:textId="7851273E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15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095</w:t>
            </w:r>
          </w:p>
        </w:tc>
        <w:tc>
          <w:tcPr>
            <w:tcW w:w="274" w:type="dxa"/>
          </w:tcPr>
          <w:p w14:paraId="5DAAA6C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auto"/>
            </w:tcBorders>
          </w:tcPr>
          <w:p w14:paraId="76CDCAE1" w14:textId="3C443BFD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</w:t>
            </w:r>
            <w:r w:rsidR="00185A42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33</w:t>
            </w:r>
            <w:r w:rsidR="00360B44"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62" w:type="dxa"/>
          </w:tcPr>
          <w:p w14:paraId="4FED13B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0" w:type="dxa"/>
            <w:tcBorders>
              <w:top w:val="single" w:sz="4" w:space="0" w:color="auto"/>
            </w:tcBorders>
          </w:tcPr>
          <w:p w14:paraId="551A6EF5" w14:textId="5BD60783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919</w:t>
            </w:r>
          </w:p>
        </w:tc>
      </w:tr>
      <w:tr w:rsidR="001005C5" w:rsidRPr="00CF1517" w14:paraId="5C68CD85" w14:textId="77777777" w:rsidTr="006523F4">
        <w:trPr>
          <w:trHeight w:val="20"/>
        </w:trPr>
        <w:tc>
          <w:tcPr>
            <w:tcW w:w="2187" w:type="dxa"/>
          </w:tcPr>
          <w:p w14:paraId="3DF8047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918" w:type="dxa"/>
            <w:gridSpan w:val="2"/>
            <w:tcBorders>
              <w:bottom w:val="single" w:sz="4" w:space="0" w:color="auto"/>
            </w:tcBorders>
          </w:tcPr>
          <w:p w14:paraId="6ED09FE6" w14:textId="3AD34B40" w:rsidR="001005C5" w:rsidRPr="00875013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right="-765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875013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875013" w:rsidRPr="00875013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257" w:type="dxa"/>
          </w:tcPr>
          <w:p w14:paraId="549323C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  <w:tcBorders>
              <w:bottom w:val="single" w:sz="4" w:space="0" w:color="auto"/>
            </w:tcBorders>
          </w:tcPr>
          <w:p w14:paraId="2BCF7DDA" w14:textId="2AE1BE84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right="-765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274" w:type="dxa"/>
          </w:tcPr>
          <w:p w14:paraId="521BECC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1456C325" w14:textId="6B2269F0" w:rsidR="001005C5" w:rsidRPr="00875013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875013" w:rsidRPr="003A01EB">
              <w:rPr>
                <w:rFonts w:ascii="Angsana New" w:hAnsi="Angsana New" w:cs="Angsana New"/>
                <w:sz w:val="30"/>
                <w:szCs w:val="30"/>
              </w:rPr>
              <w:t>88</w:t>
            </w:r>
          </w:p>
        </w:tc>
        <w:tc>
          <w:tcPr>
            <w:tcW w:w="274" w:type="dxa"/>
          </w:tcPr>
          <w:p w14:paraId="5F890ECC" w14:textId="77777777" w:rsidR="001005C5" w:rsidRPr="00875013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28099655" w14:textId="1ADA13F1" w:rsidR="001005C5" w:rsidRPr="00875013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875013">
              <w:rPr>
                <w:rFonts w:ascii="Angsana New" w:hAnsi="Angsana New" w:cs="Angsana New"/>
                <w:sz w:val="30"/>
                <w:szCs w:val="30"/>
              </w:rPr>
              <w:t>18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</w:tcPr>
          <w:p w14:paraId="12D8F5C7" w14:textId="77777777" w:rsidR="001005C5" w:rsidRPr="00875013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bottom w:val="single" w:sz="4" w:space="0" w:color="auto"/>
            </w:tcBorders>
          </w:tcPr>
          <w:p w14:paraId="28597DEE" w14:textId="137FDEAE" w:rsidR="001005C5" w:rsidRPr="00875013" w:rsidRDefault="00875013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right="-10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875013">
              <w:rPr>
                <w:rFonts w:ascii="Angsana New" w:hAnsi="Angsana New" w:cs="Angsana New"/>
                <w:sz w:val="30"/>
                <w:szCs w:val="30"/>
              </w:rPr>
              <w:t>518</w:t>
            </w:r>
          </w:p>
        </w:tc>
        <w:tc>
          <w:tcPr>
            <w:tcW w:w="262" w:type="dxa"/>
          </w:tcPr>
          <w:p w14:paraId="0C40D48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14:paraId="2E24FF74" w14:textId="613F1E50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right="-10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187</w:t>
            </w:r>
          </w:p>
        </w:tc>
      </w:tr>
      <w:tr w:rsidR="001005C5" w:rsidRPr="00CF1517" w14:paraId="31828BD4" w14:textId="77777777" w:rsidTr="006523F4">
        <w:trPr>
          <w:trHeight w:val="20"/>
        </w:trPr>
        <w:tc>
          <w:tcPr>
            <w:tcW w:w="2187" w:type="dxa"/>
          </w:tcPr>
          <w:p w14:paraId="3BA152F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  <w:t>รวมรายได้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6F98E6D" w14:textId="60E67127" w:rsidR="001005C5" w:rsidRPr="00875013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  <w:r w:rsidR="00185A42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58</w:t>
            </w:r>
            <w:r w:rsidR="00875013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57" w:type="dxa"/>
          </w:tcPr>
          <w:p w14:paraId="1ED9AF4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5" w:type="dxa"/>
            <w:tcBorders>
              <w:top w:val="single" w:sz="4" w:space="0" w:color="auto"/>
              <w:bottom w:val="double" w:sz="4" w:space="0" w:color="auto"/>
            </w:tcBorders>
          </w:tcPr>
          <w:p w14:paraId="202551A4" w14:textId="00D2AAE5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</w:t>
            </w:r>
            <w:r w:rsidR="00086D0E" w:rsidRPr="00086D0E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4" w:type="dxa"/>
          </w:tcPr>
          <w:p w14:paraId="52B9D22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double" w:sz="4" w:space="0" w:color="auto"/>
            </w:tcBorders>
          </w:tcPr>
          <w:p w14:paraId="3DC0DAC5" w14:textId="1D48BD3E" w:rsidR="001005C5" w:rsidRPr="00875013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17</w:t>
            </w:r>
            <w:r w:rsidR="00185A42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875013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  <w:r w:rsidR="008E7AD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7</w:t>
            </w:r>
            <w:r w:rsidR="00875013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4" w:type="dxa"/>
          </w:tcPr>
          <w:p w14:paraId="2A9589EA" w14:textId="77777777" w:rsidR="001005C5" w:rsidRPr="00875013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double" w:sz="4" w:space="0" w:color="auto"/>
            </w:tcBorders>
          </w:tcPr>
          <w:p w14:paraId="45D8A163" w14:textId="2A051DD2" w:rsidR="001005C5" w:rsidRPr="00875013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15</w:t>
            </w:r>
            <w:r w:rsidR="001005C5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  <w:r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78</w:t>
            </w:r>
          </w:p>
        </w:tc>
        <w:tc>
          <w:tcPr>
            <w:tcW w:w="274" w:type="dxa"/>
          </w:tcPr>
          <w:p w14:paraId="22B42277" w14:textId="77777777" w:rsidR="001005C5" w:rsidRPr="00875013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39AFE5A" w14:textId="78BF3FA9" w:rsidR="001005C5" w:rsidRPr="00875013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  <w:r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</w:t>
            </w:r>
            <w:r w:rsidR="00185A42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875013" w:rsidRPr="00875013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857</w:t>
            </w:r>
          </w:p>
        </w:tc>
        <w:tc>
          <w:tcPr>
            <w:tcW w:w="262" w:type="dxa"/>
          </w:tcPr>
          <w:p w14:paraId="1C1CBBB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1559CFB8" w14:textId="75B8D32D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  <w:r w:rsidRPr="00086D0E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106</w:t>
            </w:r>
          </w:p>
        </w:tc>
      </w:tr>
      <w:tr w:rsidR="001005C5" w:rsidRPr="00CF1517" w14:paraId="41B90C49" w14:textId="77777777" w:rsidTr="006523F4">
        <w:trPr>
          <w:trHeight w:val="20"/>
        </w:trPr>
        <w:tc>
          <w:tcPr>
            <w:tcW w:w="2187" w:type="dxa"/>
          </w:tcPr>
          <w:p w14:paraId="783B108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0CF58341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1005C5" w:rsidRPr="00CF1517" w14:paraId="14105590" w14:textId="77777777" w:rsidTr="006523F4">
        <w:trPr>
          <w:trHeight w:val="20"/>
        </w:trPr>
        <w:tc>
          <w:tcPr>
            <w:tcW w:w="2187" w:type="dxa"/>
          </w:tcPr>
          <w:p w14:paraId="3E87ED1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7F9F0F06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1005C5" w:rsidRPr="00CF1517" w14:paraId="7E156075" w14:textId="77777777" w:rsidTr="006523F4">
        <w:trPr>
          <w:trHeight w:val="20"/>
        </w:trPr>
        <w:tc>
          <w:tcPr>
            <w:tcW w:w="2187" w:type="dxa"/>
          </w:tcPr>
          <w:p w14:paraId="486021B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2AFB19B1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1005C5" w:rsidRPr="00CF1517" w14:paraId="5882C715" w14:textId="77777777" w:rsidTr="006523F4">
        <w:trPr>
          <w:trHeight w:val="20"/>
        </w:trPr>
        <w:tc>
          <w:tcPr>
            <w:tcW w:w="2187" w:type="dxa"/>
          </w:tcPr>
          <w:p w14:paraId="0D2A839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330817B8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1005C5" w:rsidRPr="00CF1517" w14:paraId="1D7321B0" w14:textId="77777777" w:rsidTr="006523F4">
        <w:trPr>
          <w:trHeight w:val="20"/>
        </w:trPr>
        <w:tc>
          <w:tcPr>
            <w:tcW w:w="2187" w:type="dxa"/>
          </w:tcPr>
          <w:p w14:paraId="088B612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661A63CA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1005C5" w:rsidRPr="00CF1517" w14:paraId="24C2E77B" w14:textId="77777777" w:rsidTr="006523F4">
        <w:trPr>
          <w:trHeight w:val="587"/>
        </w:trPr>
        <w:tc>
          <w:tcPr>
            <w:tcW w:w="2187" w:type="dxa"/>
          </w:tcPr>
          <w:p w14:paraId="731924C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110" w:type="dxa"/>
            <w:gridSpan w:val="13"/>
          </w:tcPr>
          <w:p w14:paraId="26A50BD0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005C5" w:rsidRPr="00CF1517" w14:paraId="17F3CA7A" w14:textId="77777777" w:rsidTr="006523F4">
        <w:trPr>
          <w:trHeight w:val="20"/>
        </w:trPr>
        <w:tc>
          <w:tcPr>
            <w:tcW w:w="2187" w:type="dxa"/>
          </w:tcPr>
          <w:p w14:paraId="64372702" w14:textId="1A5F40E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</w:p>
        </w:tc>
        <w:tc>
          <w:tcPr>
            <w:tcW w:w="2070" w:type="dxa"/>
            <w:gridSpan w:val="4"/>
          </w:tcPr>
          <w:p w14:paraId="32E062F3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กิจการที่ได้รับ</w:t>
            </w:r>
          </w:p>
        </w:tc>
        <w:tc>
          <w:tcPr>
            <w:tcW w:w="2798" w:type="dxa"/>
            <w:gridSpan w:val="5"/>
          </w:tcPr>
          <w:p w14:paraId="6540DB58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eastAsia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กิจการที่ไม่ได้รับ</w:t>
            </w:r>
          </w:p>
        </w:tc>
        <w:tc>
          <w:tcPr>
            <w:tcW w:w="2242" w:type="dxa"/>
            <w:gridSpan w:val="4"/>
          </w:tcPr>
          <w:p w14:paraId="042B9B5C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005C5" w:rsidRPr="00CF1517" w14:paraId="50F3BA79" w14:textId="77777777" w:rsidTr="006523F4">
        <w:trPr>
          <w:trHeight w:val="20"/>
        </w:trPr>
        <w:tc>
          <w:tcPr>
            <w:tcW w:w="2187" w:type="dxa"/>
          </w:tcPr>
          <w:p w14:paraId="7EAB6AAE" w14:textId="2A174155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070" w:type="dxa"/>
            <w:gridSpan w:val="4"/>
          </w:tcPr>
          <w:p w14:paraId="1128968A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การส่งเสริมการลงทุน</w:t>
            </w:r>
          </w:p>
        </w:tc>
        <w:tc>
          <w:tcPr>
            <w:tcW w:w="274" w:type="dxa"/>
          </w:tcPr>
          <w:p w14:paraId="5D23F363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50" w:type="dxa"/>
            <w:gridSpan w:val="3"/>
          </w:tcPr>
          <w:p w14:paraId="473D133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การส่งเสริมการลงทุน</w:t>
            </w:r>
          </w:p>
        </w:tc>
        <w:tc>
          <w:tcPr>
            <w:tcW w:w="274" w:type="dxa"/>
          </w:tcPr>
          <w:p w14:paraId="0D167D7F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42" w:type="dxa"/>
            <w:gridSpan w:val="4"/>
          </w:tcPr>
          <w:p w14:paraId="32D92F2E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1005C5" w:rsidRPr="00CF1517" w14:paraId="18A2C3BD" w14:textId="77777777" w:rsidTr="006523F4">
        <w:trPr>
          <w:trHeight w:val="20"/>
        </w:trPr>
        <w:tc>
          <w:tcPr>
            <w:tcW w:w="2187" w:type="dxa"/>
          </w:tcPr>
          <w:p w14:paraId="314587B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374C741" w14:textId="71090449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5" w:type="dxa"/>
            <w:gridSpan w:val="2"/>
          </w:tcPr>
          <w:p w14:paraId="420CFCE7" w14:textId="77777777" w:rsidR="001005C5" w:rsidRPr="00CF1517" w:rsidRDefault="001005C5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</w:tcPr>
          <w:p w14:paraId="074F002A" w14:textId="487C79CA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4" w:type="dxa"/>
          </w:tcPr>
          <w:p w14:paraId="7CC6015A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532EDF71" w14:textId="655A7554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</w:tcPr>
          <w:p w14:paraId="483ED4BB" w14:textId="77777777" w:rsidR="001005C5" w:rsidRPr="00CF1517" w:rsidRDefault="001005C5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2D73EC3E" w14:textId="2C8B2C1F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4" w:type="dxa"/>
          </w:tcPr>
          <w:p w14:paraId="533AC5FD" w14:textId="77777777" w:rsidR="001005C5" w:rsidRPr="00CF1517" w:rsidRDefault="001005C5" w:rsidP="001005C5">
            <w:pPr>
              <w:tabs>
                <w:tab w:val="clear" w:pos="907"/>
                <w:tab w:val="left" w:pos="540"/>
                <w:tab w:val="left" w:pos="900"/>
                <w:tab w:val="left" w:pos="1260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10CA4EFC" w14:textId="63112534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4" w:type="dxa"/>
            <w:gridSpan w:val="2"/>
          </w:tcPr>
          <w:p w14:paraId="3C44C561" w14:textId="77777777" w:rsidR="001005C5" w:rsidRPr="00CF1517" w:rsidRDefault="001005C5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</w:tcPr>
          <w:p w14:paraId="3554FE0B" w14:textId="1FD1D73F" w:rsidR="001005C5" w:rsidRPr="00CF1517" w:rsidRDefault="00086D0E" w:rsidP="001005C5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1005C5" w:rsidRPr="00CF1517" w14:paraId="36F3831A" w14:textId="77777777" w:rsidTr="006523F4">
        <w:trPr>
          <w:trHeight w:val="20"/>
        </w:trPr>
        <w:tc>
          <w:tcPr>
            <w:tcW w:w="2187" w:type="dxa"/>
          </w:tcPr>
          <w:p w14:paraId="373BF80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eastAsia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7110" w:type="dxa"/>
            <w:gridSpan w:val="13"/>
          </w:tcPr>
          <w:p w14:paraId="12A74AF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6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005C5" w:rsidRPr="00CF1517" w14:paraId="194A58A9" w14:textId="77777777" w:rsidTr="006523F4">
        <w:trPr>
          <w:trHeight w:val="20"/>
        </w:trPr>
        <w:tc>
          <w:tcPr>
            <w:tcW w:w="2187" w:type="dxa"/>
          </w:tcPr>
          <w:p w14:paraId="125B7A7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918" w:type="dxa"/>
            <w:gridSpan w:val="2"/>
          </w:tcPr>
          <w:p w14:paraId="5A771F4B" w14:textId="10D5556F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8"/>
              </w:rPr>
            </w:pPr>
            <w:r w:rsidRPr="004B0B8A">
              <w:rPr>
                <w:rFonts w:ascii="Angsana New" w:eastAsia="Angsana New" w:hAnsi="Angsana New" w:cs="Angsana New"/>
                <w:sz w:val="30"/>
                <w:szCs w:val="38"/>
              </w:rPr>
              <w:t>3</w:t>
            </w:r>
            <w:r w:rsidR="00CE6BFA">
              <w:rPr>
                <w:rFonts w:ascii="Angsana New" w:eastAsia="Angsana New" w:hAnsi="Angsana New" w:cs="Angsana New"/>
                <w:sz w:val="30"/>
                <w:szCs w:val="38"/>
              </w:rPr>
              <w:t>,</w:t>
            </w:r>
            <w:r w:rsidRPr="004B0B8A">
              <w:rPr>
                <w:rFonts w:ascii="Angsana New" w:eastAsia="Angsana New" w:hAnsi="Angsana New" w:cs="Angsana New"/>
                <w:sz w:val="30"/>
                <w:szCs w:val="38"/>
              </w:rPr>
              <w:t>4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8"/>
              </w:rPr>
              <w:t>71</w:t>
            </w:r>
          </w:p>
        </w:tc>
        <w:tc>
          <w:tcPr>
            <w:tcW w:w="257" w:type="dxa"/>
          </w:tcPr>
          <w:p w14:paraId="26F8733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</w:tcPr>
          <w:p w14:paraId="2467C458" w14:textId="705EF767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8"/>
              </w:rPr>
            </w:pPr>
            <w:r w:rsidRPr="004B0B8A">
              <w:rPr>
                <w:rFonts w:ascii="Angsana New" w:eastAsia="Angsana New" w:hAnsi="Angsana New" w:cs="Angsana New"/>
                <w:sz w:val="30"/>
                <w:szCs w:val="38"/>
              </w:rPr>
              <w:t>3</w:t>
            </w:r>
            <w:r w:rsidR="001005C5" w:rsidRPr="00CF1517">
              <w:rPr>
                <w:rFonts w:ascii="Angsana New" w:eastAsia="Angsana New" w:hAnsi="Angsana New" w:cs="Angsana New"/>
                <w:sz w:val="30"/>
                <w:szCs w:val="38"/>
              </w:rPr>
              <w:t>,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8"/>
              </w:rPr>
              <w:t>5</w:t>
            </w:r>
            <w:r w:rsidR="00086D0E" w:rsidRPr="00086D0E">
              <w:rPr>
                <w:rFonts w:ascii="Angsana New" w:eastAsia="Angsana New" w:hAnsi="Angsana New" w:cs="Angsana New"/>
                <w:sz w:val="30"/>
                <w:szCs w:val="38"/>
              </w:rPr>
              <w:t>2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8"/>
              </w:rPr>
              <w:t>8</w:t>
            </w:r>
          </w:p>
        </w:tc>
        <w:tc>
          <w:tcPr>
            <w:tcW w:w="274" w:type="dxa"/>
          </w:tcPr>
          <w:p w14:paraId="3BE4178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386721F5" w14:textId="7A6B4008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CE6BF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686</w:t>
            </w:r>
          </w:p>
        </w:tc>
        <w:tc>
          <w:tcPr>
            <w:tcW w:w="274" w:type="dxa"/>
          </w:tcPr>
          <w:p w14:paraId="678E8945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</w:tcPr>
          <w:p w14:paraId="62351107" w14:textId="2EF40C69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</w:p>
        </w:tc>
        <w:tc>
          <w:tcPr>
            <w:tcW w:w="274" w:type="dxa"/>
          </w:tcPr>
          <w:p w14:paraId="28DB282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</w:tcPr>
          <w:p w14:paraId="7A9FA472" w14:textId="2A01FAF0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CB73A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157</w:t>
            </w:r>
          </w:p>
        </w:tc>
        <w:tc>
          <w:tcPr>
            <w:tcW w:w="262" w:type="dxa"/>
          </w:tcPr>
          <w:p w14:paraId="5974B28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</w:tcPr>
          <w:p w14:paraId="6CF1F4D4" w14:textId="3009CF48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</w:tr>
      <w:tr w:rsidR="001005C5" w:rsidRPr="00CF1517" w14:paraId="1536DBA6" w14:textId="77777777" w:rsidTr="006523F4">
        <w:trPr>
          <w:trHeight w:val="20"/>
        </w:trPr>
        <w:tc>
          <w:tcPr>
            <w:tcW w:w="2187" w:type="dxa"/>
          </w:tcPr>
          <w:p w14:paraId="543817BF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ขายต่างประเทศ</w:t>
            </w:r>
          </w:p>
        </w:tc>
        <w:tc>
          <w:tcPr>
            <w:tcW w:w="918" w:type="dxa"/>
            <w:gridSpan w:val="2"/>
            <w:tcBorders>
              <w:bottom w:val="single" w:sz="4" w:space="0" w:color="auto"/>
            </w:tcBorders>
          </w:tcPr>
          <w:p w14:paraId="06F3D7C0" w14:textId="12E5CFB9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eastAsia="Angsana New" w:hAnsi="Angsana New" w:cs="Angsana New"/>
                <w:sz w:val="30"/>
                <w:szCs w:val="30"/>
              </w:rPr>
              <w:t>2</w:t>
            </w:r>
            <w:r w:rsidR="00CE6BFA">
              <w:rPr>
                <w:rFonts w:ascii="Angsana New" w:eastAsia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eastAsia="Angsana New" w:hAnsi="Angsana New" w:cs="Angsana New"/>
                <w:sz w:val="30"/>
                <w:szCs w:val="30"/>
              </w:rPr>
              <w:t>33</w:t>
            </w:r>
          </w:p>
        </w:tc>
        <w:tc>
          <w:tcPr>
            <w:tcW w:w="257" w:type="dxa"/>
          </w:tcPr>
          <w:p w14:paraId="53A8A0A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  <w:tcBorders>
              <w:bottom w:val="single" w:sz="4" w:space="0" w:color="auto"/>
            </w:tcBorders>
          </w:tcPr>
          <w:p w14:paraId="07287147" w14:textId="6C9C11AA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eastAsia="Angsana New" w:hAnsi="Angsana New" w:cs="Angsana New"/>
                <w:sz w:val="30"/>
                <w:szCs w:val="30"/>
              </w:rPr>
              <w:t>3</w:t>
            </w:r>
            <w:r w:rsidR="001005C5" w:rsidRPr="00CF1517">
              <w:rPr>
                <w:rFonts w:ascii="Angsana New" w:eastAsia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eastAsia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eastAsia="Angsana New" w:hAnsi="Angsana New" w:cs="Angsana New"/>
                <w:sz w:val="30"/>
                <w:szCs w:val="30"/>
              </w:rPr>
              <w:t>05</w:t>
            </w:r>
          </w:p>
        </w:tc>
        <w:tc>
          <w:tcPr>
            <w:tcW w:w="274" w:type="dxa"/>
          </w:tcPr>
          <w:p w14:paraId="358E6A4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338F7265" w14:textId="42EF0A7F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CE6BF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274" w:type="dxa"/>
          </w:tcPr>
          <w:p w14:paraId="21244F4E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0903292C" w14:textId="27931681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808</w:t>
            </w:r>
          </w:p>
        </w:tc>
        <w:tc>
          <w:tcPr>
            <w:tcW w:w="274" w:type="dxa"/>
          </w:tcPr>
          <w:p w14:paraId="594F3B8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bottom w:val="single" w:sz="4" w:space="0" w:color="auto"/>
            </w:tcBorders>
          </w:tcPr>
          <w:p w14:paraId="4FAC5D66" w14:textId="57E54EFA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CB73A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95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62" w:type="dxa"/>
          </w:tcPr>
          <w:p w14:paraId="2287EF5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14:paraId="53F5BBEA" w14:textId="7800E41E" w:rsidR="001005C5" w:rsidRPr="00CF1517" w:rsidRDefault="004B0B8A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1005C5" w:rsidRPr="00CF1517" w14:paraId="0A255E3C" w14:textId="77777777" w:rsidTr="006523F4">
        <w:trPr>
          <w:trHeight w:val="20"/>
        </w:trPr>
        <w:tc>
          <w:tcPr>
            <w:tcW w:w="2187" w:type="dxa"/>
          </w:tcPr>
          <w:p w14:paraId="7495286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  <w:t>รวมรายได้จากการขาย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</w:tcBorders>
          </w:tcPr>
          <w:p w14:paraId="193BBAA2" w14:textId="0F804B9A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6</w:t>
            </w:r>
            <w:r w:rsidR="00CE6BF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57" w:type="dxa"/>
          </w:tcPr>
          <w:p w14:paraId="237389C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5" w:type="dxa"/>
            <w:tcBorders>
              <w:top w:val="single" w:sz="4" w:space="0" w:color="auto"/>
            </w:tcBorders>
          </w:tcPr>
          <w:p w14:paraId="22798896" w14:textId="4DD03A80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6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33</w:t>
            </w:r>
          </w:p>
        </w:tc>
        <w:tc>
          <w:tcPr>
            <w:tcW w:w="274" w:type="dxa"/>
          </w:tcPr>
          <w:p w14:paraId="2B79AE8C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7629F258" w14:textId="4C61B55C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</w:t>
            </w:r>
            <w:r w:rsidR="00CE6BF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706</w:t>
            </w:r>
          </w:p>
        </w:tc>
        <w:tc>
          <w:tcPr>
            <w:tcW w:w="274" w:type="dxa"/>
          </w:tcPr>
          <w:p w14:paraId="424310B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21E5AC07" w14:textId="30E21BC6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8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22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4" w:type="dxa"/>
          </w:tcPr>
          <w:p w14:paraId="03055712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auto"/>
            </w:tcBorders>
          </w:tcPr>
          <w:p w14:paraId="7EEA0ECC" w14:textId="11262A36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15</w:t>
            </w:r>
            <w:r w:rsidR="00CB73A9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110</w:t>
            </w:r>
          </w:p>
        </w:tc>
        <w:tc>
          <w:tcPr>
            <w:tcW w:w="262" w:type="dxa"/>
          </w:tcPr>
          <w:p w14:paraId="7446B054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0" w:type="dxa"/>
            <w:tcBorders>
              <w:top w:val="single" w:sz="4" w:space="0" w:color="auto"/>
            </w:tcBorders>
          </w:tcPr>
          <w:p w14:paraId="56E77FF9" w14:textId="1D06F724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15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158</w:t>
            </w:r>
          </w:p>
        </w:tc>
      </w:tr>
      <w:tr w:rsidR="001005C5" w:rsidRPr="00CF1517" w14:paraId="75A8F4A5" w14:textId="77777777" w:rsidTr="006523F4">
        <w:trPr>
          <w:trHeight w:val="20"/>
        </w:trPr>
        <w:tc>
          <w:tcPr>
            <w:tcW w:w="2187" w:type="dxa"/>
          </w:tcPr>
          <w:p w14:paraId="569CD10D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918" w:type="dxa"/>
            <w:gridSpan w:val="2"/>
            <w:tcBorders>
              <w:bottom w:val="single" w:sz="4" w:space="0" w:color="auto"/>
            </w:tcBorders>
          </w:tcPr>
          <w:p w14:paraId="590CD4D6" w14:textId="5C2291B3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86</w:t>
            </w:r>
          </w:p>
        </w:tc>
        <w:tc>
          <w:tcPr>
            <w:tcW w:w="257" w:type="dxa"/>
          </w:tcPr>
          <w:p w14:paraId="5C4DEBE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5" w:type="dxa"/>
            <w:tcBorders>
              <w:bottom w:val="single" w:sz="4" w:space="0" w:color="auto"/>
            </w:tcBorders>
          </w:tcPr>
          <w:p w14:paraId="34601F24" w14:textId="5CD04FB5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4" w:type="dxa"/>
          </w:tcPr>
          <w:p w14:paraId="66976538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5912F793" w14:textId="110BE06D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CE6BF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77</w:t>
            </w:r>
          </w:p>
        </w:tc>
        <w:tc>
          <w:tcPr>
            <w:tcW w:w="274" w:type="dxa"/>
          </w:tcPr>
          <w:p w14:paraId="47B0A14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5E275F87" w14:textId="6922165E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805</w:t>
            </w:r>
          </w:p>
        </w:tc>
        <w:tc>
          <w:tcPr>
            <w:tcW w:w="274" w:type="dxa"/>
          </w:tcPr>
          <w:p w14:paraId="2788B63B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bottom w:val="single" w:sz="4" w:space="0" w:color="auto"/>
            </w:tcBorders>
          </w:tcPr>
          <w:p w14:paraId="42C3B666" w14:textId="09C9FA35" w:rsidR="001005C5" w:rsidRPr="00CF1517" w:rsidRDefault="00086D0E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CB73A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62" w:type="dxa"/>
          </w:tcPr>
          <w:p w14:paraId="69392D0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14:paraId="5181A522" w14:textId="16D52DC9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left="-130" w:right="-106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805</w:t>
            </w:r>
          </w:p>
        </w:tc>
      </w:tr>
      <w:tr w:rsidR="001005C5" w:rsidRPr="00CF1517" w14:paraId="1E1B295C" w14:textId="77777777" w:rsidTr="006523F4">
        <w:trPr>
          <w:trHeight w:val="20"/>
        </w:trPr>
        <w:tc>
          <w:tcPr>
            <w:tcW w:w="2187" w:type="dxa"/>
          </w:tcPr>
          <w:p w14:paraId="6DBE625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0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  <w:t>รวมรายได้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BCF7BF2" w14:textId="20E81614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6</w:t>
            </w:r>
            <w:r w:rsidR="00CE6BF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90</w:t>
            </w:r>
          </w:p>
        </w:tc>
        <w:tc>
          <w:tcPr>
            <w:tcW w:w="257" w:type="dxa"/>
          </w:tcPr>
          <w:p w14:paraId="21D2D2C0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895" w:type="dxa"/>
            <w:tcBorders>
              <w:top w:val="single" w:sz="4" w:space="0" w:color="auto"/>
              <w:bottom w:val="double" w:sz="4" w:space="0" w:color="auto"/>
            </w:tcBorders>
          </w:tcPr>
          <w:p w14:paraId="2FEBCF71" w14:textId="2D89DF94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6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33</w:t>
            </w:r>
          </w:p>
        </w:tc>
        <w:tc>
          <w:tcPr>
            <w:tcW w:w="274" w:type="dxa"/>
          </w:tcPr>
          <w:p w14:paraId="0481E4AA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double" w:sz="4" w:space="0" w:color="auto"/>
            </w:tcBorders>
          </w:tcPr>
          <w:p w14:paraId="062E1398" w14:textId="1135E2C0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10</w:t>
            </w:r>
            <w:r w:rsidR="00CB73A9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98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4" w:type="dxa"/>
          </w:tcPr>
          <w:p w14:paraId="30B26CC9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double" w:sz="4" w:space="0" w:color="auto"/>
            </w:tcBorders>
          </w:tcPr>
          <w:p w14:paraId="48042832" w14:textId="0936B5E7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left="-81"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74" w:type="dxa"/>
          </w:tcPr>
          <w:p w14:paraId="6286E373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BD09215" w14:textId="2C65F8AD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  <w:cs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17</w:t>
            </w:r>
            <w:r w:rsidR="00CB73A9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7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62" w:type="dxa"/>
          </w:tcPr>
          <w:p w14:paraId="3B8131A1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left="-13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6659CD05" w14:textId="618A487E" w:rsidR="001005C5" w:rsidRPr="00CF1517" w:rsidRDefault="00360B44" w:rsidP="001005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line="240" w:lineRule="auto"/>
              <w:ind w:right="-765"/>
              <w:jc w:val="both"/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15</w:t>
            </w:r>
            <w:r w:rsidR="001005C5" w:rsidRPr="00CF1517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96</w:t>
            </w:r>
            <w:r w:rsidR="004B0B8A" w:rsidRPr="004B0B8A">
              <w:rPr>
                <w:rFonts w:ascii="Angsana New" w:eastAsia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</w:tr>
    </w:tbl>
    <w:p w14:paraId="1BAAA3EE" w14:textId="66F8E62F" w:rsidR="00E23CEE" w:rsidRPr="00CF1517" w:rsidRDefault="00E23CEE" w:rsidP="0072533A">
      <w:pPr>
        <w:rPr>
          <w:rFonts w:asciiTheme="majorBidi" w:hAnsiTheme="majorBidi" w:cstheme="majorBidi"/>
          <w:sz w:val="30"/>
          <w:szCs w:val="30"/>
        </w:rPr>
      </w:pPr>
    </w:p>
    <w:p w14:paraId="0E82A2AE" w14:textId="1EBE5325" w:rsidR="005C7008" w:rsidRPr="00CF1517" w:rsidRDefault="005C7008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ค่าใช้จ่ายผลประโยชน์ของพนักงาน</w:t>
      </w:r>
    </w:p>
    <w:p w14:paraId="44A79DB1" w14:textId="77777777" w:rsidR="001A177A" w:rsidRPr="00CF1517" w:rsidRDefault="001A177A" w:rsidP="001A177A">
      <w:pPr>
        <w:rPr>
          <w:rFonts w:ascii="Angsana New" w:hAnsi="Angsana New" w:cs="Angsana New"/>
          <w:sz w:val="30"/>
          <w:szCs w:val="30"/>
        </w:rPr>
      </w:pPr>
    </w:p>
    <w:tbl>
      <w:tblPr>
        <w:tblW w:w="944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878"/>
        <w:gridCol w:w="989"/>
        <w:gridCol w:w="901"/>
        <w:gridCol w:w="270"/>
        <w:gridCol w:w="901"/>
        <w:gridCol w:w="270"/>
        <w:gridCol w:w="990"/>
        <w:gridCol w:w="314"/>
        <w:gridCol w:w="935"/>
      </w:tblGrid>
      <w:tr w:rsidR="00D30D3C" w:rsidRPr="00CF1517" w14:paraId="163F0376" w14:textId="77777777" w:rsidTr="006523F4">
        <w:trPr>
          <w:trHeight w:hRule="exact" w:val="360"/>
          <w:tblHeader/>
        </w:trPr>
        <w:tc>
          <w:tcPr>
            <w:tcW w:w="2052" w:type="pct"/>
          </w:tcPr>
          <w:p w14:paraId="6D5956C8" w14:textId="77777777" w:rsidR="00D30D3C" w:rsidRPr="00CF1517" w:rsidRDefault="00D30D3C" w:rsidP="007C12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3" w:type="pct"/>
          </w:tcPr>
          <w:p w14:paraId="17631B70" w14:textId="77777777" w:rsidR="00D30D3C" w:rsidRPr="00CF1517" w:rsidRDefault="00D30D3C" w:rsidP="007C12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97" w:type="pct"/>
            <w:gridSpan w:val="3"/>
          </w:tcPr>
          <w:p w14:paraId="50205700" w14:textId="77777777" w:rsidR="00D30D3C" w:rsidRPr="00CF1517" w:rsidRDefault="00D30D3C" w:rsidP="007C12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3" w:type="pct"/>
          </w:tcPr>
          <w:p w14:paraId="03B68780" w14:textId="77777777" w:rsidR="00D30D3C" w:rsidRPr="00CF1517" w:rsidRDefault="00D30D3C" w:rsidP="007C12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pct"/>
            <w:gridSpan w:val="3"/>
          </w:tcPr>
          <w:p w14:paraId="0C78ED94" w14:textId="77777777" w:rsidR="00D30D3C" w:rsidRPr="00CF1517" w:rsidRDefault="00D30D3C" w:rsidP="007C12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005C5" w:rsidRPr="00CF1517" w14:paraId="007C8C07" w14:textId="77777777" w:rsidTr="006523F4">
        <w:trPr>
          <w:trHeight w:hRule="exact" w:val="360"/>
          <w:tblHeader/>
        </w:trPr>
        <w:tc>
          <w:tcPr>
            <w:tcW w:w="2052" w:type="pct"/>
          </w:tcPr>
          <w:p w14:paraId="0A747E4B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3" w:type="pct"/>
          </w:tcPr>
          <w:p w14:paraId="321DAE1B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477" w:type="pct"/>
          </w:tcPr>
          <w:p w14:paraId="37AD17C1" w14:textId="1391A865" w:rsidR="001005C5" w:rsidRPr="00CF1517" w:rsidRDefault="00086D0E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067507B5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</w:tcPr>
          <w:p w14:paraId="52B54DE5" w14:textId="73D35B6F" w:rsidR="001005C5" w:rsidRPr="00CF1517" w:rsidRDefault="00086D0E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3" w:type="pct"/>
          </w:tcPr>
          <w:p w14:paraId="107A2B4D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4" w:type="pct"/>
          </w:tcPr>
          <w:p w14:paraId="39DBEC09" w14:textId="5641934E" w:rsidR="001005C5" w:rsidRPr="00CF1517" w:rsidRDefault="00086D0E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66" w:type="pct"/>
          </w:tcPr>
          <w:p w14:paraId="44FADE8D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5" w:type="pct"/>
          </w:tcPr>
          <w:p w14:paraId="6738936C" w14:textId="06CB2204" w:rsidR="001005C5" w:rsidRPr="00CF1517" w:rsidRDefault="00086D0E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1005C5" w:rsidRPr="00CF1517" w14:paraId="14F50C10" w14:textId="77777777" w:rsidTr="006523F4">
        <w:trPr>
          <w:trHeight w:hRule="exact" w:val="360"/>
          <w:tblHeader/>
        </w:trPr>
        <w:tc>
          <w:tcPr>
            <w:tcW w:w="2052" w:type="pct"/>
          </w:tcPr>
          <w:p w14:paraId="45148A56" w14:textId="77777777" w:rsidR="001005C5" w:rsidRPr="00CF1517" w:rsidRDefault="001005C5" w:rsidP="001005C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both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523" w:type="pct"/>
          </w:tcPr>
          <w:p w14:paraId="400BDC03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24" w:type="pct"/>
            <w:gridSpan w:val="7"/>
          </w:tcPr>
          <w:p w14:paraId="22042B12" w14:textId="77777777" w:rsidR="001005C5" w:rsidRPr="00CF1517" w:rsidRDefault="001005C5" w:rsidP="001005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005C5" w:rsidRPr="00CF1517" w14:paraId="3A4C343C" w14:textId="77777777" w:rsidTr="006523F4">
        <w:trPr>
          <w:trHeight w:hRule="exact" w:val="360"/>
        </w:trPr>
        <w:tc>
          <w:tcPr>
            <w:tcW w:w="2052" w:type="pct"/>
          </w:tcPr>
          <w:p w14:paraId="17DC6FF9" w14:textId="77777777" w:rsidR="001005C5" w:rsidRPr="00CF1517" w:rsidRDefault="001005C5" w:rsidP="001005C5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เงินเดือนและค่าแรง</w:t>
            </w:r>
          </w:p>
        </w:tc>
        <w:tc>
          <w:tcPr>
            <w:tcW w:w="523" w:type="pct"/>
          </w:tcPr>
          <w:p w14:paraId="7EC052BC" w14:textId="77777777" w:rsidR="001005C5" w:rsidRPr="00CF1517" w:rsidRDefault="001005C5" w:rsidP="001005C5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3332E7BD" w14:textId="3F807C07" w:rsidR="001005C5" w:rsidRPr="00CF1517" w:rsidRDefault="00086D0E" w:rsidP="0067428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67428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817</w:t>
            </w:r>
            <w:r w:rsidR="0067428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06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42F117CD" w14:textId="77777777" w:rsidR="001005C5" w:rsidRPr="00CF1517" w:rsidRDefault="001005C5" w:rsidP="001005C5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362ADAA8" w14:textId="7EA6CC73" w:rsidR="001005C5" w:rsidRPr="00CF1517" w:rsidRDefault="00086D0E" w:rsidP="001005C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718</w:t>
            </w:r>
          </w:p>
        </w:tc>
        <w:tc>
          <w:tcPr>
            <w:tcW w:w="143" w:type="pct"/>
            <w:vAlign w:val="bottom"/>
          </w:tcPr>
          <w:p w14:paraId="251327F0" w14:textId="77777777" w:rsidR="001005C5" w:rsidRPr="00CF1517" w:rsidRDefault="001005C5" w:rsidP="001005C5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6AEFF1E9" w14:textId="0AD4FE53" w:rsidR="001005C5" w:rsidRPr="00CF1517" w:rsidRDefault="00360B44" w:rsidP="001005C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7B339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575</w:t>
            </w:r>
            <w:r w:rsidR="007B339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695</w:t>
            </w:r>
          </w:p>
        </w:tc>
        <w:tc>
          <w:tcPr>
            <w:tcW w:w="166" w:type="pct"/>
            <w:vAlign w:val="bottom"/>
          </w:tcPr>
          <w:p w14:paraId="12205BAD" w14:textId="77777777" w:rsidR="001005C5" w:rsidRPr="00CF1517" w:rsidRDefault="001005C5" w:rsidP="001005C5">
            <w:pPr>
              <w:pStyle w:val="ListBullet2"/>
              <w:tabs>
                <w:tab w:val="clear" w:pos="227"/>
                <w:tab w:val="clear" w:pos="454"/>
                <w:tab w:val="clear" w:pos="56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4" w:right="4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5" w:type="pct"/>
            <w:vAlign w:val="bottom"/>
          </w:tcPr>
          <w:p w14:paraId="7E69C234" w14:textId="71CF906F" w:rsidR="001005C5" w:rsidRPr="00CF1517" w:rsidRDefault="00360B44" w:rsidP="001005C5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515</w:t>
            </w:r>
            <w:r w:rsidR="001005C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987</w:t>
            </w:r>
          </w:p>
        </w:tc>
      </w:tr>
      <w:tr w:rsidR="007B3393" w:rsidRPr="00CF1517" w14:paraId="2D57C840" w14:textId="77777777" w:rsidTr="006523F4">
        <w:trPr>
          <w:trHeight w:hRule="exact" w:val="360"/>
        </w:trPr>
        <w:tc>
          <w:tcPr>
            <w:tcW w:w="2052" w:type="pct"/>
          </w:tcPr>
          <w:p w14:paraId="187CB8A4" w14:textId="77777777" w:rsidR="007B3393" w:rsidRPr="00CF1517" w:rsidRDefault="007B3393" w:rsidP="007B3393">
            <w:pPr>
              <w:spacing w:line="240" w:lineRule="auto"/>
              <w:rPr>
                <w:rFonts w:ascii="Angsana New" w:hAnsi="Angsana New" w:cs="Angsana New"/>
                <w:sz w:val="30"/>
                <w:szCs w:val="38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โบนัส</w:t>
            </w:r>
          </w:p>
        </w:tc>
        <w:tc>
          <w:tcPr>
            <w:tcW w:w="523" w:type="pct"/>
          </w:tcPr>
          <w:p w14:paraId="03C43310" w14:textId="77777777" w:rsidR="007B3393" w:rsidRPr="00CF1517" w:rsidRDefault="007B3393" w:rsidP="007B3393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18E7AB3B" w14:textId="6BAA6CE8" w:rsidR="007B3393" w:rsidRPr="00CF1517" w:rsidRDefault="00360B44" w:rsidP="0067428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581</w:t>
            </w:r>
            <w:r w:rsidR="0067428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0AA0B5AD" w14:textId="77777777" w:rsidR="007B3393" w:rsidRPr="00CF1517" w:rsidRDefault="007B3393" w:rsidP="007B3393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52666D03" w14:textId="05D9EAC2" w:rsidR="007B3393" w:rsidRPr="00CF1517" w:rsidRDefault="004B0B8A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B3393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</w:p>
        </w:tc>
        <w:tc>
          <w:tcPr>
            <w:tcW w:w="143" w:type="pct"/>
            <w:vAlign w:val="bottom"/>
          </w:tcPr>
          <w:p w14:paraId="3E70EAA6" w14:textId="77777777" w:rsidR="007B3393" w:rsidRPr="00CF1517" w:rsidRDefault="007B3393" w:rsidP="007B3393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0CE6C4FD" w14:textId="08579FAF" w:rsidR="007B3393" w:rsidRPr="00CF1517" w:rsidRDefault="00086D0E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7B339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66" w:type="pct"/>
            <w:vAlign w:val="bottom"/>
          </w:tcPr>
          <w:p w14:paraId="0C1FD9DB" w14:textId="77777777" w:rsidR="007B3393" w:rsidRPr="00CF1517" w:rsidRDefault="007B3393" w:rsidP="007B3393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5" w:type="pct"/>
            <w:vAlign w:val="bottom"/>
          </w:tcPr>
          <w:p w14:paraId="3CF56606" w14:textId="0DA773F2" w:rsidR="007B3393" w:rsidRPr="00CF1517" w:rsidRDefault="00360B44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B3393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597</w:t>
            </w:r>
          </w:p>
        </w:tc>
      </w:tr>
      <w:tr w:rsidR="007B3393" w:rsidRPr="00CF1517" w14:paraId="58022E74" w14:textId="77777777" w:rsidTr="006523F4">
        <w:trPr>
          <w:trHeight w:hRule="exact" w:val="360"/>
        </w:trPr>
        <w:tc>
          <w:tcPr>
            <w:tcW w:w="2052" w:type="pct"/>
          </w:tcPr>
          <w:p w14:paraId="1BAA1173" w14:textId="77777777" w:rsidR="007B3393" w:rsidRPr="00CF1517" w:rsidRDefault="007B3393" w:rsidP="007B339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ค่าสวัสดิการพนักงาน</w:t>
            </w:r>
          </w:p>
        </w:tc>
        <w:tc>
          <w:tcPr>
            <w:tcW w:w="523" w:type="pct"/>
          </w:tcPr>
          <w:p w14:paraId="666C2637" w14:textId="77777777" w:rsidR="007B3393" w:rsidRPr="00CF1517" w:rsidRDefault="007B3393" w:rsidP="007B3393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5E030A15" w14:textId="33385BA9" w:rsidR="007B3393" w:rsidRPr="00CF1517" w:rsidRDefault="00360B44" w:rsidP="0067428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67428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985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35A6BC5E" w14:textId="77777777" w:rsidR="007B3393" w:rsidRPr="00CF1517" w:rsidRDefault="007B3393" w:rsidP="007B3393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58953BD6" w14:textId="665D0F15" w:rsidR="007B3393" w:rsidRPr="00CF1517" w:rsidRDefault="00360B44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156</w:t>
            </w:r>
            <w:r w:rsidR="007B3393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00</w:t>
            </w:r>
          </w:p>
        </w:tc>
        <w:tc>
          <w:tcPr>
            <w:tcW w:w="143" w:type="pct"/>
            <w:vAlign w:val="bottom"/>
          </w:tcPr>
          <w:p w14:paraId="70256AD7" w14:textId="77777777" w:rsidR="007B3393" w:rsidRPr="00CF1517" w:rsidRDefault="007B3393" w:rsidP="007B3393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66809BBC" w14:textId="1921FB43" w:rsidR="007B3393" w:rsidRPr="00CF1517" w:rsidRDefault="00360B44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B339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881</w:t>
            </w:r>
          </w:p>
        </w:tc>
        <w:tc>
          <w:tcPr>
            <w:tcW w:w="166" w:type="pct"/>
            <w:vAlign w:val="bottom"/>
          </w:tcPr>
          <w:p w14:paraId="6EE36F35" w14:textId="77777777" w:rsidR="007B3393" w:rsidRPr="00CF1517" w:rsidRDefault="007B3393" w:rsidP="007B3393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5" w:type="pct"/>
            <w:vAlign w:val="bottom"/>
          </w:tcPr>
          <w:p w14:paraId="262E4462" w14:textId="6DD8E8EC" w:rsidR="007B3393" w:rsidRPr="00CF1517" w:rsidRDefault="00360B44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75</w:t>
            </w:r>
            <w:r w:rsidR="007B3393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065</w:t>
            </w:r>
          </w:p>
        </w:tc>
      </w:tr>
      <w:tr w:rsidR="007B3393" w:rsidRPr="00CF1517" w14:paraId="37DE17D4" w14:textId="77777777" w:rsidTr="006523F4">
        <w:trPr>
          <w:trHeight w:hRule="exact" w:val="360"/>
        </w:trPr>
        <w:tc>
          <w:tcPr>
            <w:tcW w:w="2052" w:type="pct"/>
          </w:tcPr>
          <w:p w14:paraId="66BD0396" w14:textId="77777777" w:rsidR="007B3393" w:rsidRPr="00CF1517" w:rsidRDefault="007B3393" w:rsidP="007B339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สิทธิประโยชน์ส่วนเพิ่มแก่พนักงาน</w:t>
            </w:r>
          </w:p>
        </w:tc>
        <w:tc>
          <w:tcPr>
            <w:tcW w:w="523" w:type="pct"/>
          </w:tcPr>
          <w:p w14:paraId="7C3F7D76" w14:textId="77777777" w:rsidR="007B3393" w:rsidRPr="00CF1517" w:rsidRDefault="007B3393" w:rsidP="007B3393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2ABD0E41" w14:textId="13EB4326" w:rsidR="007B3393" w:rsidRPr="00F710A1" w:rsidRDefault="00360B44" w:rsidP="0067428A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F710A1">
              <w:rPr>
                <w:rFonts w:ascii="Angsana New" w:hAnsi="Angsana New" w:cs="Angsana New"/>
                <w:sz w:val="30"/>
                <w:szCs w:val="30"/>
              </w:rPr>
              <w:t>77</w:t>
            </w:r>
            <w:r w:rsidR="0067428A" w:rsidRPr="00F710A1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F710A1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086D0E" w:rsidRPr="00F710A1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31D8AD27" w14:textId="77777777" w:rsidR="007B3393" w:rsidRPr="00CF1517" w:rsidRDefault="007B3393" w:rsidP="007B3393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60778D54" w14:textId="1EAE0592" w:rsidR="007B3393" w:rsidRPr="00CF1517" w:rsidRDefault="00360B44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7B3393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798</w:t>
            </w:r>
          </w:p>
        </w:tc>
        <w:tc>
          <w:tcPr>
            <w:tcW w:w="143" w:type="pct"/>
            <w:vAlign w:val="bottom"/>
          </w:tcPr>
          <w:p w14:paraId="6575B963" w14:textId="77777777" w:rsidR="007B3393" w:rsidRPr="00CF1517" w:rsidRDefault="007B3393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7055FE0D" w14:textId="7C6EADC6" w:rsidR="007B3393" w:rsidRPr="00CF1517" w:rsidRDefault="004B0B8A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7B339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66" w:type="pct"/>
            <w:vAlign w:val="bottom"/>
          </w:tcPr>
          <w:p w14:paraId="2E0038ED" w14:textId="77777777" w:rsidR="007B3393" w:rsidRPr="00CF1517" w:rsidRDefault="007B3393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5" w:type="pct"/>
            <w:vAlign w:val="bottom"/>
          </w:tcPr>
          <w:p w14:paraId="5994ADD8" w14:textId="4A51BFC1" w:rsidR="007B3393" w:rsidRPr="00CF1517" w:rsidRDefault="004B0B8A" w:rsidP="007B3393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7B3393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</w:tr>
      <w:tr w:rsidR="0088560B" w:rsidRPr="00CF1517" w14:paraId="28C369E5" w14:textId="77777777" w:rsidTr="006523F4">
        <w:trPr>
          <w:trHeight w:hRule="exact" w:val="360"/>
        </w:trPr>
        <w:tc>
          <w:tcPr>
            <w:tcW w:w="2052" w:type="pct"/>
          </w:tcPr>
          <w:p w14:paraId="0FF6F27B" w14:textId="5982CB71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จ่ายสมทบเข้ากองทุนประกันสังคม</w:t>
            </w:r>
          </w:p>
        </w:tc>
        <w:tc>
          <w:tcPr>
            <w:tcW w:w="523" w:type="pct"/>
          </w:tcPr>
          <w:p w14:paraId="0FC11AB3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7E29F979" w14:textId="09C39C0D" w:rsidR="0088560B" w:rsidRPr="00F710A1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F710A1">
              <w:rPr>
                <w:rFonts w:ascii="Angsana New" w:hAnsi="Angsana New" w:cs="Angsana New"/>
                <w:sz w:val="30"/>
                <w:szCs w:val="30"/>
              </w:rPr>
              <w:t>76,828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B549CDB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681247CF" w14:textId="304644B6" w:rsidR="0088560B" w:rsidRPr="00360B44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87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86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  <w:vAlign w:val="bottom"/>
          </w:tcPr>
          <w:p w14:paraId="2059D0A1" w14:textId="7777777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30A570B4" w14:textId="12C6D77B" w:rsidR="0088560B" w:rsidRPr="004B0B8A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66" w:type="pct"/>
            <w:vAlign w:val="bottom"/>
          </w:tcPr>
          <w:p w14:paraId="55E1766A" w14:textId="7777777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5" w:type="pct"/>
            <w:vAlign w:val="bottom"/>
          </w:tcPr>
          <w:p w14:paraId="4588B638" w14:textId="71454998" w:rsidR="0088560B" w:rsidRPr="004B0B8A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875</w:t>
            </w:r>
          </w:p>
        </w:tc>
      </w:tr>
      <w:tr w:rsidR="0088560B" w:rsidRPr="00CF1517" w14:paraId="1663E70F" w14:textId="77777777" w:rsidTr="006523F4">
        <w:trPr>
          <w:trHeight w:hRule="exact" w:val="360"/>
        </w:trPr>
        <w:tc>
          <w:tcPr>
            <w:tcW w:w="2052" w:type="pct"/>
          </w:tcPr>
          <w:p w14:paraId="5E44EA1E" w14:textId="5103A32E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523" w:type="pct"/>
          </w:tcPr>
          <w:p w14:paraId="14D67364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0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02158BCA" w14:textId="6EEF82FD" w:rsidR="0088560B" w:rsidRPr="00F710A1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F710A1">
              <w:rPr>
                <w:rFonts w:ascii="Angsana New" w:hAnsi="Angsana New" w:cs="Angsana New"/>
                <w:sz w:val="30"/>
                <w:szCs w:val="30"/>
              </w:rPr>
              <w:t>16,796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0FA06A4D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181ABC02" w14:textId="662D14E1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98</w:t>
            </w:r>
          </w:p>
        </w:tc>
        <w:tc>
          <w:tcPr>
            <w:tcW w:w="143" w:type="pct"/>
            <w:vAlign w:val="bottom"/>
          </w:tcPr>
          <w:p w14:paraId="54AB4D66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4AC5367E" w14:textId="28675CAC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66" w:type="pct"/>
            <w:vAlign w:val="bottom"/>
          </w:tcPr>
          <w:p w14:paraId="0AC863F5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5" w:type="pct"/>
            <w:vAlign w:val="bottom"/>
          </w:tcPr>
          <w:p w14:paraId="44AF5BDC" w14:textId="48009C38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</w:tr>
      <w:tr w:rsidR="0088560B" w:rsidRPr="00CF1517" w14:paraId="036A0ACB" w14:textId="77777777" w:rsidTr="006523F4">
        <w:trPr>
          <w:trHeight w:hRule="exact" w:val="360"/>
        </w:trPr>
        <w:tc>
          <w:tcPr>
            <w:tcW w:w="2052" w:type="pct"/>
          </w:tcPr>
          <w:p w14:paraId="35FFB3D0" w14:textId="63FF06B2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เงินชดเชยพนักงานเมื่อออกจากงาน</w:t>
            </w:r>
          </w:p>
        </w:tc>
        <w:tc>
          <w:tcPr>
            <w:tcW w:w="523" w:type="pct"/>
          </w:tcPr>
          <w:p w14:paraId="2DA21625" w14:textId="54E31A15" w:rsidR="0088560B" w:rsidRPr="00DA3EB2" w:rsidRDefault="00DA3EB2" w:rsidP="00DA3EB2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0" w:right="-9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DA3EB2">
              <w:rPr>
                <w:rFonts w:ascii="Angsana New" w:hAnsi="Angsana New" w:cs="Angsana New"/>
                <w:i/>
                <w:iCs/>
                <w:sz w:val="30"/>
                <w:szCs w:val="30"/>
              </w:rPr>
              <w:t>2</w:t>
            </w:r>
            <w:r w:rsidR="00003C10">
              <w:rPr>
                <w:rFonts w:ascii="Angsana New" w:hAnsi="Angsana New" w:cs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477" w:type="pct"/>
            <w:shd w:val="clear" w:color="auto" w:fill="auto"/>
            <w:vAlign w:val="bottom"/>
          </w:tcPr>
          <w:p w14:paraId="3E384C47" w14:textId="4A7F838D" w:rsidR="0088560B" w:rsidRPr="00F710A1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F710A1">
              <w:rPr>
                <w:rFonts w:ascii="Angsana New" w:hAnsi="Angsana New" w:cs="Angsana New"/>
                <w:sz w:val="30"/>
                <w:szCs w:val="30"/>
              </w:rPr>
              <w:t>6,168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10D31A89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0DADABFA" w14:textId="3631821D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3" w:type="pct"/>
            <w:vAlign w:val="bottom"/>
          </w:tcPr>
          <w:p w14:paraId="5AAB3DC1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766D0E32" w14:textId="7802061D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68</w:t>
            </w:r>
          </w:p>
        </w:tc>
        <w:tc>
          <w:tcPr>
            <w:tcW w:w="166" w:type="pct"/>
            <w:vAlign w:val="bottom"/>
          </w:tcPr>
          <w:p w14:paraId="50C68262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5" w:type="pct"/>
            <w:vAlign w:val="bottom"/>
          </w:tcPr>
          <w:p w14:paraId="6A84CAEE" w14:textId="1443E0E8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607</w:t>
            </w:r>
          </w:p>
        </w:tc>
      </w:tr>
      <w:tr w:rsidR="0088560B" w:rsidRPr="00CF1517" w14:paraId="7AEFDDD0" w14:textId="77777777" w:rsidTr="006523F4">
        <w:trPr>
          <w:trHeight w:hRule="exact" w:val="360"/>
        </w:trPr>
        <w:tc>
          <w:tcPr>
            <w:tcW w:w="2052" w:type="pct"/>
          </w:tcPr>
          <w:p w14:paraId="7DD04BF1" w14:textId="71B3AD3A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เงินชดเชยอื่น</w:t>
            </w:r>
          </w:p>
        </w:tc>
        <w:tc>
          <w:tcPr>
            <w:tcW w:w="523" w:type="pct"/>
          </w:tcPr>
          <w:p w14:paraId="3AFE4EF8" w14:textId="77777777" w:rsidR="0088560B" w:rsidRPr="00360B44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7"/>
              </w:tabs>
              <w:spacing w:line="240" w:lineRule="auto"/>
              <w:ind w:left="0" w:right="-9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492841A8" w14:textId="15096E54" w:rsidR="0088560B" w:rsidRPr="00F710A1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F710A1">
              <w:rPr>
                <w:rFonts w:ascii="Angsana New" w:hAnsi="Angsana New" w:cs="Angsana New"/>
                <w:sz w:val="30"/>
                <w:szCs w:val="30"/>
              </w:rPr>
              <w:t>6,020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86BA166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441B97F4" w14:textId="25DA417E" w:rsidR="0088560B" w:rsidRPr="00360B44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143" w:type="pct"/>
            <w:vAlign w:val="bottom"/>
          </w:tcPr>
          <w:p w14:paraId="71A13392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50445043" w14:textId="410F425C" w:rsidR="0088560B" w:rsidRPr="00360B44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66" w:type="pct"/>
            <w:vAlign w:val="bottom"/>
          </w:tcPr>
          <w:p w14:paraId="67C80DA7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5" w:type="pct"/>
            <w:vAlign w:val="bottom"/>
          </w:tcPr>
          <w:p w14:paraId="00C0AE6B" w14:textId="0171971F" w:rsidR="0088560B" w:rsidRPr="00360B44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85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88560B" w:rsidRPr="00CF1517" w14:paraId="2A1B21B0" w14:textId="77777777" w:rsidTr="006523F4">
        <w:trPr>
          <w:trHeight w:hRule="exact" w:val="360"/>
        </w:trPr>
        <w:tc>
          <w:tcPr>
            <w:tcW w:w="2052" w:type="pct"/>
          </w:tcPr>
          <w:p w14:paraId="529FE003" w14:textId="41D60B44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ค่าฝึกอบรม</w:t>
            </w:r>
          </w:p>
        </w:tc>
        <w:tc>
          <w:tcPr>
            <w:tcW w:w="523" w:type="pct"/>
          </w:tcPr>
          <w:p w14:paraId="5A61BF6F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0" w:right="-9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72F9F830" w14:textId="11863FC1" w:rsidR="0088560B" w:rsidRPr="00F710A1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F710A1">
              <w:rPr>
                <w:rFonts w:ascii="Angsana New" w:hAnsi="Angsana New" w:cs="Angsana New"/>
                <w:sz w:val="30"/>
                <w:szCs w:val="30"/>
              </w:rPr>
              <w:t>,019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7AB334BB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47FAEE55" w14:textId="07E8FF78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758</w:t>
            </w:r>
          </w:p>
        </w:tc>
        <w:tc>
          <w:tcPr>
            <w:tcW w:w="143" w:type="pct"/>
            <w:vAlign w:val="bottom"/>
          </w:tcPr>
          <w:p w14:paraId="00960B39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1739431B" w14:textId="00766F2E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66" w:type="pct"/>
            <w:vAlign w:val="bottom"/>
          </w:tcPr>
          <w:p w14:paraId="0AD01B89" w14:textId="77777777" w:rsidR="0088560B" w:rsidRPr="00CF1517" w:rsidRDefault="0088560B" w:rsidP="0088560B">
            <w:pPr>
              <w:pStyle w:val="a"/>
              <w:tabs>
                <w:tab w:val="clear" w:pos="1080"/>
                <w:tab w:val="left" w:pos="144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495" w:type="pct"/>
            <w:vAlign w:val="bottom"/>
          </w:tcPr>
          <w:p w14:paraId="6CBD02A3" w14:textId="475F22B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577</w:t>
            </w:r>
          </w:p>
        </w:tc>
      </w:tr>
      <w:tr w:rsidR="0088560B" w:rsidRPr="00CF1517" w14:paraId="394D9CC5" w14:textId="77777777" w:rsidTr="006523F4">
        <w:trPr>
          <w:trHeight w:hRule="exact" w:val="360"/>
        </w:trPr>
        <w:tc>
          <w:tcPr>
            <w:tcW w:w="2052" w:type="pct"/>
          </w:tcPr>
          <w:p w14:paraId="697990CD" w14:textId="77777777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523" w:type="pct"/>
          </w:tcPr>
          <w:p w14:paraId="77B4FEDB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-108" w:right="-9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75A21775" w14:textId="0132C610" w:rsidR="0088560B" w:rsidRPr="00F710A1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F710A1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F710A1">
              <w:rPr>
                <w:rFonts w:ascii="Angsana New" w:hAnsi="Angsana New" w:cs="Angsana New"/>
                <w:sz w:val="30"/>
                <w:szCs w:val="30"/>
              </w:rPr>
              <w:t>76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666AE61A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77" w:type="pct"/>
            <w:shd w:val="clear" w:color="auto" w:fill="auto"/>
            <w:vAlign w:val="bottom"/>
          </w:tcPr>
          <w:p w14:paraId="2E0A645D" w14:textId="534CFF74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55</w:t>
            </w:r>
          </w:p>
        </w:tc>
        <w:tc>
          <w:tcPr>
            <w:tcW w:w="143" w:type="pct"/>
            <w:vAlign w:val="bottom"/>
          </w:tcPr>
          <w:p w14:paraId="5FB9135B" w14:textId="7777777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5A288683" w14:textId="674F730B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  <w:tc>
          <w:tcPr>
            <w:tcW w:w="166" w:type="pct"/>
            <w:vAlign w:val="bottom"/>
          </w:tcPr>
          <w:p w14:paraId="5FBD447A" w14:textId="7777777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5" w:type="pct"/>
            <w:vAlign w:val="bottom"/>
          </w:tcPr>
          <w:p w14:paraId="7AF8E3F1" w14:textId="1C7D108D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560</w:t>
            </w:r>
          </w:p>
        </w:tc>
      </w:tr>
      <w:tr w:rsidR="0088560B" w:rsidRPr="00CF1517" w14:paraId="55A981E1" w14:textId="77777777" w:rsidTr="006523F4">
        <w:trPr>
          <w:trHeight w:hRule="exact" w:val="360"/>
        </w:trPr>
        <w:tc>
          <w:tcPr>
            <w:tcW w:w="2052" w:type="pct"/>
            <w:vAlign w:val="bottom"/>
          </w:tcPr>
          <w:p w14:paraId="71841418" w14:textId="77777777" w:rsidR="0088560B" w:rsidRPr="00CF1517" w:rsidRDefault="0088560B" w:rsidP="0088560B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23" w:type="pct"/>
          </w:tcPr>
          <w:p w14:paraId="7303D773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1"/>
              </w:tabs>
              <w:spacing w:line="240" w:lineRule="auto"/>
              <w:ind w:left="-108" w:right="-9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6D44FE" w14:textId="73A29993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75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143" w:type="pct"/>
            <w:vAlign w:val="bottom"/>
          </w:tcPr>
          <w:p w14:paraId="7BFCCBF7" w14:textId="77777777" w:rsidR="0088560B" w:rsidRPr="00CF1517" w:rsidRDefault="0088560B" w:rsidP="0088560B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29C123" w14:textId="093F6B45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43" w:type="pct"/>
            <w:vAlign w:val="bottom"/>
          </w:tcPr>
          <w:p w14:paraId="58E31FAC" w14:textId="7777777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C430006" w14:textId="460B9F16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98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66" w:type="pct"/>
            <w:vAlign w:val="bottom"/>
          </w:tcPr>
          <w:p w14:paraId="5164A74B" w14:textId="77777777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9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72BC2B" w14:textId="4A85FF19" w:rsidR="0088560B" w:rsidRPr="00CF1517" w:rsidRDefault="0088560B" w:rsidP="0088560B">
            <w:pPr>
              <w:pStyle w:val="ListNumber3"/>
              <w:tabs>
                <w:tab w:val="clear" w:pos="227"/>
                <w:tab w:val="clear" w:pos="454"/>
                <w:tab w:val="clear" w:pos="680"/>
                <w:tab w:val="clear" w:pos="851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4" w:right="-8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86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99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</w:tr>
    </w:tbl>
    <w:p w14:paraId="62E880C8" w14:textId="1D0B3ADA" w:rsidR="00E202AC" w:rsidRPr="00CF1517" w:rsidRDefault="00E202AC" w:rsidP="00E220BF">
      <w:pPr>
        <w:spacing w:line="240" w:lineRule="auto"/>
        <w:ind w:left="547"/>
        <w:jc w:val="thaiDistribute"/>
        <w:rPr>
          <w:rFonts w:ascii="Angsana New" w:hAnsi="Angsana New" w:cs="Angsana New"/>
          <w:i/>
          <w:iCs/>
          <w:sz w:val="30"/>
          <w:szCs w:val="30"/>
        </w:rPr>
      </w:pPr>
    </w:p>
    <w:p w14:paraId="52DD7398" w14:textId="77777777" w:rsidR="00E202AC" w:rsidRPr="00CF1517" w:rsidRDefault="00E20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</w:rPr>
        <w:br w:type="page"/>
      </w:r>
    </w:p>
    <w:p w14:paraId="29392683" w14:textId="0885F0B5" w:rsidR="00A477BC" w:rsidRDefault="00C9157F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โครงการสมทบ</w:t>
      </w:r>
      <w:r w:rsidR="00495A38" w:rsidRPr="00CF1517">
        <w:rPr>
          <w:rFonts w:ascii="Angsana New" w:hAnsi="Angsana New" w:cs="Angsana New"/>
          <w:i/>
          <w:iCs/>
          <w:sz w:val="30"/>
          <w:szCs w:val="30"/>
          <w:cs/>
        </w:rPr>
        <w:t>เงิ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นที่กำหนดไว้</w:t>
      </w:r>
    </w:p>
    <w:p w14:paraId="15701058" w14:textId="77777777" w:rsidR="001221B4" w:rsidRP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i/>
          <w:iCs/>
          <w:sz w:val="30"/>
          <w:szCs w:val="30"/>
        </w:rPr>
      </w:pPr>
    </w:p>
    <w:p w14:paraId="108725C4" w14:textId="17A5E0C5" w:rsidR="00025A8E" w:rsidRDefault="00E220BF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>บริษัทและบริษัทย่อยในประเทศได้จัดตั้งกองทุนสำรองเลี้ยงชีพ</w:t>
      </w:r>
      <w:r w:rsidR="0026715B" w:rsidRPr="00CF1517">
        <w:rPr>
          <w:rFonts w:ascii="Angsana New" w:hAnsi="Angsana New" w:cs="Angsana New" w:hint="cs"/>
          <w:sz w:val="30"/>
          <w:szCs w:val="30"/>
          <w:cs/>
        </w:rPr>
        <w:t>สำหรับ</w:t>
      </w:r>
      <w:r w:rsidRPr="00CF1517">
        <w:rPr>
          <w:rFonts w:ascii="Angsana New" w:hAnsi="Angsana New" w:cs="Angsana New"/>
          <w:sz w:val="30"/>
          <w:szCs w:val="30"/>
          <w:cs/>
        </w:rPr>
        <w:t>พนักงาน</w:t>
      </w:r>
      <w:r w:rsidR="0026715B" w:rsidRPr="00CF1517">
        <w:rPr>
          <w:rFonts w:ascii="Angsana New" w:hAnsi="Angsana New" w:cs="Angsana New" w:hint="cs"/>
          <w:sz w:val="30"/>
          <w:szCs w:val="30"/>
          <w:cs/>
        </w:rPr>
        <w:t xml:space="preserve">บนพื้นฐานความสมัครใจของพนักงานในการเป็นสมาชิกของกองทุน โดยพนักงานจ่ายเงินสะสมในอัตราร้อยละ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26715B" w:rsidRPr="00CF1517">
        <w:rPr>
          <w:rFonts w:ascii="Angsana New" w:hAnsi="Angsana New" w:cs="Angsana New"/>
          <w:sz w:val="30"/>
          <w:szCs w:val="30"/>
        </w:rPr>
        <w:t xml:space="preserve"> </w:t>
      </w:r>
      <w:r w:rsidR="0026715B" w:rsidRPr="00CF1517">
        <w:rPr>
          <w:rFonts w:ascii="Angsana New" w:hAnsi="Angsana New" w:cs="Angsana New" w:hint="cs"/>
          <w:sz w:val="30"/>
          <w:szCs w:val="30"/>
          <w:cs/>
        </w:rPr>
        <w:t xml:space="preserve">ถึงอัตราร้อยละ </w:t>
      </w:r>
      <w:r w:rsidR="00360B44" w:rsidRPr="00360B44">
        <w:rPr>
          <w:rFonts w:ascii="Angsana New" w:hAnsi="Angsana New" w:cs="Angsana New"/>
          <w:sz w:val="30"/>
          <w:szCs w:val="30"/>
        </w:rPr>
        <w:t>5</w:t>
      </w:r>
      <w:r w:rsidR="0026715B" w:rsidRPr="00CF1517">
        <w:rPr>
          <w:rFonts w:ascii="Angsana New" w:hAnsi="Angsana New" w:cs="Angsana New"/>
          <w:sz w:val="30"/>
          <w:szCs w:val="30"/>
        </w:rPr>
        <w:t xml:space="preserve"> </w:t>
      </w:r>
      <w:r w:rsidR="0008283A" w:rsidRPr="00CF1517">
        <w:rPr>
          <w:rFonts w:ascii="Angsana New" w:hAnsi="Angsana New" w:cs="Angsana New"/>
          <w:sz w:val="30"/>
          <w:szCs w:val="30"/>
        </w:rPr>
        <w:br/>
      </w:r>
      <w:r w:rsidR="0026715B" w:rsidRPr="00CF1517">
        <w:rPr>
          <w:rFonts w:ascii="Angsana New" w:hAnsi="Angsana New" w:cs="Angsana New" w:hint="cs"/>
          <w:sz w:val="30"/>
          <w:szCs w:val="30"/>
          <w:cs/>
        </w:rPr>
        <w:t>ของ</w:t>
      </w:r>
      <w:r w:rsidR="0026715B" w:rsidRPr="00CF1517">
        <w:rPr>
          <w:rFonts w:ascii="Angsana New" w:hAnsi="Angsana New" w:cs="Angsana New" w:hint="cs"/>
          <w:spacing w:val="-4"/>
          <w:sz w:val="30"/>
          <w:szCs w:val="30"/>
          <w:cs/>
        </w:rPr>
        <w:t>เงินเดือนทุกเดือ</w:t>
      </w:r>
      <w:r w:rsidR="00715D00" w:rsidRPr="00CF1517">
        <w:rPr>
          <w:rFonts w:ascii="Angsana New" w:hAnsi="Angsana New" w:cs="Angsana New" w:hint="cs"/>
          <w:spacing w:val="-4"/>
          <w:sz w:val="30"/>
          <w:szCs w:val="30"/>
          <w:cs/>
        </w:rPr>
        <w:t>น และกลุ่มบริษัทและ</w:t>
      </w:r>
      <w:r w:rsidR="009C4C71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จ่ายสมทบในอัตราร้อยละ </w:t>
      </w:r>
      <w:r w:rsidR="004B0B8A" w:rsidRPr="004B0B8A">
        <w:rPr>
          <w:rFonts w:ascii="Angsana New" w:hAnsi="Angsana New" w:cs="Angsana New"/>
          <w:spacing w:val="-4"/>
          <w:sz w:val="30"/>
          <w:szCs w:val="30"/>
        </w:rPr>
        <w:t>3</w:t>
      </w:r>
      <w:r w:rsidR="00715D00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ถึง</w:t>
      </w:r>
      <w:r w:rsidR="009C4C71" w:rsidRPr="00CF1517">
        <w:rPr>
          <w:rFonts w:ascii="Angsana New" w:hAnsi="Angsana New" w:cs="Angsana New"/>
          <w:spacing w:val="-4"/>
          <w:sz w:val="30"/>
          <w:szCs w:val="30"/>
          <w:cs/>
        </w:rPr>
        <w:t>อัตราร้อยละ</w:t>
      </w:r>
      <w:r w:rsidR="009C4C71" w:rsidRPr="00CF1517">
        <w:rPr>
          <w:rFonts w:ascii="Angsana New" w:hAnsi="Angsana New" w:cs="Angsana New"/>
          <w:spacing w:val="-4"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spacing w:val="-4"/>
          <w:sz w:val="30"/>
          <w:szCs w:val="30"/>
        </w:rPr>
        <w:t>5</w:t>
      </w:r>
      <w:r w:rsidR="00715D00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ของเงินเดือนของพนักงาน</w:t>
      </w:r>
      <w:r w:rsidR="0008283A" w:rsidRPr="00CF1517">
        <w:rPr>
          <w:rFonts w:ascii="Angsana New" w:hAnsi="Angsana New" w:cs="Angsana New"/>
          <w:spacing w:val="-4"/>
          <w:sz w:val="30"/>
          <w:szCs w:val="30"/>
        </w:rPr>
        <w:br/>
      </w:r>
      <w:r w:rsidR="00715D00" w:rsidRPr="00CF1517">
        <w:rPr>
          <w:rFonts w:ascii="Angsana New" w:hAnsi="Angsana New" w:cs="Angsana New"/>
          <w:spacing w:val="-4"/>
          <w:sz w:val="30"/>
          <w:szCs w:val="30"/>
          <w:cs/>
        </w:rPr>
        <w:t>ทุก</w:t>
      </w:r>
      <w:r w:rsidR="00715D00" w:rsidRPr="00CF1517">
        <w:rPr>
          <w:rFonts w:ascii="Angsana New" w:hAnsi="Angsana New" w:cs="Angsana New"/>
          <w:sz w:val="30"/>
          <w:szCs w:val="30"/>
          <w:cs/>
        </w:rPr>
        <w:t>เดือน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6F4841" w:rsidRPr="00CF1517">
        <w:rPr>
          <w:rFonts w:ascii="Angsana New" w:hAnsi="Angsana New" w:cs="Angsana New"/>
          <w:sz w:val="30"/>
          <w:szCs w:val="30"/>
          <w:cs/>
        </w:rPr>
        <w:t xml:space="preserve">ทั้งนี้ขึ้นอยู่กับอายุการทำงานของพนักงาน </w:t>
      </w:r>
      <w:r w:rsidRPr="00CF1517">
        <w:rPr>
          <w:rFonts w:ascii="Angsana New" w:hAnsi="Angsana New" w:cs="Angsana New"/>
          <w:sz w:val="30"/>
          <w:szCs w:val="30"/>
          <w:cs/>
        </w:rPr>
        <w:t>เงินสมทบที่บร</w:t>
      </w:r>
      <w:r w:rsidR="0008283A" w:rsidRPr="00CF1517">
        <w:rPr>
          <w:rFonts w:ascii="Angsana New" w:hAnsi="Angsana New" w:cs="Angsana New"/>
          <w:sz w:val="30"/>
          <w:szCs w:val="30"/>
          <w:cs/>
        </w:rPr>
        <w:t>ิษัทและบริษัทย่อย</w:t>
      </w:r>
      <w:r w:rsidR="0008283A" w:rsidRPr="00CF1517">
        <w:rPr>
          <w:rFonts w:ascii="Angsana New" w:hAnsi="Angsana New" w:cs="Angsana New" w:hint="cs"/>
          <w:sz w:val="30"/>
          <w:szCs w:val="30"/>
          <w:cs/>
        </w:rPr>
        <w:t>ในประเทศ</w:t>
      </w:r>
      <w:r w:rsidR="0008283A" w:rsidRPr="00CF1517">
        <w:rPr>
          <w:rFonts w:ascii="Angsana New" w:hAnsi="Angsana New" w:cs="Angsana New"/>
          <w:sz w:val="30"/>
          <w:szCs w:val="30"/>
          <w:cs/>
        </w:rPr>
        <w:t>จ่ายเข้ากองทุน</w:t>
      </w:r>
      <w:r w:rsidR="00F364E6" w:rsidRPr="00CF1517">
        <w:rPr>
          <w:rFonts w:ascii="Angsana New" w:hAnsi="Angsana New" w:cs="Angsana New"/>
          <w:sz w:val="30"/>
          <w:szCs w:val="30"/>
          <w:cs/>
        </w:rPr>
        <w:br/>
      </w:r>
      <w:r w:rsidRPr="00CF1517">
        <w:rPr>
          <w:rFonts w:ascii="Angsana New" w:hAnsi="Angsana New" w:cs="Angsana New"/>
          <w:sz w:val="30"/>
          <w:szCs w:val="30"/>
          <w:cs/>
        </w:rPr>
        <w:t>ได้บันทึกเป็นค่าใช้จ่ายในงบกำไรขาดทุนเมื่อเกิดรายการ กองทุนสำรองเลี้ยงชีพนี้ได้จดทะเบียนเป็นกองทุนสำรอง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เลี้ยงชีพ</w:t>
      </w:r>
      <w:r w:rsidR="0008283A" w:rsidRPr="00CF1517">
        <w:rPr>
          <w:rFonts w:ascii="Angsana New" w:hAnsi="Angsana New" w:cs="Angsana New"/>
          <w:spacing w:val="-2"/>
          <w:sz w:val="30"/>
          <w:szCs w:val="30"/>
          <w:cs/>
        </w:rPr>
        <w:t>ตามข้อกำหนดของกระทรวงการคลังและ</w:t>
      </w:r>
      <w:r w:rsidR="0008283A"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จัดการ</w:t>
      </w:r>
      <w:r w:rsidR="0008283A" w:rsidRPr="00CF1517">
        <w:rPr>
          <w:rFonts w:ascii="Angsana New" w:hAnsi="Angsana New" w:cs="Angsana New"/>
          <w:spacing w:val="-2"/>
          <w:sz w:val="30"/>
          <w:szCs w:val="30"/>
          <w:cs/>
        </w:rPr>
        <w:t>กองทุน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โดยผู้จัดการกองทุนรับอนุญาตแห่งหนึ่ง</w:t>
      </w:r>
    </w:p>
    <w:p w14:paraId="14FB354C" w14:textId="1F590239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34B715EE" w14:textId="0AE25995" w:rsidR="001221B4" w:rsidRPr="00DD699A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i/>
          <w:iCs/>
          <w:spacing w:val="-2"/>
          <w:sz w:val="30"/>
          <w:szCs w:val="30"/>
        </w:rPr>
      </w:pPr>
      <w:r w:rsidRPr="00DD699A">
        <w:rPr>
          <w:rFonts w:ascii="Angsana New" w:hAnsi="Angsana New" w:cs="Angsana New" w:hint="cs"/>
          <w:i/>
          <w:iCs/>
          <w:spacing w:val="-2"/>
          <w:sz w:val="30"/>
          <w:szCs w:val="30"/>
          <w:cs/>
        </w:rPr>
        <w:t xml:space="preserve">โครงการร่วมทุนระหว่างนายจ้างและลูกจ้าง ครั้งที่ </w:t>
      </w:r>
      <w:r w:rsidR="00360B44" w:rsidRPr="00DD699A">
        <w:rPr>
          <w:rFonts w:ascii="Angsana New" w:hAnsi="Angsana New" w:cs="Angsana New"/>
          <w:i/>
          <w:iCs/>
          <w:spacing w:val="-2"/>
          <w:sz w:val="30"/>
          <w:szCs w:val="30"/>
        </w:rPr>
        <w:t>1</w:t>
      </w:r>
      <w:r w:rsidRPr="00DD699A">
        <w:rPr>
          <w:rFonts w:ascii="Angsana New" w:hAnsi="Angsana New" w:cs="Angsana New" w:hint="cs"/>
          <w:i/>
          <w:iCs/>
          <w:spacing w:val="-2"/>
          <w:sz w:val="30"/>
          <w:szCs w:val="30"/>
          <w:cs/>
        </w:rPr>
        <w:t xml:space="preserve"> </w:t>
      </w:r>
      <w:r w:rsidRPr="00DD699A">
        <w:rPr>
          <w:rFonts w:ascii="Angsana New" w:hAnsi="Angsana New" w:cs="Angsana New"/>
          <w:i/>
          <w:iCs/>
          <w:spacing w:val="-2"/>
          <w:sz w:val="30"/>
          <w:szCs w:val="30"/>
        </w:rPr>
        <w:t>(EJIP#</w:t>
      </w:r>
      <w:r w:rsidR="00360B44" w:rsidRPr="00DD699A">
        <w:rPr>
          <w:rFonts w:ascii="Angsana New" w:hAnsi="Angsana New" w:cs="Angsana New"/>
          <w:i/>
          <w:iCs/>
          <w:spacing w:val="-2"/>
          <w:sz w:val="30"/>
          <w:szCs w:val="30"/>
        </w:rPr>
        <w:t>1</w:t>
      </w:r>
      <w:r w:rsidRPr="00DD699A">
        <w:rPr>
          <w:rFonts w:ascii="Angsana New" w:hAnsi="Angsana New" w:cs="Angsana New"/>
          <w:i/>
          <w:iCs/>
          <w:spacing w:val="-2"/>
          <w:sz w:val="30"/>
          <w:szCs w:val="30"/>
        </w:rPr>
        <w:t>)</w:t>
      </w:r>
    </w:p>
    <w:p w14:paraId="68F7CF41" w14:textId="072FC97A" w:rsidR="001221B4" w:rsidRPr="00DD699A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i/>
          <w:iCs/>
          <w:spacing w:val="-2"/>
          <w:sz w:val="30"/>
          <w:szCs w:val="30"/>
        </w:rPr>
      </w:pPr>
    </w:p>
    <w:p w14:paraId="23700368" w14:textId="3EA0411D" w:rsidR="001221B4" w:rsidRPr="001D3F6A" w:rsidRDefault="001221B4" w:rsidP="00476BDE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r w:rsidRPr="00DD699A">
        <w:rPr>
          <w:rFonts w:asciiTheme="majorBidi" w:hAnsiTheme="majorBidi" w:cstheme="majorBidi"/>
          <w:spacing w:val="4"/>
          <w:sz w:val="30"/>
          <w:szCs w:val="30"/>
          <w:cs/>
        </w:rPr>
        <w:t>บริษัทได้</w:t>
      </w:r>
      <w:r w:rsidR="001D3F6A" w:rsidRPr="00DD699A">
        <w:rPr>
          <w:rFonts w:asciiTheme="majorBidi" w:hAnsiTheme="majorBidi" w:cstheme="majorBidi"/>
          <w:spacing w:val="4"/>
          <w:sz w:val="30"/>
          <w:szCs w:val="30"/>
          <w:cs/>
        </w:rPr>
        <w:t>แต่ง</w:t>
      </w:r>
      <w:r w:rsidR="00DA5FB6" w:rsidRPr="00DD699A">
        <w:rPr>
          <w:rFonts w:asciiTheme="majorBidi" w:hAnsiTheme="majorBidi" w:cstheme="majorBidi"/>
          <w:spacing w:val="4"/>
          <w:sz w:val="30"/>
          <w:szCs w:val="30"/>
          <w:cs/>
        </w:rPr>
        <w:t>ตั้ง</w:t>
      </w:r>
      <w:r w:rsidR="001D3F6A" w:rsidRPr="00DD699A">
        <w:rPr>
          <w:rFonts w:asciiTheme="majorBidi" w:hAnsiTheme="majorBidi" w:cstheme="majorBidi"/>
          <w:spacing w:val="4"/>
          <w:sz w:val="30"/>
          <w:szCs w:val="30"/>
          <w:cs/>
        </w:rPr>
        <w:t>สถาบันการเงินในประเทศแห่งหนึ่งเพื่อบริหาร</w:t>
      </w:r>
      <w:r w:rsidRPr="00DD699A">
        <w:rPr>
          <w:rFonts w:asciiTheme="majorBidi" w:hAnsiTheme="majorBidi" w:cstheme="majorBidi"/>
          <w:spacing w:val="4"/>
          <w:sz w:val="30"/>
          <w:szCs w:val="30"/>
          <w:cs/>
        </w:rPr>
        <w:t>โครงการร่วมลงทุนระหว่างนายจ้างและลูกจ้าง ครั้ง</w:t>
      </w:r>
      <w:r w:rsidRPr="00DD699A">
        <w:rPr>
          <w:rFonts w:asciiTheme="majorBidi" w:hAnsiTheme="majorBidi" w:cstheme="majorBidi"/>
          <w:sz w:val="30"/>
          <w:szCs w:val="30"/>
          <w:cs/>
        </w:rPr>
        <w:t xml:space="preserve">ที่ </w:t>
      </w:r>
      <w:r w:rsidR="00360B44" w:rsidRPr="00DD699A">
        <w:rPr>
          <w:rFonts w:asciiTheme="majorBidi" w:hAnsiTheme="majorBidi" w:cstheme="majorBidi"/>
          <w:sz w:val="30"/>
          <w:szCs w:val="30"/>
        </w:rPr>
        <w:t>1</w:t>
      </w:r>
      <w:r w:rsidRPr="00DD699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D699A">
        <w:rPr>
          <w:rFonts w:asciiTheme="majorBidi" w:hAnsiTheme="majorBidi" w:cstheme="majorBidi"/>
          <w:sz w:val="30"/>
          <w:szCs w:val="30"/>
        </w:rPr>
        <w:t>(Employee Joint Investment Program No.</w:t>
      </w:r>
      <w:r w:rsidR="00360B44" w:rsidRPr="00DD699A">
        <w:rPr>
          <w:rFonts w:asciiTheme="majorBidi" w:hAnsiTheme="majorBidi" w:cstheme="majorBidi"/>
          <w:sz w:val="30"/>
          <w:szCs w:val="30"/>
        </w:rPr>
        <w:t>1</w:t>
      </w:r>
      <w:r w:rsidR="00D20927">
        <w:rPr>
          <w:rFonts w:asciiTheme="majorBidi" w:hAnsiTheme="majorBidi" w:cstheme="majorBidi"/>
          <w:sz w:val="30"/>
          <w:szCs w:val="30"/>
        </w:rPr>
        <w:t xml:space="preserve"> (“EJIP”)</w:t>
      </w:r>
      <w:r w:rsidRPr="00DD699A">
        <w:rPr>
          <w:rFonts w:asciiTheme="majorBidi" w:hAnsiTheme="majorBidi" w:cstheme="majorBidi"/>
          <w:sz w:val="30"/>
          <w:szCs w:val="30"/>
        </w:rPr>
        <w:t xml:space="preserve">) </w:t>
      </w:r>
      <w:r w:rsidR="001D3F6A" w:rsidRPr="00DD699A">
        <w:rPr>
          <w:rFonts w:asciiTheme="majorBidi" w:hAnsiTheme="majorBidi" w:cstheme="majorBidi"/>
          <w:sz w:val="30"/>
          <w:szCs w:val="30"/>
          <w:cs/>
        </w:rPr>
        <w:t xml:space="preserve">และเป็นตัวแทนในการซื้อขายหลักทรัพย์เพื่อซื้อหุ้นสามัญของบริษัท ไทยฟู้ดส์ กรุ๊ป จำกัด (มหาชน) </w:t>
      </w:r>
      <w:r w:rsidR="001D3F6A" w:rsidRPr="00DD699A">
        <w:rPr>
          <w:rFonts w:asciiTheme="majorBidi" w:hAnsiTheme="majorBidi" w:cstheme="majorBidi" w:hint="cs"/>
          <w:sz w:val="30"/>
          <w:szCs w:val="30"/>
          <w:cs/>
        </w:rPr>
        <w:t>ในตลาดหลักทรัพย์แห่งประเทศไทย</w:t>
      </w:r>
      <w:r w:rsidR="001D3F6A" w:rsidRPr="00DD699A">
        <w:rPr>
          <w:rFonts w:asciiTheme="majorBidi" w:hAnsiTheme="majorBidi" w:cstheme="majorBidi" w:hint="cs"/>
          <w:b/>
          <w:bCs/>
          <w:sz w:val="30"/>
          <w:szCs w:val="30"/>
          <w:cs/>
        </w:rPr>
        <w:t xml:space="preserve"> </w:t>
      </w:r>
      <w:r w:rsidR="001D3F6A" w:rsidRPr="00DD699A">
        <w:rPr>
          <w:rFonts w:asciiTheme="majorBidi" w:hAnsiTheme="majorBidi" w:cstheme="majorBidi" w:hint="cs"/>
          <w:sz w:val="30"/>
          <w:szCs w:val="30"/>
          <w:cs/>
        </w:rPr>
        <w:t xml:space="preserve">โครงการ </w:t>
      </w:r>
      <w:r w:rsidR="00DA5FB6" w:rsidRPr="00DD699A">
        <w:rPr>
          <w:rFonts w:asciiTheme="majorBidi" w:hAnsiTheme="majorBidi" w:cstheme="majorBidi"/>
          <w:sz w:val="30"/>
          <w:szCs w:val="30"/>
        </w:rPr>
        <w:t xml:space="preserve">EJIP </w:t>
      </w:r>
      <w:r w:rsidR="00DA5FB6" w:rsidRPr="00DD699A">
        <w:rPr>
          <w:rFonts w:asciiTheme="majorBidi" w:hAnsiTheme="majorBidi" w:cstheme="majorBidi"/>
          <w:sz w:val="30"/>
          <w:szCs w:val="30"/>
          <w:cs/>
        </w:rPr>
        <w:t>เป็นโครงการ</w:t>
      </w:r>
      <w:r w:rsidRPr="00DD699A">
        <w:rPr>
          <w:rFonts w:asciiTheme="majorBidi" w:hAnsiTheme="majorBidi" w:cstheme="majorBidi"/>
          <w:sz w:val="30"/>
          <w:szCs w:val="30"/>
          <w:cs/>
        </w:rPr>
        <w:t>การลงทุนซื้อหุ้นของบริษัทสะสมเป็นรายงวด เพื่อเป็นรูปแบบหนึ่งของการให้ผลตอบแทนกับพนักงานบริษัทและบริษัทย่อย</w:t>
      </w:r>
      <w:r w:rsidR="00DA5FB6" w:rsidRPr="00DD699A">
        <w:rPr>
          <w:rFonts w:asciiTheme="majorBidi" w:hAnsiTheme="majorBidi" w:cstheme="majorBidi"/>
          <w:sz w:val="30"/>
          <w:szCs w:val="30"/>
          <w:cs/>
        </w:rPr>
        <w:t xml:space="preserve"> โดยโครงการดังกล่าวเริ่มตั้งแต่</w:t>
      </w:r>
      <w:r w:rsidR="007A3FB3">
        <w:rPr>
          <w:rFonts w:asciiTheme="majorBidi" w:hAnsiTheme="majorBidi" w:cstheme="majorBidi" w:hint="cs"/>
          <w:sz w:val="30"/>
          <w:szCs w:val="30"/>
          <w:cs/>
        </w:rPr>
        <w:t>เดือน</w:t>
      </w:r>
      <w:r w:rsidR="00DA5FB6" w:rsidRPr="00DD699A">
        <w:rPr>
          <w:rFonts w:asciiTheme="majorBidi" w:hAnsiTheme="majorBidi" w:cstheme="majorBidi"/>
          <w:sz w:val="30"/>
          <w:szCs w:val="30"/>
          <w:cs/>
        </w:rPr>
        <w:t xml:space="preserve">ธันวาคม </w:t>
      </w:r>
      <w:r w:rsidR="00086D0E" w:rsidRPr="00DD699A">
        <w:rPr>
          <w:rFonts w:asciiTheme="majorBidi" w:hAnsiTheme="majorBidi" w:cstheme="majorBidi"/>
          <w:sz w:val="30"/>
          <w:szCs w:val="30"/>
        </w:rPr>
        <w:t>2</w:t>
      </w:r>
      <w:r w:rsidR="00360B44" w:rsidRPr="00DD699A">
        <w:rPr>
          <w:rFonts w:asciiTheme="majorBidi" w:hAnsiTheme="majorBidi" w:cstheme="majorBidi"/>
          <w:sz w:val="30"/>
          <w:szCs w:val="30"/>
        </w:rPr>
        <w:t>56</w:t>
      </w:r>
      <w:r w:rsidR="004B0B8A" w:rsidRPr="00DD699A">
        <w:rPr>
          <w:rFonts w:asciiTheme="majorBidi" w:hAnsiTheme="majorBidi" w:cstheme="majorBidi"/>
          <w:sz w:val="30"/>
          <w:szCs w:val="30"/>
        </w:rPr>
        <w:t>3</w:t>
      </w:r>
      <w:r w:rsidR="00DA5FB6" w:rsidRPr="00DD699A">
        <w:rPr>
          <w:rFonts w:asciiTheme="majorBidi" w:hAnsiTheme="majorBidi" w:cstheme="majorBidi"/>
          <w:sz w:val="30"/>
          <w:szCs w:val="30"/>
        </w:rPr>
        <w:t xml:space="preserve"> </w:t>
      </w:r>
      <w:r w:rsidR="00DA5FB6" w:rsidRPr="00DD699A">
        <w:rPr>
          <w:rFonts w:asciiTheme="majorBidi" w:hAnsiTheme="majorBidi" w:cstheme="majorBidi"/>
          <w:sz w:val="30"/>
          <w:szCs w:val="30"/>
          <w:cs/>
        </w:rPr>
        <w:t>ถึง</w:t>
      </w:r>
      <w:r w:rsidR="007A3FB3">
        <w:rPr>
          <w:rFonts w:asciiTheme="majorBidi" w:hAnsiTheme="majorBidi" w:cstheme="majorBidi" w:hint="cs"/>
          <w:sz w:val="30"/>
          <w:szCs w:val="30"/>
          <w:cs/>
        </w:rPr>
        <w:t>เดือน</w:t>
      </w:r>
      <w:r w:rsidR="00DA5FB6" w:rsidRPr="00DD699A">
        <w:rPr>
          <w:rFonts w:asciiTheme="majorBidi" w:hAnsiTheme="majorBidi" w:cstheme="majorBidi"/>
          <w:sz w:val="30"/>
          <w:szCs w:val="30"/>
          <w:cs/>
        </w:rPr>
        <w:t xml:space="preserve">พฤศจิกายน </w:t>
      </w:r>
      <w:r w:rsidR="00086D0E" w:rsidRPr="00DD699A">
        <w:rPr>
          <w:rFonts w:asciiTheme="majorBidi" w:hAnsiTheme="majorBidi" w:cstheme="majorBidi"/>
          <w:sz w:val="30"/>
          <w:szCs w:val="30"/>
        </w:rPr>
        <w:t>2</w:t>
      </w:r>
      <w:r w:rsidR="00360B44" w:rsidRPr="00DD699A">
        <w:rPr>
          <w:rFonts w:asciiTheme="majorBidi" w:hAnsiTheme="majorBidi" w:cstheme="majorBidi"/>
          <w:sz w:val="30"/>
          <w:szCs w:val="30"/>
        </w:rPr>
        <w:t>57</w:t>
      </w:r>
      <w:r w:rsidR="004B0B8A" w:rsidRPr="00DD699A">
        <w:rPr>
          <w:rFonts w:asciiTheme="majorBidi" w:hAnsiTheme="majorBidi" w:cstheme="majorBidi"/>
          <w:sz w:val="30"/>
          <w:szCs w:val="30"/>
        </w:rPr>
        <w:t>3</w:t>
      </w:r>
    </w:p>
    <w:p w14:paraId="4F510810" w14:textId="77777777" w:rsidR="001221B4" w:rsidRP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2065E4AC" w14:textId="77777777" w:rsidR="001221B4" w:rsidRP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i/>
          <w:iCs/>
          <w:spacing w:val="-2"/>
          <w:sz w:val="30"/>
          <w:szCs w:val="30"/>
        </w:rPr>
      </w:pPr>
    </w:p>
    <w:p w14:paraId="0F478720" w14:textId="1B3F63C8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69E3AF91" w14:textId="5ED34B8E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6B06666B" w14:textId="6F93FCEC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1B5AD2DD" w14:textId="065815C5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7C47E3DB" w14:textId="6CFD38B9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49760E43" w14:textId="510E0053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212F3DC8" w14:textId="2C61DC07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4142BF20" w14:textId="38AB0C83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150BC7EC" w14:textId="00016368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504F48E0" w14:textId="0CAB86C8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2B5E59FC" w14:textId="636C01E8" w:rsid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4192017D" w14:textId="77777777" w:rsidR="009E4861" w:rsidRDefault="009E4861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184597CA" w14:textId="77777777" w:rsidR="001221B4" w:rsidRPr="001221B4" w:rsidRDefault="001221B4" w:rsidP="006523F4">
      <w:pPr>
        <w:tabs>
          <w:tab w:val="clear" w:pos="454"/>
          <w:tab w:val="left" w:pos="547"/>
        </w:tabs>
        <w:spacing w:line="240" w:lineRule="auto"/>
        <w:ind w:left="547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671FDAB8" w14:textId="14A8631E" w:rsidR="00E23CEE" w:rsidRPr="00576075" w:rsidRDefault="00E23C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pacing w:val="-2"/>
          <w:sz w:val="10"/>
          <w:szCs w:val="10"/>
        </w:rPr>
      </w:pPr>
    </w:p>
    <w:p w14:paraId="7DF39FE8" w14:textId="747D893C" w:rsidR="006551EC" w:rsidRPr="00CF1517" w:rsidRDefault="006551EC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ค่าใช้จ่ายตามลักษณะ</w:t>
      </w:r>
    </w:p>
    <w:p w14:paraId="064A8BFC" w14:textId="77777777" w:rsidR="006551EC" w:rsidRPr="00576075" w:rsidRDefault="006551EC" w:rsidP="006551EC">
      <w:pPr>
        <w:rPr>
          <w:rFonts w:ascii="Angsana New" w:hAnsi="Angsana New" w:cs="Angsana New"/>
          <w:sz w:val="10"/>
          <w:szCs w:val="10"/>
        </w:rPr>
      </w:pPr>
    </w:p>
    <w:tbl>
      <w:tblPr>
        <w:tblW w:w="9451" w:type="dxa"/>
        <w:tblInd w:w="450" w:type="dxa"/>
        <w:tblLook w:val="01E0" w:firstRow="1" w:lastRow="1" w:firstColumn="1" w:lastColumn="1" w:noHBand="0" w:noVBand="0"/>
      </w:tblPr>
      <w:tblGrid>
        <w:gridCol w:w="3510"/>
        <w:gridCol w:w="810"/>
        <w:gridCol w:w="1156"/>
        <w:gridCol w:w="236"/>
        <w:gridCol w:w="1029"/>
        <w:gridCol w:w="270"/>
        <w:gridCol w:w="1080"/>
        <w:gridCol w:w="270"/>
        <w:gridCol w:w="1090"/>
      </w:tblGrid>
      <w:tr w:rsidR="006551EC" w:rsidRPr="00CF1517" w14:paraId="1CE8D4AC" w14:textId="77777777" w:rsidTr="002354B9">
        <w:trPr>
          <w:trHeight w:hRule="exact" w:val="360"/>
        </w:trPr>
        <w:tc>
          <w:tcPr>
            <w:tcW w:w="3510" w:type="dxa"/>
          </w:tcPr>
          <w:p w14:paraId="2F02899F" w14:textId="77777777" w:rsidR="006551EC" w:rsidRPr="00CF1517" w:rsidRDefault="006551EC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 w:firstLine="706"/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810" w:type="dxa"/>
          </w:tcPr>
          <w:p w14:paraId="0F667753" w14:textId="77777777" w:rsidR="006551EC" w:rsidRPr="00CF1517" w:rsidRDefault="006551EC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2421" w:type="dxa"/>
            <w:gridSpan w:val="3"/>
            <w:hideMark/>
          </w:tcPr>
          <w:p w14:paraId="68FC6778" w14:textId="77777777" w:rsidR="006551EC" w:rsidRPr="00CF1517" w:rsidRDefault="006551EC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270" w:type="dxa"/>
          </w:tcPr>
          <w:p w14:paraId="361A48E7" w14:textId="77777777" w:rsidR="006551EC" w:rsidRPr="00CF1517" w:rsidRDefault="006551EC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2440" w:type="dxa"/>
            <w:gridSpan w:val="3"/>
            <w:hideMark/>
          </w:tcPr>
          <w:p w14:paraId="296B8562" w14:textId="77777777" w:rsidR="006551EC" w:rsidRPr="00CF1517" w:rsidRDefault="006551EC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C254D6" w:rsidRPr="00CF1517" w14:paraId="6A3920DD" w14:textId="77777777" w:rsidTr="002354B9">
        <w:trPr>
          <w:trHeight w:hRule="exact" w:val="360"/>
        </w:trPr>
        <w:tc>
          <w:tcPr>
            <w:tcW w:w="3510" w:type="dxa"/>
          </w:tcPr>
          <w:p w14:paraId="2B339CAF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810" w:type="dxa"/>
            <w:hideMark/>
          </w:tcPr>
          <w:p w14:paraId="760EA303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</w:tabs>
              <w:ind w:left="-108"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GB" w:eastAsia="en-GB"/>
              </w:rPr>
              <w:t>หมายเหตุ</w:t>
            </w:r>
          </w:p>
        </w:tc>
        <w:tc>
          <w:tcPr>
            <w:tcW w:w="1156" w:type="dxa"/>
          </w:tcPr>
          <w:p w14:paraId="2A90A832" w14:textId="58E5E912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0A91549E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29" w:type="dxa"/>
          </w:tcPr>
          <w:p w14:paraId="0467EBB2" w14:textId="2B76FBDD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1C9CB48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80" w:type="dxa"/>
          </w:tcPr>
          <w:p w14:paraId="558844CC" w14:textId="23003AA6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67C4366D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90" w:type="dxa"/>
          </w:tcPr>
          <w:p w14:paraId="6D68D826" w14:textId="19AE8DD6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C254D6" w:rsidRPr="00CF1517" w14:paraId="24CC1585" w14:textId="77777777" w:rsidTr="002354B9">
        <w:trPr>
          <w:trHeight w:hRule="exact" w:val="360"/>
        </w:trPr>
        <w:tc>
          <w:tcPr>
            <w:tcW w:w="3510" w:type="dxa"/>
          </w:tcPr>
          <w:p w14:paraId="2CAEB041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both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810" w:type="dxa"/>
          </w:tcPr>
          <w:p w14:paraId="44AC6BA7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5131" w:type="dxa"/>
            <w:gridSpan w:val="7"/>
            <w:hideMark/>
          </w:tcPr>
          <w:p w14:paraId="25AACEC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  <w:lang w:val="en-GB" w:eastAsia="en-GB"/>
              </w:rPr>
              <w:t>(พันบาท)</w:t>
            </w:r>
          </w:p>
        </w:tc>
      </w:tr>
      <w:tr w:rsidR="00C254D6" w:rsidRPr="00CF1517" w14:paraId="6CFE8B1A" w14:textId="77777777" w:rsidTr="002354B9">
        <w:trPr>
          <w:trHeight w:hRule="exact" w:val="360"/>
        </w:trPr>
        <w:tc>
          <w:tcPr>
            <w:tcW w:w="3510" w:type="dxa"/>
          </w:tcPr>
          <w:p w14:paraId="446245A4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วัตถุดิบใช้ไป</w:t>
            </w:r>
          </w:p>
        </w:tc>
        <w:tc>
          <w:tcPr>
            <w:tcW w:w="810" w:type="dxa"/>
          </w:tcPr>
          <w:p w14:paraId="09167282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</w:tcPr>
          <w:p w14:paraId="3D33951B" w14:textId="49430C4D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18</w:t>
            </w:r>
            <w:r w:rsidR="000D73A1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8468A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28</w:t>
            </w:r>
            <w:r w:rsidR="000D73A1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8468AA">
              <w:rPr>
                <w:rFonts w:ascii="Angsana New" w:hAnsi="Angsana New" w:cs="Angsana New"/>
                <w:sz w:val="30"/>
                <w:szCs w:val="30"/>
                <w:lang w:eastAsia="en-GB"/>
              </w:rPr>
              <w:t>675</w:t>
            </w:r>
          </w:p>
        </w:tc>
        <w:tc>
          <w:tcPr>
            <w:tcW w:w="236" w:type="dxa"/>
          </w:tcPr>
          <w:p w14:paraId="7EEC0944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402C7B73" w14:textId="71396170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17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768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</w:t>
            </w:r>
          </w:p>
        </w:tc>
        <w:tc>
          <w:tcPr>
            <w:tcW w:w="270" w:type="dxa"/>
          </w:tcPr>
          <w:p w14:paraId="0588CD76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6C3EE3CF" w14:textId="0201B183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11</w:t>
            </w:r>
            <w:r w:rsidR="00D465BB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</w:t>
            </w:r>
            <w:r w:rsidR="00D465BB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</w:p>
        </w:tc>
        <w:tc>
          <w:tcPr>
            <w:tcW w:w="270" w:type="dxa"/>
          </w:tcPr>
          <w:p w14:paraId="43B66207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46DB7AB0" w14:textId="0C80E451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10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850</w:t>
            </w:r>
          </w:p>
        </w:tc>
      </w:tr>
      <w:tr w:rsidR="00C254D6" w:rsidRPr="00CF1517" w14:paraId="717EF61F" w14:textId="77777777" w:rsidTr="002354B9">
        <w:trPr>
          <w:trHeight w:hRule="exact" w:val="360"/>
        </w:trPr>
        <w:tc>
          <w:tcPr>
            <w:tcW w:w="3510" w:type="dxa"/>
          </w:tcPr>
          <w:p w14:paraId="7C2B4420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  <w:tc>
          <w:tcPr>
            <w:tcW w:w="810" w:type="dxa"/>
          </w:tcPr>
          <w:p w14:paraId="22E17E2E" w14:textId="090CFA75" w:rsidR="00C254D6" w:rsidRPr="00CF1517" w:rsidRDefault="00086D0E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 w:bidi="th-TH"/>
              </w:rPr>
              <w:t>2</w:t>
            </w:r>
            <w:r w:rsidR="00003C10"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 w:bidi="th-TH"/>
              </w:rPr>
              <w:t>5</w:t>
            </w:r>
          </w:p>
        </w:tc>
        <w:tc>
          <w:tcPr>
            <w:tcW w:w="1156" w:type="dxa"/>
          </w:tcPr>
          <w:p w14:paraId="3FB27C9C" w14:textId="65596122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0D73A1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0D73A1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51</w:t>
            </w:r>
          </w:p>
        </w:tc>
        <w:tc>
          <w:tcPr>
            <w:tcW w:w="236" w:type="dxa"/>
          </w:tcPr>
          <w:p w14:paraId="3D63349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21E5E02C" w14:textId="21946ECE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</w:p>
        </w:tc>
        <w:tc>
          <w:tcPr>
            <w:tcW w:w="270" w:type="dxa"/>
          </w:tcPr>
          <w:p w14:paraId="0AD5C4DD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45EE13B3" w14:textId="77C08691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D465BB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D465BB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</w:p>
        </w:tc>
        <w:tc>
          <w:tcPr>
            <w:tcW w:w="270" w:type="dxa"/>
          </w:tcPr>
          <w:p w14:paraId="59768375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329DF9A5" w14:textId="03DF6628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</w:p>
        </w:tc>
      </w:tr>
      <w:tr w:rsidR="00C254D6" w:rsidRPr="00CF1517" w14:paraId="253F1023" w14:textId="77777777" w:rsidTr="002354B9">
        <w:trPr>
          <w:trHeight w:hRule="exact" w:val="360"/>
        </w:trPr>
        <w:tc>
          <w:tcPr>
            <w:tcW w:w="3510" w:type="dxa"/>
          </w:tcPr>
          <w:p w14:paraId="2EB4F288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ค่าเสื่อมราคาและตัดจำหน่าย</w:t>
            </w:r>
          </w:p>
        </w:tc>
        <w:tc>
          <w:tcPr>
            <w:tcW w:w="810" w:type="dxa"/>
          </w:tcPr>
          <w:p w14:paraId="6EC91B34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156" w:type="dxa"/>
            <w:shd w:val="clear" w:color="auto" w:fill="auto"/>
          </w:tcPr>
          <w:p w14:paraId="342584E4" w14:textId="3CD69634" w:rsidR="00C254D6" w:rsidRPr="00C404D3" w:rsidRDefault="00CF1D99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2</w:t>
            </w:r>
            <w:r w:rsidR="000D73A1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101</w:t>
            </w:r>
            <w:r w:rsidR="000D73A1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110D69"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29</w:t>
            </w:r>
          </w:p>
        </w:tc>
        <w:tc>
          <w:tcPr>
            <w:tcW w:w="236" w:type="dxa"/>
          </w:tcPr>
          <w:p w14:paraId="1E67E0FE" w14:textId="77777777" w:rsidR="00C254D6" w:rsidRPr="00C404D3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122F32AA" w14:textId="4BBC2A18" w:rsidR="00C254D6" w:rsidRPr="00C404D3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C254D6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701</w:t>
            </w:r>
            <w:r w:rsidR="00C254D6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</w:t>
            </w:r>
          </w:p>
        </w:tc>
        <w:tc>
          <w:tcPr>
            <w:tcW w:w="270" w:type="dxa"/>
          </w:tcPr>
          <w:p w14:paraId="37B754B0" w14:textId="77777777" w:rsidR="00C254D6" w:rsidRPr="00C404D3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0F38AEDE" w14:textId="750C2A88" w:rsidR="00C254D6" w:rsidRPr="00C404D3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68</w:t>
            </w:r>
            <w:r w:rsidR="00D465BB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F5DA5">
              <w:rPr>
                <w:rFonts w:ascii="Angsana New" w:hAnsi="Angsana New" w:cs="Angsana New"/>
                <w:sz w:val="30"/>
                <w:szCs w:val="30"/>
                <w:lang w:eastAsia="en-GB"/>
              </w:rPr>
              <w:t>798</w:t>
            </w:r>
          </w:p>
        </w:tc>
        <w:tc>
          <w:tcPr>
            <w:tcW w:w="270" w:type="dxa"/>
          </w:tcPr>
          <w:p w14:paraId="0C9946B4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6F3A28E0" w14:textId="7386EC39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06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</w:p>
        </w:tc>
      </w:tr>
      <w:tr w:rsidR="00C254D6" w:rsidRPr="00CF1517" w14:paraId="60B4BA89" w14:textId="77777777" w:rsidTr="002354B9">
        <w:trPr>
          <w:trHeight w:hRule="exact" w:val="360"/>
        </w:trPr>
        <w:tc>
          <w:tcPr>
            <w:tcW w:w="3510" w:type="dxa"/>
          </w:tcPr>
          <w:p w14:paraId="7F5AE4CE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ค่าเช่าและค่าสาธารณูปโภค</w:t>
            </w:r>
          </w:p>
        </w:tc>
        <w:tc>
          <w:tcPr>
            <w:tcW w:w="810" w:type="dxa"/>
          </w:tcPr>
          <w:p w14:paraId="5D08A7B9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30174BD6" w14:textId="6EB0963F" w:rsidR="00C254D6" w:rsidRPr="00C404D3" w:rsidRDefault="00CF1D99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986</w:t>
            </w:r>
            <w:r w:rsidR="00BF78F8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597</w:t>
            </w:r>
          </w:p>
        </w:tc>
        <w:tc>
          <w:tcPr>
            <w:tcW w:w="236" w:type="dxa"/>
          </w:tcPr>
          <w:p w14:paraId="08C50C3D" w14:textId="77777777" w:rsidR="00C254D6" w:rsidRPr="00C404D3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0A733C2E" w14:textId="7028372A" w:rsidR="00C254D6" w:rsidRPr="00C404D3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C254D6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43</w:t>
            </w:r>
            <w:r w:rsidR="00C254D6"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856</w:t>
            </w:r>
          </w:p>
        </w:tc>
        <w:tc>
          <w:tcPr>
            <w:tcW w:w="270" w:type="dxa"/>
          </w:tcPr>
          <w:p w14:paraId="01D87726" w14:textId="77777777" w:rsidR="00C254D6" w:rsidRPr="00C404D3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685F9663" w14:textId="169398A6" w:rsidR="00C254D6" w:rsidRPr="00C404D3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086D0E" w:rsidRPr="00C404D3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C404D3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</w:t>
            </w:r>
            <w:r w:rsidR="00D465BB" w:rsidRPr="00C404D3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="00360B44" w:rsidRPr="00C404D3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270" w:type="dxa"/>
          </w:tcPr>
          <w:p w14:paraId="36194CE7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03A80AD8" w14:textId="7EC4CAE1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606</w:t>
            </w:r>
          </w:p>
        </w:tc>
      </w:tr>
      <w:tr w:rsidR="00C254D6" w:rsidRPr="00CF1517" w14:paraId="5249A40F" w14:textId="77777777" w:rsidTr="002354B9">
        <w:trPr>
          <w:trHeight w:hRule="exact" w:val="360"/>
        </w:trPr>
        <w:tc>
          <w:tcPr>
            <w:tcW w:w="3510" w:type="dxa"/>
          </w:tcPr>
          <w:p w14:paraId="601458E3" w14:textId="1F571E82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วัสดุสิ้นเปลืองใช้ไป</w:t>
            </w:r>
          </w:p>
        </w:tc>
        <w:tc>
          <w:tcPr>
            <w:tcW w:w="810" w:type="dxa"/>
          </w:tcPr>
          <w:p w14:paraId="07A2DC01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0DDEB62F" w14:textId="64756F14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22</w:t>
            </w:r>
            <w:r w:rsidR="00BF78F8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</w:p>
        </w:tc>
        <w:tc>
          <w:tcPr>
            <w:tcW w:w="236" w:type="dxa"/>
          </w:tcPr>
          <w:p w14:paraId="33FFD5CF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78BA2A88" w14:textId="331DC0B5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50</w:t>
            </w:r>
          </w:p>
        </w:tc>
        <w:tc>
          <w:tcPr>
            <w:tcW w:w="270" w:type="dxa"/>
          </w:tcPr>
          <w:p w14:paraId="18FE966D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79DD802D" w14:textId="28528013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85</w:t>
            </w:r>
            <w:r w:rsidR="00D465BB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00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  <w:tc>
          <w:tcPr>
            <w:tcW w:w="270" w:type="dxa"/>
          </w:tcPr>
          <w:p w14:paraId="418B417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165B9401" w14:textId="53F46730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60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</w:p>
        </w:tc>
      </w:tr>
      <w:tr w:rsidR="00C254D6" w:rsidRPr="00CF1517" w14:paraId="5CE667C9" w14:textId="77777777" w:rsidTr="002354B9">
        <w:trPr>
          <w:trHeight w:hRule="exact" w:val="360"/>
        </w:trPr>
        <w:tc>
          <w:tcPr>
            <w:tcW w:w="3510" w:type="dxa"/>
          </w:tcPr>
          <w:p w14:paraId="10651135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ค่าขนส่ง</w:t>
            </w:r>
          </w:p>
        </w:tc>
        <w:tc>
          <w:tcPr>
            <w:tcW w:w="810" w:type="dxa"/>
          </w:tcPr>
          <w:p w14:paraId="1051E643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156" w:type="dxa"/>
            <w:shd w:val="clear" w:color="auto" w:fill="auto"/>
          </w:tcPr>
          <w:p w14:paraId="30FB612C" w14:textId="6920A9DC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858</w:t>
            </w:r>
            <w:r w:rsidR="00BF78F8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444</w:t>
            </w:r>
          </w:p>
        </w:tc>
        <w:tc>
          <w:tcPr>
            <w:tcW w:w="236" w:type="dxa"/>
          </w:tcPr>
          <w:p w14:paraId="36CB9DBE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3C6F43D0" w14:textId="0B9F8A91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806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</w:p>
        </w:tc>
        <w:tc>
          <w:tcPr>
            <w:tcW w:w="270" w:type="dxa"/>
          </w:tcPr>
          <w:p w14:paraId="1389487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14AE0F7E" w14:textId="20F3E9F4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75</w:t>
            </w:r>
            <w:r w:rsidR="00D465BB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15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</w:p>
        </w:tc>
        <w:tc>
          <w:tcPr>
            <w:tcW w:w="270" w:type="dxa"/>
          </w:tcPr>
          <w:p w14:paraId="74951DD3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17A62BAE" w14:textId="1A4A5F63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99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860</w:t>
            </w:r>
          </w:p>
        </w:tc>
      </w:tr>
      <w:tr w:rsidR="00C254D6" w:rsidRPr="00CF1517" w14:paraId="1D0306A3" w14:textId="77777777" w:rsidTr="002354B9">
        <w:trPr>
          <w:trHeight w:hRule="exact" w:val="360"/>
        </w:trPr>
        <w:tc>
          <w:tcPr>
            <w:tcW w:w="3510" w:type="dxa"/>
          </w:tcPr>
          <w:p w14:paraId="33FF60A2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ค่าซ่อมแซม</w:t>
            </w:r>
          </w:p>
        </w:tc>
        <w:tc>
          <w:tcPr>
            <w:tcW w:w="810" w:type="dxa"/>
          </w:tcPr>
          <w:p w14:paraId="672AF35A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75C6AEFD" w14:textId="611BCCE4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61</w:t>
            </w:r>
            <w:r w:rsidR="00BF78F8"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0</w:t>
            </w:r>
          </w:p>
        </w:tc>
        <w:tc>
          <w:tcPr>
            <w:tcW w:w="236" w:type="dxa"/>
          </w:tcPr>
          <w:p w14:paraId="6234244F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0561C30B" w14:textId="77DC7E24" w:rsidR="00C254D6" w:rsidRPr="00CF1517" w:rsidRDefault="004B0B8A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08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10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</w:p>
        </w:tc>
        <w:tc>
          <w:tcPr>
            <w:tcW w:w="270" w:type="dxa"/>
          </w:tcPr>
          <w:p w14:paraId="12843665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75277969" w14:textId="61588448" w:rsidR="00C254D6" w:rsidRPr="00CF1517" w:rsidRDefault="00086D0E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60</w:t>
            </w:r>
            <w:r w:rsidR="00D465BB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</w:p>
        </w:tc>
        <w:tc>
          <w:tcPr>
            <w:tcW w:w="270" w:type="dxa"/>
          </w:tcPr>
          <w:p w14:paraId="06699E3E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1CE875FC" w14:textId="56F34207" w:rsidR="00C254D6" w:rsidRPr="00CF1517" w:rsidRDefault="00086D0E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</w:p>
        </w:tc>
      </w:tr>
      <w:tr w:rsidR="00C254D6" w:rsidRPr="00CF1517" w14:paraId="4170868E" w14:textId="77777777" w:rsidTr="002354B9">
        <w:trPr>
          <w:trHeight w:hRule="exact" w:val="360"/>
        </w:trPr>
        <w:tc>
          <w:tcPr>
            <w:tcW w:w="3510" w:type="dxa"/>
          </w:tcPr>
          <w:p w14:paraId="182256A3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ต้นทุนที่สูญเปล่า</w:t>
            </w:r>
          </w:p>
        </w:tc>
        <w:tc>
          <w:tcPr>
            <w:tcW w:w="810" w:type="dxa"/>
          </w:tcPr>
          <w:p w14:paraId="78626043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7113DB41" w14:textId="13E34FBB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188</w:t>
            </w:r>
            <w:r w:rsidR="00BF78F8"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</w:t>
            </w:r>
          </w:p>
        </w:tc>
        <w:tc>
          <w:tcPr>
            <w:tcW w:w="236" w:type="dxa"/>
          </w:tcPr>
          <w:p w14:paraId="21CF42A1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273BD143" w14:textId="31D6D0E3" w:rsidR="00C254D6" w:rsidRPr="00CF1517" w:rsidRDefault="00086D0E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88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056</w:t>
            </w:r>
          </w:p>
        </w:tc>
        <w:tc>
          <w:tcPr>
            <w:tcW w:w="270" w:type="dxa"/>
          </w:tcPr>
          <w:p w14:paraId="3CD7C8B6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3D3BD1FF" w14:textId="617C0FE6" w:rsidR="00C254D6" w:rsidRPr="00CF1517" w:rsidRDefault="00D465BB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</w:tcPr>
          <w:p w14:paraId="3AF4025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3E0ADA96" w14:textId="3FF83365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-</w:t>
            </w:r>
          </w:p>
        </w:tc>
      </w:tr>
      <w:tr w:rsidR="00C404D3" w:rsidRPr="00CF1517" w14:paraId="28E8B596" w14:textId="77777777" w:rsidTr="002354B9">
        <w:trPr>
          <w:trHeight w:hRule="exact" w:val="360"/>
        </w:trPr>
        <w:tc>
          <w:tcPr>
            <w:tcW w:w="3510" w:type="dxa"/>
          </w:tcPr>
          <w:p w14:paraId="43EB27CA" w14:textId="49D741E2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ค่าตรวจวิเคราะห์</w:t>
            </w:r>
          </w:p>
        </w:tc>
        <w:tc>
          <w:tcPr>
            <w:tcW w:w="810" w:type="dxa"/>
          </w:tcPr>
          <w:p w14:paraId="2F6253E4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6A3924B2" w14:textId="2270AAF7" w:rsidR="00C404D3" w:rsidRPr="00360B44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78</w:t>
            </w:r>
          </w:p>
        </w:tc>
        <w:tc>
          <w:tcPr>
            <w:tcW w:w="236" w:type="dxa"/>
          </w:tcPr>
          <w:p w14:paraId="2D41BCD2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4DF59D4E" w14:textId="6432696D" w:rsidR="00C404D3" w:rsidRPr="00086D0E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79</w:t>
            </w:r>
          </w:p>
        </w:tc>
        <w:tc>
          <w:tcPr>
            <w:tcW w:w="270" w:type="dxa"/>
          </w:tcPr>
          <w:p w14:paraId="62A08B15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440484FD" w14:textId="5A46D85D" w:rsidR="00C404D3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</w:t>
            </w:r>
          </w:p>
        </w:tc>
        <w:tc>
          <w:tcPr>
            <w:tcW w:w="270" w:type="dxa"/>
          </w:tcPr>
          <w:p w14:paraId="7C6EA803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3C306D95" w14:textId="68E0A5DB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56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150</w:t>
            </w:r>
          </w:p>
        </w:tc>
      </w:tr>
      <w:tr w:rsidR="00C404D3" w:rsidRPr="00CF1517" w14:paraId="7BA4DBDE" w14:textId="77777777" w:rsidTr="002354B9">
        <w:trPr>
          <w:trHeight w:hRule="exact" w:val="360"/>
        </w:trPr>
        <w:tc>
          <w:tcPr>
            <w:tcW w:w="3510" w:type="dxa"/>
          </w:tcPr>
          <w:p w14:paraId="446A90DD" w14:textId="3DA22BE8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ค่าจ้างและค่าบริการ</w:t>
            </w:r>
          </w:p>
        </w:tc>
        <w:tc>
          <w:tcPr>
            <w:tcW w:w="810" w:type="dxa"/>
          </w:tcPr>
          <w:p w14:paraId="474443EE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20EECC8B" w14:textId="079F5243" w:rsidR="00C404D3" w:rsidRPr="00360B44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</w:p>
        </w:tc>
        <w:tc>
          <w:tcPr>
            <w:tcW w:w="236" w:type="dxa"/>
          </w:tcPr>
          <w:p w14:paraId="0429A420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4C8A18DF" w14:textId="1E2F16CE" w:rsidR="00C404D3" w:rsidRPr="00360B44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007</w:t>
            </w:r>
          </w:p>
        </w:tc>
        <w:tc>
          <w:tcPr>
            <w:tcW w:w="270" w:type="dxa"/>
          </w:tcPr>
          <w:p w14:paraId="68E8F428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4BEB97DE" w14:textId="5316CFFE" w:rsidR="00C404D3" w:rsidRPr="00360B44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75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79</w:t>
            </w:r>
          </w:p>
        </w:tc>
        <w:tc>
          <w:tcPr>
            <w:tcW w:w="270" w:type="dxa"/>
          </w:tcPr>
          <w:p w14:paraId="282E0AB9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095E2457" w14:textId="5410DA8F" w:rsidR="00C404D3" w:rsidRPr="00360B44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</w:t>
            </w:r>
            <w:r w:rsidR="00C404D3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766</w:t>
            </w:r>
          </w:p>
        </w:tc>
      </w:tr>
      <w:tr w:rsidR="00C404D3" w:rsidRPr="00CF1517" w14:paraId="45562AA0" w14:textId="77777777" w:rsidTr="002354B9">
        <w:trPr>
          <w:trHeight w:hRule="exact" w:val="360"/>
        </w:trPr>
        <w:tc>
          <w:tcPr>
            <w:tcW w:w="3510" w:type="dxa"/>
          </w:tcPr>
          <w:p w14:paraId="7825E23C" w14:textId="4692C8AA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ค่าจัดหาแรงงาน</w:t>
            </w:r>
          </w:p>
        </w:tc>
        <w:tc>
          <w:tcPr>
            <w:tcW w:w="810" w:type="dxa"/>
          </w:tcPr>
          <w:p w14:paraId="60652303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22FD16D0" w14:textId="28AEA584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68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</w:p>
        </w:tc>
        <w:tc>
          <w:tcPr>
            <w:tcW w:w="236" w:type="dxa"/>
          </w:tcPr>
          <w:p w14:paraId="6260F28A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3C459530" w14:textId="4FE9756F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66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88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</w:p>
        </w:tc>
        <w:tc>
          <w:tcPr>
            <w:tcW w:w="270" w:type="dxa"/>
          </w:tcPr>
          <w:p w14:paraId="54793258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488D46FD" w14:textId="26881A67" w:rsidR="00C404D3" w:rsidRPr="00CF1517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</w:t>
            </w:r>
            <w:r w:rsidR="00C404D3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80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</w:p>
        </w:tc>
        <w:tc>
          <w:tcPr>
            <w:tcW w:w="270" w:type="dxa"/>
          </w:tcPr>
          <w:p w14:paraId="6EE93CC3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04CCF16A" w14:textId="47D1B534" w:rsidR="00C404D3" w:rsidRPr="00CF1517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34</w:t>
            </w:r>
            <w:r w:rsidR="00C404D3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="00C404D3"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</w:p>
        </w:tc>
      </w:tr>
      <w:tr w:rsidR="00C404D3" w:rsidRPr="00CF1517" w14:paraId="75D37E34" w14:textId="77777777" w:rsidTr="002354B9">
        <w:trPr>
          <w:trHeight w:hRule="exact" w:val="360"/>
        </w:trPr>
        <w:tc>
          <w:tcPr>
            <w:tcW w:w="3510" w:type="dxa"/>
          </w:tcPr>
          <w:p w14:paraId="4EEEFB9E" w14:textId="4B6AC5A4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ค่าใช้จ่ายโรงงานและสำนักงาน</w:t>
            </w:r>
          </w:p>
        </w:tc>
        <w:tc>
          <w:tcPr>
            <w:tcW w:w="810" w:type="dxa"/>
          </w:tcPr>
          <w:p w14:paraId="4137CC7E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14ACCD6D" w14:textId="19EB8608" w:rsidR="00C404D3" w:rsidRPr="00CF1D99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CF1D99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152</w:t>
            </w:r>
          </w:p>
        </w:tc>
        <w:tc>
          <w:tcPr>
            <w:tcW w:w="236" w:type="dxa"/>
          </w:tcPr>
          <w:p w14:paraId="4451854C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06737F04" w14:textId="0BAA7ABA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987</w:t>
            </w:r>
          </w:p>
        </w:tc>
        <w:tc>
          <w:tcPr>
            <w:tcW w:w="270" w:type="dxa"/>
          </w:tcPr>
          <w:p w14:paraId="17DC7E18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00DE16B2" w14:textId="2632EAF8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22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996</w:t>
            </w:r>
          </w:p>
        </w:tc>
        <w:tc>
          <w:tcPr>
            <w:tcW w:w="270" w:type="dxa"/>
          </w:tcPr>
          <w:p w14:paraId="63195213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5D6E9192" w14:textId="41C759EF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43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C404D3" w:rsidRPr="00CF1517" w14:paraId="70713790" w14:textId="77777777" w:rsidTr="002354B9">
        <w:trPr>
          <w:trHeight w:hRule="exact" w:val="360"/>
        </w:trPr>
        <w:tc>
          <w:tcPr>
            <w:tcW w:w="3510" w:type="dxa"/>
          </w:tcPr>
          <w:p w14:paraId="14347E08" w14:textId="0E92ECA9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ค่าโฆษณาและส่งเสริมการขาย</w:t>
            </w:r>
          </w:p>
        </w:tc>
        <w:tc>
          <w:tcPr>
            <w:tcW w:w="810" w:type="dxa"/>
          </w:tcPr>
          <w:p w14:paraId="3CD3C449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231DF405" w14:textId="575CC1FB" w:rsidR="00C404D3" w:rsidRPr="00CF1517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C404D3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</w:p>
        </w:tc>
        <w:tc>
          <w:tcPr>
            <w:tcW w:w="236" w:type="dxa"/>
          </w:tcPr>
          <w:p w14:paraId="4F2732F1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2DDA1A33" w14:textId="707D5514" w:rsidR="00C404D3" w:rsidRPr="00CF1517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</w:t>
            </w:r>
            <w:r w:rsidR="00C404D3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</w:p>
        </w:tc>
        <w:tc>
          <w:tcPr>
            <w:tcW w:w="270" w:type="dxa"/>
          </w:tcPr>
          <w:p w14:paraId="232BD76B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63F3E2E2" w14:textId="2C6576B9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110D69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25</w:t>
            </w:r>
            <w:r w:rsidRPr="00110D69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110D69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908</w:t>
            </w:r>
          </w:p>
        </w:tc>
        <w:tc>
          <w:tcPr>
            <w:tcW w:w="270" w:type="dxa"/>
          </w:tcPr>
          <w:p w14:paraId="1E53EF17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150809EB" w14:textId="286714F3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</w:p>
        </w:tc>
      </w:tr>
      <w:tr w:rsidR="00C404D3" w:rsidRPr="00CF1517" w14:paraId="7973DDDF" w14:textId="77777777" w:rsidTr="002354B9">
        <w:trPr>
          <w:trHeight w:hRule="exact" w:val="360"/>
        </w:trPr>
        <w:tc>
          <w:tcPr>
            <w:tcW w:w="3510" w:type="dxa"/>
          </w:tcPr>
          <w:p w14:paraId="14E6DC2A" w14:textId="74363993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ค่าบริการทางวิชาชีพ</w:t>
            </w:r>
          </w:p>
        </w:tc>
        <w:tc>
          <w:tcPr>
            <w:tcW w:w="810" w:type="dxa"/>
          </w:tcPr>
          <w:p w14:paraId="77990448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444633DE" w14:textId="148F71BE" w:rsidR="00C404D3" w:rsidRPr="00CF1517" w:rsidRDefault="004B0B8A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  <w:r w:rsidR="00C404D3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C404D3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</w:p>
        </w:tc>
        <w:tc>
          <w:tcPr>
            <w:tcW w:w="236" w:type="dxa"/>
          </w:tcPr>
          <w:p w14:paraId="5440B346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512A6649" w14:textId="29B0D8CD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</w:p>
        </w:tc>
        <w:tc>
          <w:tcPr>
            <w:tcW w:w="270" w:type="dxa"/>
          </w:tcPr>
          <w:p w14:paraId="62A2E0E6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1D9AC45A" w14:textId="0CAEF180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770</w:t>
            </w:r>
          </w:p>
        </w:tc>
        <w:tc>
          <w:tcPr>
            <w:tcW w:w="270" w:type="dxa"/>
          </w:tcPr>
          <w:p w14:paraId="556B80A5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18330C84" w14:textId="612D3BCC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70</w:t>
            </w:r>
          </w:p>
        </w:tc>
      </w:tr>
      <w:tr w:rsidR="00C404D3" w:rsidRPr="00CF1517" w14:paraId="51A23796" w14:textId="77777777" w:rsidTr="002354B9">
        <w:trPr>
          <w:trHeight w:hRule="exact" w:val="360"/>
        </w:trPr>
        <w:tc>
          <w:tcPr>
            <w:tcW w:w="3510" w:type="dxa"/>
          </w:tcPr>
          <w:p w14:paraId="427FE8D9" w14:textId="5625CC06" w:rsidR="00C404D3" w:rsidRPr="00CF1517" w:rsidRDefault="00C404D3" w:rsidP="00C404D3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477A51">
              <w:rPr>
                <w:rFonts w:ascii="Angsana New" w:hAnsi="Angsana New" w:cs="Angsana New" w:hint="cs"/>
                <w:sz w:val="30"/>
                <w:szCs w:val="30"/>
                <w:cs/>
              </w:rPr>
              <w:t>หนี้สูญ</w:t>
            </w:r>
            <w:r w:rsidR="0088560B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8560B" w:rsidRPr="0088560B">
              <w:rPr>
                <w:rFonts w:ascii="Angsana New" w:hAnsi="Angsana New" w:cs="Angsana New"/>
                <w:i/>
                <w:iCs/>
                <w:sz w:val="30"/>
                <w:szCs w:val="30"/>
              </w:rPr>
              <w:t xml:space="preserve">(2562: </w:t>
            </w:r>
            <w:r w:rsidR="0088560B" w:rsidRPr="0088560B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หนี้สูญ</w:t>
            </w:r>
            <w:r w:rsidRPr="0088560B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และ</w:t>
            </w:r>
          </w:p>
        </w:tc>
        <w:tc>
          <w:tcPr>
            <w:tcW w:w="810" w:type="dxa"/>
          </w:tcPr>
          <w:p w14:paraId="40149896" w14:textId="77777777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712E7E78" w14:textId="5C86616C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36" w:type="dxa"/>
          </w:tcPr>
          <w:p w14:paraId="1FB6A27A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3C83F6EA" w14:textId="50D37D9A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70" w:type="dxa"/>
          </w:tcPr>
          <w:p w14:paraId="2DA44B9F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12F5D9B9" w14:textId="70D259FF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270" w:type="dxa"/>
          </w:tcPr>
          <w:p w14:paraId="7CAE4234" w14:textId="77777777" w:rsidR="00C404D3" w:rsidRPr="00CF1517" w:rsidRDefault="00C404D3" w:rsidP="00C404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442EC757" w14:textId="646AD09F" w:rsidR="00C404D3" w:rsidRPr="00CF1517" w:rsidRDefault="00C404D3" w:rsidP="00C404D3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</w:tr>
      <w:tr w:rsidR="00DD212A" w:rsidRPr="00CF1517" w14:paraId="4000405B" w14:textId="77777777" w:rsidTr="002354B9">
        <w:trPr>
          <w:trHeight w:hRule="exact" w:val="360"/>
        </w:trPr>
        <w:tc>
          <w:tcPr>
            <w:tcW w:w="3510" w:type="dxa"/>
          </w:tcPr>
          <w:p w14:paraId="35356BE1" w14:textId="7C2494CC" w:rsidR="00DD212A" w:rsidRPr="00477A51" w:rsidRDefault="00DD212A" w:rsidP="00DD212A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88560B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หนี้สงสัยจะสูญ</w:t>
            </w:r>
            <w:r w:rsidRPr="0088560B">
              <w:rPr>
                <w:rFonts w:ascii="Angsana New" w:hAnsi="Angsana New" w:cs="Angsana New"/>
                <w:i/>
                <w:iCs/>
                <w:sz w:val="30"/>
                <w:szCs w:val="30"/>
              </w:rPr>
              <w:t>)</w:t>
            </w:r>
            <w:r>
              <w:rPr>
                <w:rFonts w:ascii="Angsana New" w:hAnsi="Angsana New" w:cs="Angsana New"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810" w:type="dxa"/>
          </w:tcPr>
          <w:p w14:paraId="5D785A06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6D22765D" w14:textId="0EF97FFE" w:rsidR="00DD212A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925</w:t>
            </w:r>
          </w:p>
        </w:tc>
        <w:tc>
          <w:tcPr>
            <w:tcW w:w="236" w:type="dxa"/>
          </w:tcPr>
          <w:p w14:paraId="5E23B3FC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1ABCC176" w14:textId="14AFE135" w:rsidR="00DD212A" w:rsidRPr="00360B44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19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51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</w:p>
        </w:tc>
        <w:tc>
          <w:tcPr>
            <w:tcW w:w="270" w:type="dxa"/>
          </w:tcPr>
          <w:p w14:paraId="56568975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50E4332E" w14:textId="3A5F6EFE" w:rsidR="00DD212A" w:rsidRPr="00360B44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10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</w:p>
        </w:tc>
        <w:tc>
          <w:tcPr>
            <w:tcW w:w="270" w:type="dxa"/>
          </w:tcPr>
          <w:p w14:paraId="5D8C5835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6C20C3B1" w14:textId="7A31DDB6" w:rsidR="00DD212A" w:rsidRPr="00360B44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58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</w:p>
        </w:tc>
      </w:tr>
      <w:tr w:rsidR="00DD212A" w:rsidRPr="00CF1517" w14:paraId="0A66F859" w14:textId="77777777" w:rsidTr="002354B9">
        <w:trPr>
          <w:trHeight w:hRule="exact" w:val="360"/>
        </w:trPr>
        <w:tc>
          <w:tcPr>
            <w:tcW w:w="3510" w:type="dxa"/>
          </w:tcPr>
          <w:p w14:paraId="573B4D4F" w14:textId="7629EB7E" w:rsidR="00DD212A" w:rsidRPr="00CF1517" w:rsidRDefault="00DD212A" w:rsidP="00DD212A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</w:rPr>
              <w:t>ผล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ขาดทุนจากการด้อยค่าเงินลงทุน</w:t>
            </w:r>
          </w:p>
        </w:tc>
        <w:tc>
          <w:tcPr>
            <w:tcW w:w="810" w:type="dxa"/>
          </w:tcPr>
          <w:p w14:paraId="1911A50C" w14:textId="53A84480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54F56C90" w14:textId="79C37E31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36" w:type="dxa"/>
          </w:tcPr>
          <w:p w14:paraId="6652BAC9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0ED48F22" w14:textId="60997251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70" w:type="dxa"/>
          </w:tcPr>
          <w:p w14:paraId="0B83C43A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590B9360" w14:textId="0166D22B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270" w:type="dxa"/>
          </w:tcPr>
          <w:p w14:paraId="2C21AD75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23082458" w14:textId="2A545C54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</w:tr>
      <w:tr w:rsidR="00DD212A" w:rsidRPr="00CF1517" w14:paraId="4A8AE8C3" w14:textId="77777777" w:rsidTr="002354B9">
        <w:trPr>
          <w:trHeight w:hRule="exact" w:val="360"/>
        </w:trPr>
        <w:tc>
          <w:tcPr>
            <w:tcW w:w="3510" w:type="dxa"/>
          </w:tcPr>
          <w:p w14:paraId="2D2339FA" w14:textId="5F607111" w:rsidR="00DD212A" w:rsidRDefault="00DD212A" w:rsidP="00DD212A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ในบริษัทย่อย</w:t>
            </w:r>
          </w:p>
        </w:tc>
        <w:tc>
          <w:tcPr>
            <w:tcW w:w="810" w:type="dxa"/>
          </w:tcPr>
          <w:p w14:paraId="3B7407E8" w14:textId="7958B1D9" w:rsidR="00DD212A" w:rsidRPr="00360B44" w:rsidRDefault="00C303A4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/>
              </w:rPr>
              <w:t>1</w:t>
            </w: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/>
              </w:rPr>
              <w:t>2</w:t>
            </w:r>
          </w:p>
        </w:tc>
        <w:tc>
          <w:tcPr>
            <w:tcW w:w="1156" w:type="dxa"/>
            <w:shd w:val="clear" w:color="auto" w:fill="auto"/>
          </w:tcPr>
          <w:p w14:paraId="6D60322F" w14:textId="66138E58" w:rsidR="00DD212A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36" w:type="dxa"/>
          </w:tcPr>
          <w:p w14:paraId="1E722C4A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1D19C610" w14:textId="1748B04B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</w:tcPr>
          <w:p w14:paraId="00D0099D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480D8F8C" w14:textId="5A9FFD6B" w:rsidR="00DD212A" w:rsidRPr="004B0B8A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</w:t>
            </w: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</w:p>
        </w:tc>
        <w:tc>
          <w:tcPr>
            <w:tcW w:w="270" w:type="dxa"/>
          </w:tcPr>
          <w:p w14:paraId="4B48BA96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402AF1CC" w14:textId="46C9D959" w:rsidR="00DD212A" w:rsidRPr="00360B44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19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97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DD212A" w:rsidRPr="00CF1517" w14:paraId="3A4FFD1D" w14:textId="77777777" w:rsidTr="002354B9">
        <w:trPr>
          <w:trHeight w:hRule="exact" w:val="360"/>
        </w:trPr>
        <w:tc>
          <w:tcPr>
            <w:tcW w:w="3510" w:type="dxa"/>
          </w:tcPr>
          <w:p w14:paraId="03FE7CCB" w14:textId="77777777" w:rsidR="00DD212A" w:rsidRPr="00CF1517" w:rsidRDefault="00DD212A" w:rsidP="00DD212A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810" w:type="dxa"/>
          </w:tcPr>
          <w:p w14:paraId="550629CC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shd w:val="clear" w:color="auto" w:fill="auto"/>
          </w:tcPr>
          <w:p w14:paraId="687E5DD5" w14:textId="57701710" w:rsidR="00DD212A" w:rsidRPr="00C404D3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404D3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168</w:t>
            </w:r>
            <w:r w:rsidRPr="00C404D3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232</w:t>
            </w:r>
          </w:p>
        </w:tc>
        <w:tc>
          <w:tcPr>
            <w:tcW w:w="236" w:type="dxa"/>
          </w:tcPr>
          <w:p w14:paraId="52E2B5B4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</w:tcPr>
          <w:p w14:paraId="5E61A7DC" w14:textId="27116702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169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175</w:t>
            </w:r>
          </w:p>
        </w:tc>
        <w:tc>
          <w:tcPr>
            <w:tcW w:w="270" w:type="dxa"/>
          </w:tcPr>
          <w:p w14:paraId="63718B38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15F6DD8E" w14:textId="7102194D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18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,898</w:t>
            </w:r>
          </w:p>
        </w:tc>
        <w:tc>
          <w:tcPr>
            <w:tcW w:w="270" w:type="dxa"/>
          </w:tcPr>
          <w:p w14:paraId="3A9E4DE1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</w:tcPr>
          <w:p w14:paraId="661E7A8A" w14:textId="62B5C56C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DD212A" w:rsidRPr="00CF1517" w14:paraId="2DC6D55A" w14:textId="77777777" w:rsidTr="002354B9">
        <w:tc>
          <w:tcPr>
            <w:tcW w:w="3510" w:type="dxa"/>
            <w:hideMark/>
          </w:tcPr>
          <w:p w14:paraId="29AE1A7A" w14:textId="77777777" w:rsidR="00DD212A" w:rsidRPr="00CF1517" w:rsidRDefault="00DD212A" w:rsidP="00DD212A">
            <w:pPr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>รวมต้นทุนขายสินค้าและต้นทุนการ</w:t>
            </w:r>
          </w:p>
          <w:p w14:paraId="173A851A" w14:textId="77777777" w:rsidR="00DD212A" w:rsidRPr="00CF1517" w:rsidRDefault="00DD212A" w:rsidP="00DD212A">
            <w:pPr>
              <w:ind w:right="-90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 xml:space="preserve">   ให้บริการ ต้นทุนในการจัดจำหน่าย</w:t>
            </w:r>
          </w:p>
          <w:p w14:paraId="3B10F490" w14:textId="77777777" w:rsidR="00DD212A" w:rsidRPr="00CF1517" w:rsidRDefault="00DD212A" w:rsidP="00DD212A">
            <w:pPr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 xml:space="preserve">   และค่าใช้จ่ายในการบริหาร</w:t>
            </w:r>
          </w:p>
        </w:tc>
        <w:tc>
          <w:tcPr>
            <w:tcW w:w="810" w:type="dxa"/>
          </w:tcPr>
          <w:p w14:paraId="1483020B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4A90684" w14:textId="77777777" w:rsidR="00DD212A" w:rsidRPr="00C404D3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</w:p>
          <w:p w14:paraId="6AAD894D" w14:textId="77777777" w:rsidR="00DD212A" w:rsidRPr="00C404D3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</w:p>
          <w:p w14:paraId="00F22FA6" w14:textId="2777C4F1" w:rsidR="00DD212A" w:rsidRPr="00C404D3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  <w:r w:rsidRPr="00C404D3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28</w:t>
            </w:r>
            <w:r w:rsidRPr="00C404D3"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  <w:t>199</w:t>
            </w:r>
            <w:r w:rsidRPr="00C404D3"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  <w:t>969</w:t>
            </w:r>
          </w:p>
        </w:tc>
        <w:tc>
          <w:tcPr>
            <w:tcW w:w="236" w:type="dxa"/>
          </w:tcPr>
          <w:p w14:paraId="661AAA00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50B8B4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  <w:p w14:paraId="65CAB4D2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  <w:p w14:paraId="0D600271" w14:textId="6599EE83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7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100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67</w:t>
            </w:r>
          </w:p>
        </w:tc>
        <w:tc>
          <w:tcPr>
            <w:tcW w:w="270" w:type="dxa"/>
          </w:tcPr>
          <w:p w14:paraId="374A661E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14176202" w14:textId="77777777" w:rsidR="00DD212A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  <w:p w14:paraId="037B1A77" w14:textId="77777777" w:rsidR="00DD212A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  <w:p w14:paraId="3C3C6829" w14:textId="3017AC44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15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551</w:t>
            </w:r>
          </w:p>
        </w:tc>
        <w:tc>
          <w:tcPr>
            <w:tcW w:w="270" w:type="dxa"/>
          </w:tcPr>
          <w:p w14:paraId="7474CFDF" w14:textId="77777777" w:rsidR="00DD212A" w:rsidRPr="00CF1517" w:rsidRDefault="00DD212A" w:rsidP="00DD21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53F738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  <w:p w14:paraId="5B3FE001" w14:textId="77777777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  <w:p w14:paraId="070A3603" w14:textId="6F298D2F" w:rsidR="00DD212A" w:rsidRPr="00CF1517" w:rsidRDefault="00DD212A" w:rsidP="00DD212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1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4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781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906</w:t>
            </w:r>
          </w:p>
        </w:tc>
      </w:tr>
    </w:tbl>
    <w:p w14:paraId="00CF973C" w14:textId="0AE2B982" w:rsidR="001B5503" w:rsidRPr="00CF1517" w:rsidRDefault="00F90C56" w:rsidP="00F147B3">
      <w:pPr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06"/>
          <w:tab w:val="left" w:pos="1412"/>
          <w:tab w:val="left" w:pos="2118"/>
        </w:tabs>
        <w:rPr>
          <w:rFonts w:ascii="Angsana New" w:hAnsi="Angsana New" w:cs="Angsana New"/>
          <w:b/>
          <w:bCs/>
          <w:sz w:val="30"/>
          <w:szCs w:val="30"/>
          <w:cs/>
          <w:lang w:val="th-TH"/>
        </w:rPr>
      </w:pPr>
      <w:r w:rsidRPr="00CF1517">
        <w:rPr>
          <w:rFonts w:ascii="Angsana New" w:hAnsi="Angsana New" w:cs="Angsana New"/>
          <w:b/>
          <w:bCs/>
          <w:sz w:val="30"/>
          <w:szCs w:val="30"/>
          <w:cs/>
          <w:lang w:val="th-TH"/>
        </w:rPr>
        <w:br w:type="page"/>
      </w:r>
      <w:r w:rsidR="001B5503" w:rsidRPr="00CF1517">
        <w:rPr>
          <w:rFonts w:ascii="Angsana New" w:hAnsi="Angsana New" w:cs="Angsana New"/>
          <w:b/>
          <w:bCs/>
          <w:sz w:val="30"/>
          <w:szCs w:val="30"/>
          <w:cs/>
          <w:lang w:val="th-TH"/>
        </w:rPr>
        <w:t>ต้นทุนทางการเงิน</w:t>
      </w:r>
    </w:p>
    <w:p w14:paraId="36E987DA" w14:textId="77777777" w:rsidR="001B5503" w:rsidRPr="00CF1517" w:rsidRDefault="001B5503" w:rsidP="001B5503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tbl>
      <w:tblPr>
        <w:tblW w:w="9435" w:type="dxa"/>
        <w:tblInd w:w="450" w:type="dxa"/>
        <w:tblLook w:val="01E0" w:firstRow="1" w:lastRow="1" w:firstColumn="1" w:lastColumn="1" w:noHBand="0" w:noVBand="0"/>
      </w:tblPr>
      <w:tblGrid>
        <w:gridCol w:w="3439"/>
        <w:gridCol w:w="971"/>
        <w:gridCol w:w="1054"/>
        <w:gridCol w:w="236"/>
        <w:gridCol w:w="1024"/>
        <w:gridCol w:w="270"/>
        <w:gridCol w:w="1080"/>
        <w:gridCol w:w="270"/>
        <w:gridCol w:w="1091"/>
      </w:tblGrid>
      <w:tr w:rsidR="001B5503" w:rsidRPr="00CF1517" w14:paraId="67DDF433" w14:textId="77777777" w:rsidTr="004D2733">
        <w:trPr>
          <w:trHeight w:hRule="exact" w:val="389"/>
        </w:trPr>
        <w:tc>
          <w:tcPr>
            <w:tcW w:w="3439" w:type="dxa"/>
          </w:tcPr>
          <w:p w14:paraId="380D92BC" w14:textId="6D734E82" w:rsidR="001B5503" w:rsidRPr="00CF1517" w:rsidRDefault="00E202AC" w:rsidP="00E202A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971" w:type="dxa"/>
          </w:tcPr>
          <w:p w14:paraId="7BC301BF" w14:textId="77777777" w:rsidR="001B5503" w:rsidRPr="00CF1517" w:rsidRDefault="001B55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2314" w:type="dxa"/>
            <w:gridSpan w:val="3"/>
            <w:hideMark/>
          </w:tcPr>
          <w:p w14:paraId="0326F939" w14:textId="77777777" w:rsidR="001B5503" w:rsidRPr="00CF1517" w:rsidRDefault="001B55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270" w:type="dxa"/>
          </w:tcPr>
          <w:p w14:paraId="0933A480" w14:textId="77777777" w:rsidR="001B5503" w:rsidRPr="00CF1517" w:rsidRDefault="001B55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2441" w:type="dxa"/>
            <w:gridSpan w:val="3"/>
            <w:hideMark/>
          </w:tcPr>
          <w:p w14:paraId="1D3A7D19" w14:textId="77777777" w:rsidR="001B5503" w:rsidRPr="00CF1517" w:rsidRDefault="001B55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C254D6" w:rsidRPr="00CF1517" w14:paraId="46B82467" w14:textId="77777777" w:rsidTr="00C254D6">
        <w:trPr>
          <w:trHeight w:hRule="exact" w:val="389"/>
        </w:trPr>
        <w:tc>
          <w:tcPr>
            <w:tcW w:w="3439" w:type="dxa"/>
          </w:tcPr>
          <w:p w14:paraId="48EE281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971" w:type="dxa"/>
          </w:tcPr>
          <w:p w14:paraId="738527E3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00"/>
              </w:tabs>
              <w:ind w:lef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GB" w:eastAsia="en-GB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GB" w:eastAsia="en-GB"/>
              </w:rPr>
              <w:t>หมายเหตุ</w:t>
            </w:r>
          </w:p>
        </w:tc>
        <w:tc>
          <w:tcPr>
            <w:tcW w:w="1054" w:type="dxa"/>
          </w:tcPr>
          <w:p w14:paraId="56582361" w14:textId="45DA6DD4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0E521A15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24" w:type="dxa"/>
          </w:tcPr>
          <w:p w14:paraId="7EBF42EF" w14:textId="75D41E43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0A77CA95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80" w:type="dxa"/>
          </w:tcPr>
          <w:p w14:paraId="30A35E11" w14:textId="09D7E6D3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065C84E7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91" w:type="dxa"/>
          </w:tcPr>
          <w:p w14:paraId="2663336A" w14:textId="719DCB2F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C254D6" w:rsidRPr="00CF1517" w14:paraId="3E00A60A" w14:textId="77777777" w:rsidTr="004D2733">
        <w:trPr>
          <w:trHeight w:hRule="exact" w:val="389"/>
        </w:trPr>
        <w:tc>
          <w:tcPr>
            <w:tcW w:w="3439" w:type="dxa"/>
          </w:tcPr>
          <w:p w14:paraId="2159546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both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971" w:type="dxa"/>
          </w:tcPr>
          <w:p w14:paraId="7B084DE8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5025" w:type="dxa"/>
            <w:gridSpan w:val="7"/>
            <w:hideMark/>
          </w:tcPr>
          <w:p w14:paraId="08A1B09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  <w:lang w:val="en-GB" w:eastAsia="en-GB"/>
              </w:rPr>
              <w:t>(พันบาท)</w:t>
            </w:r>
          </w:p>
        </w:tc>
      </w:tr>
      <w:tr w:rsidR="00C254D6" w:rsidRPr="00CF1517" w14:paraId="5A54F383" w14:textId="77777777" w:rsidTr="004D2733">
        <w:trPr>
          <w:trHeight w:hRule="exact" w:val="389"/>
        </w:trPr>
        <w:tc>
          <w:tcPr>
            <w:tcW w:w="3439" w:type="dxa"/>
          </w:tcPr>
          <w:p w14:paraId="457471B2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  <w:tc>
          <w:tcPr>
            <w:tcW w:w="971" w:type="dxa"/>
          </w:tcPr>
          <w:p w14:paraId="1F3A8DF6" w14:textId="47EEE87E" w:rsidR="00C254D6" w:rsidRPr="00CF1517" w:rsidRDefault="001C2BF8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1054" w:type="dxa"/>
          </w:tcPr>
          <w:p w14:paraId="2464D71B" w14:textId="644017D0" w:rsidR="00C254D6" w:rsidRPr="00185A42" w:rsidRDefault="00703ECA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236" w:type="dxa"/>
          </w:tcPr>
          <w:p w14:paraId="4B9CFE40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</w:tcPr>
          <w:p w14:paraId="60D2B61D" w14:textId="691BFF49" w:rsidR="00C254D6" w:rsidRPr="00CF1517" w:rsidRDefault="00C254D6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  <w:t>-</w:t>
            </w:r>
          </w:p>
        </w:tc>
        <w:tc>
          <w:tcPr>
            <w:tcW w:w="270" w:type="dxa"/>
          </w:tcPr>
          <w:p w14:paraId="0EA160B6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6007E85A" w14:textId="246A03A3" w:rsidR="00C254D6" w:rsidRPr="00CF1517" w:rsidRDefault="00086D0E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</w:t>
            </w:r>
            <w:r w:rsidR="00976B6E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057</w:t>
            </w:r>
          </w:p>
        </w:tc>
        <w:tc>
          <w:tcPr>
            <w:tcW w:w="270" w:type="dxa"/>
          </w:tcPr>
          <w:p w14:paraId="2A69B46A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</w:tcPr>
          <w:p w14:paraId="343B19AE" w14:textId="4ACB1F94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</w:p>
        </w:tc>
      </w:tr>
      <w:tr w:rsidR="00C254D6" w:rsidRPr="00CF1517" w14:paraId="684205FA" w14:textId="77777777" w:rsidTr="004D2733">
        <w:trPr>
          <w:trHeight w:hRule="exact" w:val="389"/>
        </w:trPr>
        <w:tc>
          <w:tcPr>
            <w:tcW w:w="3439" w:type="dxa"/>
          </w:tcPr>
          <w:p w14:paraId="080ED77D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71" w:type="dxa"/>
          </w:tcPr>
          <w:p w14:paraId="3C6D834B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54" w:type="dxa"/>
          </w:tcPr>
          <w:p w14:paraId="5052A684" w14:textId="0E0E5F58" w:rsidR="00C254D6" w:rsidRPr="00CF1517" w:rsidRDefault="00086D0E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7A3CFE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</w:p>
        </w:tc>
        <w:tc>
          <w:tcPr>
            <w:tcW w:w="236" w:type="dxa"/>
          </w:tcPr>
          <w:p w14:paraId="0DCB00B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</w:tcPr>
          <w:p w14:paraId="3FE7B331" w14:textId="0B8D7A67" w:rsidR="00C254D6" w:rsidRPr="00CF1517" w:rsidRDefault="004B0B8A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776</w:t>
            </w:r>
          </w:p>
        </w:tc>
        <w:tc>
          <w:tcPr>
            <w:tcW w:w="270" w:type="dxa"/>
          </w:tcPr>
          <w:p w14:paraId="36D22D8D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382A5064" w14:textId="50D11E87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976B6E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891</w:t>
            </w:r>
          </w:p>
        </w:tc>
        <w:tc>
          <w:tcPr>
            <w:tcW w:w="270" w:type="dxa"/>
          </w:tcPr>
          <w:p w14:paraId="4A5AE1D2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</w:tcPr>
          <w:p w14:paraId="1B9618CC" w14:textId="2BEAEEC1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69</w:t>
            </w:r>
          </w:p>
        </w:tc>
      </w:tr>
      <w:tr w:rsidR="00C254D6" w:rsidRPr="00CF1517" w14:paraId="383CF040" w14:textId="77777777" w:rsidTr="004D2733">
        <w:trPr>
          <w:trHeight w:hRule="exact" w:val="389"/>
        </w:trPr>
        <w:tc>
          <w:tcPr>
            <w:tcW w:w="3439" w:type="dxa"/>
          </w:tcPr>
          <w:p w14:paraId="47EC26AE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กิจการอื่นภายใต้สัญญาเช่าการเงิน</w:t>
            </w:r>
          </w:p>
        </w:tc>
        <w:tc>
          <w:tcPr>
            <w:tcW w:w="971" w:type="dxa"/>
          </w:tcPr>
          <w:p w14:paraId="4994B967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54" w:type="dxa"/>
          </w:tcPr>
          <w:p w14:paraId="6999763D" w14:textId="29234FB5" w:rsidR="00C254D6" w:rsidRPr="00CF1517" w:rsidRDefault="00360B44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185A42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990</w:t>
            </w:r>
          </w:p>
        </w:tc>
        <w:tc>
          <w:tcPr>
            <w:tcW w:w="236" w:type="dxa"/>
          </w:tcPr>
          <w:p w14:paraId="3F59E97D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</w:tcPr>
          <w:p w14:paraId="775F2664" w14:textId="1F54E530" w:rsidR="00C254D6" w:rsidRPr="00CF1517" w:rsidRDefault="00360B44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50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</w:p>
        </w:tc>
        <w:tc>
          <w:tcPr>
            <w:tcW w:w="270" w:type="dxa"/>
          </w:tcPr>
          <w:p w14:paraId="1850BD32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6C76EC2C" w14:textId="4B0F6DF2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16</w:t>
            </w:r>
            <w:r w:rsidR="00976B6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596</w:t>
            </w:r>
          </w:p>
        </w:tc>
        <w:tc>
          <w:tcPr>
            <w:tcW w:w="270" w:type="dxa"/>
          </w:tcPr>
          <w:p w14:paraId="294F38FD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</w:tcPr>
          <w:p w14:paraId="5F4A160E" w14:textId="45399F3E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19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996</w:t>
            </w:r>
          </w:p>
        </w:tc>
      </w:tr>
      <w:tr w:rsidR="00C254D6" w:rsidRPr="00CF1517" w14:paraId="5851B224" w14:textId="77777777" w:rsidTr="004D2733">
        <w:trPr>
          <w:trHeight w:hRule="exact" w:val="389"/>
        </w:trPr>
        <w:tc>
          <w:tcPr>
            <w:tcW w:w="3439" w:type="dxa"/>
          </w:tcPr>
          <w:p w14:paraId="14D9A6F0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71" w:type="dxa"/>
          </w:tcPr>
          <w:p w14:paraId="7CE5F6F0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</w:tcPr>
          <w:p w14:paraId="1D3F4668" w14:textId="32444796" w:rsidR="00C254D6" w:rsidRPr="00CF1517" w:rsidRDefault="00360B44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100</w:t>
            </w:r>
            <w:r w:rsidR="007A3CFE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34</w:t>
            </w:r>
          </w:p>
        </w:tc>
        <w:tc>
          <w:tcPr>
            <w:tcW w:w="236" w:type="dxa"/>
          </w:tcPr>
          <w:p w14:paraId="1F7CC8F1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</w:tcPr>
          <w:p w14:paraId="11359221" w14:textId="09590865" w:rsidR="00C254D6" w:rsidRPr="00CF1517" w:rsidRDefault="00360B44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56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76</w:t>
            </w:r>
          </w:p>
        </w:tc>
        <w:tc>
          <w:tcPr>
            <w:tcW w:w="270" w:type="dxa"/>
          </w:tcPr>
          <w:p w14:paraId="4F33C7E4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10884FBF" w14:textId="0EFD8B16" w:rsidR="00C254D6" w:rsidRPr="00CF1517" w:rsidRDefault="00360B44" w:rsidP="00C254D6">
            <w:pPr>
              <w:pStyle w:val="acctfourfigures"/>
              <w:tabs>
                <w:tab w:val="decimal" w:pos="360"/>
                <w:tab w:val="left" w:pos="81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100</w:t>
            </w:r>
            <w:r w:rsidR="00976B6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34</w:t>
            </w:r>
          </w:p>
        </w:tc>
        <w:tc>
          <w:tcPr>
            <w:tcW w:w="270" w:type="dxa"/>
          </w:tcPr>
          <w:p w14:paraId="586804AA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  <w:tcBorders>
              <w:bottom w:val="single" w:sz="4" w:space="0" w:color="auto"/>
            </w:tcBorders>
          </w:tcPr>
          <w:p w14:paraId="2987C307" w14:textId="219D93F5" w:rsidR="00C254D6" w:rsidRPr="00CF1517" w:rsidRDefault="00360B44" w:rsidP="00C254D6">
            <w:pPr>
              <w:pStyle w:val="acctfourfigures"/>
              <w:tabs>
                <w:tab w:val="decimal" w:pos="360"/>
                <w:tab w:val="left" w:pos="81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56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76</w:t>
            </w:r>
          </w:p>
        </w:tc>
      </w:tr>
      <w:tr w:rsidR="00C254D6" w:rsidRPr="00CF1517" w14:paraId="3507D71D" w14:textId="77777777" w:rsidTr="004D2733">
        <w:trPr>
          <w:trHeight w:hRule="exact" w:val="389"/>
        </w:trPr>
        <w:tc>
          <w:tcPr>
            <w:tcW w:w="3439" w:type="dxa"/>
          </w:tcPr>
          <w:p w14:paraId="512BFDAC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971" w:type="dxa"/>
          </w:tcPr>
          <w:p w14:paraId="1FAF8D39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54" w:type="dxa"/>
          </w:tcPr>
          <w:p w14:paraId="2CC9801A" w14:textId="7D05F5E6" w:rsidR="00C254D6" w:rsidRPr="00CF1517" w:rsidRDefault="004B0B8A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="00703EC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87</w:t>
            </w:r>
            <w:r w:rsidR="007A3CFE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703ECA">
              <w:rPr>
                <w:rFonts w:ascii="Angsana New" w:hAnsi="Angsana New" w:cs="Angsana New"/>
                <w:sz w:val="30"/>
                <w:szCs w:val="30"/>
                <w:lang w:eastAsia="en-GB"/>
              </w:rPr>
              <w:t>028</w:t>
            </w:r>
          </w:p>
        </w:tc>
        <w:tc>
          <w:tcPr>
            <w:tcW w:w="236" w:type="dxa"/>
          </w:tcPr>
          <w:p w14:paraId="4944285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</w:tcPr>
          <w:p w14:paraId="56CD0CC4" w14:textId="2995C0B4" w:rsidR="00C254D6" w:rsidRPr="00CF1517" w:rsidRDefault="004B0B8A" w:rsidP="00C254D6">
            <w:pPr>
              <w:pStyle w:val="acctfourfigures"/>
              <w:tabs>
                <w:tab w:val="clear" w:pos="765"/>
                <w:tab w:val="decimal" w:pos="63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780</w:t>
            </w:r>
          </w:p>
        </w:tc>
        <w:tc>
          <w:tcPr>
            <w:tcW w:w="270" w:type="dxa"/>
          </w:tcPr>
          <w:p w14:paraId="136F8FA6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39E6A1FB" w14:textId="5E51F259" w:rsidR="00C254D6" w:rsidRPr="00CF1517" w:rsidRDefault="00086D0E" w:rsidP="00C254D6">
            <w:pPr>
              <w:pStyle w:val="acctfourfigures"/>
              <w:tabs>
                <w:tab w:val="decimal" w:pos="360"/>
                <w:tab w:val="left" w:pos="81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976B6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078</w:t>
            </w:r>
          </w:p>
        </w:tc>
        <w:tc>
          <w:tcPr>
            <w:tcW w:w="270" w:type="dxa"/>
          </w:tcPr>
          <w:p w14:paraId="5FE0E962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</w:tcPr>
          <w:p w14:paraId="52662E37" w14:textId="522B4A0B" w:rsidR="00C254D6" w:rsidRPr="00CF1517" w:rsidRDefault="00360B44" w:rsidP="00C254D6">
            <w:pPr>
              <w:pStyle w:val="acctfourfigures"/>
              <w:tabs>
                <w:tab w:val="decimal" w:pos="360"/>
                <w:tab w:val="left" w:pos="81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170</w:t>
            </w:r>
            <w:r w:rsidR="00C254D6"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</w:p>
        </w:tc>
      </w:tr>
      <w:tr w:rsidR="00C254D6" w:rsidRPr="00CF1517" w14:paraId="58108FEF" w14:textId="77777777" w:rsidTr="004D2733">
        <w:trPr>
          <w:trHeight w:hRule="exact" w:val="398"/>
        </w:trPr>
        <w:tc>
          <w:tcPr>
            <w:tcW w:w="3439" w:type="dxa"/>
          </w:tcPr>
          <w:p w14:paraId="08D432EE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จำนวนที่บันทึกเป็นต้นทุนของที่ดิน</w:t>
            </w:r>
          </w:p>
        </w:tc>
        <w:tc>
          <w:tcPr>
            <w:tcW w:w="971" w:type="dxa"/>
          </w:tcPr>
          <w:p w14:paraId="4FB27B33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54" w:type="dxa"/>
          </w:tcPr>
          <w:p w14:paraId="0D2D29D9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36" w:type="dxa"/>
          </w:tcPr>
          <w:p w14:paraId="18AB26E7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</w:tcPr>
          <w:p w14:paraId="790020D0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70" w:type="dxa"/>
          </w:tcPr>
          <w:p w14:paraId="14F7D4E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02AFA02D" w14:textId="77777777" w:rsidR="00C254D6" w:rsidRPr="00CF1517" w:rsidRDefault="00C254D6" w:rsidP="00C254D6">
            <w:pPr>
              <w:pStyle w:val="acctfourfigures"/>
              <w:tabs>
                <w:tab w:val="clear" w:pos="765"/>
                <w:tab w:val="decimal" w:pos="360"/>
                <w:tab w:val="left" w:pos="81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270" w:type="dxa"/>
          </w:tcPr>
          <w:p w14:paraId="26A0944C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</w:tcPr>
          <w:p w14:paraId="7965F90E" w14:textId="77777777" w:rsidR="00C254D6" w:rsidRPr="00CF1517" w:rsidRDefault="00C254D6" w:rsidP="00C254D6">
            <w:pPr>
              <w:pStyle w:val="acctfourfigures"/>
              <w:tabs>
                <w:tab w:val="clear" w:pos="765"/>
                <w:tab w:val="decimal" w:pos="360"/>
                <w:tab w:val="left" w:pos="81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</w:tr>
      <w:tr w:rsidR="00C254D6" w:rsidRPr="00CF1517" w14:paraId="15C92760" w14:textId="77777777" w:rsidTr="004D2733">
        <w:trPr>
          <w:trHeight w:hRule="exact" w:val="389"/>
        </w:trPr>
        <w:tc>
          <w:tcPr>
            <w:tcW w:w="3439" w:type="dxa"/>
          </w:tcPr>
          <w:p w14:paraId="0E6EBBCA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    อาคารและอุปกรณ์ระหว่างก่อสร้าง</w:t>
            </w:r>
          </w:p>
        </w:tc>
        <w:tc>
          <w:tcPr>
            <w:tcW w:w="971" w:type="dxa"/>
          </w:tcPr>
          <w:p w14:paraId="4926E071" w14:textId="1FAB2B50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/>
              </w:rPr>
              <w:t>1</w:t>
            </w:r>
            <w:r w:rsidR="001C2BF8">
              <w:rPr>
                <w:rFonts w:ascii="Angsana New" w:hAnsi="Angsana New" w:cs="Angsana New"/>
                <w:i/>
                <w:iCs/>
                <w:sz w:val="30"/>
                <w:szCs w:val="30"/>
                <w:lang w:val="en-US" w:eastAsia="en-GB"/>
              </w:rPr>
              <w:t>5</w:t>
            </w:r>
          </w:p>
        </w:tc>
        <w:tc>
          <w:tcPr>
            <w:tcW w:w="1054" w:type="dxa"/>
          </w:tcPr>
          <w:p w14:paraId="737D2165" w14:textId="3740805D" w:rsidR="00C254D6" w:rsidRPr="00CF1517" w:rsidRDefault="007A3CFE" w:rsidP="00C254D6">
            <w:pPr>
              <w:pStyle w:val="acctfourfigures"/>
              <w:tabs>
                <w:tab w:val="clear" w:pos="765"/>
                <w:tab w:val="left" w:pos="774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703ECA">
              <w:rPr>
                <w:rFonts w:ascii="Angsana New" w:hAnsi="Angsana New" w:cs="Angsana New"/>
                <w:sz w:val="30"/>
                <w:szCs w:val="30"/>
                <w:lang w:eastAsia="en-GB"/>
              </w:rPr>
              <w:t>(</w:t>
            </w:r>
            <w:r w:rsidR="00703ECA" w:rsidRPr="00703ECA">
              <w:rPr>
                <w:rFonts w:ascii="Angsana New" w:hAnsi="Angsana New" w:cs="Angsana New"/>
                <w:sz w:val="30"/>
                <w:szCs w:val="30"/>
                <w:lang w:eastAsia="en-GB"/>
              </w:rPr>
              <w:t>17</w:t>
            </w:r>
            <w:r w:rsidRPr="00703ECA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703ECA" w:rsidRPr="00703ECA">
              <w:rPr>
                <w:rFonts w:ascii="Angsana New" w:hAnsi="Angsana New" w:cs="Angsana New"/>
                <w:sz w:val="30"/>
                <w:szCs w:val="30"/>
                <w:lang w:eastAsia="en-GB"/>
              </w:rPr>
              <w:t>506</w:t>
            </w:r>
            <w:r w:rsidRPr="00703ECA">
              <w:rPr>
                <w:rFonts w:ascii="Angsana New" w:hAnsi="Angsana New" w:cs="Angsana New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236" w:type="dxa"/>
          </w:tcPr>
          <w:p w14:paraId="2277116F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</w:tcPr>
          <w:p w14:paraId="4CE49EF9" w14:textId="1CB720F3" w:rsidR="00C254D6" w:rsidRPr="00CF1517" w:rsidRDefault="00C254D6" w:rsidP="00C254D6">
            <w:pPr>
              <w:pStyle w:val="acctfourfigures"/>
              <w:tabs>
                <w:tab w:val="clear" w:pos="765"/>
                <w:tab w:val="left" w:pos="774"/>
              </w:tabs>
              <w:spacing w:line="240" w:lineRule="atLeast"/>
              <w:ind w:left="-79" w:right="-18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8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270" w:type="dxa"/>
          </w:tcPr>
          <w:p w14:paraId="79B39384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shd w:val="clear" w:color="auto" w:fill="auto"/>
          </w:tcPr>
          <w:p w14:paraId="792F1FB8" w14:textId="2157A5B3" w:rsidR="00C254D6" w:rsidRPr="00CF1517" w:rsidRDefault="00976B6E" w:rsidP="00C254D6">
            <w:pPr>
              <w:pStyle w:val="acctfourfigures"/>
              <w:tabs>
                <w:tab w:val="clear" w:pos="765"/>
                <w:tab w:val="decimal" w:pos="360"/>
                <w:tab w:val="left" w:pos="81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270" w:type="dxa"/>
          </w:tcPr>
          <w:p w14:paraId="1FE0BDEC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</w:tcPr>
          <w:p w14:paraId="0BE2C5C1" w14:textId="0DBF4D45" w:rsidR="00C254D6" w:rsidRPr="00CF1517" w:rsidRDefault="00C254D6" w:rsidP="00C254D6">
            <w:pPr>
              <w:pStyle w:val="acctfourfigures"/>
              <w:tabs>
                <w:tab w:val="clear" w:pos="765"/>
                <w:tab w:val="decimal" w:pos="360"/>
                <w:tab w:val="left" w:pos="81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11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558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)</w:t>
            </w:r>
          </w:p>
        </w:tc>
      </w:tr>
      <w:tr w:rsidR="00C254D6" w:rsidRPr="00CF1517" w14:paraId="3A43CA04" w14:textId="77777777" w:rsidTr="004D2733">
        <w:trPr>
          <w:trHeight w:hRule="exact" w:val="389"/>
        </w:trPr>
        <w:tc>
          <w:tcPr>
            <w:tcW w:w="3439" w:type="dxa"/>
            <w:hideMark/>
          </w:tcPr>
          <w:p w14:paraId="60F8526F" w14:textId="77777777" w:rsidR="00C254D6" w:rsidRPr="00CF1517" w:rsidRDefault="00C254D6" w:rsidP="00C254D6">
            <w:pPr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>สุทธิ</w:t>
            </w:r>
          </w:p>
        </w:tc>
        <w:tc>
          <w:tcPr>
            <w:tcW w:w="971" w:type="dxa"/>
          </w:tcPr>
          <w:p w14:paraId="317F4DE2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108" w:right="-18"/>
              <w:jc w:val="center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BDB9D9B" w14:textId="576E1A17" w:rsidR="00C254D6" w:rsidRPr="00CF1517" w:rsidRDefault="004B0B8A" w:rsidP="00C254D6">
            <w:pPr>
              <w:pStyle w:val="acctfourfigures"/>
              <w:tabs>
                <w:tab w:val="left" w:pos="54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69</w:t>
            </w:r>
            <w:r w:rsidR="007A3CFE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5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22</w:t>
            </w:r>
          </w:p>
        </w:tc>
        <w:tc>
          <w:tcPr>
            <w:tcW w:w="236" w:type="dxa"/>
          </w:tcPr>
          <w:p w14:paraId="333A4097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CCAF4E" w14:textId="3136E6F7" w:rsidR="00C254D6" w:rsidRPr="00CF1517" w:rsidRDefault="004B0B8A" w:rsidP="00C254D6">
            <w:pPr>
              <w:pStyle w:val="acctfourfigures"/>
              <w:tabs>
                <w:tab w:val="left" w:pos="548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0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3</w:t>
            </w:r>
            <w:r w:rsidR="00C254D6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956</w:t>
            </w:r>
          </w:p>
        </w:tc>
        <w:tc>
          <w:tcPr>
            <w:tcW w:w="270" w:type="dxa"/>
          </w:tcPr>
          <w:p w14:paraId="336E23FF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367AD41" w14:textId="7C2678B4" w:rsidR="00C254D6" w:rsidRPr="00CF1517" w:rsidRDefault="00086D0E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17</w:t>
            </w:r>
            <w:r w:rsidR="00976B6E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695</w:t>
            </w:r>
          </w:p>
        </w:tc>
        <w:tc>
          <w:tcPr>
            <w:tcW w:w="270" w:type="dxa"/>
          </w:tcPr>
          <w:p w14:paraId="5B6E5241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25677EF" w14:textId="3246B070" w:rsidR="00C254D6" w:rsidRPr="00CF1517" w:rsidRDefault="00360B44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4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159</w:t>
            </w:r>
            <w:r w:rsidR="00C254D6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166</w:t>
            </w:r>
          </w:p>
        </w:tc>
      </w:tr>
    </w:tbl>
    <w:p w14:paraId="55A9CC26" w14:textId="77777777" w:rsidR="001B5503" w:rsidRPr="00CF1517" w:rsidRDefault="001B5503" w:rsidP="001B5503">
      <w:pPr>
        <w:rPr>
          <w:rFonts w:ascii="Angsana New" w:hAnsi="Angsana New" w:cs="Angsana New"/>
          <w:sz w:val="30"/>
          <w:szCs w:val="30"/>
        </w:rPr>
      </w:pPr>
    </w:p>
    <w:p w14:paraId="6E09BFB1" w14:textId="320D6300" w:rsidR="00AC5BF5" w:rsidRPr="00CF1517" w:rsidRDefault="00AC5BF5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color w:val="000000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color w:val="000000"/>
          <w:sz w:val="30"/>
          <w:szCs w:val="30"/>
          <w:u w:val="none"/>
          <w:cs/>
          <w:lang w:val="th-TH"/>
        </w:rPr>
        <w:t>ภาษีเงินได้</w:t>
      </w:r>
    </w:p>
    <w:p w14:paraId="6F93C566" w14:textId="37757D82" w:rsidR="00823F3D" w:rsidRPr="00CF1517" w:rsidRDefault="00823F3D" w:rsidP="001576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 w:cs="Angsana New"/>
          <w:b/>
          <w:bCs/>
          <w:i/>
          <w:iCs/>
          <w:sz w:val="30"/>
          <w:szCs w:val="30"/>
          <w:cs/>
          <w:lang w:val="th-TH"/>
        </w:rPr>
      </w:pPr>
    </w:p>
    <w:tbl>
      <w:tblPr>
        <w:tblW w:w="9432" w:type="dxa"/>
        <w:tblInd w:w="450" w:type="dxa"/>
        <w:tblLook w:val="01E0" w:firstRow="1" w:lastRow="1" w:firstColumn="1" w:lastColumn="1" w:noHBand="0" w:noVBand="0"/>
      </w:tblPr>
      <w:tblGrid>
        <w:gridCol w:w="4335"/>
        <w:gridCol w:w="987"/>
        <w:gridCol w:w="269"/>
        <w:gridCol w:w="1077"/>
        <w:gridCol w:w="269"/>
        <w:gridCol w:w="1146"/>
        <w:gridCol w:w="269"/>
        <w:gridCol w:w="1080"/>
      </w:tblGrid>
      <w:tr w:rsidR="00457903" w:rsidRPr="00CF1517" w14:paraId="1FC2DF10" w14:textId="77777777" w:rsidTr="001B4D3E">
        <w:trPr>
          <w:trHeight w:hRule="exact" w:val="403"/>
          <w:tblHeader/>
        </w:trPr>
        <w:tc>
          <w:tcPr>
            <w:tcW w:w="4335" w:type="dxa"/>
          </w:tcPr>
          <w:p w14:paraId="3147792D" w14:textId="77777777" w:rsidR="0099297A" w:rsidRPr="00CF1517" w:rsidRDefault="0099297A" w:rsidP="009929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th-TH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th-TH"/>
              </w:rPr>
              <w:t>ภาษีเงินได้ที่รับรู้ในกำไรหรือขาดทุน</w:t>
            </w:r>
          </w:p>
          <w:p w14:paraId="1308DAC9" w14:textId="77777777" w:rsidR="00457903" w:rsidRPr="00CF1517" w:rsidRDefault="004579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 w:firstLine="706"/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2333" w:type="dxa"/>
            <w:gridSpan w:val="3"/>
            <w:hideMark/>
          </w:tcPr>
          <w:p w14:paraId="761B49AB" w14:textId="77777777" w:rsidR="00457903" w:rsidRPr="00CF1517" w:rsidRDefault="004579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269" w:type="dxa"/>
          </w:tcPr>
          <w:p w14:paraId="0FE61418" w14:textId="77777777" w:rsidR="00457903" w:rsidRPr="00CF1517" w:rsidRDefault="004579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2495" w:type="dxa"/>
            <w:gridSpan w:val="3"/>
            <w:hideMark/>
          </w:tcPr>
          <w:p w14:paraId="089D90A6" w14:textId="77777777" w:rsidR="00457903" w:rsidRPr="00CF1517" w:rsidRDefault="00457903" w:rsidP="007C126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sz w:val="30"/>
                <w:szCs w:val="30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C254D6" w:rsidRPr="00CF1517" w14:paraId="79877FD9" w14:textId="77777777" w:rsidTr="00C254D6">
        <w:trPr>
          <w:trHeight w:hRule="exact" w:val="403"/>
          <w:tblHeader/>
        </w:trPr>
        <w:tc>
          <w:tcPr>
            <w:tcW w:w="4335" w:type="dxa"/>
          </w:tcPr>
          <w:p w14:paraId="11F4297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987" w:type="dxa"/>
          </w:tcPr>
          <w:p w14:paraId="050031BC" w14:textId="26DD09E6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69" w:type="dxa"/>
          </w:tcPr>
          <w:p w14:paraId="7380BCBB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77" w:type="dxa"/>
          </w:tcPr>
          <w:p w14:paraId="2CD53E0E" w14:textId="245EC66E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69" w:type="dxa"/>
          </w:tcPr>
          <w:p w14:paraId="0BBA7D20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146" w:type="dxa"/>
          </w:tcPr>
          <w:p w14:paraId="0C5EE688" w14:textId="6633CF88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69" w:type="dxa"/>
          </w:tcPr>
          <w:p w14:paraId="2FBEA1D6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 w:bidi="ar-SA"/>
              </w:rPr>
            </w:pPr>
          </w:p>
        </w:tc>
        <w:tc>
          <w:tcPr>
            <w:tcW w:w="1080" w:type="dxa"/>
          </w:tcPr>
          <w:p w14:paraId="3F534B96" w14:textId="5FE30F20" w:rsidR="00C254D6" w:rsidRPr="00CF1517" w:rsidRDefault="00086D0E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C254D6" w:rsidRPr="00CF1517" w14:paraId="129CE216" w14:textId="77777777" w:rsidTr="001B4D3E">
        <w:trPr>
          <w:trHeight w:hRule="exact" w:val="403"/>
          <w:tblHeader/>
        </w:trPr>
        <w:tc>
          <w:tcPr>
            <w:tcW w:w="4335" w:type="dxa"/>
          </w:tcPr>
          <w:p w14:paraId="5E40972D" w14:textId="77777777" w:rsidR="00C254D6" w:rsidRPr="00CF1517" w:rsidRDefault="00C254D6" w:rsidP="00C254D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097" w:type="dxa"/>
            <w:gridSpan w:val="7"/>
            <w:hideMark/>
          </w:tcPr>
          <w:p w14:paraId="3280CF49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  <w:lang w:val="en-GB" w:eastAsia="en-GB"/>
              </w:rPr>
              <w:t>(พันบาท)</w:t>
            </w:r>
          </w:p>
        </w:tc>
      </w:tr>
      <w:tr w:rsidR="00C254D6" w:rsidRPr="00CF1517" w14:paraId="25DA78AA" w14:textId="77777777" w:rsidTr="001B4D3E">
        <w:trPr>
          <w:trHeight w:hRule="exact" w:val="403"/>
        </w:trPr>
        <w:tc>
          <w:tcPr>
            <w:tcW w:w="4335" w:type="dxa"/>
          </w:tcPr>
          <w:p w14:paraId="279A332C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987" w:type="dxa"/>
          </w:tcPr>
          <w:p w14:paraId="4B800497" w14:textId="77777777" w:rsidR="00C254D6" w:rsidRPr="00CF1517" w:rsidRDefault="00C254D6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093CF07F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</w:tcPr>
          <w:p w14:paraId="01E2F13C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7A4D4E01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</w:tcPr>
          <w:p w14:paraId="02B679F3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2D7113F4" w14:textId="77777777" w:rsidR="00C254D6" w:rsidRPr="00CF1517" w:rsidRDefault="00C254D6" w:rsidP="00C254D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</w:tcPr>
          <w:p w14:paraId="661745B7" w14:textId="77777777" w:rsidR="00C254D6" w:rsidRPr="00CF1517" w:rsidRDefault="00C254D6" w:rsidP="00C254D6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</w:tr>
      <w:tr w:rsidR="00BB48DD" w:rsidRPr="00CF1517" w14:paraId="2D4C1318" w14:textId="77777777" w:rsidTr="001B4D3E">
        <w:trPr>
          <w:trHeight w:hRule="exact" w:val="403"/>
        </w:trPr>
        <w:tc>
          <w:tcPr>
            <w:tcW w:w="4335" w:type="dxa"/>
          </w:tcPr>
          <w:p w14:paraId="4953DCE9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สำหรับ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งวด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ปัจจุบัน</w:t>
            </w:r>
          </w:p>
        </w:tc>
        <w:tc>
          <w:tcPr>
            <w:tcW w:w="987" w:type="dxa"/>
            <w:shd w:val="clear" w:color="auto" w:fill="auto"/>
          </w:tcPr>
          <w:p w14:paraId="33E66A6F" w14:textId="7D3B713B" w:rsidR="00BB48DD" w:rsidRPr="00CF1517" w:rsidRDefault="00703ECA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34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0D3BDB">
              <w:rPr>
                <w:rFonts w:ascii="Angsana New" w:hAnsi="Angsana New" w:cs="Angsana New"/>
                <w:sz w:val="30"/>
                <w:szCs w:val="30"/>
                <w:lang w:eastAsia="en-GB"/>
              </w:rPr>
              <w:t>81</w:t>
            </w:r>
          </w:p>
        </w:tc>
        <w:tc>
          <w:tcPr>
            <w:tcW w:w="269" w:type="dxa"/>
          </w:tcPr>
          <w:p w14:paraId="298DF5D9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</w:tcPr>
          <w:p w14:paraId="461D5149" w14:textId="0A8D9DA3" w:rsidR="00BB48DD" w:rsidRPr="00CF1517" w:rsidRDefault="00360B44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33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="00BB48DD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</w:p>
        </w:tc>
        <w:tc>
          <w:tcPr>
            <w:tcW w:w="269" w:type="dxa"/>
          </w:tcPr>
          <w:p w14:paraId="6DC433FC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</w:tcPr>
          <w:p w14:paraId="1B0B3BEA" w14:textId="0ACB00F3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 w:right="147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269" w:type="dxa"/>
          </w:tcPr>
          <w:p w14:paraId="1906531B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</w:tcPr>
          <w:p w14:paraId="22AEF725" w14:textId="29A7DAA2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 w:right="123"/>
              <w:jc w:val="right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BB48DD" w:rsidRPr="00CF1517" w14:paraId="62F3AF49" w14:textId="77777777" w:rsidTr="001B4D3E">
        <w:trPr>
          <w:trHeight w:hRule="exact" w:val="403"/>
        </w:trPr>
        <w:tc>
          <w:tcPr>
            <w:tcW w:w="4335" w:type="dxa"/>
          </w:tcPr>
          <w:p w14:paraId="5A855297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8C2F951" w14:textId="75156B41" w:rsidR="00BB48DD" w:rsidRPr="00CF1517" w:rsidRDefault="00703ECA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34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4</w:t>
            </w:r>
            <w:r w:rsidR="000D3BDB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81</w:t>
            </w:r>
          </w:p>
        </w:tc>
        <w:tc>
          <w:tcPr>
            <w:tcW w:w="269" w:type="dxa"/>
          </w:tcPr>
          <w:p w14:paraId="1AE3908A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2CB821" w14:textId="3421321B" w:rsidR="00BB48DD" w:rsidRPr="00CF1517" w:rsidRDefault="00360B44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3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4</w:t>
            </w:r>
            <w:r w:rsidR="00BB48D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5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7</w:t>
            </w:r>
          </w:p>
        </w:tc>
        <w:tc>
          <w:tcPr>
            <w:tcW w:w="269" w:type="dxa"/>
          </w:tcPr>
          <w:p w14:paraId="79A09417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5E28D9" w14:textId="28F022B3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 w:right="14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69" w:type="dxa"/>
          </w:tcPr>
          <w:p w14:paraId="5751D549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704428" w14:textId="3DCD4841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 w:right="12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-</w:t>
            </w:r>
          </w:p>
        </w:tc>
      </w:tr>
      <w:tr w:rsidR="00BB48DD" w:rsidRPr="00CF1517" w14:paraId="6181DC23" w14:textId="77777777" w:rsidTr="001B4D3E">
        <w:trPr>
          <w:trHeight w:hRule="exact" w:val="147"/>
        </w:trPr>
        <w:tc>
          <w:tcPr>
            <w:tcW w:w="4335" w:type="dxa"/>
          </w:tcPr>
          <w:p w14:paraId="39986DFE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right w:val="nil"/>
            </w:tcBorders>
          </w:tcPr>
          <w:p w14:paraId="201699D6" w14:textId="77777777" w:rsidR="00BB48DD" w:rsidRPr="00CF1517" w:rsidRDefault="00BB48DD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1E187B6A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right w:val="nil"/>
            </w:tcBorders>
          </w:tcPr>
          <w:p w14:paraId="2C434EBA" w14:textId="77777777" w:rsidR="00BB48DD" w:rsidRPr="00CF1517" w:rsidRDefault="00BB48DD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3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2D2FF868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nil"/>
              <w:right w:val="nil"/>
            </w:tcBorders>
          </w:tcPr>
          <w:p w14:paraId="24598885" w14:textId="77777777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19D72EE2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right w:val="nil"/>
            </w:tcBorders>
          </w:tcPr>
          <w:p w14:paraId="6F2E6266" w14:textId="77777777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</w:tr>
      <w:tr w:rsidR="00BB48DD" w:rsidRPr="00CF1517" w14:paraId="36C31F53" w14:textId="77777777" w:rsidTr="001B4D3E">
        <w:trPr>
          <w:trHeight w:hRule="exact" w:val="403"/>
        </w:trPr>
        <w:tc>
          <w:tcPr>
            <w:tcW w:w="4335" w:type="dxa"/>
          </w:tcPr>
          <w:p w14:paraId="4DE718EF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987" w:type="dxa"/>
            <w:tcBorders>
              <w:left w:val="nil"/>
              <w:right w:val="nil"/>
            </w:tcBorders>
          </w:tcPr>
          <w:p w14:paraId="655678A0" w14:textId="77777777" w:rsidR="00BB48DD" w:rsidRPr="00CF1517" w:rsidRDefault="00BB48DD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415E7987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left w:val="nil"/>
              <w:right w:val="nil"/>
            </w:tcBorders>
          </w:tcPr>
          <w:p w14:paraId="6068FCFE" w14:textId="77777777" w:rsidR="00BB48DD" w:rsidRPr="00CF1517" w:rsidRDefault="00BB48DD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33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36BE8B05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left w:val="nil"/>
              <w:right w:val="nil"/>
            </w:tcBorders>
          </w:tcPr>
          <w:p w14:paraId="46E80420" w14:textId="77777777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9" w:type="dxa"/>
          </w:tcPr>
          <w:p w14:paraId="4DF31A23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023E9ABE" w14:textId="77777777" w:rsidR="00BB48DD" w:rsidRPr="00CF1517" w:rsidRDefault="00BB48DD" w:rsidP="00BB48DD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</w:tr>
      <w:tr w:rsidR="00BB48DD" w:rsidRPr="00CF1517" w14:paraId="1F23514C" w14:textId="77777777" w:rsidTr="00BB4B0F">
        <w:trPr>
          <w:trHeight w:val="101"/>
        </w:trPr>
        <w:tc>
          <w:tcPr>
            <w:tcW w:w="4335" w:type="dxa"/>
          </w:tcPr>
          <w:p w14:paraId="6112A32C" w14:textId="55B554FC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การเปลี่ยนแปลงของผลแตกต่างชั่วคราว</w:t>
            </w:r>
          </w:p>
        </w:tc>
        <w:tc>
          <w:tcPr>
            <w:tcW w:w="987" w:type="dxa"/>
            <w:tcBorders>
              <w:left w:val="nil"/>
              <w:right w:val="nil"/>
            </w:tcBorders>
          </w:tcPr>
          <w:p w14:paraId="1494A99E" w14:textId="4F5E6BB8" w:rsidR="00BB48DD" w:rsidRPr="00CF1517" w:rsidRDefault="00703ECA" w:rsidP="00703ECA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-10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(6,</w:t>
            </w:r>
            <w:r w:rsidR="004A6315">
              <w:rPr>
                <w:rFonts w:ascii="Angsana New" w:hAnsi="Angsana New" w:cs="Angsana New"/>
                <w:sz w:val="30"/>
                <w:szCs w:val="30"/>
                <w:lang w:eastAsia="en-GB"/>
              </w:rPr>
              <w:t>9</w:t>
            </w:r>
            <w:r w:rsidR="004F520B">
              <w:rPr>
                <w:rFonts w:ascii="Angsana New" w:hAnsi="Angsana New" w:cs="Angsana New"/>
                <w:sz w:val="30"/>
                <w:szCs w:val="30"/>
                <w:lang w:eastAsia="en-GB"/>
              </w:rPr>
              <w:t>51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269" w:type="dxa"/>
          </w:tcPr>
          <w:p w14:paraId="263BDB01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left w:val="nil"/>
              <w:right w:val="nil"/>
            </w:tcBorders>
          </w:tcPr>
          <w:p w14:paraId="7789EEEA" w14:textId="20D63346" w:rsidR="00BB48DD" w:rsidRPr="00CF1517" w:rsidRDefault="00BB48DD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-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  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769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269" w:type="dxa"/>
          </w:tcPr>
          <w:p w14:paraId="019F7229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left w:val="nil"/>
              <w:right w:val="nil"/>
            </w:tcBorders>
          </w:tcPr>
          <w:p w14:paraId="5CEB38C7" w14:textId="151333EC" w:rsidR="00BB48DD" w:rsidRPr="00CF1517" w:rsidRDefault="00360B44" w:rsidP="00BB48DD">
            <w:pPr>
              <w:pStyle w:val="acctfourfigures"/>
              <w:tabs>
                <w:tab w:val="clear" w:pos="765"/>
                <w:tab w:val="decimal" w:pos="599"/>
              </w:tabs>
              <w:spacing w:line="240" w:lineRule="atLeast"/>
              <w:ind w:left="-79" w:right="57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</w:t>
            </w:r>
            <w:r w:rsidR="00BB48DD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5</w:t>
            </w:r>
            <w:r w:rsidR="0082377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</w:p>
        </w:tc>
        <w:tc>
          <w:tcPr>
            <w:tcW w:w="269" w:type="dxa"/>
          </w:tcPr>
          <w:p w14:paraId="46EE18BD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767C71B6" w14:textId="2EB756B2" w:rsidR="00BB48DD" w:rsidRPr="00CF1517" w:rsidRDefault="00360B44" w:rsidP="00BB48D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79" w:right="54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</w:t>
            </w:r>
            <w:r w:rsidR="00BB48DD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34</w:t>
            </w:r>
          </w:p>
        </w:tc>
      </w:tr>
      <w:tr w:rsidR="00BB48DD" w:rsidRPr="00CF1517" w14:paraId="0B24648E" w14:textId="77777777" w:rsidTr="001B4D3E">
        <w:trPr>
          <w:trHeight w:hRule="exact" w:val="403"/>
        </w:trPr>
        <w:tc>
          <w:tcPr>
            <w:tcW w:w="4335" w:type="dxa"/>
          </w:tcPr>
          <w:p w14:paraId="28F2A5F4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ขาดทุนทางภาษีที่สามารถใช้ได้</w:t>
            </w:r>
          </w:p>
        </w:tc>
        <w:tc>
          <w:tcPr>
            <w:tcW w:w="987" w:type="dxa"/>
            <w:tcBorders>
              <w:left w:val="nil"/>
              <w:bottom w:val="single" w:sz="4" w:space="0" w:color="auto"/>
              <w:right w:val="nil"/>
            </w:tcBorders>
          </w:tcPr>
          <w:p w14:paraId="367F76BA" w14:textId="27E257B4" w:rsidR="00BB48DD" w:rsidRPr="00CF1517" w:rsidRDefault="001C2BF8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757</w:t>
            </w:r>
          </w:p>
        </w:tc>
        <w:tc>
          <w:tcPr>
            <w:tcW w:w="269" w:type="dxa"/>
          </w:tcPr>
          <w:p w14:paraId="52FA9BC1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left w:val="nil"/>
              <w:bottom w:val="single" w:sz="4" w:space="0" w:color="auto"/>
              <w:right w:val="nil"/>
            </w:tcBorders>
          </w:tcPr>
          <w:p w14:paraId="73362150" w14:textId="5FEADBB4" w:rsidR="00BB48DD" w:rsidRPr="00CF1517" w:rsidRDefault="004B0B8A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81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33</w:t>
            </w:r>
            <w:r w:rsidR="00BB48DD"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950</w:t>
            </w:r>
          </w:p>
        </w:tc>
        <w:tc>
          <w:tcPr>
            <w:tcW w:w="269" w:type="dxa"/>
          </w:tcPr>
          <w:p w14:paraId="7EA8F0F8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left w:val="nil"/>
              <w:bottom w:val="single" w:sz="4" w:space="0" w:color="auto"/>
              <w:right w:val="nil"/>
            </w:tcBorders>
          </w:tcPr>
          <w:p w14:paraId="3231647D" w14:textId="5B343CFB" w:rsidR="00BB48DD" w:rsidRPr="00CF1517" w:rsidRDefault="001C2BF8" w:rsidP="00BB48DD">
            <w:pPr>
              <w:pStyle w:val="acctfourfigures"/>
              <w:tabs>
                <w:tab w:val="clear" w:pos="765"/>
                <w:tab w:val="decimal" w:pos="599"/>
              </w:tabs>
              <w:spacing w:line="240" w:lineRule="atLeast"/>
              <w:ind w:left="-79" w:right="57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757</w:t>
            </w:r>
          </w:p>
        </w:tc>
        <w:tc>
          <w:tcPr>
            <w:tcW w:w="269" w:type="dxa"/>
          </w:tcPr>
          <w:p w14:paraId="2BE8D5C5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</w:tcPr>
          <w:p w14:paraId="1E5DAF8D" w14:textId="716DE777" w:rsidR="00BB48DD" w:rsidRPr="00CF1517" w:rsidRDefault="00BB48DD" w:rsidP="00BB48DD">
            <w:pPr>
              <w:pStyle w:val="acctfourfigures"/>
              <w:tabs>
                <w:tab w:val="clear" w:pos="765"/>
                <w:tab w:val="decimal" w:pos="714"/>
              </w:tabs>
              <w:spacing w:line="240" w:lineRule="atLeast"/>
              <w:ind w:left="-79" w:right="-30"/>
              <w:jc w:val="right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6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/>
              </w:rPr>
              <w:t>105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en-GB"/>
              </w:rPr>
              <w:t>)</w:t>
            </w:r>
          </w:p>
        </w:tc>
      </w:tr>
      <w:tr w:rsidR="00BB48DD" w:rsidRPr="00CF1517" w14:paraId="19287234" w14:textId="77777777" w:rsidTr="001B4D3E">
        <w:trPr>
          <w:trHeight w:hRule="exact" w:val="403"/>
        </w:trPr>
        <w:tc>
          <w:tcPr>
            <w:tcW w:w="4335" w:type="dxa"/>
          </w:tcPr>
          <w:p w14:paraId="0E325522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EAF194" w14:textId="6102C113" w:rsidR="00BB48DD" w:rsidRPr="00CF1517" w:rsidRDefault="00703ECA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11</w:t>
            </w:r>
            <w:r w:rsidR="004A6315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4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4A6315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80</w:t>
            </w:r>
            <w:r w:rsidR="000D3BDB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9" w:type="dxa"/>
          </w:tcPr>
          <w:p w14:paraId="6042A756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1A6FA5" w14:textId="579ABD87" w:rsidR="00BB48DD" w:rsidRPr="00CF1517" w:rsidRDefault="00BB48DD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-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 xml:space="preserve">    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18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819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269" w:type="dxa"/>
          </w:tcPr>
          <w:p w14:paraId="293A123E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DA8D65" w14:textId="65F30875" w:rsidR="00BB48DD" w:rsidRPr="00CF1517" w:rsidRDefault="00360B44" w:rsidP="00BB48DD">
            <w:pPr>
              <w:pStyle w:val="acctfourfigures"/>
              <w:tabs>
                <w:tab w:val="decimal" w:pos="729"/>
                <w:tab w:val="decimal" w:pos="810"/>
              </w:tabs>
              <w:spacing w:line="240" w:lineRule="atLeast"/>
              <w:ind w:left="-79" w:right="5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9</w:t>
            </w:r>
            <w:r w:rsidR="00BB48DD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0</w:t>
            </w:r>
            <w:r w:rsidR="0082377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8</w:t>
            </w:r>
          </w:p>
        </w:tc>
        <w:tc>
          <w:tcPr>
            <w:tcW w:w="269" w:type="dxa"/>
          </w:tcPr>
          <w:p w14:paraId="626F305C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9F1D00" w14:textId="303FA4B4" w:rsidR="00BB48DD" w:rsidRPr="00CF1517" w:rsidRDefault="00BB48DD" w:rsidP="00BB48DD">
            <w:pPr>
              <w:pStyle w:val="acctfourfigures"/>
              <w:tabs>
                <w:tab w:val="decimal" w:pos="714"/>
              </w:tabs>
              <w:spacing w:line="240" w:lineRule="atLeast"/>
              <w:ind w:left="-79" w:right="-3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16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971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)</w:t>
            </w:r>
          </w:p>
        </w:tc>
      </w:tr>
      <w:tr w:rsidR="00BB48DD" w:rsidRPr="00CF1517" w14:paraId="48CC3047" w14:textId="77777777" w:rsidTr="001B4D3E">
        <w:trPr>
          <w:trHeight w:hRule="exact" w:val="403"/>
        </w:trPr>
        <w:tc>
          <w:tcPr>
            <w:tcW w:w="4335" w:type="dxa"/>
          </w:tcPr>
          <w:p w14:paraId="3FB1E944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>ค่าใช้จ่าย (รายได้) ทางภาษี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805B5F" w14:textId="04462271" w:rsidR="00BB48DD" w:rsidRPr="00CF1517" w:rsidRDefault="00A4766A" w:rsidP="00BB48DD">
            <w:pPr>
              <w:pStyle w:val="acctfourfigures"/>
              <w:tabs>
                <w:tab w:val="clear" w:pos="765"/>
                <w:tab w:val="left" w:pos="600"/>
              </w:tabs>
              <w:spacing w:line="240" w:lineRule="atLeast"/>
              <w:ind w:left="-79" w:right="2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4</w:t>
            </w:r>
            <w:r w:rsidR="004A6315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9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4A6315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287</w:t>
            </w:r>
          </w:p>
        </w:tc>
        <w:tc>
          <w:tcPr>
            <w:tcW w:w="269" w:type="dxa"/>
          </w:tcPr>
          <w:p w14:paraId="273DF7DF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F5AEDDF" w14:textId="64F1A358" w:rsidR="00BB48DD" w:rsidRPr="00CF1517" w:rsidRDefault="00360B44" w:rsidP="00BB48DD">
            <w:pPr>
              <w:pStyle w:val="acctfourfigures"/>
              <w:tabs>
                <w:tab w:val="clear" w:pos="765"/>
              </w:tabs>
              <w:spacing w:line="240" w:lineRule="atLeast"/>
              <w:ind w:left="-79" w:right="8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105</w:t>
            </w:r>
            <w:r w:rsidR="00BB48DD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718</w:t>
            </w:r>
          </w:p>
        </w:tc>
        <w:tc>
          <w:tcPr>
            <w:tcW w:w="269" w:type="dxa"/>
          </w:tcPr>
          <w:p w14:paraId="2E643EE8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CE1B47" w14:textId="6A7F8B95" w:rsidR="00BB48DD" w:rsidRPr="00CF1517" w:rsidRDefault="00360B44" w:rsidP="00BB48DD">
            <w:pPr>
              <w:pStyle w:val="acctfourfigures"/>
              <w:tabs>
                <w:tab w:val="decimal" w:pos="729"/>
                <w:tab w:val="decimal" w:pos="810"/>
              </w:tabs>
              <w:spacing w:line="240" w:lineRule="atLeast"/>
              <w:ind w:left="-79" w:right="57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9</w:t>
            </w:r>
            <w:r w:rsidR="00BB48DD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0</w:t>
            </w:r>
            <w:r w:rsidR="0082377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8</w:t>
            </w:r>
          </w:p>
        </w:tc>
        <w:tc>
          <w:tcPr>
            <w:tcW w:w="269" w:type="dxa"/>
          </w:tcPr>
          <w:p w14:paraId="3BF95A32" w14:textId="77777777" w:rsidR="00BB48DD" w:rsidRPr="00CF1517" w:rsidRDefault="00BB48DD" w:rsidP="00BB48D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805FD1D" w14:textId="63A86169" w:rsidR="00BB48DD" w:rsidRPr="00CF1517" w:rsidRDefault="00BB48DD" w:rsidP="00BB48DD">
            <w:pPr>
              <w:pStyle w:val="acctfourfigures"/>
              <w:tabs>
                <w:tab w:val="decimal" w:pos="714"/>
              </w:tabs>
              <w:spacing w:line="240" w:lineRule="atLeast"/>
              <w:ind w:left="-79" w:right="-3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16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/>
              </w:rPr>
              <w:t>971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  <w:t>)</w:t>
            </w:r>
          </w:p>
        </w:tc>
      </w:tr>
    </w:tbl>
    <w:p w14:paraId="0D2952BC" w14:textId="77777777" w:rsidR="00516A69" w:rsidRDefault="00516A69"/>
    <w:p w14:paraId="113DE9E7" w14:textId="77777777" w:rsidR="00516A69" w:rsidRDefault="00516A69"/>
    <w:p w14:paraId="19A81333" w14:textId="77777777" w:rsidR="00516A69" w:rsidRDefault="00516A69"/>
    <w:p w14:paraId="61AECE37" w14:textId="559C1920" w:rsidR="00516A69" w:rsidRDefault="00516A69" w:rsidP="00516A69">
      <w:r>
        <w:t xml:space="preserve"> </w:t>
      </w:r>
    </w:p>
    <w:p w14:paraId="607CC15B" w14:textId="2D12AD01" w:rsidR="00516A69" w:rsidRDefault="00516A69" w:rsidP="00516A69"/>
    <w:p w14:paraId="4083DD40" w14:textId="77777777" w:rsidR="00516A69" w:rsidRPr="00516A69" w:rsidRDefault="00516A69" w:rsidP="00516A69"/>
    <w:tbl>
      <w:tblPr>
        <w:tblpPr w:leftFromText="180" w:rightFromText="180" w:vertAnchor="text" w:horzAnchor="margin" w:tblpX="529" w:tblpY="362"/>
        <w:tblW w:w="936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90"/>
        <w:gridCol w:w="182"/>
        <w:gridCol w:w="988"/>
        <w:gridCol w:w="180"/>
        <w:gridCol w:w="900"/>
        <w:gridCol w:w="180"/>
        <w:gridCol w:w="990"/>
        <w:gridCol w:w="180"/>
        <w:gridCol w:w="977"/>
        <w:gridCol w:w="180"/>
        <w:gridCol w:w="913"/>
      </w:tblGrid>
      <w:tr w:rsidR="00C24388" w:rsidRPr="00CF1517" w14:paraId="2190FE78" w14:textId="77777777" w:rsidTr="006F3755">
        <w:trPr>
          <w:cantSplit/>
        </w:trPr>
        <w:tc>
          <w:tcPr>
            <w:tcW w:w="2700" w:type="dxa"/>
          </w:tcPr>
          <w:p w14:paraId="16C86680" w14:textId="4B2FBB1E" w:rsidR="00C50A0C" w:rsidRPr="003A3463" w:rsidRDefault="00C50A0C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6660" w:type="dxa"/>
            <w:gridSpan w:val="11"/>
          </w:tcPr>
          <w:p w14:paraId="2110EE41" w14:textId="580F64BD" w:rsidR="00C24388" w:rsidRPr="00CF1517" w:rsidRDefault="00C24388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</w:pPr>
          </w:p>
        </w:tc>
      </w:tr>
      <w:tr w:rsidR="00516A69" w:rsidRPr="00CF1517" w14:paraId="05D85719" w14:textId="77777777" w:rsidTr="006F3755">
        <w:trPr>
          <w:cantSplit/>
        </w:trPr>
        <w:tc>
          <w:tcPr>
            <w:tcW w:w="2700" w:type="dxa"/>
          </w:tcPr>
          <w:p w14:paraId="42660491" w14:textId="77777777" w:rsidR="00516A69" w:rsidRPr="003A3463" w:rsidRDefault="00516A69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6660" w:type="dxa"/>
            <w:gridSpan w:val="11"/>
          </w:tcPr>
          <w:p w14:paraId="5EC9FC13" w14:textId="32E6B736" w:rsidR="00516A69" w:rsidRPr="00CF1517" w:rsidRDefault="00516A69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7C1266" w:rsidRPr="00CF1517" w14:paraId="6799B638" w14:textId="77777777" w:rsidTr="006F3755">
        <w:trPr>
          <w:cantSplit/>
        </w:trPr>
        <w:tc>
          <w:tcPr>
            <w:tcW w:w="2700" w:type="dxa"/>
          </w:tcPr>
          <w:p w14:paraId="7A7D1FB7" w14:textId="77777777" w:rsidR="007C1266" w:rsidRPr="00CF1517" w:rsidRDefault="007C126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3240" w:type="dxa"/>
            <w:gridSpan w:val="5"/>
          </w:tcPr>
          <w:p w14:paraId="2D3698D2" w14:textId="7C446876" w:rsidR="007C1266" w:rsidRPr="00CF1517" w:rsidRDefault="00086D0E" w:rsidP="008564FF">
            <w:pPr>
              <w:pStyle w:val="acctfourfigures"/>
              <w:tabs>
                <w:tab w:val="clear" w:pos="765"/>
              </w:tabs>
              <w:spacing w:line="240" w:lineRule="auto"/>
              <w:ind w:right="14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</w:p>
        </w:tc>
        <w:tc>
          <w:tcPr>
            <w:tcW w:w="180" w:type="dxa"/>
          </w:tcPr>
          <w:p w14:paraId="229189D5" w14:textId="77777777" w:rsidR="007C1266" w:rsidRPr="00CF1517" w:rsidRDefault="007C1266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3240" w:type="dxa"/>
            <w:gridSpan w:val="5"/>
          </w:tcPr>
          <w:p w14:paraId="4461662D" w14:textId="315D0978" w:rsidR="007C1266" w:rsidRPr="00CF1517" w:rsidRDefault="00086D0E" w:rsidP="008564F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7C1266" w:rsidRPr="00CF1517" w14:paraId="72C35ABF" w14:textId="77777777" w:rsidTr="006F3755">
        <w:trPr>
          <w:cantSplit/>
          <w:trHeight w:val="798"/>
        </w:trPr>
        <w:tc>
          <w:tcPr>
            <w:tcW w:w="2700" w:type="dxa"/>
          </w:tcPr>
          <w:p w14:paraId="78688F61" w14:textId="77777777" w:rsidR="007C1266" w:rsidRPr="00CF1517" w:rsidRDefault="007C126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  <w:p w14:paraId="0EF07570" w14:textId="5E516C2E" w:rsidR="0099297A" w:rsidRPr="00CF1517" w:rsidRDefault="0099297A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90" w:type="dxa"/>
            <w:vAlign w:val="bottom"/>
            <w:hideMark/>
          </w:tcPr>
          <w:p w14:paraId="39D5FD2A" w14:textId="77777777" w:rsidR="001A215C" w:rsidRPr="00CF1517" w:rsidRDefault="001A215C" w:rsidP="001A215C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ก่อน</w:t>
            </w:r>
          </w:p>
          <w:p w14:paraId="615E05EE" w14:textId="77777777" w:rsidR="001A215C" w:rsidRPr="00CF1517" w:rsidRDefault="001A215C" w:rsidP="004E33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6F1654D9" w14:textId="77777777" w:rsidR="007C1266" w:rsidRPr="00CF1517" w:rsidRDefault="007C126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88" w:type="dxa"/>
            <w:vAlign w:val="bottom"/>
            <w:hideMark/>
          </w:tcPr>
          <w:p w14:paraId="46C1FD6C" w14:textId="77777777" w:rsidR="004E3380" w:rsidRPr="00CF1517" w:rsidRDefault="007C1266" w:rsidP="004E33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ค่าใช้จ่าย ภาษีเงินได้</w:t>
            </w:r>
          </w:p>
        </w:tc>
        <w:tc>
          <w:tcPr>
            <w:tcW w:w="180" w:type="dxa"/>
            <w:vAlign w:val="bottom"/>
          </w:tcPr>
          <w:p w14:paraId="1B23E3FD" w14:textId="77777777" w:rsidR="007C1266" w:rsidRPr="00CF1517" w:rsidRDefault="007C126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00" w:type="dxa"/>
            <w:vAlign w:val="bottom"/>
            <w:hideMark/>
          </w:tcPr>
          <w:p w14:paraId="4AEE2CE3" w14:textId="77777777" w:rsidR="004E3380" w:rsidRPr="00CF1517" w:rsidRDefault="007C1266" w:rsidP="004E33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สุทธิจากภาษีเงินได้</w:t>
            </w:r>
          </w:p>
        </w:tc>
        <w:tc>
          <w:tcPr>
            <w:tcW w:w="180" w:type="dxa"/>
            <w:vAlign w:val="bottom"/>
          </w:tcPr>
          <w:p w14:paraId="2E3CE159" w14:textId="77777777" w:rsidR="007C1266" w:rsidRPr="00CF1517" w:rsidRDefault="007C126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  <w:vAlign w:val="bottom"/>
            <w:hideMark/>
          </w:tcPr>
          <w:p w14:paraId="709DE7D9" w14:textId="77777777" w:rsidR="007C1266" w:rsidRPr="00CF1517" w:rsidRDefault="007C1266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ก่อน</w:t>
            </w:r>
          </w:p>
          <w:p w14:paraId="74D46BD6" w14:textId="77777777" w:rsidR="004E3380" w:rsidRPr="00CF1517" w:rsidRDefault="007C1266" w:rsidP="004E33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439E243" w14:textId="77777777" w:rsidR="007C1266" w:rsidRPr="00CF1517" w:rsidRDefault="007C126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77" w:type="dxa"/>
            <w:vAlign w:val="bottom"/>
            <w:hideMark/>
          </w:tcPr>
          <w:p w14:paraId="0BA9DF03" w14:textId="77777777" w:rsidR="007C1266" w:rsidRPr="00CF1517" w:rsidRDefault="004E3380" w:rsidP="004E33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ค่าใช้จ่าย ภาษีเงินได้</w:t>
            </w:r>
          </w:p>
        </w:tc>
        <w:tc>
          <w:tcPr>
            <w:tcW w:w="180" w:type="dxa"/>
            <w:vAlign w:val="bottom"/>
          </w:tcPr>
          <w:p w14:paraId="0EDD3230" w14:textId="77777777" w:rsidR="007C1266" w:rsidRPr="00CF1517" w:rsidRDefault="007C126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13" w:type="dxa"/>
            <w:vAlign w:val="bottom"/>
            <w:hideMark/>
          </w:tcPr>
          <w:p w14:paraId="56DB0279" w14:textId="77777777" w:rsidR="007C1266" w:rsidRPr="00CF1517" w:rsidRDefault="007C1266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สุทธิจาก</w:t>
            </w:r>
          </w:p>
          <w:p w14:paraId="2AFACE26" w14:textId="77777777" w:rsidR="004E3380" w:rsidRPr="00CF1517" w:rsidRDefault="007C1266" w:rsidP="004E33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ภาษีเงินได้</w:t>
            </w:r>
          </w:p>
        </w:tc>
      </w:tr>
      <w:tr w:rsidR="007C1266" w:rsidRPr="00CF1517" w14:paraId="3FDEF8E9" w14:textId="77777777" w:rsidTr="006F3755">
        <w:trPr>
          <w:cantSplit/>
        </w:trPr>
        <w:tc>
          <w:tcPr>
            <w:tcW w:w="2700" w:type="dxa"/>
          </w:tcPr>
          <w:p w14:paraId="4B7D5483" w14:textId="77777777" w:rsidR="007C1266" w:rsidRPr="00CF1517" w:rsidRDefault="007C1266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6660" w:type="dxa"/>
            <w:gridSpan w:val="11"/>
            <w:hideMark/>
          </w:tcPr>
          <w:p w14:paraId="221FFAA3" w14:textId="77777777" w:rsidR="007C1266" w:rsidRPr="00CF1517" w:rsidRDefault="007C1266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  <w:t>(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eastAsia="en-GB" w:bidi="th-TH"/>
              </w:rPr>
              <w:t>พั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eastAsia="en-GB" w:bidi="th-TH"/>
              </w:rPr>
              <w:t>นบาท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99297A" w:rsidRPr="00CF1517" w14:paraId="571CF170" w14:textId="77777777" w:rsidTr="006F3755">
        <w:trPr>
          <w:cantSplit/>
        </w:trPr>
        <w:tc>
          <w:tcPr>
            <w:tcW w:w="2700" w:type="dxa"/>
          </w:tcPr>
          <w:p w14:paraId="44FCC9BD" w14:textId="72BF7505" w:rsidR="0099297A" w:rsidRPr="00CF1517" w:rsidRDefault="0099297A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660" w:type="dxa"/>
            <w:gridSpan w:val="11"/>
          </w:tcPr>
          <w:p w14:paraId="30D42F07" w14:textId="77777777" w:rsidR="0099297A" w:rsidRPr="00CF1517" w:rsidRDefault="0099297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</w:tr>
      <w:tr w:rsidR="00BB4B0F" w:rsidRPr="00CF1517" w14:paraId="1CE61FD4" w14:textId="77777777" w:rsidTr="006F3755">
        <w:trPr>
          <w:cantSplit/>
        </w:trPr>
        <w:tc>
          <w:tcPr>
            <w:tcW w:w="2700" w:type="dxa"/>
            <w:hideMark/>
          </w:tcPr>
          <w:p w14:paraId="67FFD73D" w14:textId="77777777" w:rsidR="00BB4B0F" w:rsidRPr="00CF1517" w:rsidRDefault="00BB4B0F" w:rsidP="00BB4B0F">
            <w:pPr>
              <w:ind w:left="180" w:hanging="180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  <w:t>กำไรจากการตีราคาที่ดิน</w:t>
            </w:r>
          </w:p>
        </w:tc>
        <w:tc>
          <w:tcPr>
            <w:tcW w:w="990" w:type="dxa"/>
            <w:vAlign w:val="bottom"/>
          </w:tcPr>
          <w:p w14:paraId="5CF11BC5" w14:textId="2CDDC899" w:rsidR="00BB4B0F" w:rsidRPr="00CF1517" w:rsidRDefault="00BD4936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11,98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</w:p>
        </w:tc>
        <w:tc>
          <w:tcPr>
            <w:tcW w:w="182" w:type="dxa"/>
            <w:vAlign w:val="bottom"/>
          </w:tcPr>
          <w:p w14:paraId="28C341E3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88" w:type="dxa"/>
            <w:vAlign w:val="bottom"/>
          </w:tcPr>
          <w:p w14:paraId="65C37BD4" w14:textId="74E37A3E" w:rsidR="00BB4B0F" w:rsidRPr="00CF1517" w:rsidRDefault="00BD4936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(2,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97)</w:t>
            </w:r>
          </w:p>
        </w:tc>
        <w:tc>
          <w:tcPr>
            <w:tcW w:w="180" w:type="dxa"/>
            <w:vAlign w:val="bottom"/>
          </w:tcPr>
          <w:p w14:paraId="1772501B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00" w:type="dxa"/>
            <w:vAlign w:val="bottom"/>
          </w:tcPr>
          <w:p w14:paraId="1777D85A" w14:textId="2452DD99" w:rsidR="00BB4B0F" w:rsidRPr="00CF1517" w:rsidRDefault="00BD4936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9,586</w:t>
            </w:r>
          </w:p>
        </w:tc>
        <w:tc>
          <w:tcPr>
            <w:tcW w:w="180" w:type="dxa"/>
            <w:vAlign w:val="bottom"/>
          </w:tcPr>
          <w:p w14:paraId="6BB3C58A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  <w:vAlign w:val="bottom"/>
            <w:hideMark/>
          </w:tcPr>
          <w:p w14:paraId="6AAE3EF5" w14:textId="389B32F2" w:rsidR="00BB4B0F" w:rsidRPr="00CF1517" w:rsidRDefault="00360B4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577</w:t>
            </w:r>
          </w:p>
        </w:tc>
        <w:tc>
          <w:tcPr>
            <w:tcW w:w="180" w:type="dxa"/>
            <w:vAlign w:val="bottom"/>
          </w:tcPr>
          <w:p w14:paraId="39B238B6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77" w:type="dxa"/>
            <w:vAlign w:val="bottom"/>
            <w:hideMark/>
          </w:tcPr>
          <w:p w14:paraId="053673B0" w14:textId="54DD55C4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115</w:t>
            </w: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500EB0D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13" w:type="dxa"/>
            <w:vAlign w:val="bottom"/>
            <w:hideMark/>
          </w:tcPr>
          <w:p w14:paraId="5F460978" w14:textId="39C91C0E" w:rsidR="00BB4B0F" w:rsidRPr="00CF1517" w:rsidRDefault="004B0B8A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BB4B0F" w:rsidRPr="00CF1517" w14:paraId="131FE1B5" w14:textId="77777777" w:rsidTr="006F3755">
        <w:trPr>
          <w:cantSplit/>
        </w:trPr>
        <w:tc>
          <w:tcPr>
            <w:tcW w:w="2700" w:type="dxa"/>
          </w:tcPr>
          <w:p w14:paraId="2439135C" w14:textId="77777777" w:rsidR="00BB4B0F" w:rsidRPr="00CF1517" w:rsidRDefault="00BB4B0F" w:rsidP="00BB4B0F">
            <w:pPr>
              <w:ind w:left="180" w:hanging="180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CA87847" w14:textId="7A9D6EC5" w:rsidR="00BB4B0F" w:rsidRPr="00CF1517" w:rsidRDefault="00BD4936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11,98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3</w:t>
            </w:r>
          </w:p>
        </w:tc>
        <w:tc>
          <w:tcPr>
            <w:tcW w:w="182" w:type="dxa"/>
            <w:vAlign w:val="bottom"/>
          </w:tcPr>
          <w:p w14:paraId="261B1D0D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9364CB8" w14:textId="5BEC9DB9" w:rsidR="00BB4B0F" w:rsidRPr="00CF1517" w:rsidRDefault="00BD4936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(2,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97)</w:t>
            </w:r>
          </w:p>
        </w:tc>
        <w:tc>
          <w:tcPr>
            <w:tcW w:w="180" w:type="dxa"/>
            <w:vAlign w:val="bottom"/>
          </w:tcPr>
          <w:p w14:paraId="332A163F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0A43BD6" w14:textId="501A4E08" w:rsidR="00BB4B0F" w:rsidRPr="00CF1517" w:rsidRDefault="00BD4936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9,586</w:t>
            </w:r>
          </w:p>
        </w:tc>
        <w:tc>
          <w:tcPr>
            <w:tcW w:w="180" w:type="dxa"/>
            <w:vAlign w:val="bottom"/>
          </w:tcPr>
          <w:p w14:paraId="67986F7C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DF9D3DE" w14:textId="2447F9BA" w:rsidR="00BB4B0F" w:rsidRPr="00CF1517" w:rsidRDefault="00360B4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577</w:t>
            </w:r>
          </w:p>
        </w:tc>
        <w:tc>
          <w:tcPr>
            <w:tcW w:w="180" w:type="dxa"/>
            <w:vAlign w:val="bottom"/>
          </w:tcPr>
          <w:p w14:paraId="5441D419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C72A4DC" w14:textId="66F90671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115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552B8DB2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91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E7D696" w14:textId="63A1A154" w:rsidR="00BB4B0F" w:rsidRPr="00CF1517" w:rsidRDefault="004B0B8A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BB4B0F" w:rsidRPr="00CF1517" w14:paraId="45B7FC85" w14:textId="77777777" w:rsidTr="006F3755">
        <w:trPr>
          <w:cantSplit/>
        </w:trPr>
        <w:tc>
          <w:tcPr>
            <w:tcW w:w="2700" w:type="dxa"/>
          </w:tcPr>
          <w:p w14:paraId="49228C7C" w14:textId="77777777" w:rsidR="00BB4B0F" w:rsidRPr="00CF1517" w:rsidRDefault="00BB4B0F" w:rsidP="00BB4B0F">
            <w:pPr>
              <w:ind w:left="180" w:hanging="180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D745693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2" w:type="dxa"/>
            <w:vAlign w:val="bottom"/>
          </w:tcPr>
          <w:p w14:paraId="032A23F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88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02B2770D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  <w:vAlign w:val="bottom"/>
          </w:tcPr>
          <w:p w14:paraId="138DE9AC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64A1B95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  <w:vAlign w:val="bottom"/>
          </w:tcPr>
          <w:p w14:paraId="24110CE0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D27A44C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  <w:vAlign w:val="bottom"/>
          </w:tcPr>
          <w:p w14:paraId="34D6D6EB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731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77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0FFD102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  <w:vAlign w:val="bottom"/>
          </w:tcPr>
          <w:p w14:paraId="6102192F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13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288D09A6" w14:textId="77777777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</w:tr>
      <w:tr w:rsidR="00BB4B0F" w:rsidRPr="00CF1517" w14:paraId="062A283B" w14:textId="77777777" w:rsidTr="006F3755">
        <w:trPr>
          <w:cantSplit/>
        </w:trPr>
        <w:tc>
          <w:tcPr>
            <w:tcW w:w="2700" w:type="dxa"/>
          </w:tcPr>
          <w:p w14:paraId="3E5F64A4" w14:textId="77777777" w:rsidR="00BB4B0F" w:rsidRPr="00CF1517" w:rsidRDefault="00BB4B0F" w:rsidP="00BB4B0F">
            <w:pPr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6660" w:type="dxa"/>
            <w:gridSpan w:val="11"/>
            <w:hideMark/>
          </w:tcPr>
          <w:p w14:paraId="6CA4B7C0" w14:textId="77777777" w:rsidR="00BB4B0F" w:rsidRPr="00CF1517" w:rsidRDefault="00BB4B0F" w:rsidP="00BB4B0F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val="en-US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งบการเงิน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eastAsia="en-GB" w:bidi="th-TH"/>
              </w:rPr>
              <w:t>เฉพาะกิจการ</w:t>
            </w:r>
          </w:p>
        </w:tc>
      </w:tr>
      <w:tr w:rsidR="00BB4B0F" w:rsidRPr="00CF1517" w14:paraId="66D6BF02" w14:textId="77777777" w:rsidTr="006F3755">
        <w:trPr>
          <w:cantSplit/>
        </w:trPr>
        <w:tc>
          <w:tcPr>
            <w:tcW w:w="2700" w:type="dxa"/>
          </w:tcPr>
          <w:p w14:paraId="1A560D11" w14:textId="77777777" w:rsidR="00BB4B0F" w:rsidRPr="00CF1517" w:rsidRDefault="00BB4B0F" w:rsidP="00BB4B0F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3240" w:type="dxa"/>
            <w:gridSpan w:val="5"/>
          </w:tcPr>
          <w:p w14:paraId="72401067" w14:textId="7F315FD0" w:rsidR="00BB4B0F" w:rsidRPr="00CF1517" w:rsidRDefault="00086D0E" w:rsidP="00BB4B0F">
            <w:pPr>
              <w:pStyle w:val="acctfourfigures"/>
              <w:tabs>
                <w:tab w:val="clear" w:pos="765"/>
              </w:tabs>
              <w:spacing w:line="240" w:lineRule="auto"/>
              <w:ind w:right="14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</w:p>
        </w:tc>
        <w:tc>
          <w:tcPr>
            <w:tcW w:w="180" w:type="dxa"/>
          </w:tcPr>
          <w:p w14:paraId="1EC22759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3240" w:type="dxa"/>
            <w:gridSpan w:val="5"/>
          </w:tcPr>
          <w:p w14:paraId="196C326A" w14:textId="31D7D9D4" w:rsidR="00BB4B0F" w:rsidRPr="00CF1517" w:rsidRDefault="00086D0E" w:rsidP="00BB4B0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</w:p>
        </w:tc>
      </w:tr>
      <w:tr w:rsidR="00BB4B0F" w:rsidRPr="00CF1517" w14:paraId="6967FA90" w14:textId="77777777" w:rsidTr="006F3755">
        <w:trPr>
          <w:cantSplit/>
        </w:trPr>
        <w:tc>
          <w:tcPr>
            <w:tcW w:w="2700" w:type="dxa"/>
          </w:tcPr>
          <w:p w14:paraId="30D96C25" w14:textId="77777777" w:rsidR="00BB4B0F" w:rsidRPr="00CF1517" w:rsidRDefault="00BB4B0F" w:rsidP="00BB4B0F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  <w:p w14:paraId="576A99E6" w14:textId="2016A5A1" w:rsidR="00BB4B0F" w:rsidRPr="00CF1517" w:rsidRDefault="00BB4B0F" w:rsidP="00BB4B0F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90" w:type="dxa"/>
            <w:vAlign w:val="bottom"/>
            <w:hideMark/>
          </w:tcPr>
          <w:p w14:paraId="2F9EF528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ก่อน</w:t>
            </w:r>
          </w:p>
          <w:p w14:paraId="002FC8E4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443A7FA3" w14:textId="77777777" w:rsidR="00BB4B0F" w:rsidRPr="00CF1517" w:rsidRDefault="00BB4B0F" w:rsidP="00BB4B0F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88" w:type="dxa"/>
            <w:vAlign w:val="bottom"/>
            <w:hideMark/>
          </w:tcPr>
          <w:p w14:paraId="133F5B86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ค่าใช้จ่าย ภาษีเงินได้</w:t>
            </w:r>
          </w:p>
        </w:tc>
        <w:tc>
          <w:tcPr>
            <w:tcW w:w="180" w:type="dxa"/>
            <w:vAlign w:val="bottom"/>
          </w:tcPr>
          <w:p w14:paraId="00A6D43D" w14:textId="77777777" w:rsidR="00BB4B0F" w:rsidRPr="00CF1517" w:rsidRDefault="00BB4B0F" w:rsidP="00BB4B0F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00" w:type="dxa"/>
            <w:vAlign w:val="bottom"/>
            <w:hideMark/>
          </w:tcPr>
          <w:p w14:paraId="1B28D040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สุทธิจากภาษีเงินได้</w:t>
            </w:r>
          </w:p>
        </w:tc>
        <w:tc>
          <w:tcPr>
            <w:tcW w:w="180" w:type="dxa"/>
            <w:vAlign w:val="bottom"/>
          </w:tcPr>
          <w:p w14:paraId="07C9E18D" w14:textId="77777777" w:rsidR="00BB4B0F" w:rsidRPr="00CF1517" w:rsidRDefault="00BB4B0F" w:rsidP="00BB4B0F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  <w:vAlign w:val="bottom"/>
            <w:hideMark/>
          </w:tcPr>
          <w:p w14:paraId="66DE82F9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ก่อน</w:t>
            </w:r>
          </w:p>
          <w:p w14:paraId="01537B1E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7AA6D1DC" w14:textId="77777777" w:rsidR="00BB4B0F" w:rsidRPr="00CF1517" w:rsidRDefault="00BB4B0F" w:rsidP="00BB4B0F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77" w:type="dxa"/>
            <w:vAlign w:val="bottom"/>
            <w:hideMark/>
          </w:tcPr>
          <w:p w14:paraId="6CCDEC51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ค่าใช้จ่าย ภาษีเงินได้</w:t>
            </w:r>
          </w:p>
        </w:tc>
        <w:tc>
          <w:tcPr>
            <w:tcW w:w="180" w:type="dxa"/>
            <w:vAlign w:val="bottom"/>
          </w:tcPr>
          <w:p w14:paraId="32EFCD7F" w14:textId="77777777" w:rsidR="00BB4B0F" w:rsidRPr="00CF1517" w:rsidRDefault="00BB4B0F" w:rsidP="00BB4B0F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913" w:type="dxa"/>
            <w:vAlign w:val="bottom"/>
            <w:hideMark/>
          </w:tcPr>
          <w:p w14:paraId="34AB5488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สุทธิจาก</w:t>
            </w:r>
          </w:p>
          <w:p w14:paraId="2BD6C59E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ภาษีเงินได้</w:t>
            </w:r>
          </w:p>
        </w:tc>
      </w:tr>
      <w:tr w:rsidR="00BB4B0F" w:rsidRPr="00CF1517" w14:paraId="74604C7E" w14:textId="77777777" w:rsidTr="006F3755">
        <w:trPr>
          <w:cantSplit/>
        </w:trPr>
        <w:tc>
          <w:tcPr>
            <w:tcW w:w="2700" w:type="dxa"/>
          </w:tcPr>
          <w:p w14:paraId="5504610B" w14:textId="77777777" w:rsidR="00BB4B0F" w:rsidRPr="00CF1517" w:rsidRDefault="00BB4B0F" w:rsidP="00BB4B0F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6660" w:type="dxa"/>
            <w:gridSpan w:val="11"/>
            <w:hideMark/>
          </w:tcPr>
          <w:p w14:paraId="240BD111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  <w:t>(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eastAsia="en-GB" w:bidi="th-TH"/>
              </w:rPr>
              <w:t>พั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eastAsia="en-GB" w:bidi="th-TH"/>
              </w:rPr>
              <w:t>นบาท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BB4B0F" w:rsidRPr="00CF1517" w14:paraId="7BBB666F" w14:textId="77777777" w:rsidTr="006F3755">
        <w:trPr>
          <w:cantSplit/>
        </w:trPr>
        <w:tc>
          <w:tcPr>
            <w:tcW w:w="2700" w:type="dxa"/>
          </w:tcPr>
          <w:p w14:paraId="44229A8F" w14:textId="1FDCD154" w:rsidR="00BB4B0F" w:rsidRPr="00CF1517" w:rsidRDefault="00BB4B0F" w:rsidP="00BB4B0F">
            <w:pPr>
              <w:spacing w:line="240" w:lineRule="auto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660" w:type="dxa"/>
            <w:gridSpan w:val="11"/>
          </w:tcPr>
          <w:p w14:paraId="7E902A80" w14:textId="77777777" w:rsidR="00BB4B0F" w:rsidRPr="00CF1517" w:rsidRDefault="00BB4B0F" w:rsidP="00BB4B0F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en-GB"/>
              </w:rPr>
            </w:pPr>
          </w:p>
        </w:tc>
      </w:tr>
      <w:tr w:rsidR="00BB4B0F" w:rsidRPr="00CF1517" w14:paraId="5A464E1C" w14:textId="77777777" w:rsidTr="006F3755">
        <w:trPr>
          <w:cantSplit/>
        </w:trPr>
        <w:tc>
          <w:tcPr>
            <w:tcW w:w="2700" w:type="dxa"/>
            <w:hideMark/>
          </w:tcPr>
          <w:p w14:paraId="2D637D61" w14:textId="77777777" w:rsidR="00BB4B0F" w:rsidRPr="00CF1517" w:rsidRDefault="00BB4B0F" w:rsidP="00BB4B0F">
            <w:pPr>
              <w:ind w:left="180" w:hanging="180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  <w:t>กำไรจากการตีราคาที่ดิน</w:t>
            </w:r>
          </w:p>
        </w:tc>
        <w:tc>
          <w:tcPr>
            <w:tcW w:w="990" w:type="dxa"/>
            <w:vAlign w:val="bottom"/>
          </w:tcPr>
          <w:p w14:paraId="5CCDB29A" w14:textId="72FFCBE6" w:rsidR="00BB4B0F" w:rsidRPr="000D43B1" w:rsidRDefault="00360B4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="009C5064"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80</w:t>
            </w:r>
            <w:r w:rsidR="000D43B1"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9</w:t>
            </w:r>
          </w:p>
        </w:tc>
        <w:tc>
          <w:tcPr>
            <w:tcW w:w="182" w:type="dxa"/>
          </w:tcPr>
          <w:p w14:paraId="5A4998E8" w14:textId="77777777" w:rsidR="00BB4B0F" w:rsidRPr="000D43B1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88" w:type="dxa"/>
            <w:vAlign w:val="bottom"/>
          </w:tcPr>
          <w:p w14:paraId="547BE9C0" w14:textId="37A167DB" w:rsidR="00BB4B0F" w:rsidRPr="000D43B1" w:rsidRDefault="009C506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3</w:t>
            </w:r>
            <w:r w:rsidR="00360B44"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6</w:t>
            </w:r>
            <w:r w:rsidR="000D43B1"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2</w:t>
            </w:r>
            <w:r w:rsidRPr="000D43B1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180" w:type="dxa"/>
          </w:tcPr>
          <w:p w14:paraId="30C3530D" w14:textId="77777777" w:rsidR="00BB4B0F" w:rsidRPr="000D43B1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00" w:type="dxa"/>
            <w:vAlign w:val="bottom"/>
          </w:tcPr>
          <w:p w14:paraId="5055ED91" w14:textId="2031B5A5" w:rsidR="00BB4B0F" w:rsidRPr="00CF1517" w:rsidRDefault="00360B4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1</w:t>
            </w:r>
            <w:r w:rsidR="009C506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44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180" w:type="dxa"/>
          </w:tcPr>
          <w:p w14:paraId="0B87B755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09101AE" w14:textId="6582A1BE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05FA6D32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77" w:type="dxa"/>
            <w:vAlign w:val="bottom"/>
          </w:tcPr>
          <w:p w14:paraId="733BC9BD" w14:textId="63F18798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57B748CD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13" w:type="dxa"/>
            <w:vAlign w:val="bottom"/>
          </w:tcPr>
          <w:p w14:paraId="2D70C51A" w14:textId="471FBFFC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BB4B0F" w:rsidRPr="00CF1517" w14:paraId="2C4E6CCC" w14:textId="77777777" w:rsidTr="006F3755">
        <w:trPr>
          <w:cantSplit/>
        </w:trPr>
        <w:tc>
          <w:tcPr>
            <w:tcW w:w="2700" w:type="dxa"/>
          </w:tcPr>
          <w:p w14:paraId="37861722" w14:textId="77777777" w:rsidR="00BB4B0F" w:rsidRPr="00CF1517" w:rsidRDefault="00BB4B0F" w:rsidP="00BB4B0F">
            <w:pPr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E324433" w14:textId="7B2F8314" w:rsidR="00BB4B0F" w:rsidRPr="00CF1517" w:rsidRDefault="00360B4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1</w:t>
            </w:r>
            <w:r w:rsidR="009C506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80</w:t>
            </w:r>
            <w:r w:rsidR="004E4FCF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9</w:t>
            </w:r>
          </w:p>
        </w:tc>
        <w:tc>
          <w:tcPr>
            <w:tcW w:w="182" w:type="dxa"/>
          </w:tcPr>
          <w:p w14:paraId="596F31FE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DDB278" w14:textId="56D921D8" w:rsidR="00BB4B0F" w:rsidRPr="00CF1517" w:rsidRDefault="009C506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(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6</w:t>
            </w:r>
            <w:r w:rsidR="004E4FCF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2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180" w:type="dxa"/>
          </w:tcPr>
          <w:p w14:paraId="69146D39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FAF166C" w14:textId="29CB7AE1" w:rsidR="00BB4B0F" w:rsidRPr="00CF1517" w:rsidRDefault="00360B44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1</w:t>
            </w:r>
            <w:r w:rsidR="009C506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44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180" w:type="dxa"/>
            <w:vAlign w:val="bottom"/>
          </w:tcPr>
          <w:p w14:paraId="0AFC0A99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2F4F80" w14:textId="4F2FCC3F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6C0992A7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64BF081" w14:textId="6DDEE288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6A565B8E" w14:textId="77777777" w:rsidR="00BB4B0F" w:rsidRPr="00CF1517" w:rsidRDefault="00BB4B0F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1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03367F" w14:textId="54931A52" w:rsidR="00BB4B0F" w:rsidRPr="00CF1517" w:rsidRDefault="00BB4B0F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3A3463" w:rsidRPr="00CF1517" w14:paraId="4B778A1D" w14:textId="77777777" w:rsidTr="003A3463">
        <w:trPr>
          <w:cantSplit/>
        </w:trPr>
        <w:tc>
          <w:tcPr>
            <w:tcW w:w="2700" w:type="dxa"/>
          </w:tcPr>
          <w:p w14:paraId="62FA0E96" w14:textId="77777777" w:rsidR="003A3463" w:rsidRPr="00CF1517" w:rsidRDefault="003A3463" w:rsidP="00BB4B0F">
            <w:pPr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2E0E8289" w14:textId="77777777" w:rsidR="003A3463" w:rsidRPr="00360B44" w:rsidRDefault="003A3463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2" w:type="dxa"/>
          </w:tcPr>
          <w:p w14:paraId="7DB286C6" w14:textId="77777777" w:rsidR="003A3463" w:rsidRPr="00CF1517" w:rsidRDefault="003A3463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4E9654C" w14:textId="77777777" w:rsidR="003A3463" w:rsidRDefault="003A3463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</w:tcPr>
          <w:p w14:paraId="48DFE8C1" w14:textId="77777777" w:rsidR="003A3463" w:rsidRPr="00CF1517" w:rsidRDefault="003A3463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0F10D47" w14:textId="77777777" w:rsidR="003A3463" w:rsidRPr="00360B44" w:rsidRDefault="003A3463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  <w:vAlign w:val="bottom"/>
          </w:tcPr>
          <w:p w14:paraId="4A973C7A" w14:textId="77777777" w:rsidR="003A3463" w:rsidRPr="00CF1517" w:rsidRDefault="003A3463" w:rsidP="00BB4B0F">
            <w:pPr>
              <w:tabs>
                <w:tab w:val="clear" w:pos="227"/>
                <w:tab w:val="clear" w:pos="454"/>
                <w:tab w:val="clear" w:pos="680"/>
                <w:tab w:val="decimal" w:pos="821"/>
              </w:tabs>
              <w:ind w:right="99"/>
              <w:jc w:val="center"/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26F7EC70" w14:textId="77777777" w:rsidR="003A3463" w:rsidRPr="00CF1517" w:rsidRDefault="003A3463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</w:tcPr>
          <w:p w14:paraId="10364F8B" w14:textId="77777777" w:rsidR="003A3463" w:rsidRPr="00CF1517" w:rsidRDefault="003A3463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0E964C95" w14:textId="77777777" w:rsidR="003A3463" w:rsidRPr="00CF1517" w:rsidRDefault="003A3463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80" w:type="dxa"/>
          </w:tcPr>
          <w:p w14:paraId="3704B5BD" w14:textId="77777777" w:rsidR="003A3463" w:rsidRPr="00CF1517" w:rsidRDefault="003A3463" w:rsidP="00BB4B0F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913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ABCE3AF" w14:textId="77777777" w:rsidR="003A3463" w:rsidRPr="00CF1517" w:rsidRDefault="003A3463" w:rsidP="00BB4B0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</w:tbl>
    <w:p w14:paraId="01094331" w14:textId="49A41A40" w:rsidR="002F5308" w:rsidRPr="009224F2" w:rsidRDefault="002F5308" w:rsidP="00AC5BF5">
      <w:pPr>
        <w:rPr>
          <w:rFonts w:ascii="Angsana New" w:hAnsi="Angsana New" w:cs="Angsana New"/>
          <w:sz w:val="30"/>
          <w:szCs w:val="30"/>
        </w:rPr>
      </w:pPr>
    </w:p>
    <w:tbl>
      <w:tblPr>
        <w:tblW w:w="9275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230"/>
        <w:gridCol w:w="1076"/>
        <w:gridCol w:w="271"/>
        <w:gridCol w:w="1030"/>
        <w:gridCol w:w="241"/>
        <w:gridCol w:w="1146"/>
        <w:gridCol w:w="237"/>
        <w:gridCol w:w="1044"/>
      </w:tblGrid>
      <w:tr w:rsidR="0064755B" w:rsidRPr="00CF1517" w14:paraId="59A3D547" w14:textId="77777777" w:rsidTr="007954BE">
        <w:trPr>
          <w:trHeight w:hRule="exact" w:val="403"/>
        </w:trPr>
        <w:tc>
          <w:tcPr>
            <w:tcW w:w="2280" w:type="pct"/>
          </w:tcPr>
          <w:p w14:paraId="07AD8F4B" w14:textId="526D29EA" w:rsidR="0064755B" w:rsidRPr="00CF1517" w:rsidRDefault="00E202AC" w:rsidP="00DA598C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224" w:firstLine="18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2720" w:type="pct"/>
            <w:gridSpan w:val="7"/>
          </w:tcPr>
          <w:p w14:paraId="285ED87C" w14:textId="77777777" w:rsidR="0064755B" w:rsidRPr="00CF1517" w:rsidRDefault="0064755B" w:rsidP="0064755B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57256F" w:rsidRPr="00CF1517" w14:paraId="70A585F9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7D39E286" w14:textId="77777777" w:rsidR="0057256F" w:rsidRPr="00CF1517" w:rsidRDefault="0057256F" w:rsidP="00572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อัตราภาษีที่ใช้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(ร้อยละ)</w:t>
            </w:r>
          </w:p>
        </w:tc>
        <w:tc>
          <w:tcPr>
            <w:tcW w:w="580" w:type="pct"/>
          </w:tcPr>
          <w:p w14:paraId="30B437CD" w14:textId="11559074" w:rsidR="0057256F" w:rsidRPr="00CF1517" w:rsidRDefault="00360B44" w:rsidP="0057256F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46" w:type="pct"/>
          </w:tcPr>
          <w:p w14:paraId="0CCD7689" w14:textId="77777777" w:rsidR="0057256F" w:rsidRPr="00CF1517" w:rsidRDefault="0057256F" w:rsidP="0057256F">
            <w:pPr>
              <w:spacing w:line="240" w:lineRule="auto"/>
              <w:ind w:left="-107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55" w:type="pct"/>
          </w:tcPr>
          <w:p w14:paraId="41492F0D" w14:textId="7AED939D" w:rsidR="0057256F" w:rsidRPr="00CF1517" w:rsidRDefault="00086D0E" w:rsidP="0057256F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30" w:type="pct"/>
          </w:tcPr>
          <w:p w14:paraId="2F9ED1ED" w14:textId="77777777" w:rsidR="0057256F" w:rsidRPr="00CF1517" w:rsidRDefault="0057256F" w:rsidP="0057256F">
            <w:pPr>
              <w:spacing w:line="240" w:lineRule="auto"/>
              <w:ind w:left="-107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18" w:type="pct"/>
          </w:tcPr>
          <w:p w14:paraId="7AE84085" w14:textId="77777777" w:rsidR="0057256F" w:rsidRPr="00CF1517" w:rsidRDefault="0057256F" w:rsidP="0057256F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28" w:type="pct"/>
          </w:tcPr>
          <w:p w14:paraId="3B001CD6" w14:textId="77777777" w:rsidR="0057256F" w:rsidRPr="00CF1517" w:rsidRDefault="0057256F" w:rsidP="0057256F">
            <w:pPr>
              <w:spacing w:line="240" w:lineRule="auto"/>
              <w:ind w:left="-107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63" w:type="pct"/>
          </w:tcPr>
          <w:p w14:paraId="0E5F1496" w14:textId="77777777" w:rsidR="0057256F" w:rsidRPr="00CF1517" w:rsidRDefault="0057256F" w:rsidP="0057256F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57256F" w:rsidRPr="00CF1517" w14:paraId="7B482B93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1911863D" w14:textId="64A8C017" w:rsidR="0057256F" w:rsidRPr="00CF1517" w:rsidRDefault="00086D0E" w:rsidP="00572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20" w:type="pct"/>
            <w:gridSpan w:val="7"/>
          </w:tcPr>
          <w:p w14:paraId="50579179" w14:textId="77777777" w:rsidR="0057256F" w:rsidRPr="00CF1517" w:rsidRDefault="0057256F" w:rsidP="00572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  <w:p w14:paraId="4A74BB74" w14:textId="77777777" w:rsidR="0057256F" w:rsidRPr="00CF1517" w:rsidRDefault="0057256F" w:rsidP="00572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B4B2D" w:rsidRPr="00CF1517" w14:paraId="6D87EE40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1ABCAFD3" w14:textId="04FCD448" w:rsidR="001B4B2D" w:rsidRPr="00CF1517" w:rsidRDefault="001B4B2D" w:rsidP="000B3E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กำไร</w:t>
            </w:r>
            <w:r w:rsidR="000B3E60" w:rsidRPr="00CF1517">
              <w:rPr>
                <w:rFonts w:ascii="Angsana New" w:hAnsi="Angsana New" w:cs="Angsana New"/>
                <w:sz w:val="30"/>
                <w:szCs w:val="30"/>
                <w:cs/>
              </w:rPr>
              <w:t>ท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างบัญชีก่อนค่าใช้จ่ายภาษีเงินได้ </w:t>
            </w:r>
          </w:p>
        </w:tc>
        <w:tc>
          <w:tcPr>
            <w:tcW w:w="580" w:type="pct"/>
            <w:tcBorders>
              <w:bottom w:val="double" w:sz="4" w:space="0" w:color="auto"/>
            </w:tcBorders>
          </w:tcPr>
          <w:p w14:paraId="53B1EA39" w14:textId="7ADB80BD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9</w:t>
            </w:r>
            <w:r w:rsidR="001447B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0</w:t>
            </w:r>
          </w:p>
        </w:tc>
        <w:tc>
          <w:tcPr>
            <w:tcW w:w="146" w:type="pct"/>
          </w:tcPr>
          <w:p w14:paraId="6B736BDD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55" w:type="pct"/>
            <w:tcBorders>
              <w:bottom w:val="double" w:sz="4" w:space="0" w:color="auto"/>
            </w:tcBorders>
            <w:shd w:val="clear" w:color="auto" w:fill="auto"/>
          </w:tcPr>
          <w:p w14:paraId="45FDF159" w14:textId="55179ECE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2,023</w:t>
            </w:r>
          </w:p>
        </w:tc>
        <w:tc>
          <w:tcPr>
            <w:tcW w:w="130" w:type="pct"/>
            <w:shd w:val="clear" w:color="auto" w:fill="auto"/>
          </w:tcPr>
          <w:p w14:paraId="3A20CB1C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8" w:type="pct"/>
            <w:tcBorders>
              <w:bottom w:val="double" w:sz="4" w:space="0" w:color="auto"/>
            </w:tcBorders>
            <w:shd w:val="clear" w:color="auto" w:fill="auto"/>
          </w:tcPr>
          <w:p w14:paraId="171CBA9B" w14:textId="6403CE9A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268</w:t>
            </w:r>
          </w:p>
        </w:tc>
        <w:tc>
          <w:tcPr>
            <w:tcW w:w="128" w:type="pct"/>
            <w:shd w:val="clear" w:color="auto" w:fill="auto"/>
          </w:tcPr>
          <w:p w14:paraId="442F8016" w14:textId="77777777" w:rsidR="001B4B2D" w:rsidRPr="00CF1517" w:rsidRDefault="001B4B2D" w:rsidP="001B4B2D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3" w:type="pct"/>
            <w:tcBorders>
              <w:bottom w:val="double" w:sz="4" w:space="0" w:color="auto"/>
            </w:tcBorders>
            <w:shd w:val="clear" w:color="auto" w:fill="auto"/>
          </w:tcPr>
          <w:p w14:paraId="6D51932C" w14:textId="3CCD767D" w:rsidR="001B4B2D" w:rsidRPr="00CF1517" w:rsidRDefault="00D0451C" w:rsidP="001B4B2D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3,</w:t>
            </w:r>
            <w:r w:rsidR="001447B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201</w:t>
            </w:r>
          </w:p>
        </w:tc>
      </w:tr>
      <w:tr w:rsidR="001B4B2D" w:rsidRPr="00CF1517" w14:paraId="2F7C7E65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12CC036A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ภาษีเงินได้คำนวณตามอัตราภาษีที่ใช้</w:t>
            </w:r>
          </w:p>
        </w:tc>
        <w:tc>
          <w:tcPr>
            <w:tcW w:w="580" w:type="pct"/>
            <w:tcBorders>
              <w:top w:val="double" w:sz="4" w:space="0" w:color="auto"/>
            </w:tcBorders>
          </w:tcPr>
          <w:p w14:paraId="37ABBE38" w14:textId="063437DB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52AD3379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5" w:type="pct"/>
            <w:tcBorders>
              <w:top w:val="double" w:sz="4" w:space="0" w:color="auto"/>
            </w:tcBorders>
            <w:shd w:val="clear" w:color="auto" w:fill="auto"/>
          </w:tcPr>
          <w:p w14:paraId="599C8D96" w14:textId="107366E4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405</w:t>
            </w:r>
          </w:p>
        </w:tc>
        <w:tc>
          <w:tcPr>
            <w:tcW w:w="130" w:type="pct"/>
            <w:shd w:val="clear" w:color="auto" w:fill="auto"/>
          </w:tcPr>
          <w:p w14:paraId="65F08B28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8" w:type="pct"/>
            <w:tcBorders>
              <w:top w:val="double" w:sz="4" w:space="0" w:color="auto"/>
            </w:tcBorders>
            <w:shd w:val="clear" w:color="auto" w:fill="auto"/>
          </w:tcPr>
          <w:p w14:paraId="58176B4D" w14:textId="203CAE23" w:rsidR="001B4B2D" w:rsidRPr="00CF1517" w:rsidRDefault="00D0451C" w:rsidP="001B4B2D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="001447B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</w:p>
        </w:tc>
        <w:tc>
          <w:tcPr>
            <w:tcW w:w="128" w:type="pct"/>
            <w:shd w:val="clear" w:color="auto" w:fill="auto"/>
          </w:tcPr>
          <w:p w14:paraId="157C46C9" w14:textId="77777777" w:rsidR="001B4B2D" w:rsidRPr="00CF1517" w:rsidRDefault="001B4B2D" w:rsidP="001B4B2D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3" w:type="pct"/>
            <w:tcBorders>
              <w:top w:val="double" w:sz="4" w:space="0" w:color="auto"/>
            </w:tcBorders>
            <w:shd w:val="clear" w:color="auto" w:fill="auto"/>
          </w:tcPr>
          <w:p w14:paraId="5BB45061" w14:textId="2D7E5A5E" w:rsidR="001B4B2D" w:rsidRPr="00CF1517" w:rsidRDefault="00D0451C" w:rsidP="001B4B2D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41</w:t>
            </w:r>
            <w:r w:rsidR="001447B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6</w:t>
            </w:r>
          </w:p>
        </w:tc>
      </w:tr>
      <w:tr w:rsidR="001B4B2D" w:rsidRPr="00CF1517" w14:paraId="1DB8013B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5609A469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ผลกระทบทางภาษีของรายได้และค่าใช้จ่ายที่ไม่ถือ</w:t>
            </w:r>
          </w:p>
        </w:tc>
        <w:tc>
          <w:tcPr>
            <w:tcW w:w="580" w:type="pct"/>
          </w:tcPr>
          <w:p w14:paraId="4AF52111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6" w:type="pct"/>
          </w:tcPr>
          <w:p w14:paraId="3902699C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55" w:type="pct"/>
            <w:shd w:val="clear" w:color="auto" w:fill="auto"/>
          </w:tcPr>
          <w:p w14:paraId="2C9A56BF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30" w:type="pct"/>
            <w:shd w:val="clear" w:color="auto" w:fill="auto"/>
          </w:tcPr>
          <w:p w14:paraId="37FEA565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8" w:type="pct"/>
            <w:shd w:val="clear" w:color="auto" w:fill="auto"/>
          </w:tcPr>
          <w:p w14:paraId="3F1BDC86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28" w:type="pct"/>
            <w:shd w:val="clear" w:color="auto" w:fill="auto"/>
          </w:tcPr>
          <w:p w14:paraId="2AE7C970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3" w:type="pct"/>
            <w:shd w:val="clear" w:color="auto" w:fill="auto"/>
          </w:tcPr>
          <w:p w14:paraId="19278F7A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1B4B2D" w:rsidRPr="00CF1517" w14:paraId="23B18B3D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3713F9F8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เป็นรายได้หรือค่าใช้จ่ายทางภาษี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-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580" w:type="pct"/>
          </w:tcPr>
          <w:p w14:paraId="14696827" w14:textId="65E9411B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141</w:t>
            </w:r>
          </w:p>
        </w:tc>
        <w:tc>
          <w:tcPr>
            <w:tcW w:w="146" w:type="pct"/>
          </w:tcPr>
          <w:p w14:paraId="2ACD5777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55" w:type="pct"/>
            <w:shd w:val="clear" w:color="auto" w:fill="auto"/>
          </w:tcPr>
          <w:p w14:paraId="22A14C05" w14:textId="29EA7C41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92</w:t>
            </w:r>
          </w:p>
        </w:tc>
        <w:tc>
          <w:tcPr>
            <w:tcW w:w="130" w:type="pct"/>
            <w:shd w:val="clear" w:color="auto" w:fill="auto"/>
          </w:tcPr>
          <w:p w14:paraId="20EE22DA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8" w:type="pct"/>
            <w:shd w:val="clear" w:color="auto" w:fill="auto"/>
          </w:tcPr>
          <w:p w14:paraId="6ABBC029" w14:textId="66C2A303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128" w:type="pct"/>
            <w:shd w:val="clear" w:color="auto" w:fill="auto"/>
          </w:tcPr>
          <w:p w14:paraId="3FC7E339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3" w:type="pct"/>
            <w:shd w:val="clear" w:color="auto" w:fill="auto"/>
          </w:tcPr>
          <w:p w14:paraId="7264E4FC" w14:textId="328AF120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233</w:t>
            </w:r>
          </w:p>
        </w:tc>
      </w:tr>
      <w:tr w:rsidR="001B4B2D" w:rsidRPr="00CF1517" w14:paraId="700DD595" w14:textId="77777777" w:rsidTr="007954BE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80" w:type="pct"/>
          </w:tcPr>
          <w:p w14:paraId="6D376804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019E5EE3" w14:textId="76F3CB09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141</w:t>
            </w:r>
          </w:p>
        </w:tc>
        <w:tc>
          <w:tcPr>
            <w:tcW w:w="146" w:type="pct"/>
          </w:tcPr>
          <w:p w14:paraId="33AAE0A4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5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D78B392" w14:textId="7D822FAF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497</w:t>
            </w:r>
          </w:p>
        </w:tc>
        <w:tc>
          <w:tcPr>
            <w:tcW w:w="130" w:type="pct"/>
            <w:shd w:val="clear" w:color="auto" w:fill="auto"/>
          </w:tcPr>
          <w:p w14:paraId="5A8DABA9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FF5CCC" w14:textId="0A463E77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1447B2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</w:p>
        </w:tc>
        <w:tc>
          <w:tcPr>
            <w:tcW w:w="128" w:type="pct"/>
            <w:shd w:val="clear" w:color="auto" w:fill="auto"/>
          </w:tcPr>
          <w:p w14:paraId="6A97AEE3" w14:textId="77777777" w:rsidR="001B4B2D" w:rsidRPr="00CF1517" w:rsidRDefault="001B4B2D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81D1DD2" w14:textId="78E40152" w:rsidR="001B4B2D" w:rsidRPr="00CF1517" w:rsidRDefault="00D0451C" w:rsidP="001B4B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6</w:t>
            </w:r>
            <w:r w:rsidR="009224F2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49</w:t>
            </w:r>
          </w:p>
        </w:tc>
      </w:tr>
    </w:tbl>
    <w:p w14:paraId="559CA403" w14:textId="195C9B67" w:rsidR="005C77A4" w:rsidRDefault="005C77A4" w:rsidP="0084770C">
      <w:pPr>
        <w:pStyle w:val="TOC7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0" w:right="-224"/>
        <w:rPr>
          <w:rFonts w:ascii="Angsana New" w:hAnsi="Angsana New" w:cs="Angsana New"/>
          <w:sz w:val="30"/>
          <w:szCs w:val="30"/>
        </w:rPr>
      </w:pPr>
    </w:p>
    <w:p w14:paraId="10C27B90" w14:textId="100AFF2F" w:rsidR="009224F2" w:rsidRDefault="009224F2" w:rsidP="009224F2"/>
    <w:p w14:paraId="10EC6693" w14:textId="5827C73A" w:rsidR="009224F2" w:rsidRDefault="009224F2" w:rsidP="009224F2"/>
    <w:p w14:paraId="0912F442" w14:textId="1D117AC2" w:rsidR="009224F2" w:rsidRDefault="009224F2" w:rsidP="009224F2"/>
    <w:p w14:paraId="429F25BD" w14:textId="6E77A584" w:rsidR="00C57801" w:rsidRDefault="00C57801" w:rsidP="009224F2"/>
    <w:p w14:paraId="7F159B55" w14:textId="77777777" w:rsidR="00C57801" w:rsidRDefault="00C57801" w:rsidP="009224F2"/>
    <w:p w14:paraId="78C80B88" w14:textId="77777777" w:rsidR="009224F2" w:rsidRPr="009224F2" w:rsidRDefault="009224F2" w:rsidP="009224F2"/>
    <w:tbl>
      <w:tblPr>
        <w:tblW w:w="9334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4224"/>
        <w:gridCol w:w="1067"/>
        <w:gridCol w:w="271"/>
        <w:gridCol w:w="1029"/>
        <w:gridCol w:w="241"/>
        <w:gridCol w:w="1146"/>
        <w:gridCol w:w="236"/>
        <w:gridCol w:w="1120"/>
      </w:tblGrid>
      <w:tr w:rsidR="00CE62D5" w:rsidRPr="00CF1517" w14:paraId="0DA45D7D" w14:textId="77777777" w:rsidTr="00CE62D5">
        <w:trPr>
          <w:trHeight w:hRule="exact" w:val="403"/>
        </w:trPr>
        <w:tc>
          <w:tcPr>
            <w:tcW w:w="2263" w:type="pct"/>
          </w:tcPr>
          <w:p w14:paraId="20615C0D" w14:textId="0AB830C6" w:rsidR="00CE62D5" w:rsidRPr="00CF1517" w:rsidRDefault="00E202AC" w:rsidP="001447F7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224" w:firstLine="18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2737" w:type="pct"/>
            <w:gridSpan w:val="7"/>
          </w:tcPr>
          <w:p w14:paraId="521513C5" w14:textId="77777777" w:rsidR="00CE62D5" w:rsidRPr="00CF1517" w:rsidRDefault="00CE62D5" w:rsidP="001447F7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left="-107" w:right="-131" w:firstLine="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ko-KR"/>
              </w:rPr>
              <w:t>งบการเงินรวม</w:t>
            </w:r>
          </w:p>
        </w:tc>
      </w:tr>
      <w:tr w:rsidR="001447F7" w:rsidRPr="00CF1517" w14:paraId="59AE0BD1" w14:textId="77777777" w:rsidTr="008564FF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75A32D9E" w14:textId="77777777" w:rsidR="001447F7" w:rsidRPr="00CF1517" w:rsidRDefault="001447F7" w:rsidP="001447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อัตราภาษีที่ใช้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(ร้อยละ)</w:t>
            </w:r>
          </w:p>
        </w:tc>
        <w:tc>
          <w:tcPr>
            <w:tcW w:w="572" w:type="pct"/>
          </w:tcPr>
          <w:p w14:paraId="101A02DC" w14:textId="1A62A61B" w:rsidR="001447F7" w:rsidRPr="00CF1517" w:rsidRDefault="00360B44" w:rsidP="001447F7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45" w:type="pct"/>
          </w:tcPr>
          <w:p w14:paraId="50EC5A28" w14:textId="77777777" w:rsidR="001447F7" w:rsidRPr="00CF1517" w:rsidRDefault="001447F7" w:rsidP="001447F7">
            <w:pPr>
              <w:spacing w:line="240" w:lineRule="auto"/>
              <w:ind w:left="-107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51" w:type="pct"/>
          </w:tcPr>
          <w:p w14:paraId="164B9F21" w14:textId="4804D295" w:rsidR="001447F7" w:rsidRPr="00CF1517" w:rsidRDefault="00086D0E" w:rsidP="001447F7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29" w:type="pct"/>
          </w:tcPr>
          <w:p w14:paraId="6E246C5C" w14:textId="77777777" w:rsidR="001447F7" w:rsidRPr="00CF1517" w:rsidRDefault="001447F7" w:rsidP="001447F7">
            <w:pPr>
              <w:spacing w:line="240" w:lineRule="auto"/>
              <w:ind w:left="-107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14" w:type="pct"/>
          </w:tcPr>
          <w:p w14:paraId="065DE82E" w14:textId="77777777" w:rsidR="001447F7" w:rsidRPr="00CF1517" w:rsidRDefault="001447F7" w:rsidP="001447F7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26" w:type="pct"/>
          </w:tcPr>
          <w:p w14:paraId="5BA0EFC5" w14:textId="77777777" w:rsidR="001447F7" w:rsidRPr="00CF1517" w:rsidRDefault="001447F7" w:rsidP="001447F7">
            <w:pPr>
              <w:spacing w:line="240" w:lineRule="auto"/>
              <w:ind w:left="-107" w:right="-131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00" w:type="pct"/>
          </w:tcPr>
          <w:p w14:paraId="481B4836" w14:textId="77777777" w:rsidR="001447F7" w:rsidRPr="00CF1517" w:rsidRDefault="001447F7" w:rsidP="001447F7">
            <w:pPr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8564FF" w:rsidRPr="00CF1517" w14:paraId="0E7C0D10" w14:textId="77777777" w:rsidTr="001447F7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050846B8" w14:textId="040D26A8" w:rsidR="008564FF" w:rsidRPr="00CF1517" w:rsidRDefault="00086D0E" w:rsidP="008564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37" w:type="pct"/>
            <w:gridSpan w:val="7"/>
          </w:tcPr>
          <w:p w14:paraId="298DA2A3" w14:textId="77777777" w:rsidR="008564FF" w:rsidRPr="00CF1517" w:rsidRDefault="008564FF" w:rsidP="008564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  <w:p w14:paraId="39A51DFC" w14:textId="77777777" w:rsidR="008564FF" w:rsidRPr="00CF1517" w:rsidRDefault="008564FF" w:rsidP="008564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7" w:right="-13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B4B0F" w:rsidRPr="00CF1517" w14:paraId="1AD4E254" w14:textId="77777777" w:rsidTr="008564FF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480DE159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กำไร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(ขาดทุน)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ทางบัญชีก่อนค่าใช้จ่ายภาษีเงินได้ </w:t>
            </w:r>
          </w:p>
        </w:tc>
        <w:tc>
          <w:tcPr>
            <w:tcW w:w="572" w:type="pct"/>
            <w:tcBorders>
              <w:bottom w:val="double" w:sz="4" w:space="0" w:color="auto"/>
            </w:tcBorders>
          </w:tcPr>
          <w:p w14:paraId="578AF88F" w14:textId="172F4EDA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="00BB4B0F"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7</w:t>
            </w:r>
            <w:r w:rsidR="00086D0E" w:rsidRPr="00086D0E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22</w:t>
            </w:r>
          </w:p>
        </w:tc>
        <w:tc>
          <w:tcPr>
            <w:tcW w:w="145" w:type="pct"/>
          </w:tcPr>
          <w:p w14:paraId="096E6F01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51" w:type="pct"/>
            <w:tcBorders>
              <w:bottom w:val="double" w:sz="4" w:space="0" w:color="auto"/>
            </w:tcBorders>
            <w:shd w:val="clear" w:color="auto" w:fill="auto"/>
          </w:tcPr>
          <w:p w14:paraId="6CA51FCD" w14:textId="0ADF8A2F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(</w:t>
            </w:r>
            <w:r w:rsidR="00086D0E" w:rsidRPr="00086D0E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15</w:t>
            </w: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)</w:t>
            </w:r>
          </w:p>
        </w:tc>
        <w:tc>
          <w:tcPr>
            <w:tcW w:w="129" w:type="pct"/>
            <w:shd w:val="clear" w:color="auto" w:fill="auto"/>
          </w:tcPr>
          <w:p w14:paraId="15C1DC48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4" w:type="pct"/>
            <w:tcBorders>
              <w:bottom w:val="double" w:sz="4" w:space="0" w:color="auto"/>
            </w:tcBorders>
            <w:shd w:val="clear" w:color="auto" w:fill="auto"/>
          </w:tcPr>
          <w:p w14:paraId="492C83B5" w14:textId="3D945D26" w:rsidR="00BB4B0F" w:rsidRPr="00CF1517" w:rsidRDefault="004B0B8A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  <w:r w:rsidR="00360B44"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9</w:t>
            </w:r>
          </w:p>
        </w:tc>
        <w:tc>
          <w:tcPr>
            <w:tcW w:w="126" w:type="pct"/>
            <w:shd w:val="clear" w:color="auto" w:fill="auto"/>
          </w:tcPr>
          <w:p w14:paraId="4BC59085" w14:textId="77777777" w:rsidR="00BB4B0F" w:rsidRPr="00CF1517" w:rsidRDefault="00BB4B0F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  <w:tcBorders>
              <w:bottom w:val="double" w:sz="4" w:space="0" w:color="auto"/>
            </w:tcBorders>
            <w:shd w:val="clear" w:color="auto" w:fill="auto"/>
          </w:tcPr>
          <w:p w14:paraId="75460904" w14:textId="7468766F" w:rsidR="00BB4B0F" w:rsidRPr="00CF1517" w:rsidRDefault="00360B44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="00BB4B0F"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5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6</w:t>
            </w:r>
          </w:p>
        </w:tc>
      </w:tr>
      <w:tr w:rsidR="00BB4B0F" w:rsidRPr="00CF1517" w14:paraId="76B6704F" w14:textId="77777777" w:rsidTr="008564FF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73FB7E5D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ภาษีเงินได้คำนวณตามอัตราภาษีที่ใช้</w:t>
            </w:r>
          </w:p>
        </w:tc>
        <w:tc>
          <w:tcPr>
            <w:tcW w:w="572" w:type="pct"/>
            <w:tcBorders>
              <w:top w:val="double" w:sz="4" w:space="0" w:color="auto"/>
            </w:tcBorders>
          </w:tcPr>
          <w:p w14:paraId="122BAB6D" w14:textId="4ACE7E15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5" w:type="pct"/>
          </w:tcPr>
          <w:p w14:paraId="305C2EF8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51" w:type="pct"/>
            <w:tcBorders>
              <w:top w:val="double" w:sz="4" w:space="0" w:color="auto"/>
            </w:tcBorders>
            <w:shd w:val="clear" w:color="auto" w:fill="auto"/>
          </w:tcPr>
          <w:p w14:paraId="5B82A6AD" w14:textId="77DDA1C6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29" w:type="pct"/>
            <w:shd w:val="clear" w:color="auto" w:fill="auto"/>
          </w:tcPr>
          <w:p w14:paraId="3E4118BC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4" w:type="pct"/>
            <w:tcBorders>
              <w:top w:val="double" w:sz="4" w:space="0" w:color="auto"/>
            </w:tcBorders>
            <w:shd w:val="clear" w:color="auto" w:fill="auto"/>
          </w:tcPr>
          <w:p w14:paraId="625EAEA0" w14:textId="5DA0A4C5" w:rsidR="00BB4B0F" w:rsidRPr="00CF1517" w:rsidRDefault="00BB4B0F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126" w:type="pct"/>
            <w:shd w:val="clear" w:color="auto" w:fill="auto"/>
          </w:tcPr>
          <w:p w14:paraId="655E1128" w14:textId="77777777" w:rsidR="00BB4B0F" w:rsidRPr="00CF1517" w:rsidRDefault="00BB4B0F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  <w:shd w:val="clear" w:color="auto" w:fill="auto"/>
          </w:tcPr>
          <w:p w14:paraId="64C50DFC" w14:textId="28153077" w:rsidR="00BB4B0F" w:rsidRPr="00CF1517" w:rsidRDefault="00BB4B0F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(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43</w:t>
            </w:r>
            <w:r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)</w:t>
            </w:r>
          </w:p>
        </w:tc>
      </w:tr>
      <w:tr w:rsidR="00BB4B0F" w:rsidRPr="00CF1517" w14:paraId="6B04A781" w14:textId="77777777" w:rsidTr="008564FF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4FFF78E4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ผลกระทบทางภาษีของรายได้และค่าใช้จ่ายที่ไม่ถือ</w:t>
            </w:r>
          </w:p>
        </w:tc>
        <w:tc>
          <w:tcPr>
            <w:tcW w:w="572" w:type="pct"/>
          </w:tcPr>
          <w:p w14:paraId="16CD95C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5" w:type="pct"/>
          </w:tcPr>
          <w:p w14:paraId="67F7A9B0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51" w:type="pct"/>
            <w:shd w:val="clear" w:color="auto" w:fill="auto"/>
          </w:tcPr>
          <w:p w14:paraId="2335C032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29" w:type="pct"/>
            <w:shd w:val="clear" w:color="auto" w:fill="auto"/>
          </w:tcPr>
          <w:p w14:paraId="601B1049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4" w:type="pct"/>
            <w:shd w:val="clear" w:color="auto" w:fill="auto"/>
          </w:tcPr>
          <w:p w14:paraId="094C9D5C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26" w:type="pct"/>
            <w:shd w:val="clear" w:color="auto" w:fill="auto"/>
          </w:tcPr>
          <w:p w14:paraId="5B3D87EB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  <w:shd w:val="clear" w:color="auto" w:fill="auto"/>
          </w:tcPr>
          <w:p w14:paraId="629436BC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BB4B0F" w:rsidRPr="00CF1517" w14:paraId="3C4AE015" w14:textId="77777777" w:rsidTr="008564FF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2C9AFE92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เป็นรายได้หรือค่าใช้จ่ายทางภาษี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-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572" w:type="pct"/>
          </w:tcPr>
          <w:p w14:paraId="5124E082" w14:textId="6F982ED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)</w:t>
            </w:r>
          </w:p>
        </w:tc>
        <w:tc>
          <w:tcPr>
            <w:tcW w:w="145" w:type="pct"/>
          </w:tcPr>
          <w:p w14:paraId="0EC5C148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51" w:type="pct"/>
            <w:shd w:val="clear" w:color="auto" w:fill="auto"/>
          </w:tcPr>
          <w:p w14:paraId="5394A9C4" w14:textId="683AAF24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</w:p>
        </w:tc>
        <w:tc>
          <w:tcPr>
            <w:tcW w:w="129" w:type="pct"/>
            <w:shd w:val="clear" w:color="auto" w:fill="auto"/>
          </w:tcPr>
          <w:p w14:paraId="0941B06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4" w:type="pct"/>
            <w:shd w:val="clear" w:color="auto" w:fill="auto"/>
          </w:tcPr>
          <w:p w14:paraId="38191DFC" w14:textId="72B50F65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126" w:type="pct"/>
            <w:shd w:val="clear" w:color="auto" w:fill="auto"/>
          </w:tcPr>
          <w:p w14:paraId="36A019B9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0" w:type="pct"/>
            <w:shd w:val="clear" w:color="auto" w:fill="auto"/>
          </w:tcPr>
          <w:p w14:paraId="3707AB7E" w14:textId="6B03E1BA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9</w:t>
            </w:r>
          </w:p>
        </w:tc>
      </w:tr>
      <w:tr w:rsidR="00BB4B0F" w:rsidRPr="00CF1517" w14:paraId="19A49A0B" w14:textId="77777777" w:rsidTr="008564FF">
        <w:tblPrEx>
          <w:tblLook w:val="01E0" w:firstRow="1" w:lastRow="1" w:firstColumn="1" w:lastColumn="1" w:noHBand="0" w:noVBand="0"/>
        </w:tblPrEx>
        <w:trPr>
          <w:trHeight w:hRule="exact" w:val="403"/>
        </w:trPr>
        <w:tc>
          <w:tcPr>
            <w:tcW w:w="2263" w:type="pct"/>
          </w:tcPr>
          <w:p w14:paraId="1F836145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0E374D2A" w14:textId="77686B23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)</w:t>
            </w:r>
          </w:p>
        </w:tc>
        <w:tc>
          <w:tcPr>
            <w:tcW w:w="145" w:type="pct"/>
          </w:tcPr>
          <w:p w14:paraId="7A98077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5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5635DD0" w14:textId="4170B513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119</w:t>
            </w:r>
          </w:p>
        </w:tc>
        <w:tc>
          <w:tcPr>
            <w:tcW w:w="129" w:type="pct"/>
            <w:shd w:val="clear" w:color="auto" w:fill="auto"/>
          </w:tcPr>
          <w:p w14:paraId="4012B886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1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3DBCDB" w14:textId="4B38A808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126" w:type="pct"/>
            <w:shd w:val="clear" w:color="auto" w:fill="auto"/>
          </w:tcPr>
          <w:p w14:paraId="4082DEAC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7A54067" w14:textId="56DFED18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7" w:right="-131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106</w:t>
            </w:r>
          </w:p>
        </w:tc>
      </w:tr>
    </w:tbl>
    <w:p w14:paraId="2088356D" w14:textId="77777777" w:rsidR="00634E17" w:rsidRPr="00CF1517" w:rsidRDefault="00634E17">
      <w:pPr>
        <w:rPr>
          <w:rFonts w:ascii="Angsana New" w:hAnsi="Angsana New" w:cs="Angsana New"/>
          <w:sz w:val="30"/>
          <w:szCs w:val="30"/>
        </w:rPr>
      </w:pPr>
    </w:p>
    <w:p w14:paraId="21379313" w14:textId="77777777" w:rsidR="00F61E8C" w:rsidRPr="00CF1517" w:rsidRDefault="00F61E8C" w:rsidP="00F61E8C">
      <w:pPr>
        <w:spacing w:line="240" w:lineRule="auto"/>
        <w:rPr>
          <w:rFonts w:ascii="Angsana New" w:hAnsi="Angsana New" w:cs="Angsana New"/>
          <w:sz w:val="2"/>
          <w:szCs w:val="2"/>
        </w:rPr>
      </w:pPr>
    </w:p>
    <w:tbl>
      <w:tblPr>
        <w:tblW w:w="9297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4980"/>
        <w:gridCol w:w="1351"/>
        <w:gridCol w:w="271"/>
        <w:gridCol w:w="1171"/>
        <w:gridCol w:w="271"/>
        <w:gridCol w:w="1253"/>
      </w:tblGrid>
      <w:tr w:rsidR="00FB0745" w:rsidRPr="00CF1517" w14:paraId="5257AA10" w14:textId="77777777" w:rsidTr="00E202AC">
        <w:trPr>
          <w:trHeight w:hRule="exact" w:val="374"/>
        </w:trPr>
        <w:tc>
          <w:tcPr>
            <w:tcW w:w="2678" w:type="pct"/>
          </w:tcPr>
          <w:p w14:paraId="695CBE9D" w14:textId="7E8DBDF0" w:rsidR="00FB0745" w:rsidRPr="00CF1517" w:rsidRDefault="00E202AC" w:rsidP="00E8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2322" w:type="pct"/>
            <w:gridSpan w:val="5"/>
          </w:tcPr>
          <w:p w14:paraId="26096AEC" w14:textId="0D6ECF55" w:rsidR="00FB0745" w:rsidRPr="00CF1517" w:rsidRDefault="00FB0745" w:rsidP="00DA59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61E8C" w:rsidRPr="00CF1517" w14:paraId="7206A840" w14:textId="77777777" w:rsidTr="00E202AC">
        <w:trPr>
          <w:trHeight w:hRule="exact" w:val="374"/>
        </w:trPr>
        <w:tc>
          <w:tcPr>
            <w:tcW w:w="2678" w:type="pct"/>
          </w:tcPr>
          <w:p w14:paraId="3E427532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อัตราภาษีที่ใช้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(ร้อยละ)</w:t>
            </w:r>
          </w:p>
        </w:tc>
        <w:tc>
          <w:tcPr>
            <w:tcW w:w="726" w:type="pct"/>
          </w:tcPr>
          <w:p w14:paraId="1696DCC1" w14:textId="71809222" w:rsidR="00F61E8C" w:rsidRPr="00CF1517" w:rsidRDefault="00360B44" w:rsidP="00F61E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46" w:type="pct"/>
          </w:tcPr>
          <w:p w14:paraId="349F8692" w14:textId="77777777" w:rsidR="00F61E8C" w:rsidRPr="00CF1517" w:rsidRDefault="00F61E8C" w:rsidP="00F61E8C">
            <w:pPr>
              <w:spacing w:line="240" w:lineRule="auto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30" w:type="pct"/>
          </w:tcPr>
          <w:p w14:paraId="66FA5A31" w14:textId="654FDC3B" w:rsidR="00F61E8C" w:rsidRPr="00CF1517" w:rsidRDefault="00086D0E" w:rsidP="00F61E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46" w:type="pct"/>
          </w:tcPr>
          <w:p w14:paraId="2D62EAC2" w14:textId="77777777" w:rsidR="00F61E8C" w:rsidRPr="00CF1517" w:rsidRDefault="00F61E8C" w:rsidP="00F61E8C">
            <w:pPr>
              <w:spacing w:line="240" w:lineRule="auto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75" w:type="pct"/>
          </w:tcPr>
          <w:p w14:paraId="46D4EFF7" w14:textId="77777777" w:rsidR="00F61E8C" w:rsidRPr="00CF1517" w:rsidRDefault="00F61E8C" w:rsidP="00F61E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</w:tr>
      <w:tr w:rsidR="00F61E8C" w:rsidRPr="00CF1517" w14:paraId="2C9416D2" w14:textId="77777777" w:rsidTr="00E202AC">
        <w:trPr>
          <w:trHeight w:hRule="exact" w:val="374"/>
        </w:trPr>
        <w:tc>
          <w:tcPr>
            <w:tcW w:w="2678" w:type="pct"/>
          </w:tcPr>
          <w:p w14:paraId="04719112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726" w:type="pct"/>
          </w:tcPr>
          <w:p w14:paraId="13D70FB9" w14:textId="77777777" w:rsidR="00F61E8C" w:rsidRPr="00CF1517" w:rsidRDefault="00F61E8C" w:rsidP="00F61E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3C82D7D1" w14:textId="77777777" w:rsidR="00F61E8C" w:rsidRPr="00CF1517" w:rsidRDefault="00F61E8C" w:rsidP="00F61E8C">
            <w:pPr>
              <w:spacing w:line="240" w:lineRule="auto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30" w:type="pct"/>
          </w:tcPr>
          <w:p w14:paraId="029E3BD4" w14:textId="77777777" w:rsidR="00F61E8C" w:rsidRPr="00CF1517" w:rsidRDefault="00F61E8C" w:rsidP="00F61E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  <w:tc>
          <w:tcPr>
            <w:tcW w:w="146" w:type="pct"/>
          </w:tcPr>
          <w:p w14:paraId="0B69F1C3" w14:textId="77777777" w:rsidR="00F61E8C" w:rsidRPr="00CF1517" w:rsidRDefault="00F61E8C" w:rsidP="00F61E8C">
            <w:pPr>
              <w:spacing w:line="240" w:lineRule="auto"/>
              <w:jc w:val="both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675" w:type="pct"/>
          </w:tcPr>
          <w:p w14:paraId="7A6C6CBA" w14:textId="77777777" w:rsidR="00F61E8C" w:rsidRPr="00CF1517" w:rsidRDefault="00F61E8C" w:rsidP="00F61E8C">
            <w:pPr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F61E8C" w:rsidRPr="00CF1517" w14:paraId="0928FC35" w14:textId="77777777" w:rsidTr="00E202AC">
        <w:trPr>
          <w:trHeight w:hRule="exact" w:val="374"/>
        </w:trPr>
        <w:tc>
          <w:tcPr>
            <w:tcW w:w="2678" w:type="pct"/>
          </w:tcPr>
          <w:p w14:paraId="483C3933" w14:textId="4F9E591F" w:rsidR="00F61E8C" w:rsidRPr="00CF1517" w:rsidRDefault="00086D0E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726" w:type="pct"/>
          </w:tcPr>
          <w:p w14:paraId="496B3B3C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37"/>
              </w:tabs>
              <w:spacing w:line="240" w:lineRule="auto"/>
              <w:ind w:left="-81" w:right="7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31CC413E" w14:textId="77777777" w:rsidR="00F61E8C" w:rsidRPr="00CF1517" w:rsidRDefault="00F61E8C" w:rsidP="00F61E8C">
            <w:pPr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</w:tcPr>
          <w:p w14:paraId="03EFB634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37"/>
              </w:tabs>
              <w:spacing w:line="240" w:lineRule="auto"/>
              <w:ind w:left="-81" w:right="7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1E2D91BB" w14:textId="77777777" w:rsidR="00F61E8C" w:rsidRPr="00CF1517" w:rsidRDefault="00F61E8C" w:rsidP="00F61E8C">
            <w:pPr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5" w:type="pct"/>
          </w:tcPr>
          <w:p w14:paraId="553C662F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37"/>
              </w:tabs>
              <w:spacing w:line="240" w:lineRule="auto"/>
              <w:ind w:left="-81" w:right="7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61E8C" w:rsidRPr="00CF1517" w14:paraId="07DA1312" w14:textId="77777777" w:rsidTr="00E202AC">
        <w:trPr>
          <w:trHeight w:hRule="exact" w:val="374"/>
        </w:trPr>
        <w:tc>
          <w:tcPr>
            <w:tcW w:w="2678" w:type="pct"/>
          </w:tcPr>
          <w:p w14:paraId="04603CA6" w14:textId="19D89DBA" w:rsidR="00F61E8C" w:rsidRPr="00CF1517" w:rsidRDefault="00457C5D" w:rsidP="00663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กำไร</w:t>
            </w:r>
            <w:r w:rsidR="00F61E8C"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ทางบัญชีก่อนค่าใช้จ่ายภาษีเงินได้ </w:t>
            </w:r>
          </w:p>
        </w:tc>
        <w:tc>
          <w:tcPr>
            <w:tcW w:w="726" w:type="pct"/>
            <w:tcBorders>
              <w:bottom w:val="double" w:sz="4" w:space="0" w:color="auto"/>
            </w:tcBorders>
            <w:shd w:val="clear" w:color="auto" w:fill="auto"/>
          </w:tcPr>
          <w:p w14:paraId="7B03530A" w14:textId="0EEC7A36" w:rsidR="00F61E8C" w:rsidRPr="00CF1517" w:rsidRDefault="00360B44" w:rsidP="009353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185</w:t>
            </w:r>
          </w:p>
        </w:tc>
        <w:tc>
          <w:tcPr>
            <w:tcW w:w="146" w:type="pct"/>
            <w:shd w:val="clear" w:color="auto" w:fill="auto"/>
          </w:tcPr>
          <w:p w14:paraId="4995A350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tcBorders>
              <w:bottom w:val="double" w:sz="4" w:space="0" w:color="auto"/>
            </w:tcBorders>
            <w:shd w:val="clear" w:color="auto" w:fill="auto"/>
          </w:tcPr>
          <w:p w14:paraId="0CA7177F" w14:textId="491E6E17" w:rsidR="00F61E8C" w:rsidRPr="00CF1517" w:rsidRDefault="00360B44" w:rsidP="009353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="00BB4A52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56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</w:t>
            </w:r>
          </w:p>
        </w:tc>
        <w:tc>
          <w:tcPr>
            <w:tcW w:w="146" w:type="pct"/>
            <w:shd w:val="clear" w:color="auto" w:fill="auto"/>
          </w:tcPr>
          <w:p w14:paraId="013D180A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5" w:type="pct"/>
            <w:tcBorders>
              <w:bottom w:val="double" w:sz="4" w:space="0" w:color="auto"/>
            </w:tcBorders>
            <w:shd w:val="clear" w:color="auto" w:fill="auto"/>
          </w:tcPr>
          <w:p w14:paraId="1FCFF441" w14:textId="5078C645" w:rsidR="00F61E8C" w:rsidRPr="00CF1517" w:rsidRDefault="00360B44" w:rsidP="00B014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BB4A52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9</w:t>
            </w:r>
          </w:p>
        </w:tc>
      </w:tr>
      <w:tr w:rsidR="00F61E8C" w:rsidRPr="00CF1517" w14:paraId="64CF9064" w14:textId="77777777" w:rsidTr="00E202AC">
        <w:trPr>
          <w:trHeight w:hRule="exact" w:val="374"/>
        </w:trPr>
        <w:tc>
          <w:tcPr>
            <w:tcW w:w="2678" w:type="pct"/>
          </w:tcPr>
          <w:p w14:paraId="541A5405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ภาษีเงินได้คำนวณตามอัตราภาษีที่ใช้</w:t>
            </w:r>
          </w:p>
        </w:tc>
        <w:tc>
          <w:tcPr>
            <w:tcW w:w="726" w:type="pct"/>
            <w:tcBorders>
              <w:top w:val="double" w:sz="4" w:space="0" w:color="auto"/>
            </w:tcBorders>
            <w:shd w:val="clear" w:color="auto" w:fill="auto"/>
          </w:tcPr>
          <w:p w14:paraId="11162809" w14:textId="0980355D" w:rsidR="00F0561E" w:rsidRPr="00CF1517" w:rsidRDefault="00BB4A52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  <w:shd w:val="clear" w:color="auto" w:fill="auto"/>
          </w:tcPr>
          <w:p w14:paraId="1A0AA5C2" w14:textId="77777777" w:rsidR="00F61E8C" w:rsidRPr="00CF1517" w:rsidRDefault="00F61E8C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tcBorders>
              <w:top w:val="double" w:sz="4" w:space="0" w:color="auto"/>
            </w:tcBorders>
            <w:shd w:val="clear" w:color="auto" w:fill="auto"/>
          </w:tcPr>
          <w:p w14:paraId="2585B7B4" w14:textId="49A28FAA" w:rsidR="00F61E8C" w:rsidRPr="00CF1517" w:rsidRDefault="004B0B8A" w:rsidP="00F0561E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  <w:r w:rsidR="00E967B9" w:rsidRPr="00E967B9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</w:p>
        </w:tc>
        <w:tc>
          <w:tcPr>
            <w:tcW w:w="146" w:type="pct"/>
            <w:shd w:val="clear" w:color="auto" w:fill="auto"/>
          </w:tcPr>
          <w:p w14:paraId="15E53F06" w14:textId="77777777" w:rsidR="00F61E8C" w:rsidRPr="00CF1517" w:rsidRDefault="00F61E8C" w:rsidP="00F61E8C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5" w:type="pct"/>
            <w:tcBorders>
              <w:top w:val="double" w:sz="4" w:space="0" w:color="auto"/>
            </w:tcBorders>
            <w:shd w:val="clear" w:color="auto" w:fill="auto"/>
          </w:tcPr>
          <w:p w14:paraId="16AF795D" w14:textId="64804595" w:rsidR="00F61E8C" w:rsidRPr="00CF1517" w:rsidRDefault="004B0B8A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</w:p>
        </w:tc>
      </w:tr>
      <w:tr w:rsidR="008232A4" w:rsidRPr="00CF1517" w14:paraId="4552BB41" w14:textId="77777777" w:rsidTr="00E202AC">
        <w:trPr>
          <w:trHeight w:hRule="exact" w:val="374"/>
        </w:trPr>
        <w:tc>
          <w:tcPr>
            <w:tcW w:w="2678" w:type="pct"/>
          </w:tcPr>
          <w:p w14:paraId="09E34198" w14:textId="77777777" w:rsidR="008232A4" w:rsidRPr="00CF1517" w:rsidRDefault="008B728B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ผลกระทบทางภาษีของรายได้และค่าใช้จ่ายที่ไม่ถือ</w:t>
            </w:r>
          </w:p>
        </w:tc>
        <w:tc>
          <w:tcPr>
            <w:tcW w:w="726" w:type="pct"/>
            <w:shd w:val="clear" w:color="auto" w:fill="auto"/>
          </w:tcPr>
          <w:p w14:paraId="6E5821F5" w14:textId="77777777" w:rsidR="008232A4" w:rsidRPr="00CF1517" w:rsidRDefault="008232A4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6" w:type="pct"/>
            <w:shd w:val="clear" w:color="auto" w:fill="auto"/>
          </w:tcPr>
          <w:p w14:paraId="461BA79E" w14:textId="77777777" w:rsidR="008232A4" w:rsidRPr="00CF1517" w:rsidRDefault="008232A4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shd w:val="clear" w:color="auto" w:fill="auto"/>
          </w:tcPr>
          <w:p w14:paraId="2DFA3CBB" w14:textId="77777777" w:rsidR="008232A4" w:rsidRPr="00CF1517" w:rsidRDefault="008232A4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6" w:type="pct"/>
            <w:shd w:val="clear" w:color="auto" w:fill="auto"/>
          </w:tcPr>
          <w:p w14:paraId="73F88DB9" w14:textId="77777777" w:rsidR="008232A4" w:rsidRPr="00CF1517" w:rsidRDefault="008232A4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5" w:type="pct"/>
            <w:shd w:val="clear" w:color="auto" w:fill="auto"/>
          </w:tcPr>
          <w:p w14:paraId="2161F077" w14:textId="77777777" w:rsidR="008232A4" w:rsidRPr="00CF1517" w:rsidRDefault="008232A4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8232A4" w:rsidRPr="00CF1517" w14:paraId="4E949087" w14:textId="77777777" w:rsidTr="00E202AC">
        <w:trPr>
          <w:trHeight w:hRule="exact" w:val="374"/>
        </w:trPr>
        <w:tc>
          <w:tcPr>
            <w:tcW w:w="2678" w:type="pct"/>
          </w:tcPr>
          <w:p w14:paraId="11E68508" w14:textId="77777777" w:rsidR="008232A4" w:rsidRPr="00CF1517" w:rsidRDefault="008232A4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</w:t>
            </w:r>
            <w:r w:rsidR="008B728B"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เป็นรายได้หรือค่าใช้จ่ายทางภาษี </w:t>
            </w:r>
            <w:r w:rsidR="009A6349"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  <w:r w:rsidR="008B728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B728B" w:rsidRPr="00CF1517">
              <w:rPr>
                <w:rFonts w:ascii="Angsana New" w:hAnsi="Angsana New" w:cs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726" w:type="pct"/>
            <w:shd w:val="clear" w:color="auto" w:fill="auto"/>
          </w:tcPr>
          <w:p w14:paraId="538A4445" w14:textId="73A8B2BD" w:rsidR="008232A4" w:rsidRPr="00CF1517" w:rsidRDefault="00360B44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6</w:t>
            </w:r>
          </w:p>
        </w:tc>
        <w:tc>
          <w:tcPr>
            <w:tcW w:w="146" w:type="pct"/>
            <w:shd w:val="clear" w:color="auto" w:fill="auto"/>
          </w:tcPr>
          <w:p w14:paraId="7A69E607" w14:textId="77777777" w:rsidR="008232A4" w:rsidRPr="00CF1517" w:rsidRDefault="008232A4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shd w:val="clear" w:color="auto" w:fill="auto"/>
          </w:tcPr>
          <w:p w14:paraId="4BAA8803" w14:textId="486529B6" w:rsidR="008232A4" w:rsidRPr="00CF1517" w:rsidRDefault="00BB4A52" w:rsidP="00CE42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)</w:t>
            </w:r>
          </w:p>
        </w:tc>
        <w:tc>
          <w:tcPr>
            <w:tcW w:w="146" w:type="pct"/>
            <w:shd w:val="clear" w:color="auto" w:fill="auto"/>
          </w:tcPr>
          <w:p w14:paraId="6830C376" w14:textId="77777777" w:rsidR="008232A4" w:rsidRPr="00CF1517" w:rsidRDefault="008232A4" w:rsidP="00F61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5" w:type="pct"/>
            <w:shd w:val="clear" w:color="auto" w:fill="auto"/>
          </w:tcPr>
          <w:p w14:paraId="31C7870B" w14:textId="794FBE56" w:rsidR="008232A4" w:rsidRPr="00CF1517" w:rsidRDefault="00BB4A52" w:rsidP="00B014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)</w:t>
            </w:r>
          </w:p>
        </w:tc>
      </w:tr>
      <w:tr w:rsidR="005313A8" w:rsidRPr="00CF1517" w14:paraId="1C9EF11E" w14:textId="77777777" w:rsidTr="00E202AC">
        <w:trPr>
          <w:trHeight w:hRule="exact" w:val="374"/>
        </w:trPr>
        <w:tc>
          <w:tcPr>
            <w:tcW w:w="2678" w:type="pct"/>
          </w:tcPr>
          <w:p w14:paraId="34797B96" w14:textId="77777777" w:rsidR="005313A8" w:rsidRPr="00CF1517" w:rsidRDefault="005313A8" w:rsidP="005313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72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386FC97" w14:textId="4448DB4F" w:rsidR="005313A8" w:rsidRPr="00CF1517" w:rsidRDefault="00360B44" w:rsidP="002527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right="-106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6</w:t>
            </w:r>
          </w:p>
        </w:tc>
        <w:tc>
          <w:tcPr>
            <w:tcW w:w="146" w:type="pct"/>
            <w:shd w:val="clear" w:color="auto" w:fill="auto"/>
          </w:tcPr>
          <w:p w14:paraId="5C94F130" w14:textId="77777777" w:rsidR="005313A8" w:rsidRPr="00CF1517" w:rsidRDefault="005313A8" w:rsidP="005313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3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8F5B174" w14:textId="0B1C7C29" w:rsidR="005313A8" w:rsidRPr="00CF1517" w:rsidRDefault="004B0B8A" w:rsidP="005313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</w:p>
        </w:tc>
        <w:tc>
          <w:tcPr>
            <w:tcW w:w="146" w:type="pct"/>
            <w:shd w:val="clear" w:color="auto" w:fill="auto"/>
          </w:tcPr>
          <w:p w14:paraId="64A58202" w14:textId="77777777" w:rsidR="005313A8" w:rsidRPr="00CF1517" w:rsidRDefault="005313A8" w:rsidP="005313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7982E2" w14:textId="6BB464EE" w:rsidR="005313A8" w:rsidRPr="00CF1517" w:rsidRDefault="00360B44" w:rsidP="00B014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9</w:t>
            </w:r>
          </w:p>
        </w:tc>
      </w:tr>
    </w:tbl>
    <w:p w14:paraId="1894DDA6" w14:textId="77777777" w:rsidR="001447F7" w:rsidRPr="00CF1517" w:rsidRDefault="001447F7" w:rsidP="00FF2B71">
      <w:pPr>
        <w:tabs>
          <w:tab w:val="left" w:pos="540"/>
        </w:tabs>
        <w:ind w:left="540" w:right="-1080"/>
        <w:rPr>
          <w:rFonts w:ascii="Angsana New" w:hAnsi="Angsana New" w:cs="Angsana New"/>
          <w:i/>
          <w:iCs/>
          <w:sz w:val="30"/>
          <w:szCs w:val="30"/>
        </w:rPr>
      </w:pPr>
    </w:p>
    <w:tbl>
      <w:tblPr>
        <w:tblW w:w="9297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4980"/>
        <w:gridCol w:w="1354"/>
        <w:gridCol w:w="271"/>
        <w:gridCol w:w="1171"/>
        <w:gridCol w:w="271"/>
        <w:gridCol w:w="1250"/>
      </w:tblGrid>
      <w:tr w:rsidR="008564FF" w:rsidRPr="00CF1517" w14:paraId="0DBB189D" w14:textId="77777777" w:rsidTr="00DD6ED1">
        <w:trPr>
          <w:trHeight w:hRule="exact" w:val="374"/>
        </w:trPr>
        <w:tc>
          <w:tcPr>
            <w:tcW w:w="2678" w:type="pct"/>
          </w:tcPr>
          <w:p w14:paraId="63609B9F" w14:textId="14FC9626" w:rsidR="008564FF" w:rsidRPr="00CF1517" w:rsidRDefault="00086D0E" w:rsidP="008564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728" w:type="pct"/>
          </w:tcPr>
          <w:p w14:paraId="0C3F0CB7" w14:textId="77777777" w:rsidR="008564FF" w:rsidRPr="00CF1517" w:rsidRDefault="008564FF" w:rsidP="008564F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37"/>
              </w:tabs>
              <w:spacing w:line="240" w:lineRule="auto"/>
              <w:ind w:left="-81" w:right="7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69D775CF" w14:textId="77777777" w:rsidR="008564FF" w:rsidRPr="00CF1517" w:rsidRDefault="008564FF" w:rsidP="008564FF">
            <w:pPr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</w:tcPr>
          <w:p w14:paraId="09CF8249" w14:textId="77777777" w:rsidR="008564FF" w:rsidRPr="00CF1517" w:rsidRDefault="008564FF" w:rsidP="008564F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37"/>
              </w:tabs>
              <w:spacing w:line="240" w:lineRule="auto"/>
              <w:ind w:left="-81" w:right="7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78C5D633" w14:textId="77777777" w:rsidR="008564FF" w:rsidRPr="00CF1517" w:rsidRDefault="008564FF" w:rsidP="008564FF">
            <w:pPr>
              <w:spacing w:line="240" w:lineRule="auto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2" w:type="pct"/>
          </w:tcPr>
          <w:p w14:paraId="58B75EC2" w14:textId="77777777" w:rsidR="008564FF" w:rsidRPr="00CF1517" w:rsidRDefault="008564FF" w:rsidP="008564F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37"/>
              </w:tabs>
              <w:spacing w:line="240" w:lineRule="auto"/>
              <w:ind w:left="-81" w:right="72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B4B0F" w:rsidRPr="00CF1517" w14:paraId="77946A97" w14:textId="77777777" w:rsidTr="00DD6ED1">
        <w:trPr>
          <w:trHeight w:hRule="exact" w:val="374"/>
        </w:trPr>
        <w:tc>
          <w:tcPr>
            <w:tcW w:w="2678" w:type="pct"/>
          </w:tcPr>
          <w:p w14:paraId="5DABF43C" w14:textId="5B8FF519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กำไรทางบัญชีก่อนค่าใช้จ่ายภาษีเงินได้ </w:t>
            </w:r>
          </w:p>
        </w:tc>
        <w:tc>
          <w:tcPr>
            <w:tcW w:w="728" w:type="pct"/>
            <w:tcBorders>
              <w:bottom w:val="double" w:sz="4" w:space="0" w:color="auto"/>
            </w:tcBorders>
            <w:shd w:val="clear" w:color="auto" w:fill="auto"/>
          </w:tcPr>
          <w:p w14:paraId="28C57A4A" w14:textId="4EEFD6C8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678</w:t>
            </w:r>
          </w:p>
        </w:tc>
        <w:tc>
          <w:tcPr>
            <w:tcW w:w="146" w:type="pct"/>
            <w:shd w:val="clear" w:color="auto" w:fill="auto"/>
          </w:tcPr>
          <w:p w14:paraId="3AF1303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tcBorders>
              <w:bottom w:val="double" w:sz="4" w:space="0" w:color="auto"/>
            </w:tcBorders>
            <w:shd w:val="clear" w:color="auto" w:fill="auto"/>
          </w:tcPr>
          <w:p w14:paraId="51D384D2" w14:textId="1EE223DB" w:rsidR="00BB4B0F" w:rsidRPr="00CF1517" w:rsidRDefault="004B0B8A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33</w:t>
            </w:r>
            <w:r w:rsidR="00360B44"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6</w:t>
            </w:r>
          </w:p>
        </w:tc>
        <w:tc>
          <w:tcPr>
            <w:tcW w:w="146" w:type="pct"/>
            <w:shd w:val="clear" w:color="auto" w:fill="auto"/>
          </w:tcPr>
          <w:p w14:paraId="3A9B5A22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2" w:type="pct"/>
            <w:tcBorders>
              <w:bottom w:val="double" w:sz="4" w:space="0" w:color="auto"/>
            </w:tcBorders>
            <w:shd w:val="clear" w:color="auto" w:fill="auto"/>
          </w:tcPr>
          <w:p w14:paraId="74DDAF21" w14:textId="2895D4B7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BB4B0F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01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</w:p>
        </w:tc>
      </w:tr>
      <w:tr w:rsidR="00BB4B0F" w:rsidRPr="00CF1517" w14:paraId="2162B0A2" w14:textId="77777777" w:rsidTr="00DD6ED1">
        <w:trPr>
          <w:trHeight w:hRule="exact" w:val="374"/>
        </w:trPr>
        <w:tc>
          <w:tcPr>
            <w:tcW w:w="2678" w:type="pct"/>
          </w:tcPr>
          <w:p w14:paraId="13CA0863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ภาษีเงินได้คำนวณตามอัตราภาษีที่ใช้</w:t>
            </w:r>
          </w:p>
        </w:tc>
        <w:tc>
          <w:tcPr>
            <w:tcW w:w="728" w:type="pct"/>
            <w:tcBorders>
              <w:top w:val="double" w:sz="4" w:space="0" w:color="auto"/>
            </w:tcBorders>
            <w:shd w:val="clear" w:color="auto" w:fill="auto"/>
          </w:tcPr>
          <w:p w14:paraId="48B0763C" w14:textId="7EFF5A11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6" w:type="pct"/>
            <w:shd w:val="clear" w:color="auto" w:fill="auto"/>
          </w:tcPr>
          <w:p w14:paraId="34B4C572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tcBorders>
              <w:top w:val="double" w:sz="4" w:space="0" w:color="auto"/>
            </w:tcBorders>
            <w:shd w:val="clear" w:color="auto" w:fill="auto"/>
          </w:tcPr>
          <w:p w14:paraId="1607849A" w14:textId="3C3AB381" w:rsidR="00BB4B0F" w:rsidRPr="00CF1517" w:rsidRDefault="00360B44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67</w:t>
            </w:r>
          </w:p>
        </w:tc>
        <w:tc>
          <w:tcPr>
            <w:tcW w:w="146" w:type="pct"/>
            <w:shd w:val="clear" w:color="auto" w:fill="auto"/>
          </w:tcPr>
          <w:p w14:paraId="3976C7C9" w14:textId="77777777" w:rsidR="00BB4B0F" w:rsidRPr="00CF1517" w:rsidRDefault="00BB4B0F" w:rsidP="00BB4B0F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2" w:type="pct"/>
            <w:tcBorders>
              <w:top w:val="double" w:sz="4" w:space="0" w:color="auto"/>
            </w:tcBorders>
            <w:shd w:val="clear" w:color="auto" w:fill="auto"/>
          </w:tcPr>
          <w:p w14:paraId="1CDB3A92" w14:textId="6A2F08F5" w:rsidR="00BB4B0F" w:rsidRPr="00CF1517" w:rsidRDefault="00360B4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67</w:t>
            </w:r>
          </w:p>
        </w:tc>
      </w:tr>
      <w:tr w:rsidR="00BB4B0F" w:rsidRPr="00CF1517" w14:paraId="03AEC2DB" w14:textId="77777777" w:rsidTr="00DD6ED1">
        <w:trPr>
          <w:trHeight w:hRule="exact" w:val="374"/>
        </w:trPr>
        <w:tc>
          <w:tcPr>
            <w:tcW w:w="2678" w:type="pct"/>
          </w:tcPr>
          <w:p w14:paraId="621EF62A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ผลกระทบทางภาษีของรายได้และค่าใช้จ่ายที่ไม่ถือ</w:t>
            </w:r>
          </w:p>
        </w:tc>
        <w:tc>
          <w:tcPr>
            <w:tcW w:w="728" w:type="pct"/>
            <w:shd w:val="clear" w:color="auto" w:fill="auto"/>
          </w:tcPr>
          <w:p w14:paraId="58D695C1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6" w:type="pct"/>
            <w:shd w:val="clear" w:color="auto" w:fill="auto"/>
          </w:tcPr>
          <w:p w14:paraId="3B3BE78D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shd w:val="clear" w:color="auto" w:fill="auto"/>
          </w:tcPr>
          <w:p w14:paraId="042EEF48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6" w:type="pct"/>
            <w:shd w:val="clear" w:color="auto" w:fill="auto"/>
          </w:tcPr>
          <w:p w14:paraId="179E5594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2" w:type="pct"/>
            <w:shd w:val="clear" w:color="auto" w:fill="auto"/>
          </w:tcPr>
          <w:p w14:paraId="3045DFFD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BB4B0F" w:rsidRPr="00CF1517" w14:paraId="776C9B27" w14:textId="77777777" w:rsidTr="00DD6ED1">
        <w:trPr>
          <w:trHeight w:hRule="exact" w:val="374"/>
        </w:trPr>
        <w:tc>
          <w:tcPr>
            <w:tcW w:w="2678" w:type="pct"/>
          </w:tcPr>
          <w:p w14:paraId="62760C25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เป็นรายได้หรือค่าใช้จ่ายทางภาษี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-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728" w:type="pct"/>
            <w:shd w:val="clear" w:color="auto" w:fill="auto"/>
          </w:tcPr>
          <w:p w14:paraId="65BCD74F" w14:textId="1A20B626" w:rsidR="00BB4B0F" w:rsidRPr="00CF1517" w:rsidRDefault="004B0B8A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</w:p>
        </w:tc>
        <w:tc>
          <w:tcPr>
            <w:tcW w:w="146" w:type="pct"/>
            <w:shd w:val="clear" w:color="auto" w:fill="auto"/>
          </w:tcPr>
          <w:p w14:paraId="189CD2CF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30" w:type="pct"/>
            <w:shd w:val="clear" w:color="auto" w:fill="auto"/>
          </w:tcPr>
          <w:p w14:paraId="53501242" w14:textId="1E1407C3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88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)</w:t>
            </w:r>
          </w:p>
        </w:tc>
        <w:tc>
          <w:tcPr>
            <w:tcW w:w="146" w:type="pct"/>
            <w:shd w:val="clear" w:color="auto" w:fill="auto"/>
          </w:tcPr>
          <w:p w14:paraId="41D95D9F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2" w:type="pct"/>
            <w:shd w:val="clear" w:color="auto" w:fill="auto"/>
          </w:tcPr>
          <w:p w14:paraId="4AE968F7" w14:textId="20ABA900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)</w:t>
            </w:r>
          </w:p>
        </w:tc>
      </w:tr>
      <w:tr w:rsidR="00BB4B0F" w:rsidRPr="00CF1517" w14:paraId="5ED52EFA" w14:textId="77777777" w:rsidTr="00DD6ED1">
        <w:trPr>
          <w:trHeight w:hRule="exact" w:val="374"/>
        </w:trPr>
        <w:tc>
          <w:tcPr>
            <w:tcW w:w="2678" w:type="pct"/>
          </w:tcPr>
          <w:p w14:paraId="1C8915B1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72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211D7C7" w14:textId="4F9D9B28" w:rsidR="00BB4B0F" w:rsidRPr="00CF1517" w:rsidRDefault="004B0B8A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right="-106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</w:t>
            </w:r>
          </w:p>
        </w:tc>
        <w:tc>
          <w:tcPr>
            <w:tcW w:w="146" w:type="pct"/>
            <w:shd w:val="clear" w:color="auto" w:fill="auto"/>
          </w:tcPr>
          <w:p w14:paraId="118FDB24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3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6D6B27E" w14:textId="09D84928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(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)</w:t>
            </w:r>
          </w:p>
        </w:tc>
        <w:tc>
          <w:tcPr>
            <w:tcW w:w="146" w:type="pct"/>
            <w:shd w:val="clear" w:color="auto" w:fill="auto"/>
          </w:tcPr>
          <w:p w14:paraId="058A7161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6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2C5568" w14:textId="69BF6CFB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10" w:right="-106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(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17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)</w:t>
            </w:r>
          </w:p>
        </w:tc>
      </w:tr>
    </w:tbl>
    <w:p w14:paraId="651958F4" w14:textId="77777777" w:rsidR="00AD1565" w:rsidRPr="00CF1517" w:rsidRDefault="00AD1565" w:rsidP="00FF2B71">
      <w:pPr>
        <w:tabs>
          <w:tab w:val="left" w:pos="540"/>
        </w:tabs>
        <w:ind w:left="540" w:right="-1080"/>
        <w:rPr>
          <w:rFonts w:ascii="Angsana New" w:hAnsi="Angsana New" w:cs="Angsana New"/>
          <w:i/>
          <w:iCs/>
          <w:sz w:val="30"/>
          <w:szCs w:val="30"/>
        </w:rPr>
      </w:pPr>
    </w:p>
    <w:tbl>
      <w:tblPr>
        <w:tblW w:w="9351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140"/>
        <w:gridCol w:w="1094"/>
        <w:gridCol w:w="245"/>
        <w:gridCol w:w="1049"/>
        <w:gridCol w:w="365"/>
        <w:gridCol w:w="1102"/>
        <w:gridCol w:w="269"/>
        <w:gridCol w:w="1087"/>
      </w:tblGrid>
      <w:tr w:rsidR="003C5E82" w:rsidRPr="00CF1517" w14:paraId="41740ABD" w14:textId="77777777" w:rsidTr="00634E17">
        <w:trPr>
          <w:trHeight w:hRule="exact" w:val="397"/>
        </w:trPr>
        <w:tc>
          <w:tcPr>
            <w:tcW w:w="2214" w:type="pct"/>
          </w:tcPr>
          <w:p w14:paraId="7E89DB51" w14:textId="4AC33408" w:rsidR="003C5E82" w:rsidRPr="00CF1517" w:rsidRDefault="00795CB1" w:rsidP="00972B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สินทรัพย์และหนี้สินภาษีเงินได้รอการตัดบัญชี</w:t>
            </w:r>
          </w:p>
        </w:tc>
        <w:tc>
          <w:tcPr>
            <w:tcW w:w="1277" w:type="pct"/>
            <w:gridSpan w:val="3"/>
          </w:tcPr>
          <w:p w14:paraId="09AF9D47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95" w:type="pct"/>
          </w:tcPr>
          <w:p w14:paraId="3131612B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4" w:type="pct"/>
            <w:gridSpan w:val="3"/>
          </w:tcPr>
          <w:p w14:paraId="4E698730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C5E82" w:rsidRPr="00CF1517" w14:paraId="78211BDE" w14:textId="77777777" w:rsidTr="00634E17">
        <w:trPr>
          <w:trHeight w:hRule="exact" w:val="397"/>
        </w:trPr>
        <w:tc>
          <w:tcPr>
            <w:tcW w:w="2214" w:type="pct"/>
            <w:vAlign w:val="bottom"/>
          </w:tcPr>
          <w:p w14:paraId="1BCCC762" w14:textId="26EF70B2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1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85" w:type="pct"/>
            <w:vAlign w:val="bottom"/>
          </w:tcPr>
          <w:p w14:paraId="1A09C276" w14:textId="0DD96A03" w:rsidR="003C5E82" w:rsidRPr="00CF1517" w:rsidRDefault="00086D0E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1" w:type="pct"/>
            <w:vAlign w:val="bottom"/>
          </w:tcPr>
          <w:p w14:paraId="0375E3C4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1" w:type="pct"/>
            <w:vAlign w:val="bottom"/>
          </w:tcPr>
          <w:p w14:paraId="5CAF80D6" w14:textId="1E79E20E" w:rsidR="003C5E82" w:rsidRPr="00CF1517" w:rsidRDefault="00086D0E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95" w:type="pct"/>
            <w:vAlign w:val="bottom"/>
          </w:tcPr>
          <w:p w14:paraId="53EE7924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9" w:type="pct"/>
            <w:vAlign w:val="bottom"/>
          </w:tcPr>
          <w:p w14:paraId="7EAA4D64" w14:textId="5CEDC40D" w:rsidR="003C5E82" w:rsidRPr="00CF1517" w:rsidRDefault="00086D0E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4" w:type="pct"/>
            <w:vAlign w:val="bottom"/>
          </w:tcPr>
          <w:p w14:paraId="6667E412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3AA5725D" w14:textId="4DB02864" w:rsidR="003C5E82" w:rsidRPr="00CF1517" w:rsidRDefault="00086D0E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3C5E82" w:rsidRPr="00CF1517" w14:paraId="168BCD52" w14:textId="77777777" w:rsidTr="00634E17">
        <w:trPr>
          <w:trHeight w:hRule="exact" w:val="397"/>
        </w:trPr>
        <w:tc>
          <w:tcPr>
            <w:tcW w:w="2214" w:type="pct"/>
            <w:vAlign w:val="bottom"/>
          </w:tcPr>
          <w:p w14:paraId="29371BCB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86" w:type="pct"/>
            <w:gridSpan w:val="7"/>
            <w:vAlign w:val="bottom"/>
          </w:tcPr>
          <w:p w14:paraId="4232163C" w14:textId="77777777" w:rsidR="003C5E82" w:rsidRPr="00CF1517" w:rsidRDefault="003C5E82" w:rsidP="00A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B4B0F" w:rsidRPr="00CF1517" w14:paraId="5E31CFF5" w14:textId="77777777" w:rsidTr="00634E17">
        <w:trPr>
          <w:trHeight w:hRule="exact" w:val="397"/>
        </w:trPr>
        <w:tc>
          <w:tcPr>
            <w:tcW w:w="2214" w:type="pct"/>
          </w:tcPr>
          <w:p w14:paraId="0C508E3F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85" w:type="pct"/>
            <w:vAlign w:val="bottom"/>
          </w:tcPr>
          <w:p w14:paraId="096DB6FF" w14:textId="777D18CC" w:rsidR="00BB4B0F" w:rsidRPr="00907114" w:rsidRDefault="008A33D7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90711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907114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907114">
              <w:rPr>
                <w:rFonts w:ascii="Angsana New" w:hAnsi="Angsana New" w:cs="Angsana New"/>
                <w:sz w:val="30"/>
                <w:szCs w:val="30"/>
              </w:rPr>
              <w:t>5,</w:t>
            </w:r>
            <w:r w:rsidR="004A6315">
              <w:rPr>
                <w:rFonts w:ascii="Angsana New" w:hAnsi="Angsana New" w:cs="Angsana New"/>
                <w:sz w:val="30"/>
                <w:szCs w:val="30"/>
              </w:rPr>
              <w:t>900</w:t>
            </w:r>
          </w:p>
        </w:tc>
        <w:tc>
          <w:tcPr>
            <w:tcW w:w="131" w:type="pct"/>
            <w:vAlign w:val="bottom"/>
          </w:tcPr>
          <w:p w14:paraId="5111F947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1" w:type="pct"/>
            <w:vAlign w:val="bottom"/>
          </w:tcPr>
          <w:p w14:paraId="3994EBD0" w14:textId="154DDC9D" w:rsidR="00BB4B0F" w:rsidRPr="00CF1517" w:rsidRDefault="00360B44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33</w:t>
            </w:r>
            <w:r w:rsidR="00BB4B0F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  <w:tc>
          <w:tcPr>
            <w:tcW w:w="195" w:type="pct"/>
            <w:vAlign w:val="bottom"/>
          </w:tcPr>
          <w:p w14:paraId="21276E4B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9" w:type="pct"/>
            <w:vAlign w:val="bottom"/>
          </w:tcPr>
          <w:p w14:paraId="00BF0406" w14:textId="7CE4F11B" w:rsidR="00BB4B0F" w:rsidRPr="00CF1517" w:rsidRDefault="00360B44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="00BB4A5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901</w:t>
            </w:r>
          </w:p>
        </w:tc>
        <w:tc>
          <w:tcPr>
            <w:tcW w:w="144" w:type="pct"/>
            <w:vAlign w:val="bottom"/>
          </w:tcPr>
          <w:p w14:paraId="3B0A0650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0AA10462" w14:textId="514C22C5" w:rsidR="00BB4B0F" w:rsidRPr="00CF1517" w:rsidRDefault="00360B44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="00BB4B0F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98</w:t>
            </w:r>
          </w:p>
        </w:tc>
      </w:tr>
      <w:tr w:rsidR="00BB4B0F" w:rsidRPr="00CF1517" w14:paraId="79BFA87A" w14:textId="77777777" w:rsidTr="00634E17">
        <w:trPr>
          <w:trHeight w:hRule="exact" w:val="397"/>
        </w:trPr>
        <w:tc>
          <w:tcPr>
            <w:tcW w:w="2214" w:type="pct"/>
          </w:tcPr>
          <w:p w14:paraId="3803D839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585" w:type="pct"/>
            <w:tcBorders>
              <w:bottom w:val="single" w:sz="4" w:space="0" w:color="auto"/>
            </w:tcBorders>
            <w:vAlign w:val="bottom"/>
          </w:tcPr>
          <w:p w14:paraId="068AE3F8" w14:textId="34645F61" w:rsidR="00BB4B0F" w:rsidRPr="00907114" w:rsidRDefault="008A33D7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907114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907114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Pr="00907114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907114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Pr="00907114">
              <w:rPr>
                <w:rFonts w:ascii="Angsana New" w:hAnsi="Angsana New" w:cs="Angsana New"/>
                <w:sz w:val="30"/>
                <w:szCs w:val="30"/>
              </w:rPr>
              <w:t>,708)</w:t>
            </w:r>
          </w:p>
        </w:tc>
        <w:tc>
          <w:tcPr>
            <w:tcW w:w="131" w:type="pct"/>
            <w:vAlign w:val="bottom"/>
          </w:tcPr>
          <w:p w14:paraId="19584BBB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61" w:type="pct"/>
            <w:tcBorders>
              <w:bottom w:val="single" w:sz="4" w:space="0" w:color="auto"/>
            </w:tcBorders>
            <w:vAlign w:val="bottom"/>
          </w:tcPr>
          <w:p w14:paraId="6B5E05F8" w14:textId="21C06949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056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95" w:type="pct"/>
            <w:vAlign w:val="bottom"/>
          </w:tcPr>
          <w:p w14:paraId="1117EE69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9" w:type="pct"/>
            <w:tcBorders>
              <w:bottom w:val="single" w:sz="4" w:space="0" w:color="auto"/>
            </w:tcBorders>
            <w:vAlign w:val="bottom"/>
          </w:tcPr>
          <w:p w14:paraId="5E21FA99" w14:textId="3192F21E" w:rsidR="00BB4B0F" w:rsidRPr="00CF1517" w:rsidRDefault="00BB4A52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71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4" w:type="pct"/>
            <w:vAlign w:val="bottom"/>
          </w:tcPr>
          <w:p w14:paraId="5897B239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  <w:vAlign w:val="bottom"/>
          </w:tcPr>
          <w:p w14:paraId="4E9D0B19" w14:textId="5CEB49C5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val="en-US"/>
              </w:rPr>
              <w:t>758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BB4B0F" w:rsidRPr="00CF1517" w14:paraId="15194D2E" w14:textId="77777777" w:rsidTr="00634E17">
        <w:trPr>
          <w:trHeight w:hRule="exact" w:val="397"/>
        </w:trPr>
        <w:tc>
          <w:tcPr>
            <w:tcW w:w="2214" w:type="pct"/>
          </w:tcPr>
          <w:p w14:paraId="48AF4DD3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58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8497B16" w14:textId="677408C8" w:rsidR="00BB4B0F" w:rsidRPr="00907114" w:rsidRDefault="008A33D7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90711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52</w:t>
            </w:r>
            <w:r w:rsidR="004A631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90711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4A631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192</w:t>
            </w:r>
          </w:p>
        </w:tc>
        <w:tc>
          <w:tcPr>
            <w:tcW w:w="131" w:type="pct"/>
            <w:vAlign w:val="bottom"/>
          </w:tcPr>
          <w:p w14:paraId="0603AFE5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6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7FA0CF" w14:textId="369F3048" w:rsidR="00BB4B0F" w:rsidRPr="00CF1517" w:rsidRDefault="00360B44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</w:t>
            </w:r>
            <w:r w:rsidR="00BB4B0F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079</w:t>
            </w:r>
          </w:p>
        </w:tc>
        <w:tc>
          <w:tcPr>
            <w:tcW w:w="195" w:type="pct"/>
            <w:vAlign w:val="bottom"/>
          </w:tcPr>
          <w:p w14:paraId="7948FD03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1F57CD" w14:textId="6419BD01" w:rsidR="00BB4B0F" w:rsidRPr="00CF1517" w:rsidRDefault="004B0B8A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77</w:t>
            </w:r>
            <w:r w:rsidR="00BB4A52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</w:t>
            </w:r>
          </w:p>
        </w:tc>
        <w:tc>
          <w:tcPr>
            <w:tcW w:w="144" w:type="pct"/>
            <w:vAlign w:val="bottom"/>
          </w:tcPr>
          <w:p w14:paraId="4D7802C0" w14:textId="77777777" w:rsidR="00BB4B0F" w:rsidRPr="00CF1517" w:rsidRDefault="00BB4B0F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0E7132" w14:textId="106ED76E" w:rsidR="00BB4B0F" w:rsidRPr="00CF1517" w:rsidRDefault="00360B44" w:rsidP="00BB4B0F">
            <w:pPr>
              <w:pStyle w:val="acctfourfigures"/>
              <w:spacing w:line="240" w:lineRule="atLeast"/>
              <w:ind w:right="-9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606</w:t>
            </w:r>
            <w:r w:rsidR="00BB4B0F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</w:t>
            </w:r>
          </w:p>
        </w:tc>
      </w:tr>
    </w:tbl>
    <w:p w14:paraId="7FE31D40" w14:textId="77777777" w:rsidR="009224F2" w:rsidRDefault="009224F2" w:rsidP="003C5E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350" w:lineRule="exact"/>
        <w:ind w:left="540"/>
        <w:jc w:val="thaiDistribute"/>
        <w:rPr>
          <w:rFonts w:ascii="Angsana New" w:hAnsi="Angsana New" w:cs="Angsana New"/>
          <w:sz w:val="30"/>
          <w:szCs w:val="30"/>
        </w:rPr>
        <w:sectPr w:rsidR="009224F2" w:rsidSect="000B5009">
          <w:headerReference w:type="default" r:id="rId34"/>
          <w:footerReference w:type="default" r:id="rId35"/>
          <w:pgSz w:w="11909" w:h="16834" w:code="9"/>
          <w:pgMar w:top="691" w:right="1109" w:bottom="576" w:left="1260" w:header="720" w:footer="720" w:gutter="0"/>
          <w:cols w:space="720"/>
          <w:docGrid w:linePitch="360"/>
        </w:sectPr>
      </w:pPr>
    </w:p>
    <w:tbl>
      <w:tblPr>
        <w:tblW w:w="14689" w:type="dxa"/>
        <w:tblInd w:w="450" w:type="dxa"/>
        <w:tblBorders>
          <w:top w:val="single" w:sz="4" w:space="0" w:color="auto"/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24"/>
        <w:gridCol w:w="1516"/>
        <w:gridCol w:w="360"/>
        <w:gridCol w:w="1440"/>
        <w:gridCol w:w="360"/>
        <w:gridCol w:w="1427"/>
        <w:gridCol w:w="13"/>
        <w:gridCol w:w="327"/>
        <w:gridCol w:w="33"/>
        <w:gridCol w:w="1385"/>
        <w:gridCol w:w="340"/>
        <w:gridCol w:w="1476"/>
        <w:gridCol w:w="340"/>
        <w:gridCol w:w="1229"/>
        <w:gridCol w:w="19"/>
      </w:tblGrid>
      <w:tr w:rsidR="00AA6937" w:rsidRPr="00AA6937" w14:paraId="7FB90E00" w14:textId="77777777" w:rsidTr="005C6297">
        <w:trPr>
          <w:gridAfter w:val="1"/>
          <w:wAfter w:w="19" w:type="dxa"/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4F9EC72A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246" w:type="dxa"/>
            <w:gridSpan w:val="13"/>
            <w:tcBorders>
              <w:top w:val="nil"/>
              <w:bottom w:val="nil"/>
            </w:tcBorders>
          </w:tcPr>
          <w:p w14:paraId="194B7AF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A6937" w:rsidRPr="00AA6937" w14:paraId="3CA79A11" w14:textId="77777777" w:rsidTr="005C6297">
        <w:trPr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795AFFA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330E61A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49C49E6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6FEB13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ผลกระทบจาก</w:t>
            </w:r>
          </w:p>
        </w:tc>
        <w:tc>
          <w:tcPr>
            <w:tcW w:w="360" w:type="dxa"/>
            <w:tcBorders>
              <w:top w:val="nil"/>
            </w:tcBorders>
          </w:tcPr>
          <w:p w14:paraId="43E22B6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40" w:type="dxa"/>
            <w:gridSpan w:val="2"/>
            <w:tcBorders>
              <w:top w:val="nil"/>
              <w:bottom w:val="nil"/>
            </w:tcBorders>
          </w:tcPr>
          <w:p w14:paraId="56A7073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60" w:type="dxa"/>
            <w:gridSpan w:val="2"/>
            <w:tcBorders>
              <w:top w:val="nil"/>
              <w:bottom w:val="nil"/>
            </w:tcBorders>
          </w:tcPr>
          <w:p w14:paraId="60CDE20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201" w:type="dxa"/>
            <w:gridSpan w:val="3"/>
            <w:tcBorders>
              <w:top w:val="nil"/>
              <w:bottom w:val="nil"/>
            </w:tcBorders>
          </w:tcPr>
          <w:p w14:paraId="55647D0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0B1D83F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065D197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GB"/>
              </w:rPr>
            </w:pPr>
          </w:p>
        </w:tc>
      </w:tr>
      <w:tr w:rsidR="00AA6937" w:rsidRPr="00AA6937" w14:paraId="57A7B84A" w14:textId="77777777" w:rsidTr="005C6297">
        <w:trPr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04CE46D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788120B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ยอดคงเหลือ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0CD1E30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B00553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การเปลี่ยนแปลง</w:t>
            </w:r>
          </w:p>
        </w:tc>
        <w:tc>
          <w:tcPr>
            <w:tcW w:w="360" w:type="dxa"/>
            <w:tcBorders>
              <w:top w:val="nil"/>
            </w:tcBorders>
          </w:tcPr>
          <w:p w14:paraId="06D31E7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</w:tcPr>
          <w:p w14:paraId="6C44874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</w:tcPr>
          <w:p w14:paraId="1C06BD0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3234" w:type="dxa"/>
            <w:gridSpan w:val="4"/>
            <w:tcBorders>
              <w:top w:val="nil"/>
              <w:bottom w:val="single" w:sz="4" w:space="0" w:color="auto"/>
            </w:tcBorders>
          </w:tcPr>
          <w:p w14:paraId="498DC64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บันทึกเป็น(รายจ่าย)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/</w:t>
            </w:r>
            <w:r w:rsidRPr="00AA693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รายได้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5EFC4F6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107E484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GB"/>
              </w:rPr>
            </w:pPr>
          </w:p>
        </w:tc>
      </w:tr>
      <w:tr w:rsidR="00AA6937" w:rsidRPr="00AA6937" w14:paraId="5CDA3431" w14:textId="77777777" w:rsidTr="005C6297">
        <w:trPr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5855C95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6E1931D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ตามที่รายงาน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579A0A4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B8830E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นโยบายการบัญชี</w:t>
            </w:r>
          </w:p>
        </w:tc>
        <w:tc>
          <w:tcPr>
            <w:tcW w:w="360" w:type="dxa"/>
            <w:tcBorders>
              <w:top w:val="nil"/>
            </w:tcBorders>
          </w:tcPr>
          <w:p w14:paraId="42C9378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</w:tcPr>
          <w:p w14:paraId="3C65256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</w:tcPr>
          <w:p w14:paraId="0F5943C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18" w:type="dxa"/>
            <w:gridSpan w:val="2"/>
            <w:tcBorders>
              <w:top w:val="nil"/>
              <w:bottom w:val="nil"/>
            </w:tcBorders>
          </w:tcPr>
          <w:p w14:paraId="6E88FA5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กำไรหรือ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17F88A1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476" w:type="dxa"/>
            <w:tcBorders>
              <w:top w:val="nil"/>
              <w:bottom w:val="nil"/>
            </w:tcBorders>
          </w:tcPr>
          <w:p w14:paraId="34D552F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  <w:lang w:val="en-GB"/>
              </w:rPr>
              <w:t>กำไรขาดทุน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76DCAEA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0B26716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AA6937" w:rsidRPr="00AA6937" w14:paraId="73DD9004" w14:textId="77777777" w:rsidTr="005C6297">
        <w:trPr>
          <w:cantSplit/>
          <w:trHeight w:hRule="exact" w:val="366"/>
          <w:tblHeader/>
        </w:trPr>
        <w:tc>
          <w:tcPr>
            <w:tcW w:w="4424" w:type="dxa"/>
            <w:shd w:val="clear" w:color="auto" w:fill="auto"/>
          </w:tcPr>
          <w:p w14:paraId="3A11349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42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  <w:r w:rsidRPr="00AA6937"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ภาษีเงินได้รอการตัดบัญชี</w:t>
            </w:r>
          </w:p>
        </w:tc>
        <w:tc>
          <w:tcPr>
            <w:tcW w:w="1516" w:type="dxa"/>
          </w:tcPr>
          <w:p w14:paraId="411B30D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ในงวดก่อน</w:t>
            </w:r>
          </w:p>
        </w:tc>
        <w:tc>
          <w:tcPr>
            <w:tcW w:w="360" w:type="dxa"/>
          </w:tcPr>
          <w:p w14:paraId="4B2D737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29B42B8C" w14:textId="77777777" w:rsidR="00AA6937" w:rsidRPr="00967D7E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967D7E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 xml:space="preserve">(ดูหมายเหตุข้อ </w:t>
            </w:r>
            <w:r w:rsidRPr="00967D7E">
              <w:rPr>
                <w:rFonts w:ascii="Angsana New" w:hAnsi="Angsana New" w:cs="Angsana New"/>
                <w:i/>
                <w:iCs/>
                <w:sz w:val="28"/>
                <w:szCs w:val="28"/>
              </w:rPr>
              <w:t>3</w:t>
            </w:r>
            <w:r w:rsidRPr="00967D7E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)</w:t>
            </w:r>
          </w:p>
        </w:tc>
        <w:tc>
          <w:tcPr>
            <w:tcW w:w="360" w:type="dxa"/>
          </w:tcPr>
          <w:p w14:paraId="7FF768F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</w:p>
        </w:tc>
        <w:tc>
          <w:tcPr>
            <w:tcW w:w="1427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14:paraId="51835E3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</w:rPr>
              <w:t>1</w:t>
            </w: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 xml:space="preserve"> มกราคม</w:t>
            </w:r>
          </w:p>
        </w:tc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C1652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5168F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08" w:hanging="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ขาดทุน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7B34E4F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  <w:p w14:paraId="3740764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476" w:type="dxa"/>
            <w:tcBorders>
              <w:top w:val="nil"/>
              <w:left w:val="nil"/>
              <w:bottom w:val="nil"/>
              <w:right w:val="nil"/>
            </w:tcBorders>
          </w:tcPr>
          <w:p w14:paraId="3F07460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เบ็ดเสร็จอื่น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</w:tcBorders>
          </w:tcPr>
          <w:p w14:paraId="151592F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77B4F30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</w:rPr>
              <w:t>31</w:t>
            </w: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 xml:space="preserve"> ธันวาคม</w:t>
            </w:r>
          </w:p>
        </w:tc>
      </w:tr>
      <w:tr w:rsidR="00AA6937" w:rsidRPr="00AA6937" w14:paraId="169E5E15" w14:textId="77777777" w:rsidTr="005C6297">
        <w:trPr>
          <w:gridAfter w:val="1"/>
          <w:wAfter w:w="19" w:type="dxa"/>
          <w:cantSplit/>
          <w:trHeight w:hRule="exact" w:val="366"/>
          <w:tblHeader/>
        </w:trPr>
        <w:tc>
          <w:tcPr>
            <w:tcW w:w="4424" w:type="dxa"/>
            <w:shd w:val="clear" w:color="auto" w:fill="auto"/>
          </w:tcPr>
          <w:p w14:paraId="15EAD62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246" w:type="dxa"/>
            <w:gridSpan w:val="13"/>
          </w:tcPr>
          <w:p w14:paraId="6D27456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A6937" w:rsidRPr="00AA6937" w14:paraId="7EEF5D02" w14:textId="77777777" w:rsidTr="005C6297">
        <w:trPr>
          <w:gridAfter w:val="1"/>
          <w:wAfter w:w="19" w:type="dxa"/>
          <w:cantSplit/>
          <w:trHeight w:hRule="exact" w:val="366"/>
          <w:tblHeader/>
        </w:trPr>
        <w:tc>
          <w:tcPr>
            <w:tcW w:w="4424" w:type="dxa"/>
            <w:shd w:val="clear" w:color="auto" w:fill="auto"/>
          </w:tcPr>
          <w:p w14:paraId="548C013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0246" w:type="dxa"/>
            <w:gridSpan w:val="13"/>
          </w:tcPr>
          <w:p w14:paraId="1A16FCD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</w:p>
        </w:tc>
      </w:tr>
      <w:tr w:rsidR="00AA6937" w:rsidRPr="00AA6937" w14:paraId="61738981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3FD014C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>สินทรัพย์ (หนี้สิน) ภาษีเงินได้รอการตัดบัญชี</w:t>
            </w:r>
          </w:p>
        </w:tc>
        <w:tc>
          <w:tcPr>
            <w:tcW w:w="1516" w:type="dxa"/>
          </w:tcPr>
          <w:p w14:paraId="2CBAFF1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3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60" w:type="dxa"/>
          </w:tcPr>
          <w:p w14:paraId="1CD8466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3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010E63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3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135C597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  <w:shd w:val="clear" w:color="auto" w:fill="auto"/>
          </w:tcPr>
          <w:p w14:paraId="58E11EB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350" w:lineRule="exact"/>
              <w:ind w:left="-108" w:right="-2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F654A2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  <w:bottom w:val="nil"/>
            </w:tcBorders>
          </w:tcPr>
          <w:p w14:paraId="7BDB4A1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 w:firstLine="45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26B5E82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  <w:bottom w:val="nil"/>
            </w:tcBorders>
          </w:tcPr>
          <w:p w14:paraId="2B975EC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691AFC5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B5044F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</w:tr>
      <w:tr w:rsidR="00AA6937" w:rsidRPr="00AA6937" w14:paraId="29A30D5D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  <w:vAlign w:val="bottom"/>
          </w:tcPr>
          <w:p w14:paraId="286F13C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ลูกหนี้การค้าและเงินทดรองจ่าย</w:t>
            </w:r>
          </w:p>
        </w:tc>
        <w:tc>
          <w:tcPr>
            <w:tcW w:w="1516" w:type="dxa"/>
          </w:tcPr>
          <w:p w14:paraId="48565AB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60" w:type="dxa"/>
          </w:tcPr>
          <w:p w14:paraId="33E2D26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FAEB4E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60" w:type="dxa"/>
            <w:tcBorders>
              <w:top w:val="nil"/>
            </w:tcBorders>
          </w:tcPr>
          <w:p w14:paraId="0C5EC29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</w:tcBorders>
            <w:shd w:val="clear" w:color="auto" w:fill="auto"/>
          </w:tcPr>
          <w:p w14:paraId="2A5B9E9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340" w:type="dxa"/>
            <w:gridSpan w:val="2"/>
            <w:tcBorders>
              <w:top w:val="nil"/>
            </w:tcBorders>
            <w:shd w:val="clear" w:color="auto" w:fill="auto"/>
          </w:tcPr>
          <w:p w14:paraId="17E056E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</w:tcBorders>
          </w:tcPr>
          <w:p w14:paraId="1473D24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40" w:type="dxa"/>
            <w:tcBorders>
              <w:top w:val="nil"/>
            </w:tcBorders>
          </w:tcPr>
          <w:p w14:paraId="3A561A1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</w:tcBorders>
          </w:tcPr>
          <w:p w14:paraId="14340F0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40" w:type="dxa"/>
            <w:tcBorders>
              <w:top w:val="nil"/>
            </w:tcBorders>
          </w:tcPr>
          <w:p w14:paraId="2C31EA4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11F61C2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</w:tr>
      <w:tr w:rsidR="00AA6937" w:rsidRPr="00AA6937" w14:paraId="1C456D42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  <w:vAlign w:val="bottom"/>
          </w:tcPr>
          <w:p w14:paraId="6F4472A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  </w:t>
            </w: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ให้แก่เกษตรกร</w:t>
            </w:r>
          </w:p>
        </w:tc>
        <w:tc>
          <w:tcPr>
            <w:tcW w:w="1516" w:type="dxa"/>
          </w:tcPr>
          <w:p w14:paraId="2FEFC15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84,131</w:t>
            </w:r>
          </w:p>
        </w:tc>
        <w:tc>
          <w:tcPr>
            <w:tcW w:w="360" w:type="dxa"/>
          </w:tcPr>
          <w:p w14:paraId="1BD921D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73F4ED6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6,331</w:t>
            </w:r>
          </w:p>
        </w:tc>
        <w:tc>
          <w:tcPr>
            <w:tcW w:w="360" w:type="dxa"/>
            <w:tcBorders>
              <w:top w:val="nil"/>
            </w:tcBorders>
          </w:tcPr>
          <w:p w14:paraId="16448B9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</w:tcBorders>
            <w:shd w:val="clear" w:color="auto" w:fill="auto"/>
          </w:tcPr>
          <w:p w14:paraId="5EAD085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90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,462</w:t>
            </w:r>
          </w:p>
        </w:tc>
        <w:tc>
          <w:tcPr>
            <w:tcW w:w="340" w:type="dxa"/>
            <w:gridSpan w:val="2"/>
            <w:tcBorders>
              <w:top w:val="nil"/>
            </w:tcBorders>
            <w:shd w:val="clear" w:color="auto" w:fill="auto"/>
          </w:tcPr>
          <w:p w14:paraId="2F25A03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</w:tcBorders>
          </w:tcPr>
          <w:p w14:paraId="518010B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18,984</w:t>
            </w:r>
          </w:p>
        </w:tc>
        <w:tc>
          <w:tcPr>
            <w:tcW w:w="340" w:type="dxa"/>
            <w:tcBorders>
              <w:top w:val="nil"/>
            </w:tcBorders>
          </w:tcPr>
          <w:p w14:paraId="390DC87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</w:tcBorders>
          </w:tcPr>
          <w:p w14:paraId="60D07FD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  <w:tcBorders>
              <w:top w:val="nil"/>
            </w:tcBorders>
          </w:tcPr>
          <w:p w14:paraId="39C4D8D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4FC0388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109,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44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6</w:t>
            </w:r>
          </w:p>
        </w:tc>
      </w:tr>
      <w:tr w:rsidR="00AA6937" w:rsidRPr="00AA6937" w14:paraId="45E36DAA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  <w:vAlign w:val="bottom"/>
          </w:tcPr>
          <w:p w14:paraId="2E7D4B2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สินค้าคงเหลือ</w:t>
            </w:r>
          </w:p>
        </w:tc>
        <w:tc>
          <w:tcPr>
            <w:tcW w:w="1516" w:type="dxa"/>
          </w:tcPr>
          <w:p w14:paraId="17B7F5C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1,073</w:t>
            </w:r>
          </w:p>
        </w:tc>
        <w:tc>
          <w:tcPr>
            <w:tcW w:w="360" w:type="dxa"/>
          </w:tcPr>
          <w:p w14:paraId="075C7D0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0235560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  <w:tcBorders>
              <w:top w:val="nil"/>
            </w:tcBorders>
          </w:tcPr>
          <w:p w14:paraId="533308C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</w:tcBorders>
            <w:shd w:val="clear" w:color="auto" w:fill="auto"/>
          </w:tcPr>
          <w:p w14:paraId="67E40B1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073</w:t>
            </w:r>
          </w:p>
        </w:tc>
        <w:tc>
          <w:tcPr>
            <w:tcW w:w="340" w:type="dxa"/>
            <w:gridSpan w:val="2"/>
            <w:tcBorders>
              <w:top w:val="nil"/>
            </w:tcBorders>
            <w:shd w:val="clear" w:color="auto" w:fill="auto"/>
          </w:tcPr>
          <w:p w14:paraId="328A519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</w:tcBorders>
          </w:tcPr>
          <w:p w14:paraId="7F67E3D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7,212</w:t>
            </w:r>
          </w:p>
        </w:tc>
        <w:tc>
          <w:tcPr>
            <w:tcW w:w="340" w:type="dxa"/>
            <w:tcBorders>
              <w:top w:val="nil"/>
            </w:tcBorders>
          </w:tcPr>
          <w:p w14:paraId="4F9CA9D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</w:tcBorders>
          </w:tcPr>
          <w:p w14:paraId="482C64F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  <w:tcBorders>
              <w:top w:val="nil"/>
            </w:tcBorders>
          </w:tcPr>
          <w:p w14:paraId="6A2A129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6B19551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8,285</w:t>
            </w:r>
          </w:p>
        </w:tc>
      </w:tr>
      <w:tr w:rsidR="00AA6937" w:rsidRPr="00AA6937" w14:paraId="2FAA7CD7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40F2DFB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สินทรัพย์ชีวภาพ</w:t>
            </w:r>
          </w:p>
        </w:tc>
        <w:tc>
          <w:tcPr>
            <w:tcW w:w="1516" w:type="dxa"/>
          </w:tcPr>
          <w:p w14:paraId="407D118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69,856</w:t>
            </w:r>
          </w:p>
        </w:tc>
        <w:tc>
          <w:tcPr>
            <w:tcW w:w="360" w:type="dxa"/>
          </w:tcPr>
          <w:p w14:paraId="191520D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5A987FB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2768532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684A66B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69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856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095458A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03D89E3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(15,080)</w:t>
            </w:r>
          </w:p>
        </w:tc>
        <w:tc>
          <w:tcPr>
            <w:tcW w:w="340" w:type="dxa"/>
          </w:tcPr>
          <w:p w14:paraId="2839436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37DC519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1A33C38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4EE12DE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5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,776</w:t>
            </w:r>
          </w:p>
        </w:tc>
      </w:tr>
      <w:tr w:rsidR="00AA6937" w:rsidRPr="00AA6937" w14:paraId="0E2FE9B3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3A8404F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เงินลงทุนในการร่วมค้า</w:t>
            </w:r>
          </w:p>
        </w:tc>
        <w:tc>
          <w:tcPr>
            <w:tcW w:w="1516" w:type="dxa"/>
          </w:tcPr>
          <w:p w14:paraId="75C069A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(20)</w:t>
            </w:r>
          </w:p>
        </w:tc>
        <w:tc>
          <w:tcPr>
            <w:tcW w:w="360" w:type="dxa"/>
          </w:tcPr>
          <w:p w14:paraId="71A1FC4A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6E588DC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5644F97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2F233E2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20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7613EB3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75331AF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(81)</w:t>
            </w:r>
          </w:p>
        </w:tc>
        <w:tc>
          <w:tcPr>
            <w:tcW w:w="340" w:type="dxa"/>
          </w:tcPr>
          <w:p w14:paraId="449E069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7D6FA3B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3EE9CED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2AB21DD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(101)</w:t>
            </w:r>
          </w:p>
        </w:tc>
      </w:tr>
      <w:tr w:rsidR="00AA6937" w:rsidRPr="00AA6937" w14:paraId="6354EDBD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5F251FAA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ที่ดิน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อาคารและอุปกรณ์</w:t>
            </w:r>
          </w:p>
        </w:tc>
        <w:tc>
          <w:tcPr>
            <w:tcW w:w="1516" w:type="dxa"/>
          </w:tcPr>
          <w:p w14:paraId="2E3C99F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(305,321)</w:t>
            </w:r>
          </w:p>
        </w:tc>
        <w:tc>
          <w:tcPr>
            <w:tcW w:w="360" w:type="dxa"/>
          </w:tcPr>
          <w:p w14:paraId="65EB976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1A1D5D1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7388CDB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6248AC3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305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321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19037F7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363CD42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(1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,298)</w:t>
            </w:r>
          </w:p>
        </w:tc>
        <w:tc>
          <w:tcPr>
            <w:tcW w:w="340" w:type="dxa"/>
          </w:tcPr>
          <w:p w14:paraId="56A3247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4BBBF78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(2,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97)</w:t>
            </w:r>
          </w:p>
        </w:tc>
        <w:tc>
          <w:tcPr>
            <w:tcW w:w="340" w:type="dxa"/>
          </w:tcPr>
          <w:p w14:paraId="0514A6C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044EEFD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22,016)</w:t>
            </w:r>
          </w:p>
        </w:tc>
      </w:tr>
      <w:tr w:rsidR="00AA6937" w:rsidRPr="00AA6937" w14:paraId="2A997FBD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4C31608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516" w:type="dxa"/>
          </w:tcPr>
          <w:p w14:paraId="1D51C27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649EF0E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408CB04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1,449</w:t>
            </w:r>
          </w:p>
        </w:tc>
        <w:tc>
          <w:tcPr>
            <w:tcW w:w="360" w:type="dxa"/>
          </w:tcPr>
          <w:p w14:paraId="7054406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6B37A5BA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1,449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50DDC99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678B1A1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5E74D0B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427755E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7726F71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2CE364A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1,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44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9</w:t>
            </w:r>
          </w:p>
        </w:tc>
      </w:tr>
      <w:tr w:rsidR="00AA6937" w:rsidRPr="00AA6937" w14:paraId="5829F1F7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5DC62F0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516" w:type="dxa"/>
          </w:tcPr>
          <w:p w14:paraId="17080B2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(2,671)</w:t>
            </w:r>
          </w:p>
        </w:tc>
        <w:tc>
          <w:tcPr>
            <w:tcW w:w="360" w:type="dxa"/>
          </w:tcPr>
          <w:p w14:paraId="2AA15DB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0B95214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732B6F6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645E640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671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142FC8F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083C971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177C7F5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1E2E9C8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7D37B20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5CB6496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(2,671)</w:t>
            </w:r>
          </w:p>
        </w:tc>
      </w:tr>
      <w:tr w:rsidR="00AA6937" w:rsidRPr="00AA6937" w14:paraId="50D77FB1" w14:textId="77777777" w:rsidTr="005C6297">
        <w:trPr>
          <w:cantSplit/>
          <w:trHeight w:hRule="exact" w:val="366"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5C3487DD" w14:textId="1A43BD1E" w:rsidR="00AA6937" w:rsidRPr="00AA6937" w:rsidRDefault="00967D7E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</w:rPr>
              <w:t>ประมาณการหนี้สินสำหรับ</w:t>
            </w:r>
            <w:r w:rsidR="00AA6937" w:rsidRPr="00AA6937">
              <w:rPr>
                <w:rFonts w:ascii="Angsana New" w:hAnsi="Angsana New" w:cs="Angsana New"/>
                <w:sz w:val="28"/>
                <w:szCs w:val="28"/>
                <w:cs/>
              </w:rPr>
              <w:t>ผลประโยชน์พนักงาน</w:t>
            </w:r>
          </w:p>
        </w:tc>
        <w:tc>
          <w:tcPr>
            <w:tcW w:w="1516" w:type="dxa"/>
          </w:tcPr>
          <w:p w14:paraId="664D2224" w14:textId="352B782F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5,660</w:t>
            </w:r>
          </w:p>
        </w:tc>
        <w:tc>
          <w:tcPr>
            <w:tcW w:w="360" w:type="dxa"/>
          </w:tcPr>
          <w:p w14:paraId="3823BEC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4E59DFB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68E8FF2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  <w:shd w:val="clear" w:color="auto" w:fill="auto"/>
          </w:tcPr>
          <w:p w14:paraId="4D92069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660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6138CE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  <w:bottom w:val="nil"/>
            </w:tcBorders>
          </w:tcPr>
          <w:p w14:paraId="6711165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917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1591F54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  <w:bottom w:val="nil"/>
            </w:tcBorders>
          </w:tcPr>
          <w:p w14:paraId="1B7B3BB9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61AEF20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0F8733B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6,577</w:t>
            </w:r>
          </w:p>
        </w:tc>
      </w:tr>
      <w:tr w:rsidR="00AA6937" w:rsidRPr="00AA6937" w14:paraId="4DDDE734" w14:textId="77777777" w:rsidTr="005C6297">
        <w:trPr>
          <w:cantSplit/>
          <w:trHeight w:hRule="exact" w:val="366"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764A9A7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 w:hint="cs"/>
                <w:sz w:val="28"/>
                <w:szCs w:val="28"/>
                <w:cs/>
              </w:rPr>
              <w:t>สัญญาซื้อขายเงินตราต่างประเทศ</w:t>
            </w:r>
          </w:p>
        </w:tc>
        <w:tc>
          <w:tcPr>
            <w:tcW w:w="1516" w:type="dxa"/>
          </w:tcPr>
          <w:p w14:paraId="2713C588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360" w:type="dxa"/>
            <w:tcBorders>
              <w:bottom w:val="nil"/>
            </w:tcBorders>
          </w:tcPr>
          <w:p w14:paraId="3C8DBC3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247A3A3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5,536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0018E8BE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  <w:shd w:val="clear" w:color="auto" w:fill="auto"/>
          </w:tcPr>
          <w:p w14:paraId="56A5657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5,536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22315E2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  <w:bottom w:val="nil"/>
            </w:tcBorders>
          </w:tcPr>
          <w:p w14:paraId="5AF66EF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9,297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3B0CB1C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  <w:bottom w:val="nil"/>
            </w:tcBorders>
          </w:tcPr>
          <w:p w14:paraId="710E1A21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450D4C3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2A31A6E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1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,8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33</w:t>
            </w:r>
          </w:p>
        </w:tc>
      </w:tr>
      <w:tr w:rsidR="00AA6937" w:rsidRPr="00AA6937" w14:paraId="65DFEF73" w14:textId="77777777" w:rsidTr="005C6297">
        <w:trPr>
          <w:cantSplit/>
          <w:trHeight w:hRule="exact" w:val="366"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54FBA19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ผลขาดทุนสะสมทางภาษี</w:t>
            </w: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5471EBD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772,371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3170E7AD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374B28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3EF11D3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  <w:shd w:val="clear" w:color="auto" w:fill="auto"/>
          </w:tcPr>
          <w:p w14:paraId="42F98CD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</w:rPr>
              <w:t>772</w:t>
            </w: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371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A9DA644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  <w:bottom w:val="nil"/>
            </w:tcBorders>
          </w:tcPr>
          <w:p w14:paraId="0D007073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(121,757)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64E6951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  <w:bottom w:val="single" w:sz="4" w:space="0" w:color="auto"/>
            </w:tcBorders>
          </w:tcPr>
          <w:p w14:paraId="7CF163D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539152C7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0921845F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sz w:val="28"/>
                <w:szCs w:val="28"/>
                <w:lang w:val="en-GB"/>
              </w:rPr>
              <w:t>650,61</w:t>
            </w:r>
            <w:r w:rsidRPr="00AA6937">
              <w:rPr>
                <w:rFonts w:ascii="Angsana New" w:hAnsi="Angsana New" w:cs="Angsana New"/>
                <w:sz w:val="28"/>
                <w:szCs w:val="28"/>
              </w:rPr>
              <w:t>4</w:t>
            </w:r>
          </w:p>
        </w:tc>
      </w:tr>
      <w:tr w:rsidR="00AA6937" w:rsidRPr="00AA6937" w14:paraId="415566D1" w14:textId="77777777" w:rsidTr="005C6297">
        <w:trPr>
          <w:cantSplit/>
          <w:trHeight w:hRule="exact" w:val="366"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5AF1FEC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516" w:type="dxa"/>
            <w:tcBorders>
              <w:top w:val="single" w:sz="4" w:space="0" w:color="auto"/>
              <w:bottom w:val="double" w:sz="4" w:space="0" w:color="auto"/>
            </w:tcBorders>
          </w:tcPr>
          <w:p w14:paraId="10C8A0C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</w:rPr>
              <w:t>625,079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7BCD4690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D18F2B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13,316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1123CEEA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42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C5B39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</w:rPr>
              <w:t>638</w:t>
            </w: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,395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2C874D65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DB0F59B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  <w:t>(114,806)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68CB13F2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single" w:sz="4" w:space="0" w:color="auto"/>
              <w:bottom w:val="double" w:sz="4" w:space="0" w:color="auto"/>
            </w:tcBorders>
          </w:tcPr>
          <w:p w14:paraId="51C9268C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(2,</w:t>
            </w: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</w:rPr>
              <w:t>3</w:t>
            </w: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97)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2CD89776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C37521A" w14:textId="77777777" w:rsidR="00AA6937" w:rsidRPr="00AA6937" w:rsidRDefault="00AA6937" w:rsidP="00AA69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AA6937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521,192</w:t>
            </w:r>
          </w:p>
        </w:tc>
      </w:tr>
    </w:tbl>
    <w:p w14:paraId="1E092276" w14:textId="2A759598" w:rsidR="003C5E82" w:rsidRDefault="003C5E82" w:rsidP="003C5E82">
      <w:pPr>
        <w:spacing w:line="350" w:lineRule="exact"/>
        <w:rPr>
          <w:rFonts w:ascii="Angsana New" w:hAnsi="Angsana New" w:cs="Angsana New"/>
          <w:sz w:val="30"/>
          <w:szCs w:val="30"/>
        </w:rPr>
      </w:pPr>
    </w:p>
    <w:p w14:paraId="17DDB881" w14:textId="77777777" w:rsidR="00AA6937" w:rsidRDefault="00AA6937" w:rsidP="003C5E82">
      <w:pPr>
        <w:spacing w:line="350" w:lineRule="exact"/>
        <w:rPr>
          <w:rFonts w:ascii="Angsana New" w:hAnsi="Angsana New" w:cs="Angsana New"/>
          <w:sz w:val="30"/>
          <w:szCs w:val="30"/>
        </w:rPr>
        <w:sectPr w:rsidR="00AA6937" w:rsidSect="00AA6937">
          <w:pgSz w:w="16834" w:h="11909" w:orient="landscape" w:code="9"/>
          <w:pgMar w:top="1260" w:right="691" w:bottom="1109" w:left="576" w:header="720" w:footer="720" w:gutter="0"/>
          <w:cols w:space="720"/>
          <w:docGrid w:linePitch="360"/>
        </w:sectPr>
      </w:pPr>
    </w:p>
    <w:tbl>
      <w:tblPr>
        <w:tblW w:w="9720" w:type="dxa"/>
        <w:tblInd w:w="540" w:type="dxa"/>
        <w:tblBorders>
          <w:top w:val="single" w:sz="4" w:space="0" w:color="auto"/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900"/>
        <w:gridCol w:w="270"/>
        <w:gridCol w:w="900"/>
        <w:gridCol w:w="270"/>
        <w:gridCol w:w="1125"/>
        <w:gridCol w:w="270"/>
        <w:gridCol w:w="1170"/>
        <w:gridCol w:w="270"/>
        <w:gridCol w:w="990"/>
        <w:gridCol w:w="45"/>
      </w:tblGrid>
      <w:tr w:rsidR="003C5E82" w:rsidRPr="00CF1517" w14:paraId="2E204B26" w14:textId="77777777" w:rsidTr="00BB4A52">
        <w:trPr>
          <w:gridAfter w:val="1"/>
          <w:wAfter w:w="45" w:type="dxa"/>
          <w:cantSplit/>
          <w:trHeight w:hRule="exact" w:val="374"/>
          <w:tblHeader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5F7BCD5A" w14:textId="77777777" w:rsidR="003C5E82" w:rsidRPr="00CF1517" w:rsidRDefault="003C5E82" w:rsidP="00A526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165" w:type="dxa"/>
            <w:gridSpan w:val="9"/>
            <w:tcBorders>
              <w:top w:val="nil"/>
              <w:bottom w:val="nil"/>
            </w:tcBorders>
          </w:tcPr>
          <w:p w14:paraId="2B81D049" w14:textId="77777777" w:rsidR="003C5E82" w:rsidRPr="00CF1517" w:rsidRDefault="003C5E82" w:rsidP="00A526B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งบการเงินรวม</w:t>
            </w:r>
          </w:p>
        </w:tc>
      </w:tr>
      <w:tr w:rsidR="003C5E82" w:rsidRPr="00CF1517" w14:paraId="1D39EF18" w14:textId="77777777" w:rsidTr="00BB4A52">
        <w:trPr>
          <w:gridAfter w:val="1"/>
          <w:wAfter w:w="45" w:type="dxa"/>
          <w:cantSplit/>
          <w:trHeight w:hRule="exact" w:val="374"/>
          <w:tblHeader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27EFC759" w14:textId="77777777" w:rsidR="003C5E82" w:rsidRPr="00CF1517" w:rsidRDefault="003C5E82" w:rsidP="00A526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34BF734E" w14:textId="77777777" w:rsidR="003C5E82" w:rsidRPr="00CF1517" w:rsidRDefault="003C5E82" w:rsidP="00A526B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2FB7463D" w14:textId="77777777" w:rsidR="003C5E82" w:rsidRPr="00CF1517" w:rsidRDefault="003C5E82" w:rsidP="00A526B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295" w:type="dxa"/>
            <w:gridSpan w:val="3"/>
            <w:tcBorders>
              <w:top w:val="nil"/>
              <w:bottom w:val="nil"/>
            </w:tcBorders>
          </w:tcPr>
          <w:p w14:paraId="250E4FE7" w14:textId="19715BA7" w:rsidR="003C5E82" w:rsidRPr="00CF1517" w:rsidRDefault="003C5E82" w:rsidP="00A526B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11C1E2C" w14:textId="77777777" w:rsidR="003C5E82" w:rsidRPr="00CF1517" w:rsidRDefault="003C5E82" w:rsidP="00A526B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1EBE3BE1" w14:textId="720EFD5A" w:rsidR="003C5E82" w:rsidRPr="00CF1517" w:rsidRDefault="001E6102" w:rsidP="00A526B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val="en-US" w:bidi="th-TH"/>
              </w:rPr>
              <w:t>ลดลงจาก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30BDB91" w14:textId="77777777" w:rsidR="003C5E82" w:rsidRPr="00CF1517" w:rsidRDefault="003C5E82" w:rsidP="00A526B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90" w:type="dxa"/>
            <w:tcBorders>
              <w:top w:val="nil"/>
            </w:tcBorders>
            <w:shd w:val="clear" w:color="auto" w:fill="auto"/>
          </w:tcPr>
          <w:p w14:paraId="78F2FF52" w14:textId="77777777" w:rsidR="003C5E82" w:rsidRPr="00CF1517" w:rsidRDefault="003C5E82" w:rsidP="00A526B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</w:p>
        </w:tc>
      </w:tr>
      <w:tr w:rsidR="001E6102" w:rsidRPr="00CF1517" w14:paraId="53306C55" w14:textId="77777777" w:rsidTr="00BB4A52">
        <w:trPr>
          <w:gridAfter w:val="1"/>
          <w:wAfter w:w="45" w:type="dxa"/>
          <w:cantSplit/>
          <w:trHeight w:hRule="exact" w:val="374"/>
          <w:tblHeader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52963154" w14:textId="77777777" w:rsidR="001E6102" w:rsidRPr="00CF1517" w:rsidRDefault="001E6102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66EF3389" w14:textId="5F69CBC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01990EAD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295" w:type="dxa"/>
            <w:gridSpan w:val="3"/>
            <w:tcBorders>
              <w:top w:val="nil"/>
              <w:bottom w:val="single" w:sz="4" w:space="0" w:color="auto"/>
            </w:tcBorders>
          </w:tcPr>
          <w:p w14:paraId="67E6D91D" w14:textId="1A3B2CD0" w:rsidR="001E6102" w:rsidRPr="00CF1517" w:rsidRDefault="001E6102" w:rsidP="001E610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บันทึกเป็น(รายจ่าย)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/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รายได้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E2425B9" w14:textId="77777777" w:rsidR="001E6102" w:rsidRPr="00CF1517" w:rsidRDefault="001E6102" w:rsidP="001E610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6BC7EB2B" w14:textId="22D0E6FF" w:rsidR="001E6102" w:rsidRPr="00CF1517" w:rsidRDefault="001E6102" w:rsidP="001E610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val="en-US" w:bidi="th-TH"/>
              </w:rPr>
              <w:t>การสูญเสีย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F95BCF7" w14:textId="77777777" w:rsidR="001E6102" w:rsidRPr="00CF1517" w:rsidRDefault="001E6102" w:rsidP="001E6102">
            <w:pPr>
              <w:pStyle w:val="block"/>
              <w:spacing w:after="0"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90" w:type="dxa"/>
            <w:tcBorders>
              <w:top w:val="nil"/>
            </w:tcBorders>
            <w:shd w:val="clear" w:color="auto" w:fill="auto"/>
          </w:tcPr>
          <w:p w14:paraId="5E7F42BE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</w:p>
        </w:tc>
      </w:tr>
      <w:tr w:rsidR="001E6102" w:rsidRPr="00CF1517" w14:paraId="034DF20E" w14:textId="77777777" w:rsidTr="00BB4A52">
        <w:trPr>
          <w:cantSplit/>
          <w:trHeight w:hRule="exact" w:val="374"/>
          <w:tblHeader/>
        </w:trPr>
        <w:tc>
          <w:tcPr>
            <w:tcW w:w="3510" w:type="dxa"/>
            <w:shd w:val="clear" w:color="auto" w:fill="auto"/>
          </w:tcPr>
          <w:p w14:paraId="7B6219B7" w14:textId="77777777" w:rsidR="001E6102" w:rsidRPr="00CF1517" w:rsidRDefault="001E6102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  <w:tcBorders>
              <w:bottom w:val="nil"/>
            </w:tcBorders>
            <w:shd w:val="clear" w:color="auto" w:fill="auto"/>
          </w:tcPr>
          <w:p w14:paraId="7D817517" w14:textId="31F7C56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ณ วันที่</w:t>
            </w:r>
          </w:p>
        </w:tc>
        <w:tc>
          <w:tcPr>
            <w:tcW w:w="270" w:type="dxa"/>
          </w:tcPr>
          <w:p w14:paraId="6A75FE0C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</w:tcPr>
          <w:p w14:paraId="4B9FF497" w14:textId="68B2A908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27723B7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A1FBAC" w14:textId="6DFD58DB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4440C74E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042AE2AB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val="en-US" w:bidi="th-TH"/>
              </w:rPr>
              <w:t>การควบคุม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</w:tcBorders>
          </w:tcPr>
          <w:p w14:paraId="7C4659BD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035" w:type="dxa"/>
            <w:gridSpan w:val="2"/>
            <w:tcBorders>
              <w:bottom w:val="nil"/>
            </w:tcBorders>
            <w:shd w:val="clear" w:color="auto" w:fill="auto"/>
          </w:tcPr>
          <w:p w14:paraId="31ED9A87" w14:textId="51C748D9" w:rsidR="001E6102" w:rsidRPr="00CF1517" w:rsidRDefault="001E6102" w:rsidP="00BB4A52">
            <w:pPr>
              <w:pStyle w:val="block"/>
              <w:spacing w:after="0" w:line="350" w:lineRule="exact"/>
              <w:ind w:left="-128" w:right="218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ณ วันที่</w:t>
            </w:r>
          </w:p>
        </w:tc>
      </w:tr>
      <w:tr w:rsidR="001E6102" w:rsidRPr="00CF1517" w14:paraId="0FB64449" w14:textId="77777777" w:rsidTr="00BB4A52">
        <w:trPr>
          <w:gridAfter w:val="1"/>
          <w:wAfter w:w="45" w:type="dxa"/>
          <w:cantSplit/>
          <w:trHeight w:hRule="exact" w:val="374"/>
          <w:tblHeader/>
        </w:trPr>
        <w:tc>
          <w:tcPr>
            <w:tcW w:w="3510" w:type="dxa"/>
            <w:shd w:val="clear" w:color="auto" w:fill="auto"/>
          </w:tcPr>
          <w:p w14:paraId="604BC1B9" w14:textId="36A69082" w:rsidR="001E6102" w:rsidRPr="00CF1517" w:rsidRDefault="001E6102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5553D0B7" w14:textId="7D6B7F5F" w:rsidR="001E6102" w:rsidRPr="00CF1517" w:rsidRDefault="00360B44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</w:t>
            </w:r>
            <w:r w:rsidR="001E6102"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 xml:space="preserve"> </w:t>
            </w:r>
            <w:r w:rsidR="001E6102" w:rsidRPr="00CF1517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  <w:lang w:val="en-US" w:bidi="th-TH"/>
              </w:rPr>
              <w:t>มกราคม</w:t>
            </w:r>
          </w:p>
        </w:tc>
        <w:tc>
          <w:tcPr>
            <w:tcW w:w="270" w:type="dxa"/>
            <w:tcBorders>
              <w:bottom w:val="nil"/>
            </w:tcBorders>
          </w:tcPr>
          <w:p w14:paraId="0B7AECA7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27816040" w14:textId="290B9410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2956428E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bottom w:val="nil"/>
            </w:tcBorders>
            <w:shd w:val="clear" w:color="auto" w:fill="auto"/>
          </w:tcPr>
          <w:p w14:paraId="05D572ED" w14:textId="2B46ADE4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68A6A0AC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5B6ED7A0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  <w:lang w:val="en-US" w:bidi="th-TH"/>
              </w:rPr>
              <w:t>ในบริษัทย่อย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652F99B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nil"/>
              <w:bottom w:val="nil"/>
            </w:tcBorders>
            <w:shd w:val="clear" w:color="auto" w:fill="auto"/>
          </w:tcPr>
          <w:p w14:paraId="783E7909" w14:textId="21DF6727" w:rsidR="001E6102" w:rsidRPr="00CF1517" w:rsidRDefault="004B0B8A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</w:t>
            </w:r>
            <w:r w:rsidR="001E6102"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 xml:space="preserve"> ธันวาคม</w:t>
            </w:r>
          </w:p>
        </w:tc>
      </w:tr>
      <w:tr w:rsidR="001E6102" w:rsidRPr="00CF1517" w14:paraId="19821A48" w14:textId="77777777" w:rsidTr="00BB4A52">
        <w:trPr>
          <w:gridAfter w:val="1"/>
          <w:wAfter w:w="45" w:type="dxa"/>
          <w:cantSplit/>
          <w:trHeight w:hRule="exact" w:val="374"/>
          <w:tblHeader/>
        </w:trPr>
        <w:tc>
          <w:tcPr>
            <w:tcW w:w="3510" w:type="dxa"/>
            <w:shd w:val="clear" w:color="auto" w:fill="auto"/>
          </w:tcPr>
          <w:p w14:paraId="5E665B4A" w14:textId="181D297B" w:rsidR="001E6102" w:rsidRPr="00CF1517" w:rsidRDefault="001E6102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165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17C91D9F" w14:textId="425E3EB8" w:rsidR="001E6102" w:rsidRPr="00CF1517" w:rsidRDefault="00807535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val="en-US" w:bidi="th-TH"/>
              </w:rPr>
            </w:pPr>
            <w:r w:rsidRPr="00AA6937">
              <w:rPr>
                <w:rFonts w:ascii="Angsana New" w:hAnsi="Angsana New" w:cs="Angsana New"/>
                <w:i/>
                <w:iCs/>
                <w:sz w:val="28"/>
                <w:szCs w:val="28"/>
                <w:rtl/>
                <w:cs/>
              </w:rPr>
              <w:t>(</w:t>
            </w:r>
            <w:r w:rsidRPr="00AA6937">
              <w:rPr>
                <w:rFonts w:ascii="Angsana New" w:hAnsi="Angsana New" w:cs="Angsana New"/>
                <w:i/>
                <w:iCs/>
                <w:sz w:val="28"/>
                <w:szCs w:val="28"/>
                <w:rtl/>
                <w:cs/>
                <w:lang w:bidi="th-TH"/>
              </w:rPr>
              <w:t>พันบาท</w:t>
            </w:r>
            <w:r w:rsidRPr="00AA6937">
              <w:rPr>
                <w:rFonts w:ascii="Angsana New" w:hAnsi="Angsana New" w:cs="Angsana New"/>
                <w:i/>
                <w:iCs/>
                <w:sz w:val="28"/>
                <w:szCs w:val="28"/>
                <w:rtl/>
                <w:cs/>
              </w:rPr>
              <w:t>)</w:t>
            </w:r>
          </w:p>
        </w:tc>
      </w:tr>
      <w:tr w:rsidR="001E6102" w:rsidRPr="00CF1517" w14:paraId="6C2640BB" w14:textId="77777777" w:rsidTr="00BB4A52">
        <w:trPr>
          <w:gridAfter w:val="1"/>
          <w:wAfter w:w="45" w:type="dxa"/>
          <w:cantSplit/>
          <w:trHeight w:hRule="exact" w:val="374"/>
          <w:tblHeader/>
        </w:trPr>
        <w:tc>
          <w:tcPr>
            <w:tcW w:w="3510" w:type="dxa"/>
            <w:shd w:val="clear" w:color="auto" w:fill="auto"/>
          </w:tcPr>
          <w:p w14:paraId="75D45DAD" w14:textId="3B812B36" w:rsidR="001E6102" w:rsidRPr="00CF1517" w:rsidRDefault="00086D0E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</w:t>
            </w:r>
          </w:p>
        </w:tc>
        <w:tc>
          <w:tcPr>
            <w:tcW w:w="6165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6F1AA484" w14:textId="77777777" w:rsidR="001E6102" w:rsidRPr="00CF1517" w:rsidRDefault="001E6102" w:rsidP="001E6102">
            <w:pPr>
              <w:pStyle w:val="block"/>
              <w:spacing w:after="0"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</w:tr>
      <w:tr w:rsidR="001E6102" w:rsidRPr="00CF1517" w14:paraId="69DBF3AE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</w:tcPr>
          <w:p w14:paraId="2F36F481" w14:textId="77777777" w:rsidR="001E6102" w:rsidRPr="00CF1517" w:rsidRDefault="001E6102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>สินทรัพย์ (หนี้สิน) ภาษีเงินได้รอการตัดบัญชี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6A4EC31D" w14:textId="77777777" w:rsidR="001E6102" w:rsidRPr="00CF1517" w:rsidRDefault="001E6102" w:rsidP="001E6102">
            <w:pPr>
              <w:pStyle w:val="block"/>
              <w:tabs>
                <w:tab w:val="decimal" w:pos="783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AA02FF6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1E5CD6F2" w14:textId="77777777" w:rsidR="001E6102" w:rsidRPr="00CF1517" w:rsidRDefault="001E6102" w:rsidP="001E6102">
            <w:pPr>
              <w:pStyle w:val="block"/>
              <w:tabs>
                <w:tab w:val="decimal" w:pos="702"/>
              </w:tabs>
              <w:spacing w:after="0" w:line="350" w:lineRule="exact"/>
              <w:ind w:left="-108" w:right="-2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6AAECEF0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bottom w:val="nil"/>
            </w:tcBorders>
          </w:tcPr>
          <w:p w14:paraId="4F45C2E6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 w:firstLine="45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252D91B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7F5FBBB1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6B0822B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  <w:bottom w:val="nil"/>
            </w:tcBorders>
            <w:shd w:val="clear" w:color="auto" w:fill="auto"/>
          </w:tcPr>
          <w:p w14:paraId="0C7E71AF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</w:tr>
      <w:tr w:rsidR="001E6102" w:rsidRPr="00CF1517" w14:paraId="15ACDE44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  <w:vAlign w:val="bottom"/>
          </w:tcPr>
          <w:p w14:paraId="36204163" w14:textId="77777777" w:rsidR="001E6102" w:rsidRPr="00CF1517" w:rsidRDefault="001E6102" w:rsidP="001E6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ลูกหนี้การค้าและเงินทดรองจ่าย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0E795161" w14:textId="77777777" w:rsidR="001E6102" w:rsidRPr="00CF1517" w:rsidRDefault="001E6102" w:rsidP="001E6102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5F33A49E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tcBorders>
              <w:top w:val="nil"/>
            </w:tcBorders>
            <w:shd w:val="clear" w:color="auto" w:fill="auto"/>
          </w:tcPr>
          <w:p w14:paraId="5B3F2BF2" w14:textId="77777777" w:rsidR="001E6102" w:rsidRPr="00CF1517" w:rsidRDefault="001E6102" w:rsidP="001E6102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2185C7FF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</w:tcBorders>
          </w:tcPr>
          <w:p w14:paraId="24563663" w14:textId="77777777" w:rsidR="001E6102" w:rsidRPr="00CF1517" w:rsidRDefault="001E6102" w:rsidP="001E6102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1A714903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14:paraId="070AB1CA" w14:textId="77777777" w:rsidR="001E6102" w:rsidRPr="00CF1517" w:rsidRDefault="001E6102" w:rsidP="001E6102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4053409D" w14:textId="77777777" w:rsidR="001E6102" w:rsidRPr="00CF1517" w:rsidRDefault="001E6102" w:rsidP="001E6102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</w:tcBorders>
            <w:shd w:val="clear" w:color="auto" w:fill="auto"/>
          </w:tcPr>
          <w:p w14:paraId="54E2A3A5" w14:textId="77777777" w:rsidR="001E6102" w:rsidRPr="00CF1517" w:rsidRDefault="001E6102" w:rsidP="001E6102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</w:tr>
      <w:tr w:rsidR="00BB4B0F" w:rsidRPr="00CF1517" w14:paraId="2E8CE81E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  <w:vAlign w:val="bottom"/>
          </w:tcPr>
          <w:p w14:paraId="23D78AB5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  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ให้แก่เกษตรกร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1EF0F77B" w14:textId="2AF694A8" w:rsidR="00BB4B0F" w:rsidRPr="00CF1517" w:rsidRDefault="004B0B8A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995</w:t>
            </w:r>
          </w:p>
        </w:tc>
        <w:tc>
          <w:tcPr>
            <w:tcW w:w="270" w:type="dxa"/>
            <w:tcBorders>
              <w:top w:val="nil"/>
            </w:tcBorders>
          </w:tcPr>
          <w:p w14:paraId="1D52E63A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tcBorders>
              <w:top w:val="nil"/>
            </w:tcBorders>
            <w:shd w:val="clear" w:color="auto" w:fill="auto"/>
          </w:tcPr>
          <w:p w14:paraId="10570FEC" w14:textId="36CE5552" w:rsidR="00BB4B0F" w:rsidRPr="00CF1517" w:rsidRDefault="004B0B8A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770A83D5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</w:tcBorders>
          </w:tcPr>
          <w:p w14:paraId="69707DEF" w14:textId="3BB0EB13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1B9C27E5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14:paraId="50B34F83" w14:textId="15E140FE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09FE2DD5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</w:tcBorders>
            <w:shd w:val="clear" w:color="auto" w:fill="auto"/>
          </w:tcPr>
          <w:p w14:paraId="773104AA" w14:textId="7751399D" w:rsidR="00BB4B0F" w:rsidRPr="00CF1517" w:rsidRDefault="00360B44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</w:p>
        </w:tc>
      </w:tr>
      <w:tr w:rsidR="00BB4B0F" w:rsidRPr="00CF1517" w14:paraId="2EFBC8C3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  <w:vAlign w:val="bottom"/>
          </w:tcPr>
          <w:p w14:paraId="6EB19233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สินค้าคงเหลือ</w:t>
            </w:r>
          </w:p>
        </w:tc>
        <w:tc>
          <w:tcPr>
            <w:tcW w:w="900" w:type="dxa"/>
            <w:tcBorders>
              <w:top w:val="nil"/>
            </w:tcBorders>
            <w:shd w:val="clear" w:color="auto" w:fill="auto"/>
          </w:tcPr>
          <w:p w14:paraId="2D429D6C" w14:textId="0DC47E91" w:rsidR="00BB4B0F" w:rsidRPr="00CF1517" w:rsidRDefault="004B0B8A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270" w:type="dxa"/>
            <w:tcBorders>
              <w:top w:val="nil"/>
            </w:tcBorders>
          </w:tcPr>
          <w:p w14:paraId="6F9E0B7A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tcBorders>
              <w:top w:val="nil"/>
            </w:tcBorders>
            <w:shd w:val="clear" w:color="auto" w:fill="auto"/>
          </w:tcPr>
          <w:p w14:paraId="1D2B3FF5" w14:textId="75BCBEC3" w:rsidR="00BB4B0F" w:rsidRPr="00CF1517" w:rsidRDefault="00BB4B0F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865</w:t>
            </w:r>
            <w:r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1F415E91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</w:tcBorders>
          </w:tcPr>
          <w:p w14:paraId="29D59BDF" w14:textId="0D054FC3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02C98086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14:paraId="0754453D" w14:textId="4769B423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46F0DD40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</w:tcBorders>
            <w:shd w:val="clear" w:color="auto" w:fill="auto"/>
          </w:tcPr>
          <w:p w14:paraId="2164B18A" w14:textId="479D6E66" w:rsidR="00BB4B0F" w:rsidRPr="00CF1517" w:rsidRDefault="00360B44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07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</w:p>
        </w:tc>
      </w:tr>
      <w:tr w:rsidR="00BB4B0F" w:rsidRPr="00CF1517" w14:paraId="676DFF9F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</w:tcPr>
          <w:p w14:paraId="0C519B36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สินทรัพย์ชีวภาพ</w:t>
            </w:r>
          </w:p>
        </w:tc>
        <w:tc>
          <w:tcPr>
            <w:tcW w:w="900" w:type="dxa"/>
            <w:tcBorders>
              <w:top w:val="nil"/>
            </w:tcBorders>
            <w:shd w:val="clear" w:color="auto" w:fill="auto"/>
          </w:tcPr>
          <w:p w14:paraId="31BC2D33" w14:textId="2B21D9E3" w:rsidR="00BB4B0F" w:rsidRPr="00CF1517" w:rsidRDefault="004B0B8A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589</w:t>
            </w:r>
          </w:p>
        </w:tc>
        <w:tc>
          <w:tcPr>
            <w:tcW w:w="270" w:type="dxa"/>
          </w:tcPr>
          <w:p w14:paraId="1B1EDB6A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09D43BD7" w14:textId="2F8B63A6" w:rsidR="00BB4B0F" w:rsidRPr="00CF1517" w:rsidRDefault="004B0B8A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67</w:t>
            </w:r>
          </w:p>
        </w:tc>
        <w:tc>
          <w:tcPr>
            <w:tcW w:w="270" w:type="dxa"/>
            <w:shd w:val="clear" w:color="auto" w:fill="auto"/>
          </w:tcPr>
          <w:p w14:paraId="2E0861C7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</w:tcPr>
          <w:p w14:paraId="129BCB63" w14:textId="66095D2C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7DD6625D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24887BFA" w14:textId="40C8ADF9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2308F8C5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2A3C53F7" w14:textId="152E3003" w:rsidR="00BB4B0F" w:rsidRPr="00CF1517" w:rsidRDefault="00360B44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69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856</w:t>
            </w:r>
          </w:p>
        </w:tc>
      </w:tr>
      <w:tr w:rsidR="00BB4B0F" w:rsidRPr="00CF1517" w14:paraId="35E1C9A5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</w:tcPr>
          <w:p w14:paraId="01F46F40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เงินลงทุนในการร่วมค้า</w:t>
            </w:r>
          </w:p>
        </w:tc>
        <w:tc>
          <w:tcPr>
            <w:tcW w:w="900" w:type="dxa"/>
            <w:shd w:val="clear" w:color="auto" w:fill="auto"/>
          </w:tcPr>
          <w:p w14:paraId="195CA0BA" w14:textId="2B97225B" w:rsidR="00BB4B0F" w:rsidRPr="00CF1517" w:rsidRDefault="00BB4B0F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118EB513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2AC5588B" w14:textId="5D59472F" w:rsidR="00BB4B0F" w:rsidRPr="00CF1517" w:rsidRDefault="00360B44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0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16</w:t>
            </w:r>
          </w:p>
        </w:tc>
        <w:tc>
          <w:tcPr>
            <w:tcW w:w="270" w:type="dxa"/>
            <w:shd w:val="clear" w:color="auto" w:fill="auto"/>
          </w:tcPr>
          <w:p w14:paraId="6FE2A0A3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</w:tcPr>
          <w:p w14:paraId="64398CBE" w14:textId="71C36CA0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0ED934DC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3DCD9B9D" w14:textId="20FB4FD6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13D798A6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5107DE23" w14:textId="022203A9" w:rsidR="00BB4B0F" w:rsidRPr="00CF1517" w:rsidRDefault="00BB4B0F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</w:tr>
      <w:tr w:rsidR="00BB4B0F" w:rsidRPr="00CF1517" w14:paraId="075BFFDC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</w:tcPr>
          <w:p w14:paraId="32018C1E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ที่ดิน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อาคารและอุปกรณ์</w:t>
            </w:r>
          </w:p>
        </w:tc>
        <w:tc>
          <w:tcPr>
            <w:tcW w:w="900" w:type="dxa"/>
            <w:shd w:val="clear" w:color="auto" w:fill="auto"/>
          </w:tcPr>
          <w:p w14:paraId="00693830" w14:textId="20BFBD5B" w:rsidR="00BB4B0F" w:rsidRPr="00CF1517" w:rsidRDefault="00BB4B0F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78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508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5F9D4262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2F08853E" w14:textId="515ABAD3" w:rsidR="00BB4B0F" w:rsidRPr="00CF1517" w:rsidRDefault="00BB4B0F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22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178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74EC6301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</w:tcPr>
          <w:p w14:paraId="2B9F0225" w14:textId="18E8837D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115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0E2204C2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A1D4C9C" w14:textId="4EAFC66E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6110D71C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5E19303A" w14:textId="6A26CEA5" w:rsidR="00BB4B0F" w:rsidRPr="00CF1517" w:rsidRDefault="00BB4B0F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05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</w:tr>
      <w:tr w:rsidR="00BB4B0F" w:rsidRPr="00CF1517" w14:paraId="55C202B2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shd w:val="clear" w:color="auto" w:fill="auto"/>
          </w:tcPr>
          <w:p w14:paraId="6F7345C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900" w:type="dxa"/>
            <w:shd w:val="clear" w:color="auto" w:fill="auto"/>
          </w:tcPr>
          <w:p w14:paraId="3448DF9A" w14:textId="5C873D07" w:rsidR="00BB4B0F" w:rsidRPr="00CF1517" w:rsidRDefault="00BB4B0F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6AB6D79B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00" w:type="dxa"/>
            <w:shd w:val="clear" w:color="auto" w:fill="auto"/>
          </w:tcPr>
          <w:p w14:paraId="037A4C26" w14:textId="02867D21" w:rsidR="00BB4B0F" w:rsidRPr="00CF1517" w:rsidRDefault="00BB4B0F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5C8046E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</w:tcPr>
          <w:p w14:paraId="655EB365" w14:textId="16852CD1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7D1515CF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2CF2AA86" w14:textId="7A39168B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671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7484A820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2032BE7A" w14:textId="021F4D06" w:rsidR="00BB4B0F" w:rsidRPr="00CF1517" w:rsidRDefault="00BB4B0F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671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</w:tr>
      <w:tr w:rsidR="00BB4B0F" w:rsidRPr="00CF1517" w14:paraId="0CC549A5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0EEE3F3C" w14:textId="561DB936" w:rsidR="00BB4B0F" w:rsidRPr="00CF1517" w:rsidRDefault="00804F0C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</w:rPr>
              <w:t>ประมาณการหนี้สินสำหรับ</w:t>
            </w: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ผลประโยชน์</w:t>
            </w:r>
          </w:p>
        </w:tc>
        <w:tc>
          <w:tcPr>
            <w:tcW w:w="900" w:type="dxa"/>
            <w:shd w:val="clear" w:color="auto" w:fill="auto"/>
          </w:tcPr>
          <w:p w14:paraId="64FC88BB" w14:textId="3034DFE3" w:rsidR="00BB4B0F" w:rsidRPr="00CF1517" w:rsidRDefault="00BB4B0F" w:rsidP="00BB4B0F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7166705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417AF2AC" w14:textId="3399D95F" w:rsidR="00BB4B0F" w:rsidRPr="00CF1517" w:rsidRDefault="00BB4B0F" w:rsidP="00BB4B0F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24BC91BE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bottom w:val="nil"/>
            </w:tcBorders>
          </w:tcPr>
          <w:p w14:paraId="712FF705" w14:textId="5ADB8C15" w:rsidR="00BB4B0F" w:rsidRPr="00CF1517" w:rsidRDefault="00BB4B0F" w:rsidP="00BB4B0F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8246237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06D8CB4D" w14:textId="637356F3" w:rsidR="00BB4B0F" w:rsidRPr="00CF1517" w:rsidRDefault="00BB4B0F" w:rsidP="00BB4B0F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5FBEAFD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  <w:bottom w:val="nil"/>
            </w:tcBorders>
            <w:shd w:val="clear" w:color="auto" w:fill="auto"/>
          </w:tcPr>
          <w:p w14:paraId="6C72D794" w14:textId="0B58A9B6" w:rsidR="00BB4B0F" w:rsidRPr="00CF1517" w:rsidRDefault="00BB4B0F" w:rsidP="00BB4B0F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</w:tr>
      <w:tr w:rsidR="00804F0C" w:rsidRPr="00CF1517" w14:paraId="7B5A6FC6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1792ECCE" w14:textId="52E634A6" w:rsidR="00804F0C" w:rsidRDefault="00804F0C" w:rsidP="00804F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  </w:t>
            </w: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พนัก</w:t>
            </w:r>
            <w:r>
              <w:rPr>
                <w:rFonts w:ascii="Angsana New" w:hAnsi="Angsana New" w:cs="Angsana New" w:hint="cs"/>
                <w:sz w:val="28"/>
                <w:szCs w:val="28"/>
                <w:cs/>
              </w:rPr>
              <w:t>งาน</w:t>
            </w:r>
          </w:p>
        </w:tc>
        <w:tc>
          <w:tcPr>
            <w:tcW w:w="900" w:type="dxa"/>
            <w:shd w:val="clear" w:color="auto" w:fill="auto"/>
          </w:tcPr>
          <w:p w14:paraId="7A93629D" w14:textId="673DF2A3" w:rsidR="00804F0C" w:rsidRPr="004B0B8A" w:rsidRDefault="00804F0C" w:rsidP="00804F0C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67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33B21B1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0E883222" w14:textId="4E924C67" w:rsidR="00804F0C" w:rsidRPr="00360B44" w:rsidRDefault="00804F0C" w:rsidP="00804F0C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/>
              </w:rPr>
              <w:t>3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9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/>
              </w:rPr>
              <w:t>3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19F809FD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bottom w:val="nil"/>
            </w:tcBorders>
          </w:tcPr>
          <w:p w14:paraId="5BA3EBE7" w14:textId="5D89E88D" w:rsidR="00804F0C" w:rsidRPr="00CF1517" w:rsidRDefault="00804F0C" w:rsidP="00804F0C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A9DD137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536FEBB8" w14:textId="0EAB60F6" w:rsidR="00804F0C" w:rsidRPr="00CF1517" w:rsidRDefault="00804F0C" w:rsidP="00804F0C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7B2C94A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  <w:bottom w:val="nil"/>
            </w:tcBorders>
            <w:shd w:val="clear" w:color="auto" w:fill="auto"/>
          </w:tcPr>
          <w:p w14:paraId="70E0CE62" w14:textId="5FB37AE2" w:rsidR="00804F0C" w:rsidRPr="00360B44" w:rsidRDefault="00804F0C" w:rsidP="00804F0C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660</w:t>
            </w:r>
          </w:p>
        </w:tc>
      </w:tr>
      <w:tr w:rsidR="00804F0C" w:rsidRPr="00CF1517" w14:paraId="7813630C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07A7029B" w14:textId="77777777" w:rsidR="00804F0C" w:rsidRPr="00CF1517" w:rsidRDefault="00804F0C" w:rsidP="00804F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ผลขาดทุนสะสมทางภาษี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2D1BA89C" w14:textId="3B5711F4" w:rsidR="00804F0C" w:rsidRPr="00CF1517" w:rsidRDefault="00804F0C" w:rsidP="00804F0C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806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9203A45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14:paraId="04683B7E" w14:textId="23E601B4" w:rsidR="00804F0C" w:rsidRPr="00CF1517" w:rsidRDefault="00804F0C" w:rsidP="00804F0C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(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/>
              </w:rPr>
              <w:t>33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950</w:t>
            </w:r>
            <w:r w:rsidRPr="00CF1517"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2DBEFCC2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bottom w:val="nil"/>
            </w:tcBorders>
          </w:tcPr>
          <w:p w14:paraId="12F369DC" w14:textId="6D344475" w:rsidR="00804F0C" w:rsidRPr="00CF1517" w:rsidRDefault="00804F0C" w:rsidP="00804F0C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F30C60F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single" w:sz="4" w:space="0" w:color="auto"/>
            </w:tcBorders>
          </w:tcPr>
          <w:p w14:paraId="2D2AFC93" w14:textId="0BB2D444" w:rsidR="00804F0C" w:rsidRPr="00CF1517" w:rsidRDefault="00804F0C" w:rsidP="00804F0C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528660C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nil"/>
              <w:bottom w:val="nil"/>
            </w:tcBorders>
            <w:shd w:val="clear" w:color="auto" w:fill="auto"/>
          </w:tcPr>
          <w:p w14:paraId="59DFC19C" w14:textId="1ED71D3F" w:rsidR="00804F0C" w:rsidRPr="00CF1517" w:rsidRDefault="00804F0C" w:rsidP="00804F0C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77</w:t>
            </w:r>
            <w:r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71</w:t>
            </w:r>
          </w:p>
        </w:tc>
      </w:tr>
      <w:tr w:rsidR="00804F0C" w:rsidRPr="00CF1517" w14:paraId="3B1D69BA" w14:textId="77777777" w:rsidTr="00BB4A52">
        <w:trPr>
          <w:gridAfter w:val="1"/>
          <w:wAfter w:w="45" w:type="dxa"/>
          <w:cantSplit/>
          <w:trHeight w:hRule="exact" w:val="374"/>
        </w:trPr>
        <w:tc>
          <w:tcPr>
            <w:tcW w:w="3510" w:type="dxa"/>
            <w:tcBorders>
              <w:top w:val="nil"/>
              <w:bottom w:val="nil"/>
            </w:tcBorders>
            <w:shd w:val="clear" w:color="auto" w:fill="auto"/>
          </w:tcPr>
          <w:p w14:paraId="1ACBBA59" w14:textId="77777777" w:rsidR="00804F0C" w:rsidRPr="00CF1517" w:rsidRDefault="00804F0C" w:rsidP="00804F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B8ACE5" w14:textId="683F3E43" w:rsidR="00804F0C" w:rsidRPr="00CF1517" w:rsidRDefault="00804F0C" w:rsidP="00804F0C">
            <w:pPr>
              <w:pStyle w:val="block"/>
              <w:tabs>
                <w:tab w:val="decimal" w:pos="675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61</w:t>
            </w: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566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BCD8863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6F60478" w14:textId="64D4FF4E" w:rsidR="00804F0C" w:rsidRPr="00CF1517" w:rsidRDefault="00804F0C" w:rsidP="00804F0C">
            <w:pPr>
              <w:pStyle w:val="block"/>
              <w:tabs>
                <w:tab w:val="decimal" w:pos="70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18</w:t>
            </w: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819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07166CE1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025B9BD4" w14:textId="7A9DA161" w:rsidR="00804F0C" w:rsidRPr="00CF1517" w:rsidRDefault="00804F0C" w:rsidP="00804F0C">
            <w:pPr>
              <w:pStyle w:val="block"/>
              <w:tabs>
                <w:tab w:val="decimal" w:pos="79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115</w:t>
            </w: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F75CE50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57892AE" w14:textId="498D88BF" w:rsidR="00804F0C" w:rsidRPr="00CF1517" w:rsidRDefault="00804F0C" w:rsidP="00804F0C">
            <w:pPr>
              <w:pStyle w:val="block"/>
              <w:tabs>
                <w:tab w:val="decimal" w:pos="927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(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7</w:t>
            </w: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191</w:t>
            </w: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D9FEFDB" w14:textId="77777777" w:rsidR="00804F0C" w:rsidRPr="00CF1517" w:rsidRDefault="00804F0C" w:rsidP="00804F0C">
            <w:pPr>
              <w:pStyle w:val="block"/>
              <w:tabs>
                <w:tab w:val="decimal" w:pos="1062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C18BD0" w14:textId="5026F3EA" w:rsidR="00804F0C" w:rsidRPr="00CF1517" w:rsidRDefault="00804F0C" w:rsidP="00804F0C">
            <w:pPr>
              <w:pStyle w:val="block"/>
              <w:tabs>
                <w:tab w:val="decimal" w:pos="800"/>
              </w:tabs>
              <w:spacing w:after="0"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6</w:t>
            </w:r>
            <w:r w:rsidRPr="00086D0E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5</w:t>
            </w: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079</w:t>
            </w:r>
          </w:p>
        </w:tc>
      </w:tr>
    </w:tbl>
    <w:p w14:paraId="3CDBCFA7" w14:textId="77777777" w:rsidR="005C6297" w:rsidRDefault="005C6297" w:rsidP="003C5E82">
      <w:pPr>
        <w:spacing w:line="350" w:lineRule="exact"/>
        <w:rPr>
          <w:rFonts w:ascii="Angsana New" w:hAnsi="Angsana New" w:cs="Angsana New"/>
          <w:sz w:val="30"/>
          <w:szCs w:val="30"/>
        </w:rPr>
        <w:sectPr w:rsidR="005C6297" w:rsidSect="000B5009">
          <w:pgSz w:w="11909" w:h="16834" w:code="9"/>
          <w:pgMar w:top="691" w:right="1109" w:bottom="576" w:left="1260" w:header="720" w:footer="720" w:gutter="0"/>
          <w:cols w:space="720"/>
          <w:docGrid w:linePitch="360"/>
        </w:sectPr>
      </w:pPr>
    </w:p>
    <w:tbl>
      <w:tblPr>
        <w:tblW w:w="14689" w:type="dxa"/>
        <w:tblInd w:w="450" w:type="dxa"/>
        <w:tblBorders>
          <w:top w:val="single" w:sz="4" w:space="0" w:color="auto"/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24"/>
        <w:gridCol w:w="1516"/>
        <w:gridCol w:w="360"/>
        <w:gridCol w:w="1440"/>
        <w:gridCol w:w="360"/>
        <w:gridCol w:w="1427"/>
        <w:gridCol w:w="13"/>
        <w:gridCol w:w="327"/>
        <w:gridCol w:w="33"/>
        <w:gridCol w:w="1385"/>
        <w:gridCol w:w="340"/>
        <w:gridCol w:w="1476"/>
        <w:gridCol w:w="340"/>
        <w:gridCol w:w="1229"/>
        <w:gridCol w:w="19"/>
      </w:tblGrid>
      <w:tr w:rsidR="005C6297" w:rsidRPr="005C6297" w14:paraId="0A93E3AA" w14:textId="77777777" w:rsidTr="005C6297">
        <w:trPr>
          <w:gridAfter w:val="1"/>
          <w:wAfter w:w="19" w:type="dxa"/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4BA19EA1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246" w:type="dxa"/>
            <w:gridSpan w:val="13"/>
            <w:tcBorders>
              <w:top w:val="nil"/>
              <w:bottom w:val="nil"/>
            </w:tcBorders>
          </w:tcPr>
          <w:p w14:paraId="124F62F4" w14:textId="0F38B526" w:rsidR="005C6297" w:rsidRPr="005C6297" w:rsidRDefault="00AD61C9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GB"/>
              </w:rPr>
              <w:t>งบการเงินเฉพาะกิจการ</w:t>
            </w:r>
          </w:p>
        </w:tc>
      </w:tr>
      <w:tr w:rsidR="005C6297" w:rsidRPr="005C6297" w14:paraId="1090632B" w14:textId="77777777" w:rsidTr="005C6297">
        <w:trPr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6691AD00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7DA6B456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7F613130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EA8F8A5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</w:rPr>
              <w:t>ผลกระทบจาก</w:t>
            </w:r>
          </w:p>
        </w:tc>
        <w:tc>
          <w:tcPr>
            <w:tcW w:w="360" w:type="dxa"/>
            <w:tcBorders>
              <w:top w:val="nil"/>
            </w:tcBorders>
          </w:tcPr>
          <w:p w14:paraId="4357B5AC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40" w:type="dxa"/>
            <w:gridSpan w:val="2"/>
            <w:tcBorders>
              <w:top w:val="nil"/>
              <w:bottom w:val="nil"/>
            </w:tcBorders>
          </w:tcPr>
          <w:p w14:paraId="16E15843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60" w:type="dxa"/>
            <w:gridSpan w:val="2"/>
            <w:tcBorders>
              <w:top w:val="nil"/>
              <w:bottom w:val="nil"/>
            </w:tcBorders>
          </w:tcPr>
          <w:p w14:paraId="5E03AE79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201" w:type="dxa"/>
            <w:gridSpan w:val="3"/>
            <w:tcBorders>
              <w:top w:val="nil"/>
              <w:bottom w:val="nil"/>
            </w:tcBorders>
          </w:tcPr>
          <w:p w14:paraId="4E493145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68F411AF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76575CCF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GB"/>
              </w:rPr>
            </w:pPr>
          </w:p>
        </w:tc>
      </w:tr>
      <w:tr w:rsidR="005C6297" w:rsidRPr="005C6297" w14:paraId="340EEAF7" w14:textId="77777777" w:rsidTr="005C6297">
        <w:trPr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0E3926BD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418FEA64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</w:rPr>
              <w:t>ยอดคงเหลือ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491FCDFA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42DCCE1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</w:rPr>
              <w:t>การเปลี่ยนแปลง</w:t>
            </w:r>
          </w:p>
        </w:tc>
        <w:tc>
          <w:tcPr>
            <w:tcW w:w="360" w:type="dxa"/>
            <w:tcBorders>
              <w:top w:val="nil"/>
            </w:tcBorders>
          </w:tcPr>
          <w:p w14:paraId="4C19C481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</w:tcPr>
          <w:p w14:paraId="139470DE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</w:tcPr>
          <w:p w14:paraId="40BAAC9F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3234" w:type="dxa"/>
            <w:gridSpan w:val="4"/>
            <w:tcBorders>
              <w:top w:val="nil"/>
              <w:bottom w:val="single" w:sz="4" w:space="0" w:color="auto"/>
            </w:tcBorders>
          </w:tcPr>
          <w:p w14:paraId="547D1D89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บันทึกเป็น(รายจ่าย)</w:t>
            </w:r>
            <w:r w:rsidRPr="005C6297">
              <w:rPr>
                <w:rFonts w:ascii="Angsana New" w:hAnsi="Angsana New" w:cs="Angsana New"/>
                <w:sz w:val="28"/>
                <w:szCs w:val="28"/>
                <w:lang w:val="en-GB"/>
              </w:rPr>
              <w:t>/</w:t>
            </w:r>
            <w:r w:rsidRPr="005C629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รายได้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5EE2FF70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456E5064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val="en-GB"/>
              </w:rPr>
            </w:pPr>
          </w:p>
        </w:tc>
      </w:tr>
      <w:tr w:rsidR="005C6297" w:rsidRPr="005C6297" w14:paraId="049DEC65" w14:textId="77777777" w:rsidTr="005C6297">
        <w:trPr>
          <w:cantSplit/>
          <w:trHeight w:hRule="exact" w:val="366"/>
          <w:tblHeader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3B58C904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516" w:type="dxa"/>
            <w:tcBorders>
              <w:top w:val="nil"/>
              <w:bottom w:val="nil"/>
            </w:tcBorders>
          </w:tcPr>
          <w:p w14:paraId="58247CA3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</w:rPr>
              <w:t>ตามที่รายงาน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0ACE5F6C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A2F5C6C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</w:rPr>
              <w:t>นโยบายการบัญชี</w:t>
            </w:r>
          </w:p>
        </w:tc>
        <w:tc>
          <w:tcPr>
            <w:tcW w:w="360" w:type="dxa"/>
            <w:tcBorders>
              <w:top w:val="nil"/>
            </w:tcBorders>
          </w:tcPr>
          <w:p w14:paraId="75F958D3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27" w:type="dxa"/>
            <w:tcBorders>
              <w:top w:val="nil"/>
              <w:bottom w:val="nil"/>
            </w:tcBorders>
          </w:tcPr>
          <w:p w14:paraId="79D17C54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</w:tcPr>
          <w:p w14:paraId="749B8F15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1418" w:type="dxa"/>
            <w:gridSpan w:val="2"/>
            <w:tcBorders>
              <w:top w:val="nil"/>
              <w:bottom w:val="nil"/>
            </w:tcBorders>
          </w:tcPr>
          <w:p w14:paraId="0ECD207A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5C629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กำไรหรือ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6E63A7EF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476" w:type="dxa"/>
            <w:tcBorders>
              <w:top w:val="nil"/>
              <w:bottom w:val="nil"/>
            </w:tcBorders>
          </w:tcPr>
          <w:p w14:paraId="002E5DD6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  <w:lang w:val="en-GB"/>
              </w:rPr>
              <w:t>กำไรขาดทุน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0DD27E56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5F45676F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5C6297" w:rsidRPr="005C6297" w14:paraId="5A7F4EDD" w14:textId="77777777" w:rsidTr="005C6297">
        <w:trPr>
          <w:cantSplit/>
          <w:trHeight w:hRule="exact" w:val="366"/>
          <w:tblHeader/>
        </w:trPr>
        <w:tc>
          <w:tcPr>
            <w:tcW w:w="4424" w:type="dxa"/>
            <w:shd w:val="clear" w:color="auto" w:fill="auto"/>
          </w:tcPr>
          <w:p w14:paraId="398286EE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42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  <w:r w:rsidRPr="005C6297"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ภาษีเงินได้รอการตัดบัญชี</w:t>
            </w:r>
          </w:p>
        </w:tc>
        <w:tc>
          <w:tcPr>
            <w:tcW w:w="1516" w:type="dxa"/>
          </w:tcPr>
          <w:p w14:paraId="5F7F20B1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5C6297">
              <w:rPr>
                <w:rFonts w:ascii="Angsana New" w:hAnsi="Angsana New" w:cs="Angsana New" w:hint="cs"/>
                <w:sz w:val="28"/>
                <w:szCs w:val="28"/>
                <w:cs/>
              </w:rPr>
              <w:t>ในงวดก่อน</w:t>
            </w:r>
          </w:p>
        </w:tc>
        <w:tc>
          <w:tcPr>
            <w:tcW w:w="360" w:type="dxa"/>
          </w:tcPr>
          <w:p w14:paraId="2B16040A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06A5B007" w14:textId="77777777" w:rsidR="005C6297" w:rsidRPr="00406FC4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406FC4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 xml:space="preserve">(ดูหมายเหตุข้อ </w:t>
            </w:r>
            <w:r w:rsidRPr="00406FC4">
              <w:rPr>
                <w:rFonts w:ascii="Angsana New" w:hAnsi="Angsana New" w:cs="Angsana New"/>
                <w:i/>
                <w:iCs/>
                <w:sz w:val="28"/>
                <w:szCs w:val="28"/>
              </w:rPr>
              <w:t>3</w:t>
            </w:r>
            <w:r w:rsidRPr="00406FC4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)</w:t>
            </w:r>
          </w:p>
        </w:tc>
        <w:tc>
          <w:tcPr>
            <w:tcW w:w="360" w:type="dxa"/>
          </w:tcPr>
          <w:p w14:paraId="1D5EBF75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</w:p>
        </w:tc>
        <w:tc>
          <w:tcPr>
            <w:tcW w:w="1427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14:paraId="56E3A6D9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</w:rPr>
              <w:t>1</w:t>
            </w: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 xml:space="preserve"> มกราคม</w:t>
            </w:r>
          </w:p>
        </w:tc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84A746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121D77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08" w:hanging="108"/>
              <w:jc w:val="center"/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</w:pPr>
            <w:r w:rsidRPr="005C629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ขาดทุน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040153F2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  <w:p w14:paraId="41FE2C1A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476" w:type="dxa"/>
            <w:tcBorders>
              <w:top w:val="nil"/>
              <w:left w:val="nil"/>
              <w:bottom w:val="nil"/>
              <w:right w:val="nil"/>
            </w:tcBorders>
          </w:tcPr>
          <w:p w14:paraId="4EEEBC55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sz w:val="28"/>
                <w:szCs w:val="28"/>
                <w:cs/>
                <w:lang w:val="en-GB"/>
              </w:rPr>
              <w:t>เบ็ดเสร็จอื่น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</w:tcBorders>
          </w:tcPr>
          <w:p w14:paraId="37BBEF62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3FDB48A9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</w:rPr>
              <w:t>31</w:t>
            </w: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 xml:space="preserve"> ธันวาคม</w:t>
            </w:r>
          </w:p>
        </w:tc>
      </w:tr>
      <w:tr w:rsidR="005C6297" w:rsidRPr="005C6297" w14:paraId="0D5E248A" w14:textId="77777777" w:rsidTr="005C6297">
        <w:trPr>
          <w:gridAfter w:val="1"/>
          <w:wAfter w:w="19" w:type="dxa"/>
          <w:cantSplit/>
          <w:trHeight w:hRule="exact" w:val="366"/>
          <w:tblHeader/>
        </w:trPr>
        <w:tc>
          <w:tcPr>
            <w:tcW w:w="4424" w:type="dxa"/>
            <w:shd w:val="clear" w:color="auto" w:fill="auto"/>
          </w:tcPr>
          <w:p w14:paraId="61015B76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246" w:type="dxa"/>
            <w:gridSpan w:val="13"/>
          </w:tcPr>
          <w:p w14:paraId="0C1E9C48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5C6297" w:rsidRPr="005C6297" w14:paraId="31CB4E0D" w14:textId="77777777" w:rsidTr="005C6297">
        <w:trPr>
          <w:gridAfter w:val="1"/>
          <w:wAfter w:w="19" w:type="dxa"/>
          <w:cantSplit/>
          <w:trHeight w:hRule="exact" w:val="366"/>
          <w:tblHeader/>
        </w:trPr>
        <w:tc>
          <w:tcPr>
            <w:tcW w:w="4424" w:type="dxa"/>
            <w:shd w:val="clear" w:color="auto" w:fill="auto"/>
          </w:tcPr>
          <w:p w14:paraId="6FAC8651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</w:pPr>
            <w:r w:rsidRPr="005C629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0246" w:type="dxa"/>
            <w:gridSpan w:val="13"/>
          </w:tcPr>
          <w:p w14:paraId="48A9B681" w14:textId="77777777" w:rsidR="005C6297" w:rsidRPr="005C6297" w:rsidRDefault="005C6297" w:rsidP="005C6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</w:p>
        </w:tc>
      </w:tr>
      <w:tr w:rsidR="00AD61C9" w:rsidRPr="005C6297" w14:paraId="0D868422" w14:textId="77777777" w:rsidTr="00E31ED4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44165D49" w14:textId="70EE16F4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</w:rPr>
            </w:pPr>
            <w:r w:rsidRPr="00F71283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>สินทรัพย์ (หนี้สิน) ภาษีเงินได้รอการตัดบัญชี</w:t>
            </w:r>
          </w:p>
        </w:tc>
        <w:tc>
          <w:tcPr>
            <w:tcW w:w="1516" w:type="dxa"/>
          </w:tcPr>
          <w:p w14:paraId="2905A3C5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60" w:type="dxa"/>
          </w:tcPr>
          <w:p w14:paraId="586885C5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CE0C22A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60" w:type="dxa"/>
            <w:tcBorders>
              <w:top w:val="nil"/>
            </w:tcBorders>
          </w:tcPr>
          <w:p w14:paraId="158598C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</w:tcBorders>
            <w:shd w:val="clear" w:color="auto" w:fill="auto"/>
          </w:tcPr>
          <w:p w14:paraId="4143DE9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340" w:type="dxa"/>
            <w:gridSpan w:val="2"/>
            <w:tcBorders>
              <w:top w:val="nil"/>
            </w:tcBorders>
            <w:shd w:val="clear" w:color="auto" w:fill="auto"/>
          </w:tcPr>
          <w:p w14:paraId="63C02DAF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</w:tcBorders>
          </w:tcPr>
          <w:p w14:paraId="5EA58E0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40" w:type="dxa"/>
            <w:tcBorders>
              <w:top w:val="nil"/>
            </w:tcBorders>
          </w:tcPr>
          <w:p w14:paraId="1047961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</w:tcBorders>
          </w:tcPr>
          <w:p w14:paraId="2556A703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340" w:type="dxa"/>
            <w:tcBorders>
              <w:top w:val="nil"/>
            </w:tcBorders>
          </w:tcPr>
          <w:p w14:paraId="0851D4B7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465A33EA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</w:tr>
      <w:tr w:rsidR="00AD61C9" w:rsidRPr="005C6297" w14:paraId="09F98801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  <w:vAlign w:val="bottom"/>
          </w:tcPr>
          <w:p w14:paraId="7C87C3F2" w14:textId="78F38420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516" w:type="dxa"/>
          </w:tcPr>
          <w:p w14:paraId="7F751292" w14:textId="7AAF20D0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3,679</w:t>
            </w:r>
          </w:p>
        </w:tc>
        <w:tc>
          <w:tcPr>
            <w:tcW w:w="360" w:type="dxa"/>
          </w:tcPr>
          <w:p w14:paraId="49566E63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3D5B5D7" w14:textId="0630C128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  <w:tcBorders>
              <w:top w:val="nil"/>
            </w:tcBorders>
          </w:tcPr>
          <w:p w14:paraId="08ADC5D6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</w:tcBorders>
            <w:shd w:val="clear" w:color="auto" w:fill="auto"/>
          </w:tcPr>
          <w:p w14:paraId="0D8B5639" w14:textId="6FA2669A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679</w:t>
            </w:r>
          </w:p>
        </w:tc>
        <w:tc>
          <w:tcPr>
            <w:tcW w:w="340" w:type="dxa"/>
            <w:gridSpan w:val="2"/>
            <w:tcBorders>
              <w:top w:val="nil"/>
            </w:tcBorders>
            <w:shd w:val="clear" w:color="auto" w:fill="auto"/>
          </w:tcPr>
          <w:p w14:paraId="35777404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</w:tcBorders>
          </w:tcPr>
          <w:p w14:paraId="42AA96D8" w14:textId="76CB01ED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4,834</w:t>
            </w:r>
          </w:p>
        </w:tc>
        <w:tc>
          <w:tcPr>
            <w:tcW w:w="340" w:type="dxa"/>
            <w:tcBorders>
              <w:top w:val="nil"/>
            </w:tcBorders>
          </w:tcPr>
          <w:p w14:paraId="2569AAB2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</w:tcBorders>
          </w:tcPr>
          <w:p w14:paraId="61C63A6A" w14:textId="1300FDB1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  <w:tcBorders>
              <w:top w:val="nil"/>
            </w:tcBorders>
          </w:tcPr>
          <w:p w14:paraId="0CBBE6DA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1F93F3B7" w14:textId="203CEF4F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513</w:t>
            </w:r>
          </w:p>
        </w:tc>
      </w:tr>
      <w:tr w:rsidR="00AD61C9" w:rsidRPr="005C6297" w14:paraId="261E80A1" w14:textId="77777777" w:rsidTr="00E31ED4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44E33DA5" w14:textId="3120B8A3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cs/>
              </w:rPr>
              <w:t>ที่ดิน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F71283">
              <w:rPr>
                <w:rFonts w:ascii="Angsana New" w:hAnsi="Angsana New" w:cs="Angsana New"/>
                <w:sz w:val="28"/>
                <w:szCs w:val="28"/>
                <w:cs/>
              </w:rPr>
              <w:t>อาคารและอุปกรณ์</w:t>
            </w:r>
          </w:p>
        </w:tc>
        <w:tc>
          <w:tcPr>
            <w:tcW w:w="1516" w:type="dxa"/>
          </w:tcPr>
          <w:p w14:paraId="5CC0AE05" w14:textId="742961DC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(39,758)</w:t>
            </w:r>
          </w:p>
        </w:tc>
        <w:tc>
          <w:tcPr>
            <w:tcW w:w="360" w:type="dxa"/>
          </w:tcPr>
          <w:p w14:paraId="66E0CFC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5990F171" w14:textId="11F6E6AB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  <w:tcBorders>
              <w:top w:val="nil"/>
            </w:tcBorders>
          </w:tcPr>
          <w:p w14:paraId="288B7390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tcBorders>
              <w:top w:val="nil"/>
            </w:tcBorders>
            <w:shd w:val="clear" w:color="auto" w:fill="auto"/>
          </w:tcPr>
          <w:p w14:paraId="08DD2A4A" w14:textId="35759232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39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758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gridSpan w:val="2"/>
            <w:tcBorders>
              <w:top w:val="nil"/>
            </w:tcBorders>
            <w:shd w:val="clear" w:color="auto" w:fill="auto"/>
          </w:tcPr>
          <w:p w14:paraId="27AC1D98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nil"/>
            </w:tcBorders>
          </w:tcPr>
          <w:p w14:paraId="10F8195A" w14:textId="2BD3E3F1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12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351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tcBorders>
              <w:top w:val="nil"/>
            </w:tcBorders>
          </w:tcPr>
          <w:p w14:paraId="18F14FF7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nil"/>
            </w:tcBorders>
          </w:tcPr>
          <w:p w14:paraId="7C956808" w14:textId="7161F39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362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tcBorders>
              <w:top w:val="nil"/>
            </w:tcBorders>
          </w:tcPr>
          <w:p w14:paraId="0AC4E8A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nil"/>
            </w:tcBorders>
            <w:shd w:val="clear" w:color="auto" w:fill="auto"/>
          </w:tcPr>
          <w:p w14:paraId="3F1F12BC" w14:textId="5CB566B0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52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471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)</w:t>
            </w:r>
          </w:p>
        </w:tc>
      </w:tr>
      <w:tr w:rsidR="00AD61C9" w:rsidRPr="005C6297" w14:paraId="12EFC8BA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7B395B27" w14:textId="4F58062D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F71283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516" w:type="dxa"/>
          </w:tcPr>
          <w:p w14:paraId="626AEFFC" w14:textId="729C3BA4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360" w:type="dxa"/>
          </w:tcPr>
          <w:p w14:paraId="3B858A76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0D1DAAA2" w14:textId="6CD975F5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9D193C">
              <w:rPr>
                <w:rFonts w:ascii="Angsana New" w:hAnsi="Angsana New" w:cs="Angsana New"/>
                <w:sz w:val="28"/>
                <w:szCs w:val="28"/>
              </w:rPr>
              <w:t>60</w:t>
            </w:r>
          </w:p>
        </w:tc>
        <w:tc>
          <w:tcPr>
            <w:tcW w:w="360" w:type="dxa"/>
          </w:tcPr>
          <w:p w14:paraId="4627D38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00EBCC1A" w14:textId="59BE5B1C" w:rsidR="00AD61C9" w:rsidRPr="005C6297" w:rsidRDefault="009D193C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GB"/>
              </w:rPr>
              <w:t>260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7101A8EE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67BAA819" w14:textId="4A56744F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7ECFB333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011AAFDB" w14:textId="5AFAE116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77D90FA4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5D39F16D" w14:textId="1DBC92B9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4842AA">
              <w:rPr>
                <w:rFonts w:ascii="Angsana New" w:hAnsi="Angsana New" w:cs="Angsana New"/>
                <w:sz w:val="28"/>
                <w:szCs w:val="28"/>
              </w:rPr>
              <w:t>60</w:t>
            </w:r>
          </w:p>
        </w:tc>
      </w:tr>
      <w:tr w:rsidR="00AD61C9" w:rsidRPr="005C6297" w14:paraId="10118C7C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13F45127" w14:textId="22C5FF58" w:rsidR="00AD61C9" w:rsidRPr="005C6297" w:rsidRDefault="00406FC4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</w:rPr>
              <w:t>ประมาณการหนี้สินสำหรับ</w:t>
            </w:r>
            <w:r w:rsidRPr="00AA6937">
              <w:rPr>
                <w:rFonts w:ascii="Angsana New" w:hAnsi="Angsana New" w:cs="Angsana New"/>
                <w:sz w:val="28"/>
                <w:szCs w:val="28"/>
                <w:cs/>
              </w:rPr>
              <w:t>ผลประโยชน์พนักงาน</w:t>
            </w:r>
          </w:p>
        </w:tc>
        <w:tc>
          <w:tcPr>
            <w:tcW w:w="1516" w:type="dxa"/>
          </w:tcPr>
          <w:p w14:paraId="1EDA06E2" w14:textId="0451C953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GB"/>
              </w:rPr>
              <w:t>1,092</w:t>
            </w:r>
          </w:p>
        </w:tc>
        <w:tc>
          <w:tcPr>
            <w:tcW w:w="360" w:type="dxa"/>
          </w:tcPr>
          <w:p w14:paraId="2D46CB0B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0FE82EA7" w14:textId="1D7AC318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59528559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4DD28883" w14:textId="5FD8A66C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092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20CBF9FC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4C41FDB5" w14:textId="5509DE00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bidi="ar-SA"/>
              </w:rPr>
              <w:t>261</w:t>
            </w:r>
          </w:p>
        </w:tc>
        <w:tc>
          <w:tcPr>
            <w:tcW w:w="340" w:type="dxa"/>
          </w:tcPr>
          <w:p w14:paraId="1AAED555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403AE9C8" w14:textId="075FA506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2F277792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1822F4AF" w14:textId="20867653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353</w:t>
            </w:r>
          </w:p>
        </w:tc>
      </w:tr>
      <w:tr w:rsidR="00AD61C9" w:rsidRPr="005C6297" w14:paraId="0911CA3E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0C471949" w14:textId="1F12F12B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F71283">
              <w:rPr>
                <w:rFonts w:ascii="Angsana New" w:hAnsi="Angsana New" w:cs="Angsana New" w:hint="cs"/>
                <w:sz w:val="28"/>
                <w:szCs w:val="28"/>
                <w:cs/>
              </w:rPr>
              <w:t>สัญญาซื้อขายเงินตราต่างประเทศ</w:t>
            </w:r>
          </w:p>
        </w:tc>
        <w:tc>
          <w:tcPr>
            <w:tcW w:w="1516" w:type="dxa"/>
          </w:tcPr>
          <w:p w14:paraId="1EA1CDC1" w14:textId="50A53344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405F1C7C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1BD4A3CE" w14:textId="20FDD731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360" w:type="dxa"/>
          </w:tcPr>
          <w:p w14:paraId="479CD8BF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6733F917" w14:textId="731B3EB4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4FE7E22A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0DDC33F0" w14:textId="264A41A8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  <w:lang w:bidi="ar-SA"/>
              </w:rPr>
              <w:t>195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)</w:t>
            </w:r>
          </w:p>
        </w:tc>
        <w:tc>
          <w:tcPr>
            <w:tcW w:w="340" w:type="dxa"/>
          </w:tcPr>
          <w:p w14:paraId="53C12706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3402EACC" w14:textId="7D96FA68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6EF650E0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7A898720" w14:textId="6175FF3B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  <w:lang w:bidi="ar-SA"/>
              </w:rPr>
              <w:t>195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)</w:t>
            </w:r>
          </w:p>
        </w:tc>
      </w:tr>
      <w:tr w:rsidR="00AD61C9" w:rsidRPr="005C6297" w14:paraId="61A7F1D1" w14:textId="77777777" w:rsidTr="005C6297">
        <w:trPr>
          <w:cantSplit/>
          <w:trHeight w:hRule="exact" w:val="366"/>
        </w:trPr>
        <w:tc>
          <w:tcPr>
            <w:tcW w:w="4424" w:type="dxa"/>
            <w:shd w:val="clear" w:color="auto" w:fill="auto"/>
          </w:tcPr>
          <w:p w14:paraId="0A886A7E" w14:textId="34BAC3A2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cs/>
              </w:rPr>
              <w:t>ผลขาดทุนสะสมทางภาษี</w:t>
            </w:r>
          </w:p>
        </w:tc>
        <w:tc>
          <w:tcPr>
            <w:tcW w:w="1516" w:type="dxa"/>
          </w:tcPr>
          <w:p w14:paraId="2E6A1F91" w14:textId="31D8F410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GB"/>
              </w:rPr>
              <w:t>641,727</w:t>
            </w:r>
          </w:p>
        </w:tc>
        <w:tc>
          <w:tcPr>
            <w:tcW w:w="360" w:type="dxa"/>
          </w:tcPr>
          <w:p w14:paraId="3849D591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40" w:type="dxa"/>
            <w:shd w:val="clear" w:color="auto" w:fill="auto"/>
          </w:tcPr>
          <w:p w14:paraId="0392F7FE" w14:textId="22FBE41D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60" w:type="dxa"/>
          </w:tcPr>
          <w:p w14:paraId="3840765C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27" w:type="dxa"/>
            <w:shd w:val="clear" w:color="auto" w:fill="auto"/>
          </w:tcPr>
          <w:p w14:paraId="1C096BE9" w14:textId="485C5C7D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641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727</w:t>
            </w:r>
          </w:p>
        </w:tc>
        <w:tc>
          <w:tcPr>
            <w:tcW w:w="340" w:type="dxa"/>
            <w:gridSpan w:val="2"/>
            <w:shd w:val="clear" w:color="auto" w:fill="auto"/>
          </w:tcPr>
          <w:p w14:paraId="307D7DDF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</w:tcPr>
          <w:p w14:paraId="59529EA4" w14:textId="47BF4136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(</w:t>
            </w:r>
            <w:r w:rsidRPr="00F71283">
              <w:rPr>
                <w:rFonts w:ascii="Angsana New" w:hAnsi="Angsana New" w:cs="Angsana New"/>
                <w:sz w:val="28"/>
                <w:szCs w:val="28"/>
                <w:lang w:bidi="ar-SA"/>
              </w:rPr>
              <w:t>121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  <w:lang w:bidi="ar-SA"/>
              </w:rPr>
              <w:t>757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 w:bidi="ar-SA"/>
              </w:rPr>
              <w:t>)</w:t>
            </w:r>
          </w:p>
        </w:tc>
        <w:tc>
          <w:tcPr>
            <w:tcW w:w="340" w:type="dxa"/>
          </w:tcPr>
          <w:p w14:paraId="519CD01F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</w:tcPr>
          <w:p w14:paraId="07E9073D" w14:textId="12AA2712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340" w:type="dxa"/>
          </w:tcPr>
          <w:p w14:paraId="11C757B3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shd w:val="clear" w:color="auto" w:fill="auto"/>
          </w:tcPr>
          <w:p w14:paraId="277C2BC5" w14:textId="06CD534D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sz w:val="28"/>
                <w:szCs w:val="28"/>
              </w:rPr>
              <w:t>519</w:t>
            </w:r>
            <w:r w:rsidRPr="00F71283">
              <w:rPr>
                <w:rFonts w:ascii="Angsana New" w:hAnsi="Angsana New" w:cs="Angsana New"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sz w:val="28"/>
                <w:szCs w:val="28"/>
              </w:rPr>
              <w:t>970</w:t>
            </w:r>
          </w:p>
        </w:tc>
      </w:tr>
      <w:tr w:rsidR="00AD61C9" w:rsidRPr="005C6297" w14:paraId="7FF0D27A" w14:textId="77777777" w:rsidTr="005C6297">
        <w:trPr>
          <w:cantSplit/>
          <w:trHeight w:hRule="exact" w:val="366"/>
        </w:trPr>
        <w:tc>
          <w:tcPr>
            <w:tcW w:w="4424" w:type="dxa"/>
            <w:tcBorders>
              <w:top w:val="nil"/>
              <w:bottom w:val="nil"/>
            </w:tcBorders>
            <w:shd w:val="clear" w:color="auto" w:fill="auto"/>
          </w:tcPr>
          <w:p w14:paraId="1FEEEEC7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5C629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516" w:type="dxa"/>
            <w:tcBorders>
              <w:top w:val="single" w:sz="4" w:space="0" w:color="auto"/>
              <w:bottom w:val="double" w:sz="4" w:space="0" w:color="auto"/>
            </w:tcBorders>
          </w:tcPr>
          <w:p w14:paraId="2C4B17CB" w14:textId="5D77A2E9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6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606,740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57DC95DF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46E5EA8" w14:textId="5653164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8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</w:rPr>
              <w:t>2</w:t>
            </w:r>
            <w:r w:rsidR="009D193C">
              <w:rPr>
                <w:rFonts w:ascii="Angsana New" w:hAnsi="Angsana New" w:cs="Angsana New"/>
                <w:b/>
                <w:bCs/>
                <w:sz w:val="28"/>
                <w:szCs w:val="28"/>
              </w:rPr>
              <w:t>60</w:t>
            </w:r>
          </w:p>
        </w:tc>
        <w:tc>
          <w:tcPr>
            <w:tcW w:w="360" w:type="dxa"/>
            <w:tcBorders>
              <w:top w:val="nil"/>
              <w:bottom w:val="nil"/>
            </w:tcBorders>
          </w:tcPr>
          <w:p w14:paraId="59323A48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42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6F2C188" w14:textId="054EC5E3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</w:pP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</w:rPr>
              <w:t>60</w:t>
            </w:r>
            <w:r w:rsidR="009D193C">
              <w:rPr>
                <w:rFonts w:ascii="Angsana New" w:hAnsi="Angsana New" w:cs="Angsana New"/>
                <w:b/>
                <w:bCs/>
                <w:sz w:val="28"/>
                <w:szCs w:val="28"/>
              </w:rPr>
              <w:t>7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,</w:t>
            </w:r>
            <w:r w:rsidR="009D193C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00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34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59F77564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55F6841" w14:textId="406080E2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  <w:t>(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bidi="ar-SA"/>
              </w:rPr>
              <w:t>129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  <w:t>,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bidi="ar-SA"/>
              </w:rPr>
              <w:t>208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 w:bidi="ar-SA"/>
              </w:rPr>
              <w:t>)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382F40CF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476" w:type="dxa"/>
            <w:tcBorders>
              <w:top w:val="single" w:sz="4" w:space="0" w:color="auto"/>
              <w:bottom w:val="double" w:sz="4" w:space="0" w:color="auto"/>
            </w:tcBorders>
          </w:tcPr>
          <w:p w14:paraId="07D60BB6" w14:textId="31F47F9E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(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</w:rPr>
              <w:t>362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)</w:t>
            </w:r>
          </w:p>
        </w:tc>
        <w:tc>
          <w:tcPr>
            <w:tcW w:w="340" w:type="dxa"/>
            <w:tcBorders>
              <w:top w:val="nil"/>
              <w:bottom w:val="nil"/>
            </w:tcBorders>
          </w:tcPr>
          <w:p w14:paraId="398BF5AC" w14:textId="77777777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24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95C95EF" w14:textId="0E0174C9" w:rsidR="00AD61C9" w:rsidRPr="005C6297" w:rsidRDefault="00AD61C9" w:rsidP="00AD6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350" w:lineRule="exact"/>
              <w:ind w:left="-108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</w:pP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</w:rPr>
              <w:t>477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  <w:lang w:val="en-GB"/>
              </w:rPr>
              <w:t>,</w:t>
            </w:r>
            <w:r w:rsidRPr="00F71283">
              <w:rPr>
                <w:rFonts w:ascii="Angsana New" w:hAnsi="Angsana New" w:cs="Angsana New"/>
                <w:b/>
                <w:bCs/>
                <w:sz w:val="28"/>
                <w:szCs w:val="28"/>
              </w:rPr>
              <w:t>430</w:t>
            </w:r>
          </w:p>
        </w:tc>
      </w:tr>
    </w:tbl>
    <w:p w14:paraId="726DE321" w14:textId="75F7C209" w:rsidR="003C5E82" w:rsidRPr="00CF1517" w:rsidRDefault="003C5E82" w:rsidP="003C5E82">
      <w:pPr>
        <w:spacing w:line="350" w:lineRule="exact"/>
        <w:rPr>
          <w:rFonts w:ascii="Angsana New" w:hAnsi="Angsana New" w:cs="Angsana New"/>
          <w:sz w:val="30"/>
          <w:szCs w:val="30"/>
        </w:rPr>
      </w:pPr>
    </w:p>
    <w:p w14:paraId="54F1B780" w14:textId="57BA0139" w:rsidR="003C5E82" w:rsidRDefault="003C5E82" w:rsidP="003C5E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pacing w:val="2"/>
          <w:sz w:val="30"/>
          <w:szCs w:val="30"/>
        </w:rPr>
      </w:pPr>
    </w:p>
    <w:p w14:paraId="7376BBA9" w14:textId="77777777" w:rsidR="005C6297" w:rsidRDefault="005C6297" w:rsidP="003C5E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pacing w:val="2"/>
          <w:sz w:val="30"/>
          <w:szCs w:val="30"/>
        </w:rPr>
        <w:sectPr w:rsidR="005C6297" w:rsidSect="005C6297">
          <w:pgSz w:w="16834" w:h="11909" w:orient="landscape" w:code="9"/>
          <w:pgMar w:top="1260" w:right="691" w:bottom="1109" w:left="576" w:header="720" w:footer="720" w:gutter="0"/>
          <w:cols w:space="720"/>
          <w:docGrid w:linePitch="360"/>
        </w:sectPr>
      </w:pPr>
    </w:p>
    <w:tbl>
      <w:tblPr>
        <w:tblW w:w="9720" w:type="dxa"/>
        <w:tblInd w:w="468" w:type="dxa"/>
        <w:tblBorders>
          <w:top w:val="single" w:sz="4" w:space="0" w:color="auto"/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350"/>
        <w:gridCol w:w="270"/>
        <w:gridCol w:w="1260"/>
        <w:gridCol w:w="270"/>
        <w:gridCol w:w="1170"/>
      </w:tblGrid>
      <w:tr w:rsidR="003C5E82" w:rsidRPr="00CF1517" w14:paraId="23D9D482" w14:textId="77777777" w:rsidTr="00A526B2">
        <w:trPr>
          <w:cantSplit/>
          <w:tblHeader/>
        </w:trPr>
        <w:tc>
          <w:tcPr>
            <w:tcW w:w="4050" w:type="dxa"/>
            <w:tcBorders>
              <w:top w:val="nil"/>
              <w:bottom w:val="nil"/>
            </w:tcBorders>
            <w:shd w:val="clear" w:color="auto" w:fill="auto"/>
          </w:tcPr>
          <w:p w14:paraId="5819959F" w14:textId="77777777" w:rsidR="003C5E82" w:rsidRPr="00CF1517" w:rsidRDefault="003C5E82" w:rsidP="00A526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670" w:type="dxa"/>
            <w:gridSpan w:val="7"/>
            <w:tcBorders>
              <w:top w:val="nil"/>
              <w:bottom w:val="nil"/>
            </w:tcBorders>
            <w:shd w:val="clear" w:color="auto" w:fill="auto"/>
          </w:tcPr>
          <w:p w14:paraId="688DD2B8" w14:textId="77777777" w:rsidR="003C5E82" w:rsidRPr="00CF1517" w:rsidRDefault="003C5E82" w:rsidP="00A526B2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5840A5" w:rsidRPr="00CF1517" w14:paraId="11ABD987" w14:textId="77777777" w:rsidTr="00A526B2">
        <w:trPr>
          <w:cantSplit/>
          <w:tblHeader/>
        </w:trPr>
        <w:tc>
          <w:tcPr>
            <w:tcW w:w="4050" w:type="dxa"/>
            <w:tcBorders>
              <w:top w:val="nil"/>
              <w:bottom w:val="nil"/>
            </w:tcBorders>
            <w:shd w:val="clear" w:color="auto" w:fill="auto"/>
          </w:tcPr>
          <w:p w14:paraId="76BA35C5" w14:textId="77777777" w:rsidR="005840A5" w:rsidRPr="00CF1517" w:rsidRDefault="005840A5" w:rsidP="005840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</w:tcPr>
          <w:p w14:paraId="60ADCFC2" w14:textId="2C323D47" w:rsidR="005840A5" w:rsidRPr="00CF1517" w:rsidRDefault="005840A5" w:rsidP="005840A5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070835CC" w14:textId="77777777" w:rsidR="005840A5" w:rsidRPr="00CF1517" w:rsidRDefault="005840A5" w:rsidP="005840A5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880" w:type="dxa"/>
            <w:gridSpan w:val="3"/>
            <w:tcBorders>
              <w:top w:val="nil"/>
              <w:bottom w:val="single" w:sz="4" w:space="0" w:color="auto"/>
            </w:tcBorders>
          </w:tcPr>
          <w:p w14:paraId="6104914C" w14:textId="77777777" w:rsidR="005840A5" w:rsidRPr="00CF1517" w:rsidRDefault="005840A5" w:rsidP="005840A5">
            <w:pPr>
              <w:pStyle w:val="block"/>
              <w:spacing w:after="0" w:line="240" w:lineRule="auto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บันทึกเป็น(รายจ่าย)</w:t>
            </w:r>
            <w:r w:rsidRPr="00CF1517">
              <w:rPr>
                <w:rFonts w:ascii="Angsana New" w:hAnsi="Angsana New" w:cs="Angsana New"/>
                <w:sz w:val="30"/>
                <w:szCs w:val="30"/>
                <w:lang w:bidi="th-TH"/>
              </w:rPr>
              <w:t>/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74707AD" w14:textId="77777777" w:rsidR="005840A5" w:rsidRPr="00CF1517" w:rsidRDefault="005840A5" w:rsidP="005840A5">
            <w:pPr>
              <w:pStyle w:val="block"/>
              <w:spacing w:after="0" w:line="240" w:lineRule="auto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</w:tcBorders>
            <w:shd w:val="clear" w:color="auto" w:fill="auto"/>
          </w:tcPr>
          <w:p w14:paraId="4AFE1D03" w14:textId="3DB78D44" w:rsidR="005840A5" w:rsidRPr="00CF1517" w:rsidRDefault="005840A5" w:rsidP="005840A5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</w:tr>
      <w:tr w:rsidR="00D2745F" w:rsidRPr="00CF1517" w14:paraId="55194E31" w14:textId="77777777" w:rsidTr="00A526B2">
        <w:trPr>
          <w:cantSplit/>
          <w:tblHeader/>
        </w:trPr>
        <w:tc>
          <w:tcPr>
            <w:tcW w:w="4050" w:type="dxa"/>
            <w:shd w:val="clear" w:color="auto" w:fill="auto"/>
          </w:tcPr>
          <w:p w14:paraId="08C4D6EE" w14:textId="77777777" w:rsidR="00D2745F" w:rsidRPr="00CF1517" w:rsidRDefault="00D2745F" w:rsidP="00D27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276157F" w14:textId="1E65A822" w:rsidR="00D2745F" w:rsidRPr="00CF1517" w:rsidRDefault="00960FE7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  <w:t>ณ วันที่</w:t>
            </w:r>
          </w:p>
        </w:tc>
        <w:tc>
          <w:tcPr>
            <w:tcW w:w="270" w:type="dxa"/>
          </w:tcPr>
          <w:p w14:paraId="072362FC" w14:textId="77777777" w:rsidR="00D2745F" w:rsidRPr="00CF1517" w:rsidRDefault="00D2745F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14:paraId="739919B7" w14:textId="77777777" w:rsidR="00D2745F" w:rsidRPr="00CF1517" w:rsidRDefault="00D2745F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7C6CD8" w14:textId="77777777" w:rsidR="00D2745F" w:rsidRPr="00CF1517" w:rsidRDefault="00D2745F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687042" w14:textId="25AE3436" w:rsidR="00D2745F" w:rsidRPr="00CF1517" w:rsidRDefault="00D2745F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</w:tcBorders>
          </w:tcPr>
          <w:p w14:paraId="2CA7935B" w14:textId="77777777" w:rsidR="00D2745F" w:rsidRPr="00CF1517" w:rsidRDefault="00D2745F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33CCDBCE" w14:textId="77777777" w:rsidR="00D2745F" w:rsidRPr="00CF1517" w:rsidRDefault="00D2745F" w:rsidP="00D2745F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  <w:t>ณ วันที่</w:t>
            </w:r>
          </w:p>
        </w:tc>
      </w:tr>
      <w:tr w:rsidR="00960FE7" w:rsidRPr="00CF1517" w14:paraId="48E96961" w14:textId="77777777" w:rsidTr="00A526B2">
        <w:trPr>
          <w:cantSplit/>
          <w:tblHeader/>
        </w:trPr>
        <w:tc>
          <w:tcPr>
            <w:tcW w:w="4050" w:type="dxa"/>
            <w:shd w:val="clear" w:color="auto" w:fill="auto"/>
          </w:tcPr>
          <w:p w14:paraId="46D99E45" w14:textId="6FD9855F" w:rsidR="00960FE7" w:rsidRPr="00CF1517" w:rsidRDefault="00960FE7" w:rsidP="00960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25998932" w14:textId="0B570384" w:rsidR="00960FE7" w:rsidRPr="00CF1517" w:rsidRDefault="00360B44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960FE7"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  <w:t xml:space="preserve"> มกราคม</w:t>
            </w:r>
          </w:p>
        </w:tc>
        <w:tc>
          <w:tcPr>
            <w:tcW w:w="270" w:type="dxa"/>
          </w:tcPr>
          <w:p w14:paraId="0E310BA0" w14:textId="77777777" w:rsidR="00960FE7" w:rsidRPr="00CF1517" w:rsidRDefault="00960FE7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14:paraId="0A979F0B" w14:textId="77777777" w:rsidR="00960FE7" w:rsidRPr="00CF1517" w:rsidRDefault="00960FE7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BD1906" w14:textId="77777777" w:rsidR="00960FE7" w:rsidRPr="00CF1517" w:rsidRDefault="00960FE7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275E593" w14:textId="09FB8E94" w:rsidR="00960FE7" w:rsidRPr="00CF1517" w:rsidRDefault="00960FE7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</w:tcBorders>
          </w:tcPr>
          <w:p w14:paraId="2FF535E9" w14:textId="77777777" w:rsidR="00960FE7" w:rsidRPr="00CF1517" w:rsidRDefault="00960FE7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bottom w:val="nil"/>
            </w:tcBorders>
            <w:shd w:val="clear" w:color="auto" w:fill="auto"/>
          </w:tcPr>
          <w:p w14:paraId="6D21E8B5" w14:textId="07BED695" w:rsidR="00960FE7" w:rsidRPr="00CF1517" w:rsidRDefault="004B0B8A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960FE7"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  <w:t xml:space="preserve"> ธันวาคม</w:t>
            </w:r>
          </w:p>
        </w:tc>
      </w:tr>
      <w:tr w:rsidR="00960FE7" w:rsidRPr="00CF1517" w14:paraId="5A20718C" w14:textId="77777777" w:rsidTr="00A526B2">
        <w:trPr>
          <w:cantSplit/>
          <w:tblHeader/>
        </w:trPr>
        <w:tc>
          <w:tcPr>
            <w:tcW w:w="4050" w:type="dxa"/>
            <w:shd w:val="clear" w:color="auto" w:fill="auto"/>
          </w:tcPr>
          <w:p w14:paraId="735E1CE1" w14:textId="2588C51E" w:rsidR="00960FE7" w:rsidRPr="00CF1517" w:rsidRDefault="00960FE7" w:rsidP="00960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7"/>
            <w:tcBorders>
              <w:top w:val="nil"/>
              <w:bottom w:val="nil"/>
            </w:tcBorders>
            <w:shd w:val="clear" w:color="auto" w:fill="auto"/>
          </w:tcPr>
          <w:p w14:paraId="7C86CAD6" w14:textId="77777777" w:rsidR="00960FE7" w:rsidRPr="00CF1517" w:rsidRDefault="00960FE7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795CB1" w:rsidRPr="00CF1517" w14:paraId="14002006" w14:textId="77777777" w:rsidTr="00A526B2">
        <w:trPr>
          <w:cantSplit/>
          <w:tblHeader/>
        </w:trPr>
        <w:tc>
          <w:tcPr>
            <w:tcW w:w="4050" w:type="dxa"/>
            <w:shd w:val="clear" w:color="auto" w:fill="auto"/>
          </w:tcPr>
          <w:p w14:paraId="7E2AF697" w14:textId="4FFAB5A9" w:rsidR="00795CB1" w:rsidRPr="00CF1517" w:rsidRDefault="00086D0E" w:rsidP="00960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5670" w:type="dxa"/>
            <w:gridSpan w:val="7"/>
            <w:tcBorders>
              <w:top w:val="nil"/>
              <w:bottom w:val="nil"/>
            </w:tcBorders>
            <w:shd w:val="clear" w:color="auto" w:fill="auto"/>
          </w:tcPr>
          <w:p w14:paraId="51430ABF" w14:textId="77777777" w:rsidR="00795CB1" w:rsidRPr="00CF1517" w:rsidRDefault="00795CB1" w:rsidP="00960FE7">
            <w:pPr>
              <w:pStyle w:val="block"/>
              <w:spacing w:after="0" w:line="240" w:lineRule="auto"/>
              <w:ind w:left="-128" w:right="-142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960FE7" w:rsidRPr="00CF1517" w14:paraId="577A3EB5" w14:textId="77777777" w:rsidTr="00A526B2">
        <w:trPr>
          <w:cantSplit/>
        </w:trPr>
        <w:tc>
          <w:tcPr>
            <w:tcW w:w="4050" w:type="dxa"/>
            <w:shd w:val="clear" w:color="auto" w:fill="auto"/>
          </w:tcPr>
          <w:p w14:paraId="29B0E0CD" w14:textId="77777777" w:rsidR="00960FE7" w:rsidRPr="00CF1517" w:rsidRDefault="00960FE7" w:rsidP="00960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สินทรัพย์ (หนี้สิน) ภาษีเงินได้รอการตัดบัญชี</w:t>
            </w:r>
          </w:p>
        </w:tc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</w:tcPr>
          <w:p w14:paraId="01ACE341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096F2BA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19EAB9AB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5CE19568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bottom w:val="nil"/>
            </w:tcBorders>
          </w:tcPr>
          <w:p w14:paraId="552DB123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4F17D4E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  <w:shd w:val="clear" w:color="auto" w:fill="auto"/>
          </w:tcPr>
          <w:p w14:paraId="4F610143" w14:textId="77777777" w:rsidR="00960FE7" w:rsidRPr="00CF1517" w:rsidRDefault="00960FE7" w:rsidP="00960FE7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</w:tr>
      <w:tr w:rsidR="00BB4B0F" w:rsidRPr="00CF1517" w14:paraId="3E2C4AB3" w14:textId="77777777" w:rsidTr="00A526B2">
        <w:trPr>
          <w:cantSplit/>
        </w:trPr>
        <w:tc>
          <w:tcPr>
            <w:tcW w:w="4050" w:type="dxa"/>
            <w:shd w:val="clear" w:color="auto" w:fill="auto"/>
            <w:vAlign w:val="bottom"/>
          </w:tcPr>
          <w:p w14:paraId="07C477A7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80" w:type="dxa"/>
            <w:tcBorders>
              <w:top w:val="nil"/>
            </w:tcBorders>
            <w:shd w:val="clear" w:color="auto" w:fill="auto"/>
          </w:tcPr>
          <w:p w14:paraId="172F099A" w14:textId="4C6B209A" w:rsidR="00BB4B0F" w:rsidRPr="00CF1517" w:rsidRDefault="00360B44" w:rsidP="00BB4B0F">
            <w:pPr>
              <w:pStyle w:val="block"/>
              <w:tabs>
                <w:tab w:val="decimal" w:pos="7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  <w:tcBorders>
              <w:top w:val="nil"/>
            </w:tcBorders>
          </w:tcPr>
          <w:p w14:paraId="02901AD0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350" w:type="dxa"/>
            <w:tcBorders>
              <w:top w:val="nil"/>
            </w:tcBorders>
            <w:shd w:val="clear" w:color="auto" w:fill="auto"/>
          </w:tcPr>
          <w:p w14:paraId="6D614413" w14:textId="14909DA4" w:rsidR="00BB4B0F" w:rsidRPr="00CF1517" w:rsidRDefault="00086D0E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716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477D74AE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</w:tcBorders>
          </w:tcPr>
          <w:p w14:paraId="32F217A5" w14:textId="1A077769" w:rsidR="00BB4B0F" w:rsidRPr="00CF1517" w:rsidRDefault="00BB4B0F" w:rsidP="00BB4B0F">
            <w:pPr>
              <w:pStyle w:val="block"/>
              <w:tabs>
                <w:tab w:val="decimal" w:pos="9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0C81E604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nil"/>
            </w:tcBorders>
            <w:shd w:val="clear" w:color="auto" w:fill="auto"/>
          </w:tcPr>
          <w:p w14:paraId="6E61EF75" w14:textId="431C69F3" w:rsidR="00BB4B0F" w:rsidRPr="00CF1517" w:rsidRDefault="004B0B8A" w:rsidP="00BB4B0F">
            <w:pPr>
              <w:pStyle w:val="block"/>
              <w:tabs>
                <w:tab w:val="decimal" w:pos="88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679</w:t>
            </w:r>
          </w:p>
        </w:tc>
      </w:tr>
      <w:tr w:rsidR="00BB4B0F" w:rsidRPr="00CF1517" w14:paraId="19DB4424" w14:textId="77777777" w:rsidTr="00A526B2">
        <w:trPr>
          <w:cantSplit/>
        </w:trPr>
        <w:tc>
          <w:tcPr>
            <w:tcW w:w="4050" w:type="dxa"/>
            <w:shd w:val="clear" w:color="auto" w:fill="auto"/>
          </w:tcPr>
          <w:p w14:paraId="443A7DC8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ที่ดิน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อาคารและอุปกรณ์</w:t>
            </w:r>
          </w:p>
        </w:tc>
        <w:tc>
          <w:tcPr>
            <w:tcW w:w="1080" w:type="dxa"/>
            <w:shd w:val="clear" w:color="auto" w:fill="auto"/>
          </w:tcPr>
          <w:p w14:paraId="12F849CF" w14:textId="162182AD" w:rsidR="00BB4B0F" w:rsidRPr="00CF1517" w:rsidRDefault="00BB4B0F" w:rsidP="00BB4B0F">
            <w:pPr>
              <w:pStyle w:val="block"/>
              <w:tabs>
                <w:tab w:val="decimal" w:pos="7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5A34501B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23F207B5" w14:textId="2A4811BD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110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71E73D0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64DA9DD" w14:textId="671806AE" w:rsidR="00BB4B0F" w:rsidRPr="00CF1517" w:rsidRDefault="00BB4B0F" w:rsidP="00BB4B0F">
            <w:pPr>
              <w:pStyle w:val="block"/>
              <w:tabs>
                <w:tab w:val="decimal" w:pos="9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6C7A38B5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27DE6527" w14:textId="4F0D681F" w:rsidR="00BB4B0F" w:rsidRPr="00CF1517" w:rsidRDefault="00BB4B0F" w:rsidP="00BB4B0F">
            <w:pPr>
              <w:pStyle w:val="block"/>
              <w:tabs>
                <w:tab w:val="decimal" w:pos="88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(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758</w:t>
            </w: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)</w:t>
            </w:r>
          </w:p>
        </w:tc>
      </w:tr>
      <w:tr w:rsidR="00BB4B0F" w:rsidRPr="00CF1517" w14:paraId="4FDFC8C8" w14:textId="77777777" w:rsidTr="00A526B2">
        <w:trPr>
          <w:cantSplit/>
        </w:trPr>
        <w:tc>
          <w:tcPr>
            <w:tcW w:w="4050" w:type="dxa"/>
            <w:tcBorders>
              <w:top w:val="nil"/>
              <w:bottom w:val="nil"/>
            </w:tcBorders>
            <w:shd w:val="clear" w:color="auto" w:fill="auto"/>
          </w:tcPr>
          <w:p w14:paraId="0BD1CAAF" w14:textId="0814C7E6" w:rsidR="00BB4B0F" w:rsidRPr="00406FC4" w:rsidRDefault="00406FC4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sz w:val="30"/>
                <w:szCs w:val="30"/>
              </w:rPr>
            </w:pPr>
            <w:r w:rsidRPr="00406FC4">
              <w:rPr>
                <w:rFonts w:ascii="Angsana New" w:hAnsi="Angsana New" w:cs="Angsana New" w:hint="cs"/>
                <w:sz w:val="30"/>
                <w:szCs w:val="30"/>
                <w:cs/>
              </w:rPr>
              <w:t>ประมาณการหนี้สินสำหรับ</w:t>
            </w:r>
            <w:r w:rsidRPr="00406FC4">
              <w:rPr>
                <w:rFonts w:ascii="Angsana New" w:hAnsi="Angsana New" w:cs="Angsana New"/>
                <w:sz w:val="30"/>
                <w:szCs w:val="30"/>
                <w:cs/>
              </w:rPr>
              <w:t>ผลประโยชน์พนักงาน</w:t>
            </w:r>
          </w:p>
        </w:tc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</w:tcPr>
          <w:p w14:paraId="0A59587F" w14:textId="17864E47" w:rsidR="00BB4B0F" w:rsidRPr="00CF1517" w:rsidRDefault="00360B44" w:rsidP="00BB4B0F">
            <w:pPr>
              <w:pStyle w:val="block"/>
              <w:tabs>
                <w:tab w:val="decimal" w:pos="7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0A4A71A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67AB554D" w14:textId="39474A66" w:rsidR="00BB4B0F" w:rsidRPr="00CF1517" w:rsidRDefault="00086D0E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60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32F46867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bottom w:val="nil"/>
            </w:tcBorders>
          </w:tcPr>
          <w:p w14:paraId="655613CD" w14:textId="6E2D32E3" w:rsidR="00BB4B0F" w:rsidRPr="00CF1517" w:rsidRDefault="00BB4B0F" w:rsidP="00BB4B0F">
            <w:pPr>
              <w:pStyle w:val="block"/>
              <w:tabs>
                <w:tab w:val="decimal" w:pos="9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2429E41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  <w:shd w:val="clear" w:color="auto" w:fill="auto"/>
          </w:tcPr>
          <w:p w14:paraId="40BDE3FA" w14:textId="730B8B7B" w:rsidR="00BB4B0F" w:rsidRPr="00CF1517" w:rsidRDefault="00360B44" w:rsidP="00BB4B0F">
            <w:pPr>
              <w:pStyle w:val="block"/>
              <w:tabs>
                <w:tab w:val="decimal" w:pos="88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09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</w:p>
        </w:tc>
      </w:tr>
      <w:tr w:rsidR="00BB4B0F" w:rsidRPr="00CF1517" w14:paraId="66ABE087" w14:textId="77777777" w:rsidTr="00A526B2">
        <w:trPr>
          <w:cantSplit/>
        </w:trPr>
        <w:tc>
          <w:tcPr>
            <w:tcW w:w="4050" w:type="dxa"/>
            <w:tcBorders>
              <w:top w:val="nil"/>
              <w:bottom w:val="nil"/>
            </w:tcBorders>
            <w:shd w:val="clear" w:color="auto" w:fill="auto"/>
          </w:tcPr>
          <w:p w14:paraId="57268E20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3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ผลขาดทุนสะสมทางภาษี</w:t>
            </w:r>
          </w:p>
        </w:tc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</w:tcPr>
          <w:p w14:paraId="7D2749EC" w14:textId="4ACAB312" w:rsidR="00BB4B0F" w:rsidRPr="00CF1517" w:rsidRDefault="00360B44" w:rsidP="00BB4B0F">
            <w:pPr>
              <w:pStyle w:val="block"/>
              <w:tabs>
                <w:tab w:val="decimal" w:pos="7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615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74BDCF1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6467ED47" w14:textId="2C9A0D9C" w:rsidR="00BB4B0F" w:rsidRPr="00CF1517" w:rsidRDefault="00086D0E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  <w:lang w:val="en-US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6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  <w:lang w:val="en-US"/>
              </w:rPr>
              <w:t>105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0206B3EF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bottom w:val="nil"/>
            </w:tcBorders>
          </w:tcPr>
          <w:p w14:paraId="563183F5" w14:textId="32D0606E" w:rsidR="00BB4B0F" w:rsidRPr="00CF1517" w:rsidRDefault="00BB4B0F" w:rsidP="00BB4B0F">
            <w:pPr>
              <w:pStyle w:val="block"/>
              <w:tabs>
                <w:tab w:val="decimal" w:pos="9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4A02752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  <w:shd w:val="clear" w:color="auto" w:fill="auto"/>
          </w:tcPr>
          <w:p w14:paraId="4F11530C" w14:textId="4E783BD8" w:rsidR="00BB4B0F" w:rsidRPr="00CF1517" w:rsidRDefault="00360B44" w:rsidP="00BB4B0F">
            <w:pPr>
              <w:pStyle w:val="block"/>
              <w:tabs>
                <w:tab w:val="decimal" w:pos="88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</w:t>
            </w:r>
            <w:r w:rsidR="00BB4B0F" w:rsidRPr="00CF1517">
              <w:rPr>
                <w:rFonts w:ascii="Angsana New" w:hAnsi="Angsana New" w:cs="Angsana New"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</w:t>
            </w:r>
          </w:p>
        </w:tc>
      </w:tr>
      <w:tr w:rsidR="00BB4B0F" w:rsidRPr="00CF1517" w14:paraId="02E1A164" w14:textId="77777777" w:rsidTr="00A526B2">
        <w:trPr>
          <w:cantSplit/>
        </w:trPr>
        <w:tc>
          <w:tcPr>
            <w:tcW w:w="4050" w:type="dxa"/>
            <w:tcBorders>
              <w:top w:val="nil"/>
              <w:bottom w:val="nil"/>
            </w:tcBorders>
            <w:shd w:val="clear" w:color="auto" w:fill="auto"/>
          </w:tcPr>
          <w:p w14:paraId="6AD18DD5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3B08B6" w14:textId="44DA0BB3" w:rsidR="00BB4B0F" w:rsidRPr="00CF1517" w:rsidRDefault="00360B44" w:rsidP="00BB4B0F">
            <w:pPr>
              <w:pStyle w:val="block"/>
              <w:tabs>
                <w:tab w:val="decimal" w:pos="7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589</w:t>
            </w:r>
            <w:r w:rsidR="00BB4B0F"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769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7C9E9FC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8224768" w14:textId="1920E474" w:rsidR="00BB4B0F" w:rsidRPr="00CF1517" w:rsidRDefault="00360B44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16</w:t>
            </w:r>
            <w:r w:rsidR="00BB4B0F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971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661A38F8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7087A48" w14:textId="78647D91" w:rsidR="00BB4B0F" w:rsidRPr="00CF1517" w:rsidRDefault="00BB4B0F" w:rsidP="00BB4B0F">
            <w:pPr>
              <w:pStyle w:val="block"/>
              <w:tabs>
                <w:tab w:val="decimal" w:pos="99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B47DD1F" w14:textId="77777777" w:rsidR="00BB4B0F" w:rsidRPr="00CF1517" w:rsidRDefault="00BB4B0F" w:rsidP="00BB4B0F">
            <w:pPr>
              <w:pStyle w:val="block"/>
              <w:tabs>
                <w:tab w:val="decimal" w:pos="1062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FAB43F" w14:textId="13C5EAA7" w:rsidR="00BB4B0F" w:rsidRPr="00CF1517" w:rsidRDefault="00360B44" w:rsidP="00BB4B0F">
            <w:pPr>
              <w:pStyle w:val="block"/>
              <w:tabs>
                <w:tab w:val="decimal" w:pos="880"/>
              </w:tabs>
              <w:spacing w:after="0" w:line="240" w:lineRule="auto"/>
              <w:ind w:left="-108" w:right="-108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606</w:t>
            </w:r>
            <w:r w:rsidR="00BB4B0F" w:rsidRPr="00CF1517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0</w:t>
            </w:r>
          </w:p>
        </w:tc>
      </w:tr>
    </w:tbl>
    <w:p w14:paraId="24F93E44" w14:textId="77777777" w:rsidR="003C5E82" w:rsidRPr="00CF1517" w:rsidRDefault="003C5E82" w:rsidP="003C5E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pacing w:val="2"/>
          <w:sz w:val="30"/>
          <w:szCs w:val="30"/>
        </w:rPr>
      </w:pPr>
    </w:p>
    <w:p w14:paraId="08D66E62" w14:textId="50143FFF" w:rsidR="003C5E82" w:rsidRPr="00CF1517" w:rsidRDefault="003C5E82" w:rsidP="003C5E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ขาดทุนทางภาษีจะสิ้นสุดในระหว่างปี </w:t>
      </w:r>
      <w:r w:rsidR="00086D0E" w:rsidRPr="00086D0E">
        <w:rPr>
          <w:rFonts w:ascii="Angsana New" w:hAnsi="Angsana New" w:cs="Angsana New"/>
          <w:spacing w:val="-2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56</w:t>
      </w:r>
      <w:r w:rsidR="00325583">
        <w:rPr>
          <w:rFonts w:ascii="Angsana New" w:hAnsi="Angsana New" w:cs="Angsana New"/>
          <w:spacing w:val="-2"/>
          <w:sz w:val="30"/>
          <w:szCs w:val="30"/>
        </w:rPr>
        <w:t>4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795CB1" w:rsidRPr="00CF1517">
        <w:rPr>
          <w:rFonts w:ascii="Angsana New" w:hAnsi="Angsana New" w:cs="Angsana New" w:hint="cs"/>
          <w:spacing w:val="-2"/>
          <w:sz w:val="30"/>
          <w:szCs w:val="30"/>
          <w:cs/>
        </w:rPr>
        <w:t>ถึงปี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pacing w:val="-2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570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โดย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pacing w:val="-2"/>
          <w:sz w:val="30"/>
          <w:szCs w:val="30"/>
        </w:rPr>
        <w:t>1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 xml:space="preserve"> ธันวาคม </w:t>
      </w:r>
      <w:r w:rsidR="00086D0E" w:rsidRPr="00086D0E">
        <w:rPr>
          <w:rFonts w:ascii="Angsana New" w:hAnsi="Angsana New" w:cs="Angsana New"/>
          <w:spacing w:val="-2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pacing w:val="-2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pacing w:val="-2"/>
          <w:sz w:val="30"/>
          <w:szCs w:val="30"/>
        </w:rPr>
        <w:t>3</w:t>
      </w:r>
      <w:r w:rsidRPr="00CF151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-2"/>
          <w:sz w:val="30"/>
          <w:szCs w:val="30"/>
          <w:cs/>
        </w:rPr>
        <w:t>กลุ่มบริษัทมีผลแตกต่างชั่วคราว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 xml:space="preserve">ที่เกิดจากขาดทุนทางภาษีที่ยังไม่ได้ใช้เป็นจำนวนเงิน </w:t>
      </w:r>
      <w:r w:rsidR="00325583">
        <w:rPr>
          <w:rFonts w:ascii="Angsana New" w:hAnsi="Angsana New" w:cs="Angsana New"/>
          <w:sz w:val="30"/>
          <w:szCs w:val="30"/>
        </w:rPr>
        <w:t>4</w:t>
      </w:r>
      <w:r w:rsidR="000A5E26">
        <w:rPr>
          <w:rFonts w:ascii="Angsana New" w:hAnsi="Angsana New" w:cs="Angsana New"/>
          <w:sz w:val="30"/>
          <w:szCs w:val="30"/>
        </w:rPr>
        <w:t>2</w:t>
      </w:r>
      <w:r w:rsidR="008F75F9">
        <w:rPr>
          <w:rFonts w:ascii="Angsana New" w:hAnsi="Angsana New" w:cs="Angsana New"/>
          <w:sz w:val="30"/>
          <w:szCs w:val="30"/>
        </w:rPr>
        <w:t>6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ล้านบาท</w:t>
      </w:r>
      <w:r w:rsidRPr="00CF1517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4B0B8A" w:rsidRPr="004B0B8A">
        <w:rPr>
          <w:rFonts w:ascii="Angsana New" w:hAnsi="Angsana New" w:cs="Angsana New"/>
          <w:i/>
          <w:iCs/>
          <w:sz w:val="30"/>
          <w:szCs w:val="30"/>
        </w:rPr>
        <w:t>3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96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 w:hint="cs"/>
          <w:i/>
          <w:iCs/>
          <w:sz w:val="30"/>
          <w:szCs w:val="30"/>
          <w:cs/>
        </w:rPr>
        <w:t>ล้านบาท)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ซึ่งไม่ได้นำไป</w:t>
      </w:r>
      <w:r w:rsidRPr="00CF1517">
        <w:rPr>
          <w:rFonts w:ascii="Angsana New" w:hAnsi="Angsana New" w:cs="Angsana New"/>
          <w:spacing w:val="-4"/>
          <w:sz w:val="30"/>
          <w:szCs w:val="30"/>
          <w:cs/>
        </w:rPr>
        <w:t>รวมในการคำนวณสินทรัพย์ภาษีเงินได้รอการตัดบัญชีเพื่อรับรู้ในงบแสดงฐานะการเงิน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>รวม</w:t>
      </w:r>
      <w:r w:rsidRPr="00CF1517">
        <w:rPr>
          <w:rFonts w:ascii="Angsana New" w:hAnsi="Angsana New" w:cs="Angsana New"/>
          <w:spacing w:val="2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>เป็นจำนวนเงิน</w:t>
      </w:r>
      <w:r w:rsidR="00325583">
        <w:rPr>
          <w:rFonts w:ascii="Angsana New" w:hAnsi="Angsana New" w:cs="Angsana New"/>
          <w:spacing w:val="2"/>
          <w:sz w:val="30"/>
          <w:szCs w:val="30"/>
        </w:rPr>
        <w:t xml:space="preserve"> 8</w:t>
      </w:r>
      <w:r w:rsidR="008F75F9">
        <w:rPr>
          <w:rFonts w:ascii="Angsana New" w:hAnsi="Angsana New" w:cs="Angsana New"/>
          <w:spacing w:val="2"/>
          <w:sz w:val="30"/>
          <w:szCs w:val="30"/>
        </w:rPr>
        <w:t>5</w:t>
      </w:r>
      <w:r w:rsidRPr="00CF1517">
        <w:rPr>
          <w:rFonts w:ascii="Angsana New" w:hAnsi="Angsana New" w:cs="Angsana New"/>
          <w:spacing w:val="2"/>
          <w:sz w:val="30"/>
          <w:szCs w:val="30"/>
        </w:rPr>
        <w:t xml:space="preserve"> </w:t>
      </w:r>
      <w:r w:rsidR="00871E28" w:rsidRPr="00CF1517">
        <w:rPr>
          <w:rFonts w:ascii="Angsana New" w:hAnsi="Angsana New" w:cs="Angsana New"/>
          <w:spacing w:val="2"/>
          <w:sz w:val="30"/>
          <w:szCs w:val="30"/>
        </w:rPr>
        <w:br/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 xml:space="preserve">ล้านบาท </w:t>
      </w:r>
      <w:r w:rsidRPr="00CF1517">
        <w:rPr>
          <w:rFonts w:ascii="Angsana New" w:hAnsi="Angsana New" w:cs="Angsana New"/>
          <w:i/>
          <w:iCs/>
          <w:spacing w:val="2"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pacing w:val="2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pacing w:val="2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pacing w:val="2"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pacing w:val="2"/>
          <w:sz w:val="30"/>
          <w:szCs w:val="30"/>
        </w:rPr>
        <w:t xml:space="preserve">: </w:t>
      </w:r>
      <w:r w:rsidR="00360B44" w:rsidRPr="00360B44">
        <w:rPr>
          <w:rFonts w:ascii="Angsana New" w:hAnsi="Angsana New" w:cs="Angsana New"/>
          <w:i/>
          <w:iCs/>
          <w:spacing w:val="2"/>
          <w:sz w:val="30"/>
          <w:szCs w:val="30"/>
        </w:rPr>
        <w:t>79</w:t>
      </w:r>
      <w:r w:rsidRPr="00CF1517">
        <w:rPr>
          <w:rFonts w:ascii="Angsana New" w:hAnsi="Angsana New" w:cs="Angsana New"/>
          <w:i/>
          <w:iCs/>
          <w:spacing w:val="2"/>
          <w:sz w:val="30"/>
          <w:szCs w:val="30"/>
          <w:cs/>
        </w:rPr>
        <w:t xml:space="preserve"> ล้านบาท) </w:t>
      </w:r>
      <w:r w:rsidRPr="00CF1517">
        <w:rPr>
          <w:rFonts w:ascii="Angsana New" w:hAnsi="Angsana New" w:cs="Angsana New"/>
          <w:spacing w:val="2"/>
          <w:sz w:val="30"/>
          <w:szCs w:val="30"/>
          <w:cs/>
        </w:rPr>
        <w:t>เนื่องจากความไม่แน่นอนที่จะใช้ประโยชน์ทางภาษีจาก</w:t>
      </w:r>
      <w:r w:rsidRPr="00CF1517">
        <w:rPr>
          <w:rFonts w:ascii="Angsana New" w:hAnsi="Angsana New" w:cs="Angsana New"/>
          <w:sz w:val="30"/>
          <w:szCs w:val="30"/>
          <w:cs/>
        </w:rPr>
        <w:t>รายการดังกล่าวในอนาคต</w:t>
      </w:r>
    </w:p>
    <w:p w14:paraId="1F34A935" w14:textId="70F7FB3C" w:rsidR="00077166" w:rsidRPr="00CF1517" w:rsidRDefault="000771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pacing w:val="2"/>
          <w:sz w:val="30"/>
          <w:szCs w:val="30"/>
        </w:rPr>
      </w:pPr>
      <w:r w:rsidRPr="00CF1517">
        <w:rPr>
          <w:rFonts w:ascii="Angsana New" w:hAnsi="Angsana New" w:cs="Angsana New"/>
          <w:spacing w:val="2"/>
          <w:sz w:val="30"/>
          <w:szCs w:val="30"/>
        </w:rPr>
        <w:br w:type="page"/>
      </w:r>
    </w:p>
    <w:p w14:paraId="1980D45C" w14:textId="77777777" w:rsidR="00804175" w:rsidRPr="00CF1517" w:rsidRDefault="00804175" w:rsidP="00F147B3">
      <w:pPr>
        <w:pStyle w:val="Heading1"/>
        <w:keepLines/>
        <w:numPr>
          <w:ilvl w:val="0"/>
          <w:numId w:val="3"/>
        </w:numPr>
        <w:shd w:val="clear" w:color="auto" w:fill="auto"/>
        <w:ind w:left="540" w:right="-45"/>
        <w:jc w:val="thaiDistribute"/>
        <w:rPr>
          <w:rFonts w:ascii="Angsana New" w:hAnsi="Angsana New" w:cs="Angsana New"/>
          <w:i/>
          <w:iCs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 xml:space="preserve">กำไรต่อหุ้น </w:t>
      </w:r>
    </w:p>
    <w:p w14:paraId="7E5F8564" w14:textId="77777777" w:rsidR="00AA5263" w:rsidRPr="003E06DA" w:rsidRDefault="00AA5263" w:rsidP="00045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 w:cs="Angsana New"/>
          <w:b/>
          <w:bCs/>
          <w:sz w:val="22"/>
          <w:szCs w:val="22"/>
        </w:rPr>
      </w:pPr>
    </w:p>
    <w:tbl>
      <w:tblPr>
        <w:tblW w:w="9220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475"/>
        <w:gridCol w:w="994"/>
        <w:gridCol w:w="264"/>
        <w:gridCol w:w="992"/>
        <w:gridCol w:w="253"/>
        <w:gridCol w:w="988"/>
        <w:gridCol w:w="275"/>
        <w:gridCol w:w="979"/>
      </w:tblGrid>
      <w:tr w:rsidR="0085242B" w:rsidRPr="00CF1517" w14:paraId="209ED38D" w14:textId="77777777" w:rsidTr="00960FE7">
        <w:trPr>
          <w:trHeight w:hRule="exact" w:val="389"/>
          <w:tblHeader/>
        </w:trPr>
        <w:tc>
          <w:tcPr>
            <w:tcW w:w="2427" w:type="pct"/>
          </w:tcPr>
          <w:p w14:paraId="6478844E" w14:textId="738A76A9" w:rsidR="0085242B" w:rsidRPr="00CF1517" w:rsidRDefault="00795CB1" w:rsidP="006A30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right="-982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กำไรที่เป็นส่วนของผู้ถือหุ้นสามัญ</w:t>
            </w:r>
          </w:p>
        </w:tc>
        <w:tc>
          <w:tcPr>
            <w:tcW w:w="1220" w:type="pct"/>
            <w:gridSpan w:val="3"/>
          </w:tcPr>
          <w:p w14:paraId="7E78818B" w14:textId="77777777" w:rsidR="0085242B" w:rsidRPr="00CF1517" w:rsidRDefault="0085242B" w:rsidP="00DA59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5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7" w:type="pct"/>
          </w:tcPr>
          <w:p w14:paraId="700EB032" w14:textId="77777777" w:rsidR="0085242B" w:rsidRPr="00CF1517" w:rsidRDefault="0085242B" w:rsidP="00DA59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380" w:right="-85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16" w:type="pct"/>
            <w:gridSpan w:val="3"/>
          </w:tcPr>
          <w:p w14:paraId="7E8A745B" w14:textId="77777777" w:rsidR="0085242B" w:rsidRPr="00CF1517" w:rsidRDefault="0085242B" w:rsidP="00DA59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380" w:right="-85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B4B0F" w:rsidRPr="00CF1517" w14:paraId="60424C27" w14:textId="77777777" w:rsidTr="00960FE7">
        <w:trPr>
          <w:trHeight w:hRule="exact" w:val="389"/>
          <w:tblHeader/>
        </w:trPr>
        <w:tc>
          <w:tcPr>
            <w:tcW w:w="2427" w:type="pct"/>
          </w:tcPr>
          <w:p w14:paraId="082691E2" w14:textId="70F30C48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90" w:right="-982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539" w:type="pct"/>
          </w:tcPr>
          <w:p w14:paraId="4AB72D6B" w14:textId="0D93A75D" w:rsidR="00BB4B0F" w:rsidRPr="00CF1517" w:rsidRDefault="00086D0E" w:rsidP="00BB4B0F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7056430D" w14:textId="77777777" w:rsidR="00BB4B0F" w:rsidRPr="00CF1517" w:rsidRDefault="00BB4B0F" w:rsidP="00BB4B0F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8" w:type="pct"/>
          </w:tcPr>
          <w:p w14:paraId="38573A1E" w14:textId="16FC2181" w:rsidR="00BB4B0F" w:rsidRPr="00CF1517" w:rsidRDefault="00086D0E" w:rsidP="00BB4B0F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37" w:type="pct"/>
          </w:tcPr>
          <w:p w14:paraId="055D5610" w14:textId="77777777" w:rsidR="00BB4B0F" w:rsidRPr="00CF1517" w:rsidRDefault="00BB4B0F" w:rsidP="00BB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80" w:right="4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6" w:type="pct"/>
          </w:tcPr>
          <w:p w14:paraId="68BB4A06" w14:textId="2A43A821" w:rsidR="00BB4B0F" w:rsidRPr="00CF1517" w:rsidRDefault="00086D0E" w:rsidP="00BB4B0F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7413BA71" w14:textId="77777777" w:rsidR="00BB4B0F" w:rsidRPr="00CF1517" w:rsidRDefault="00BB4B0F" w:rsidP="00BB4B0F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33E48154" w14:textId="2CB62D7C" w:rsidR="00BB4B0F" w:rsidRPr="00CF1517" w:rsidRDefault="00086D0E" w:rsidP="00BB4B0F">
            <w:pPr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B4B0F" w:rsidRPr="00CF1517" w14:paraId="5523D322" w14:textId="77777777" w:rsidTr="00960FE7">
        <w:trPr>
          <w:trHeight w:hRule="exact" w:val="389"/>
          <w:tblHeader/>
        </w:trPr>
        <w:tc>
          <w:tcPr>
            <w:tcW w:w="2427" w:type="pct"/>
          </w:tcPr>
          <w:p w14:paraId="6A706FCC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90" w:right="-982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573" w:type="pct"/>
            <w:gridSpan w:val="7"/>
            <w:vAlign w:val="bottom"/>
          </w:tcPr>
          <w:p w14:paraId="767DDA12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  <w:t>(พันบาท</w:t>
            </w: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</w:rPr>
              <w:t>/</w:t>
            </w:r>
            <w:r w:rsidRPr="00CF1517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  <w:t>พันหุ้น)</w:t>
            </w:r>
          </w:p>
        </w:tc>
      </w:tr>
      <w:tr w:rsidR="00BB4B0F" w:rsidRPr="00CF1517" w14:paraId="565B21BA" w14:textId="77777777" w:rsidTr="00960FE7">
        <w:trPr>
          <w:trHeight w:hRule="exact" w:val="389"/>
        </w:trPr>
        <w:tc>
          <w:tcPr>
            <w:tcW w:w="2427" w:type="pct"/>
          </w:tcPr>
          <w:p w14:paraId="5A679D16" w14:textId="4B103374" w:rsidR="00BB4B0F" w:rsidRPr="00CF1517" w:rsidRDefault="00BB4B0F" w:rsidP="00BB4B0F">
            <w:pPr>
              <w:ind w:left="90" w:right="-10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กำไรที่เป็นส่วนของผู้ถือหุ้นสามัญของบริษัท</w:t>
            </w:r>
          </w:p>
        </w:tc>
        <w:tc>
          <w:tcPr>
            <w:tcW w:w="539" w:type="pct"/>
          </w:tcPr>
          <w:p w14:paraId="540237BF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742183A8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</w:tcPr>
          <w:p w14:paraId="44C4CC1A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7" w:type="pct"/>
          </w:tcPr>
          <w:p w14:paraId="4CD6D5E4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68D85A80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4F14D610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</w:tcPr>
          <w:p w14:paraId="6D64FD6D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BB4B0F" w:rsidRPr="00CF1517" w14:paraId="7BDDB0CC" w14:textId="77777777" w:rsidTr="00960FE7">
        <w:trPr>
          <w:trHeight w:hRule="exact" w:val="389"/>
        </w:trPr>
        <w:tc>
          <w:tcPr>
            <w:tcW w:w="2427" w:type="pct"/>
          </w:tcPr>
          <w:p w14:paraId="0129C267" w14:textId="77852CAF" w:rsidR="00BB4B0F" w:rsidRPr="00CF1517" w:rsidRDefault="00BB4B0F" w:rsidP="00BB4B0F">
            <w:pPr>
              <w:ind w:left="90" w:right="-108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 (ขั้นพื้นฐาน)</w:t>
            </w:r>
          </w:p>
        </w:tc>
        <w:tc>
          <w:tcPr>
            <w:tcW w:w="539" w:type="pct"/>
            <w:tcBorders>
              <w:bottom w:val="double" w:sz="4" w:space="0" w:color="auto"/>
            </w:tcBorders>
          </w:tcPr>
          <w:p w14:paraId="3A139720" w14:textId="4A90446C" w:rsidR="00BB4B0F" w:rsidRPr="00CF1517" w:rsidRDefault="00E55EDA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-107" w:firstLine="1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2,5</w:t>
            </w:r>
            <w:r w:rsidR="00F65402">
              <w:rPr>
                <w:rFonts w:ascii="Angsana New" w:hAnsi="Angsana New" w:cs="Angsana New"/>
                <w:b/>
                <w:bCs/>
                <w:sz w:val="30"/>
                <w:szCs w:val="30"/>
              </w:rPr>
              <w:t>63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F65402">
              <w:rPr>
                <w:rFonts w:ascii="Angsana New" w:hAnsi="Angsana New" w:cs="Angsana New"/>
                <w:b/>
                <w:bCs/>
                <w:sz w:val="30"/>
                <w:szCs w:val="30"/>
              </w:rPr>
              <w:t>292</w:t>
            </w:r>
          </w:p>
        </w:tc>
        <w:tc>
          <w:tcPr>
            <w:tcW w:w="143" w:type="pct"/>
          </w:tcPr>
          <w:p w14:paraId="1C9978D3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-107" w:firstLine="1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  <w:tcBorders>
              <w:bottom w:val="double" w:sz="4" w:space="0" w:color="auto"/>
            </w:tcBorders>
          </w:tcPr>
          <w:p w14:paraId="46BCFF8F" w14:textId="0B3D681C" w:rsidR="00BB4B0F" w:rsidRPr="00CF1517" w:rsidRDefault="00360B44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-107" w:firstLine="1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BB4B0F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BB4B0F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995</w:t>
            </w:r>
          </w:p>
        </w:tc>
        <w:tc>
          <w:tcPr>
            <w:tcW w:w="137" w:type="pct"/>
          </w:tcPr>
          <w:p w14:paraId="5BA4E0AC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47" w:firstLine="1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  <w:tcBorders>
              <w:bottom w:val="double" w:sz="4" w:space="0" w:color="auto"/>
            </w:tcBorders>
          </w:tcPr>
          <w:p w14:paraId="5F4C0A83" w14:textId="53BE46CC" w:rsidR="00BB4B0F" w:rsidRPr="00356608" w:rsidRDefault="00360B44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-107" w:firstLine="11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F65299"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B46F3A"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F65299"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086D0E" w:rsidRPr="00356608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9D059D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9" w:type="pct"/>
          </w:tcPr>
          <w:p w14:paraId="033C303D" w14:textId="77777777" w:rsidR="00BB4B0F" w:rsidRPr="00356608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47" w:firstLine="1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</w:tcPr>
          <w:p w14:paraId="3713562C" w14:textId="348D47BC" w:rsidR="00BB4B0F" w:rsidRPr="00CF1517" w:rsidRDefault="00360B44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209" w:right="-107" w:firstLine="1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BB4B0F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BB4B0F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168</w:t>
            </w:r>
          </w:p>
        </w:tc>
      </w:tr>
      <w:tr w:rsidR="00BB4B0F" w:rsidRPr="00CF1517" w14:paraId="4D31BF98" w14:textId="77777777" w:rsidTr="00960FE7">
        <w:trPr>
          <w:trHeight w:hRule="exact" w:val="389"/>
        </w:trPr>
        <w:tc>
          <w:tcPr>
            <w:tcW w:w="2427" w:type="pct"/>
          </w:tcPr>
          <w:p w14:paraId="5FC2176C" w14:textId="77777777" w:rsidR="00BB4B0F" w:rsidRPr="00CF1517" w:rsidRDefault="00BB4B0F" w:rsidP="00BB4B0F">
            <w:pPr>
              <w:ind w:left="9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539" w:type="pct"/>
          </w:tcPr>
          <w:p w14:paraId="34097AC7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6AB7F763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</w:tcPr>
          <w:p w14:paraId="2E9A7BAA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7" w:type="pct"/>
          </w:tcPr>
          <w:p w14:paraId="7786F568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0F819005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787EBF65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</w:tcPr>
          <w:p w14:paraId="31816CA5" w14:textId="77777777" w:rsidR="00BB4B0F" w:rsidRPr="00CF1517" w:rsidRDefault="00BB4B0F" w:rsidP="00BB4B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F65299" w:rsidRPr="00CF1517" w14:paraId="3865006B" w14:textId="77777777" w:rsidTr="009D7BFD">
        <w:trPr>
          <w:trHeight w:hRule="exact" w:val="389"/>
        </w:trPr>
        <w:tc>
          <w:tcPr>
            <w:tcW w:w="2427" w:type="pct"/>
          </w:tcPr>
          <w:p w14:paraId="15E7773A" w14:textId="6ADE5E2A" w:rsidR="00F65299" w:rsidRPr="00CF1517" w:rsidRDefault="00F65299" w:rsidP="00F65299">
            <w:pPr>
              <w:ind w:left="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จำนวนหุ้นสามัญที่ออก ณ วันที่ 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539" w:type="pct"/>
          </w:tcPr>
          <w:p w14:paraId="6BD5B87F" w14:textId="5148BD83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F6529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607</w:t>
            </w:r>
            <w:r w:rsidR="00F6529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0113C478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8" w:type="pct"/>
          </w:tcPr>
          <w:p w14:paraId="6E64EB75" w14:textId="18FD6C97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F6529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F6529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06</w:t>
            </w:r>
          </w:p>
        </w:tc>
        <w:tc>
          <w:tcPr>
            <w:tcW w:w="137" w:type="pct"/>
          </w:tcPr>
          <w:p w14:paraId="30A9ECBB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6" w:type="pct"/>
          </w:tcPr>
          <w:p w14:paraId="01EB7F4E" w14:textId="02EE899B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F6529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607</w:t>
            </w:r>
            <w:r w:rsidR="00F6529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427F7DBF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3007DAE3" w14:textId="1E6DCED7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F6529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F6529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06</w:t>
            </w:r>
          </w:p>
        </w:tc>
      </w:tr>
      <w:tr w:rsidR="00F65299" w:rsidRPr="00CF1517" w14:paraId="16A06A62" w14:textId="77777777" w:rsidTr="009D7BFD">
        <w:trPr>
          <w:trHeight w:hRule="exact" w:val="389"/>
        </w:trPr>
        <w:tc>
          <w:tcPr>
            <w:tcW w:w="2427" w:type="pct"/>
            <w:shd w:val="clear" w:color="auto" w:fill="auto"/>
          </w:tcPr>
          <w:p w14:paraId="0E233739" w14:textId="2061C039" w:rsidR="00F65299" w:rsidRPr="00CF1517" w:rsidRDefault="00F65299" w:rsidP="00F65299">
            <w:pPr>
              <w:ind w:left="9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ผลกระทบจากหุ้นที่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ออกจำหน่ายในระหว่างปี</w:t>
            </w:r>
          </w:p>
        </w:tc>
        <w:tc>
          <w:tcPr>
            <w:tcW w:w="539" w:type="pct"/>
            <w:tcBorders>
              <w:bottom w:val="single" w:sz="4" w:space="0" w:color="auto"/>
            </w:tcBorders>
          </w:tcPr>
          <w:p w14:paraId="780A3608" w14:textId="312EDAE2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3AC7D72E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8" w:type="pct"/>
            <w:tcBorders>
              <w:bottom w:val="single" w:sz="4" w:space="0" w:color="auto"/>
            </w:tcBorders>
          </w:tcPr>
          <w:p w14:paraId="1F96C65F" w14:textId="2609C759" w:rsidR="00F65299" w:rsidRPr="00CF1517" w:rsidRDefault="004B0B8A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F6529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69</w:t>
            </w:r>
          </w:p>
        </w:tc>
        <w:tc>
          <w:tcPr>
            <w:tcW w:w="137" w:type="pct"/>
          </w:tcPr>
          <w:p w14:paraId="7644E900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6" w:type="pct"/>
            <w:tcBorders>
              <w:bottom w:val="single" w:sz="4" w:space="0" w:color="auto"/>
            </w:tcBorders>
          </w:tcPr>
          <w:p w14:paraId="4CAB9192" w14:textId="0C20521F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CFC6F85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</w:tcPr>
          <w:p w14:paraId="2B4F2738" w14:textId="14B42700" w:rsidR="00F65299" w:rsidRPr="00CF1517" w:rsidRDefault="004B0B8A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F6529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69</w:t>
            </w:r>
          </w:p>
        </w:tc>
      </w:tr>
      <w:tr w:rsidR="00F65299" w:rsidRPr="00CF1517" w14:paraId="3AF716DC" w14:textId="77777777" w:rsidTr="009D7BFD">
        <w:trPr>
          <w:trHeight w:hRule="exact" w:val="389"/>
        </w:trPr>
        <w:tc>
          <w:tcPr>
            <w:tcW w:w="2427" w:type="pct"/>
          </w:tcPr>
          <w:p w14:paraId="11B9428B" w14:textId="77777777" w:rsidR="00F65299" w:rsidRPr="00CF1517" w:rsidRDefault="00F65299" w:rsidP="00F65299">
            <w:pPr>
              <w:ind w:left="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</w:tc>
        <w:tc>
          <w:tcPr>
            <w:tcW w:w="539" w:type="pct"/>
            <w:tcBorders>
              <w:top w:val="single" w:sz="4" w:space="0" w:color="auto"/>
            </w:tcBorders>
          </w:tcPr>
          <w:p w14:paraId="0B3A96CE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61B81B2D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  <w:tcBorders>
              <w:top w:val="single" w:sz="4" w:space="0" w:color="auto"/>
            </w:tcBorders>
          </w:tcPr>
          <w:p w14:paraId="6EF76BFB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7" w:type="pct"/>
          </w:tcPr>
          <w:p w14:paraId="24F665D6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  <w:tcBorders>
              <w:top w:val="single" w:sz="4" w:space="0" w:color="auto"/>
            </w:tcBorders>
          </w:tcPr>
          <w:p w14:paraId="1BAD7AB7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69498C41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top w:val="single" w:sz="4" w:space="0" w:color="auto"/>
            </w:tcBorders>
          </w:tcPr>
          <w:p w14:paraId="45968848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F65299" w:rsidRPr="00CF1517" w14:paraId="4192691F" w14:textId="77777777" w:rsidTr="009D7BFD">
        <w:trPr>
          <w:trHeight w:hRule="exact" w:val="389"/>
        </w:trPr>
        <w:tc>
          <w:tcPr>
            <w:tcW w:w="2427" w:type="pct"/>
          </w:tcPr>
          <w:p w14:paraId="3434D48F" w14:textId="2F601F67" w:rsidR="00F65299" w:rsidRPr="00CF1517" w:rsidRDefault="00F65299" w:rsidP="00F65299">
            <w:pPr>
              <w:ind w:left="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   (ขั้นพื้นฐาน)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 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539" w:type="pct"/>
          </w:tcPr>
          <w:p w14:paraId="69CB353C" w14:textId="7115D714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F6529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607</w:t>
            </w:r>
            <w:r w:rsidR="00F6529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3" w:type="pct"/>
          </w:tcPr>
          <w:p w14:paraId="33C61CFC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</w:tcPr>
          <w:p w14:paraId="5252AF63" w14:textId="1FC96073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F6529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43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F6529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675</w:t>
            </w:r>
          </w:p>
        </w:tc>
        <w:tc>
          <w:tcPr>
            <w:tcW w:w="137" w:type="pct"/>
          </w:tcPr>
          <w:p w14:paraId="491F3983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4DEE3A8B" w14:textId="2B4995CC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F6529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607</w:t>
            </w:r>
            <w:r w:rsidR="00F6529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4748CC2C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</w:tcPr>
          <w:p w14:paraId="4ECDA07B" w14:textId="66D3D59F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F6529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43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F6529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675</w:t>
            </w:r>
          </w:p>
        </w:tc>
      </w:tr>
      <w:tr w:rsidR="00F65299" w:rsidRPr="00CF1517" w14:paraId="1FB0F708" w14:textId="77777777" w:rsidTr="00173796">
        <w:trPr>
          <w:trHeight w:hRule="exact" w:val="389"/>
        </w:trPr>
        <w:tc>
          <w:tcPr>
            <w:tcW w:w="2427" w:type="pct"/>
          </w:tcPr>
          <w:p w14:paraId="58B9B00A" w14:textId="77777777" w:rsidR="00F65299" w:rsidRPr="00CF1517" w:rsidRDefault="00F65299" w:rsidP="00F65299">
            <w:pPr>
              <w:ind w:left="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9" w:type="pct"/>
            <w:tcBorders>
              <w:top w:val="double" w:sz="4" w:space="0" w:color="auto"/>
            </w:tcBorders>
          </w:tcPr>
          <w:p w14:paraId="66A35861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23827EE5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  <w:tcBorders>
              <w:top w:val="double" w:sz="4" w:space="0" w:color="auto"/>
            </w:tcBorders>
          </w:tcPr>
          <w:p w14:paraId="604AE21E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7" w:type="pct"/>
          </w:tcPr>
          <w:p w14:paraId="33D18B51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  <w:tcBorders>
              <w:top w:val="double" w:sz="4" w:space="0" w:color="auto"/>
            </w:tcBorders>
          </w:tcPr>
          <w:p w14:paraId="08DA63EB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3D37D868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top w:val="double" w:sz="4" w:space="0" w:color="auto"/>
            </w:tcBorders>
          </w:tcPr>
          <w:p w14:paraId="2275E3CD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F65299" w:rsidRPr="00CF1517" w14:paraId="6EB49A93" w14:textId="77777777" w:rsidTr="00173796">
        <w:trPr>
          <w:trHeight w:hRule="exact" w:val="389"/>
        </w:trPr>
        <w:tc>
          <w:tcPr>
            <w:tcW w:w="2427" w:type="pct"/>
          </w:tcPr>
          <w:p w14:paraId="1DB16361" w14:textId="63AE1474" w:rsidR="00F65299" w:rsidRPr="00CF1517" w:rsidRDefault="00F65299" w:rsidP="00F65299">
            <w:pPr>
              <w:ind w:left="90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กำไรต่อหุ้น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 (ขั้นพื้นฐาน)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539" w:type="pct"/>
            <w:tcBorders>
              <w:bottom w:val="double" w:sz="4" w:space="0" w:color="auto"/>
            </w:tcBorders>
          </w:tcPr>
          <w:p w14:paraId="393E4519" w14:textId="588F5C2D" w:rsidR="00F65299" w:rsidRPr="00CF1517" w:rsidRDefault="003E06DA" w:rsidP="006C27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4"/>
              </w:tabs>
              <w:spacing w:after="0" w:line="240" w:lineRule="auto"/>
              <w:ind w:right="-3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0.46</w:t>
            </w:r>
          </w:p>
        </w:tc>
        <w:tc>
          <w:tcPr>
            <w:tcW w:w="143" w:type="pct"/>
          </w:tcPr>
          <w:p w14:paraId="24EDA727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7"/>
              </w:tabs>
              <w:spacing w:after="0" w:line="240" w:lineRule="auto"/>
              <w:ind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8" w:type="pct"/>
            <w:tcBorders>
              <w:bottom w:val="double" w:sz="4" w:space="0" w:color="auto"/>
            </w:tcBorders>
          </w:tcPr>
          <w:p w14:paraId="4C323931" w14:textId="5FB4BB04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spacing w:after="0" w:line="240" w:lineRule="auto"/>
              <w:ind w:right="-46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F6529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.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7" w:type="pct"/>
          </w:tcPr>
          <w:p w14:paraId="3DC8E537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  <w:tcBorders>
              <w:bottom w:val="double" w:sz="4" w:space="0" w:color="auto"/>
            </w:tcBorders>
          </w:tcPr>
          <w:p w14:paraId="5F0E55B5" w14:textId="0783EE98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F65299">
              <w:rPr>
                <w:rFonts w:ascii="Angsana New" w:hAnsi="Angsana New" w:cs="Angsana New"/>
                <w:b/>
                <w:bCs/>
                <w:sz w:val="30"/>
                <w:szCs w:val="30"/>
              </w:rPr>
              <w:t>.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49" w:type="pct"/>
          </w:tcPr>
          <w:p w14:paraId="43FADBB8" w14:textId="77777777" w:rsidR="00F65299" w:rsidRPr="00CF1517" w:rsidRDefault="00F65299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891"/>
              </w:tabs>
              <w:spacing w:after="0" w:line="240" w:lineRule="auto"/>
              <w:ind w:left="-380" w:right="47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</w:tcPr>
          <w:p w14:paraId="09CBE8F4" w14:textId="0D275F11" w:rsidR="00F65299" w:rsidRPr="00CF1517" w:rsidRDefault="00360B44" w:rsidP="00F652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after="0" w:line="240" w:lineRule="auto"/>
              <w:ind w:left="-380" w:right="-10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F6529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</w:t>
            </w:r>
          </w:p>
        </w:tc>
      </w:tr>
    </w:tbl>
    <w:p w14:paraId="0949986B" w14:textId="0ED016D9" w:rsidR="00173796" w:rsidRPr="003E06DA" w:rsidRDefault="001737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1079D936" w14:textId="77777777" w:rsidR="00715964" w:rsidRPr="00CF1517" w:rsidRDefault="00715964" w:rsidP="00960FE7">
      <w:pPr>
        <w:pStyle w:val="Heading1"/>
        <w:keepLines/>
        <w:numPr>
          <w:ilvl w:val="0"/>
          <w:numId w:val="3"/>
        </w:numPr>
        <w:shd w:val="clear" w:color="auto" w:fill="auto"/>
        <w:ind w:right="-45"/>
        <w:jc w:val="thaiDistribute"/>
        <w:rPr>
          <w:rFonts w:ascii="Angsana New" w:hAnsi="Angsana New" w:cs="Angsana New"/>
          <w:sz w:val="24"/>
          <w:szCs w:val="24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เงินปันผล</w:t>
      </w:r>
    </w:p>
    <w:p w14:paraId="2D8EAB72" w14:textId="77777777" w:rsidR="00715964" w:rsidRPr="003E06DA" w:rsidRDefault="00715964" w:rsidP="00715964">
      <w:pPr>
        <w:pStyle w:val="block"/>
        <w:spacing w:after="0" w:line="240" w:lineRule="atLeast"/>
        <w:ind w:left="540" w:right="-7"/>
        <w:jc w:val="both"/>
        <w:rPr>
          <w:rFonts w:ascii="Angsana New" w:hAnsi="Angsana New" w:cs="Angsana New"/>
          <w:szCs w:val="22"/>
          <w:lang w:bidi="th-TH"/>
        </w:rPr>
      </w:pPr>
    </w:p>
    <w:p w14:paraId="555406CC" w14:textId="77777777" w:rsidR="00B375A6" w:rsidRPr="00CF1517" w:rsidRDefault="00B375A6" w:rsidP="00B375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ผู้</w:t>
      </w:r>
      <w:r w:rsidRPr="00CF1517">
        <w:rPr>
          <w:rFonts w:asciiTheme="majorBidi" w:hAnsiTheme="majorBidi" w:cstheme="majorBidi"/>
          <w:sz w:val="30"/>
          <w:szCs w:val="30"/>
          <w:cs/>
        </w:rPr>
        <w:t>ถือหุ้นของบริษัทได้อนุมัติเงินปันผลดังต่อไปนี้</w:t>
      </w:r>
    </w:p>
    <w:p w14:paraId="1395A228" w14:textId="77777777" w:rsidR="00B375A6" w:rsidRPr="003E06DA" w:rsidRDefault="00B375A6" w:rsidP="00B375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22"/>
          <w:szCs w:val="22"/>
          <w:cs/>
        </w:rPr>
      </w:pPr>
    </w:p>
    <w:tbl>
      <w:tblPr>
        <w:tblW w:w="9270" w:type="dxa"/>
        <w:tblInd w:w="450" w:type="dxa"/>
        <w:tblLook w:val="04A0" w:firstRow="1" w:lastRow="0" w:firstColumn="1" w:lastColumn="0" w:noHBand="0" w:noVBand="1"/>
      </w:tblPr>
      <w:tblGrid>
        <w:gridCol w:w="2610"/>
        <w:gridCol w:w="1620"/>
        <w:gridCol w:w="1800"/>
        <w:gridCol w:w="1530"/>
        <w:gridCol w:w="270"/>
        <w:gridCol w:w="1440"/>
      </w:tblGrid>
      <w:tr w:rsidR="00B375A6" w:rsidRPr="00CF1517" w14:paraId="0BCBDA00" w14:textId="77777777" w:rsidTr="003E06DA">
        <w:trPr>
          <w:trHeight w:val="731"/>
        </w:trPr>
        <w:tc>
          <w:tcPr>
            <w:tcW w:w="2610" w:type="dxa"/>
            <w:vAlign w:val="bottom"/>
          </w:tcPr>
          <w:p w14:paraId="6E7A92D3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6F5F8EA1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00" w:type="dxa"/>
            <w:vAlign w:val="bottom"/>
          </w:tcPr>
          <w:p w14:paraId="3FEF9892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กำหนดจ่าย</w:t>
            </w:r>
          </w:p>
          <w:p w14:paraId="65BCEA09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530" w:type="dxa"/>
            <w:vAlign w:val="bottom"/>
          </w:tcPr>
          <w:p w14:paraId="1B6B42AC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7CE98D6F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26E3CA12" w14:textId="77777777" w:rsidR="00B375A6" w:rsidRPr="00CF1517" w:rsidDel="00D43E7A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จำนวนเงิน</w:t>
            </w:r>
          </w:p>
        </w:tc>
      </w:tr>
      <w:tr w:rsidR="00B375A6" w:rsidRPr="00CF1517" w14:paraId="3912EF48" w14:textId="77777777" w:rsidTr="008F241B">
        <w:tc>
          <w:tcPr>
            <w:tcW w:w="2610" w:type="dxa"/>
          </w:tcPr>
          <w:p w14:paraId="2676F417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3C7ED1C6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68427457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58761E85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467DCA41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62C4F5B4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375A6" w:rsidRPr="00CF1517" w14:paraId="434C70B3" w14:textId="77777777" w:rsidTr="003E06DA">
        <w:trPr>
          <w:trHeight w:hRule="exact" w:val="335"/>
        </w:trPr>
        <w:tc>
          <w:tcPr>
            <w:tcW w:w="2610" w:type="dxa"/>
          </w:tcPr>
          <w:p w14:paraId="26725E6C" w14:textId="606D491B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 xml:space="preserve">ปี </w:t>
            </w:r>
            <w:r w:rsidR="00086D0E" w:rsidRPr="00086D0E">
              <w:rPr>
                <w:rFonts w:ascii="Angsana New" w:hAnsi="Angsana New" w:cs="Angsana New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1620" w:type="dxa"/>
          </w:tcPr>
          <w:p w14:paraId="0C9D10BB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09791F5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51C70413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F41CDA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203B53B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F241B" w:rsidRPr="00CF1517" w14:paraId="1840B15C" w14:textId="77777777" w:rsidTr="008F241B">
        <w:tc>
          <w:tcPr>
            <w:tcW w:w="2610" w:type="dxa"/>
          </w:tcPr>
          <w:p w14:paraId="4AF67890" w14:textId="16E7E5D9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620" w:type="dxa"/>
            <w:vAlign w:val="center"/>
          </w:tcPr>
          <w:p w14:paraId="6C7BFBBC" w14:textId="506FB7A7" w:rsidR="008F241B" w:rsidRPr="00CF1517" w:rsidRDefault="00086D0E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มีนาคม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</w:p>
        </w:tc>
        <w:tc>
          <w:tcPr>
            <w:tcW w:w="1800" w:type="dxa"/>
            <w:vAlign w:val="center"/>
          </w:tcPr>
          <w:p w14:paraId="6B7549D0" w14:textId="449D9D40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เมษายน 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</w:p>
        </w:tc>
        <w:tc>
          <w:tcPr>
            <w:tcW w:w="1530" w:type="dxa"/>
          </w:tcPr>
          <w:p w14:paraId="0D9DADC5" w14:textId="67CFA85A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055</w:t>
            </w:r>
          </w:p>
        </w:tc>
        <w:tc>
          <w:tcPr>
            <w:tcW w:w="270" w:type="dxa"/>
          </w:tcPr>
          <w:p w14:paraId="7520261F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D635F02" w14:textId="23F1D532" w:rsidR="008F241B" w:rsidRPr="00CF1517" w:rsidRDefault="004B0B8A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08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8F241B" w:rsidRPr="00CF1517" w14:paraId="58D1F0DB" w14:textId="77777777" w:rsidTr="008F241B">
        <w:tc>
          <w:tcPr>
            <w:tcW w:w="2610" w:type="dxa"/>
          </w:tcPr>
          <w:p w14:paraId="105631AF" w14:textId="7589938E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เงินปันผลระหว่างกาล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(พิเศษ)</w:t>
            </w:r>
          </w:p>
        </w:tc>
        <w:tc>
          <w:tcPr>
            <w:tcW w:w="1620" w:type="dxa"/>
            <w:vAlign w:val="center"/>
          </w:tcPr>
          <w:p w14:paraId="55BCAFC9" w14:textId="23EFF50E" w:rsidR="008F241B" w:rsidRPr="00CF1517" w:rsidRDefault="00086D0E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มีนาคม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</w:p>
        </w:tc>
        <w:tc>
          <w:tcPr>
            <w:tcW w:w="1800" w:type="dxa"/>
            <w:vAlign w:val="center"/>
          </w:tcPr>
          <w:p w14:paraId="42B0881D" w14:textId="4FCD340C" w:rsidR="008F241B" w:rsidRPr="00CF1517" w:rsidRDefault="00086D0E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เมษายน </w:t>
            </w:r>
            <w:r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</w:p>
        </w:tc>
        <w:tc>
          <w:tcPr>
            <w:tcW w:w="1530" w:type="dxa"/>
          </w:tcPr>
          <w:p w14:paraId="09628F10" w14:textId="186C38BA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25171A14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2502CC3" w14:textId="1169C2BC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8F241B" w:rsidRPr="00CF1517" w14:paraId="1635AC51" w14:textId="77777777" w:rsidTr="007C4308">
        <w:tc>
          <w:tcPr>
            <w:tcW w:w="2610" w:type="dxa"/>
          </w:tcPr>
          <w:p w14:paraId="7640D8B1" w14:textId="226DBE01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620" w:type="dxa"/>
            <w:vAlign w:val="center"/>
          </w:tcPr>
          <w:p w14:paraId="30C5EAE0" w14:textId="0946C842" w:rsidR="008F241B" w:rsidRPr="00CF1517" w:rsidRDefault="00086D0E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สิงหาคม 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800" w:type="dxa"/>
            <w:vAlign w:val="center"/>
          </w:tcPr>
          <w:p w14:paraId="33D04E7F" w14:textId="113CBCB1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กันยายน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530" w:type="dxa"/>
          </w:tcPr>
          <w:p w14:paraId="59601DAD" w14:textId="700561D2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575F50E2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7EAEE289" w14:textId="747C6FA5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168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B375A6" w:rsidRPr="00CF1517" w14:paraId="085D2540" w14:textId="77777777" w:rsidTr="007C4308">
        <w:trPr>
          <w:trHeight w:hRule="exact" w:val="381"/>
        </w:trPr>
        <w:tc>
          <w:tcPr>
            <w:tcW w:w="2610" w:type="dxa"/>
          </w:tcPr>
          <w:p w14:paraId="24204D5C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0644832A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800" w:type="dxa"/>
          </w:tcPr>
          <w:p w14:paraId="0D689357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</w:tcPr>
          <w:p w14:paraId="7FE9231B" w14:textId="7F15B4C0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DF4ACFC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E9D01DC" w14:textId="32E43A67" w:rsidR="00B375A6" w:rsidRPr="00CF1517" w:rsidRDefault="00360B44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565CC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89</w:t>
            </w:r>
            <w:r w:rsidR="00565CC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</w:tr>
      <w:tr w:rsidR="00B375A6" w:rsidRPr="00CF1517" w14:paraId="37FE15E8" w14:textId="77777777" w:rsidTr="007C4308">
        <w:tc>
          <w:tcPr>
            <w:tcW w:w="2610" w:type="dxa"/>
          </w:tcPr>
          <w:p w14:paraId="786AB0EF" w14:textId="1A43D5B3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 xml:space="preserve">ปี </w:t>
            </w:r>
            <w:r w:rsidR="00086D0E" w:rsidRPr="00086D0E">
              <w:rPr>
                <w:rFonts w:ascii="Angsana New" w:hAnsi="Angsana New" w:cs="Angsana New"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620" w:type="dxa"/>
          </w:tcPr>
          <w:p w14:paraId="3012B2DE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864B3CE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A52D8C7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531632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double" w:sz="4" w:space="0" w:color="auto"/>
            </w:tcBorders>
          </w:tcPr>
          <w:p w14:paraId="59875614" w14:textId="77777777" w:rsidR="00B375A6" w:rsidRPr="00CF1517" w:rsidRDefault="00B375A6" w:rsidP="00F817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F241B" w:rsidRPr="00CF1517" w14:paraId="0A6E98DB" w14:textId="77777777" w:rsidTr="008F241B">
        <w:tc>
          <w:tcPr>
            <w:tcW w:w="2610" w:type="dxa"/>
          </w:tcPr>
          <w:p w14:paraId="299B3A8D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620" w:type="dxa"/>
          </w:tcPr>
          <w:p w14:paraId="432201D3" w14:textId="3E37878E" w:rsidR="008F241B" w:rsidRPr="00CF1517" w:rsidRDefault="00086D0E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เมษายน 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800" w:type="dxa"/>
          </w:tcPr>
          <w:p w14:paraId="0AACC3E3" w14:textId="27B26924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พฤษภาคม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530" w:type="dxa"/>
          </w:tcPr>
          <w:p w14:paraId="20E392D7" w14:textId="6071AE92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5584FE7F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A243769" w14:textId="18700A48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67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8F241B" w:rsidRPr="00CF1517" w14:paraId="5F4E02A8" w14:textId="77777777" w:rsidTr="007C4308">
        <w:tc>
          <w:tcPr>
            <w:tcW w:w="2610" w:type="dxa"/>
          </w:tcPr>
          <w:p w14:paraId="76C08625" w14:textId="0AE1EE66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620" w:type="dxa"/>
          </w:tcPr>
          <w:p w14:paraId="52E72D6F" w14:textId="12D50365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สิงหาคม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800" w:type="dxa"/>
          </w:tcPr>
          <w:p w14:paraId="09C6CCC6" w14:textId="38464744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="008F241B"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กันยายน 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530" w:type="dxa"/>
          </w:tcPr>
          <w:p w14:paraId="2AAA8C6A" w14:textId="48E20B53" w:rsidR="008F241B" w:rsidRPr="00CF1517" w:rsidRDefault="00360B44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070</w:t>
            </w:r>
          </w:p>
        </w:tc>
        <w:tc>
          <w:tcPr>
            <w:tcW w:w="270" w:type="dxa"/>
          </w:tcPr>
          <w:p w14:paraId="6BD99918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15D31EB7" w14:textId="4EFF5FB8" w:rsidR="008F241B" w:rsidRPr="00CF1517" w:rsidRDefault="004B0B8A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8F241B" w:rsidRPr="00CF151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</w:tr>
      <w:tr w:rsidR="008F241B" w:rsidRPr="00CF1517" w14:paraId="5E4FFB87" w14:textId="77777777" w:rsidTr="007C4308">
        <w:tc>
          <w:tcPr>
            <w:tcW w:w="2610" w:type="dxa"/>
          </w:tcPr>
          <w:p w14:paraId="26F47C0F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0C481BA0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5588A3D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0BC1A14" w14:textId="7EC426BA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0"/>
              </w:tabs>
              <w:spacing w:line="240" w:lineRule="auto"/>
              <w:ind w:left="-122" w:right="15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B415BE3" w14:textId="77777777" w:rsidR="008F241B" w:rsidRPr="00CF1517" w:rsidRDefault="008F241B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56EFF97" w14:textId="5C54F5D8" w:rsidR="008F241B" w:rsidRPr="00CF1517" w:rsidRDefault="004B0B8A" w:rsidP="008F2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255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59</w:t>
            </w:r>
            <w:r w:rsidR="008F241B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.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</w:p>
        </w:tc>
      </w:tr>
    </w:tbl>
    <w:p w14:paraId="7A93DD40" w14:textId="77777777" w:rsidR="00434657" w:rsidRPr="00CF1517" w:rsidRDefault="002B6FF3" w:rsidP="00F147B3">
      <w:pPr>
        <w:pStyle w:val="Heading1"/>
        <w:keepLines/>
        <w:numPr>
          <w:ilvl w:val="0"/>
          <w:numId w:val="3"/>
        </w:numPr>
        <w:shd w:val="clear" w:color="auto" w:fill="auto"/>
        <w:ind w:right="-45"/>
        <w:jc w:val="thaiDistribute"/>
        <w:rPr>
          <w:rFonts w:ascii="Angsana New" w:hAnsi="Angsana New" w:cs="Angsana New"/>
          <w:sz w:val="24"/>
          <w:szCs w:val="24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br w:type="page"/>
      </w:r>
      <w:r w:rsidR="00434657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เครื่องมือทางการเงิน</w:t>
      </w:r>
    </w:p>
    <w:p w14:paraId="159BD5D1" w14:textId="77777777" w:rsidR="00434657" w:rsidRPr="00CF1517" w:rsidRDefault="00434657" w:rsidP="002F6E54">
      <w:pPr>
        <w:pStyle w:val="block"/>
        <w:spacing w:after="0" w:line="240" w:lineRule="atLeast"/>
        <w:ind w:left="540" w:right="-7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6E4AA4A0" w14:textId="524718A5" w:rsidR="002C0C35" w:rsidRPr="00CF1517" w:rsidRDefault="002C0C35" w:rsidP="00CB66F7">
      <w:pPr>
        <w:pStyle w:val="block"/>
        <w:numPr>
          <w:ilvl w:val="1"/>
          <w:numId w:val="3"/>
        </w:numPr>
        <w:spacing w:after="0" w:line="240" w:lineRule="auto"/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cs/>
          <w:lang w:val="en-US" w:bidi="th-TH"/>
        </w:rPr>
      </w:pP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bidi="th-TH"/>
        </w:rPr>
        <w:t>มูลค่าตามบัญชีและมูลค่ายุติธรรม</w:t>
      </w:r>
      <w:r w:rsidRPr="00CF1517">
        <w:rPr>
          <w:rFonts w:asciiTheme="majorBidi" w:hAnsiTheme="majorBidi" w:cstheme="majorBidi"/>
          <w:b/>
          <w:bCs/>
          <w:sz w:val="30"/>
          <w:szCs w:val="30"/>
          <w:lang w:bidi="th-TH"/>
        </w:rPr>
        <w:t xml:space="preserve"> </w:t>
      </w:r>
    </w:p>
    <w:p w14:paraId="409A79CC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/>
        </w:rPr>
      </w:pPr>
    </w:p>
    <w:p w14:paraId="575578D8" w14:textId="77777777" w:rsidR="003D6EAB" w:rsidRDefault="002C0C35" w:rsidP="002C0C35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CF1517">
        <w:rPr>
          <w:rFonts w:asciiTheme="majorBidi" w:hAnsiTheme="majorBidi" w:cstheme="majorBidi"/>
          <w:sz w:val="30"/>
          <w:szCs w:val="30"/>
          <w:cs/>
          <w:lang w:bidi="th-TH"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5EAC876" w14:textId="77777777" w:rsidR="003D6EAB" w:rsidRDefault="003D6EAB" w:rsidP="002C0C35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tbl>
      <w:tblPr>
        <w:tblW w:w="9180" w:type="dxa"/>
        <w:tblInd w:w="52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067"/>
        <w:gridCol w:w="273"/>
        <w:gridCol w:w="1091"/>
        <w:gridCol w:w="1249"/>
        <w:gridCol w:w="816"/>
        <w:gridCol w:w="180"/>
        <w:gridCol w:w="744"/>
        <w:gridCol w:w="6"/>
        <w:gridCol w:w="174"/>
        <w:gridCol w:w="6"/>
        <w:gridCol w:w="714"/>
        <w:gridCol w:w="12"/>
        <w:gridCol w:w="168"/>
        <w:gridCol w:w="12"/>
        <w:gridCol w:w="708"/>
        <w:gridCol w:w="9"/>
        <w:gridCol w:w="171"/>
        <w:gridCol w:w="9"/>
        <w:gridCol w:w="771"/>
      </w:tblGrid>
      <w:tr w:rsidR="003D6EAB" w:rsidRPr="005D38CA" w14:paraId="78CEA2A7" w14:textId="77777777" w:rsidTr="00291FD8">
        <w:trPr>
          <w:trHeight w:val="363"/>
          <w:tblHeader/>
        </w:trPr>
        <w:tc>
          <w:tcPr>
            <w:tcW w:w="2067" w:type="dxa"/>
            <w:shd w:val="clear" w:color="auto" w:fill="auto"/>
            <w:vAlign w:val="bottom"/>
          </w:tcPr>
          <w:p w14:paraId="7B194E7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uto"/>
              <w:ind w:left="180" w:right="-25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br w:type="page"/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br w:type="page"/>
            </w: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br w:type="page"/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br w:type="page"/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br w:type="page"/>
            </w:r>
          </w:p>
        </w:tc>
        <w:tc>
          <w:tcPr>
            <w:tcW w:w="7113" w:type="dxa"/>
            <w:gridSpan w:val="18"/>
          </w:tcPr>
          <w:p w14:paraId="14E38E16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uto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3D6EAB" w:rsidRPr="005D38CA" w14:paraId="46D7150A" w14:textId="77777777" w:rsidTr="001B05DC">
        <w:trPr>
          <w:trHeight w:val="363"/>
          <w:tblHeader/>
        </w:trPr>
        <w:tc>
          <w:tcPr>
            <w:tcW w:w="2067" w:type="dxa"/>
            <w:shd w:val="clear" w:color="auto" w:fill="auto"/>
            <w:vAlign w:val="bottom"/>
          </w:tcPr>
          <w:p w14:paraId="2A42D782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i/>
                <w:iCs/>
                <w:color w:val="0000FF"/>
                <w:sz w:val="26"/>
                <w:szCs w:val="26"/>
                <w:cs/>
                <w:lang w:bidi="th-TH"/>
              </w:rPr>
            </w:pPr>
          </w:p>
        </w:tc>
        <w:tc>
          <w:tcPr>
            <w:tcW w:w="3429" w:type="dxa"/>
            <w:gridSpan w:val="4"/>
            <w:tcBorders>
              <w:bottom w:val="single" w:sz="4" w:space="0" w:color="auto"/>
            </w:tcBorders>
          </w:tcPr>
          <w:p w14:paraId="61524CFF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  <w:t>มูลค่าตามบัญชี</w:t>
            </w:r>
          </w:p>
        </w:tc>
        <w:tc>
          <w:tcPr>
            <w:tcW w:w="180" w:type="dxa"/>
          </w:tcPr>
          <w:p w14:paraId="2D60CA60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3504" w:type="dxa"/>
            <w:gridSpan w:val="1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540826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3D6EAB" w:rsidRPr="005D38CA" w14:paraId="5343AEC6" w14:textId="77777777" w:rsidTr="001B05DC">
        <w:trPr>
          <w:trHeight w:val="363"/>
          <w:tblHeader/>
        </w:trPr>
        <w:tc>
          <w:tcPr>
            <w:tcW w:w="2067" w:type="dxa"/>
            <w:shd w:val="clear" w:color="auto" w:fill="auto"/>
            <w:vAlign w:val="bottom"/>
          </w:tcPr>
          <w:p w14:paraId="444EEAE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364" w:type="dxa"/>
            <w:gridSpan w:val="2"/>
            <w:tcBorders>
              <w:top w:val="single" w:sz="4" w:space="0" w:color="auto"/>
            </w:tcBorders>
            <w:vAlign w:val="bottom"/>
          </w:tcPr>
          <w:p w14:paraId="53C4EEE2" w14:textId="77777777" w:rsidR="002D19A5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</w:t>
            </w:r>
          </w:p>
          <w:p w14:paraId="190A9500" w14:textId="77777777" w:rsidR="002D19A5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การเงินที่วัดมูลค่า</w:t>
            </w:r>
          </w:p>
          <w:p w14:paraId="75FA19DA" w14:textId="77777777" w:rsidR="002D19A5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ด้วยมูลค่ายุติธรรม</w:t>
            </w:r>
          </w:p>
          <w:p w14:paraId="54F5B6F8" w14:textId="77777777" w:rsidR="00B73574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ผ่านกำไร</w:t>
            </w:r>
          </w:p>
          <w:p w14:paraId="4F207DCA" w14:textId="1A269383" w:rsidR="003D6EAB" w:rsidRPr="00F15FF6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หรือขาดทุน</w:t>
            </w:r>
          </w:p>
        </w:tc>
        <w:tc>
          <w:tcPr>
            <w:tcW w:w="1249" w:type="dxa"/>
            <w:tcBorders>
              <w:top w:val="single" w:sz="4" w:space="0" w:color="auto"/>
            </w:tcBorders>
          </w:tcPr>
          <w:p w14:paraId="3E92567C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</w:t>
            </w:r>
          </w:p>
          <w:p w14:paraId="0F0CADF0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ราคาทุน</w:t>
            </w:r>
          </w:p>
          <w:p w14:paraId="7479905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ตัดจำหน่าย</w:t>
            </w:r>
          </w:p>
        </w:tc>
        <w:tc>
          <w:tcPr>
            <w:tcW w:w="816" w:type="dxa"/>
            <w:tcBorders>
              <w:top w:val="single" w:sz="4" w:space="0" w:color="auto"/>
            </w:tcBorders>
            <w:vAlign w:val="bottom"/>
          </w:tcPr>
          <w:p w14:paraId="709D0585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180" w:type="dxa"/>
            <w:vAlign w:val="bottom"/>
          </w:tcPr>
          <w:p w14:paraId="52E9B2A1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744" w:type="dxa"/>
            <w:shd w:val="clear" w:color="auto" w:fill="auto"/>
            <w:vAlign w:val="bottom"/>
          </w:tcPr>
          <w:p w14:paraId="42D0F49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ระดับ 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65437FB2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0" w:type="dxa"/>
            <w:gridSpan w:val="2"/>
            <w:shd w:val="clear" w:color="auto" w:fill="auto"/>
            <w:vAlign w:val="bottom"/>
          </w:tcPr>
          <w:p w14:paraId="5570B3A7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ระดับ 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FA8E196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0" w:type="dxa"/>
            <w:gridSpan w:val="2"/>
            <w:shd w:val="clear" w:color="auto" w:fill="auto"/>
            <w:vAlign w:val="bottom"/>
          </w:tcPr>
          <w:p w14:paraId="29269825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ระดับ 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8A79AE2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</w:p>
        </w:tc>
        <w:tc>
          <w:tcPr>
            <w:tcW w:w="780" w:type="dxa"/>
            <w:gridSpan w:val="2"/>
            <w:shd w:val="clear" w:color="auto" w:fill="auto"/>
            <w:vAlign w:val="bottom"/>
          </w:tcPr>
          <w:p w14:paraId="27CBDF56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3D6EAB" w:rsidRPr="005D38CA" w14:paraId="3803052C" w14:textId="77777777" w:rsidTr="00291FD8">
        <w:trPr>
          <w:tblHeader/>
        </w:trPr>
        <w:tc>
          <w:tcPr>
            <w:tcW w:w="2067" w:type="dxa"/>
            <w:shd w:val="clear" w:color="auto" w:fill="auto"/>
          </w:tcPr>
          <w:p w14:paraId="6694B52C" w14:textId="77777777" w:rsidR="003D6EAB" w:rsidRPr="00F15FF6" w:rsidRDefault="003D6EAB" w:rsidP="00291FD8">
            <w:pPr>
              <w:tabs>
                <w:tab w:val="left" w:pos="270"/>
              </w:tabs>
              <w:ind w:left="180" w:right="-25" w:hanging="18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7113" w:type="dxa"/>
            <w:gridSpan w:val="18"/>
          </w:tcPr>
          <w:p w14:paraId="71F7519E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(ล้านบาท)</w:t>
            </w:r>
          </w:p>
        </w:tc>
      </w:tr>
      <w:tr w:rsidR="003D6EAB" w:rsidRPr="005D38CA" w14:paraId="5CB87AED" w14:textId="77777777" w:rsidTr="00B73574">
        <w:tc>
          <w:tcPr>
            <w:tcW w:w="2340" w:type="dxa"/>
            <w:gridSpan w:val="2"/>
            <w:shd w:val="clear" w:color="auto" w:fill="auto"/>
          </w:tcPr>
          <w:p w14:paraId="66EA3CAD" w14:textId="77777777" w:rsidR="003D6EAB" w:rsidRPr="00F15FF6" w:rsidRDefault="003D6EAB" w:rsidP="00291FD8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 ธันวาคม </w:t>
            </w: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1091" w:type="dxa"/>
          </w:tcPr>
          <w:p w14:paraId="4326B4EE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49" w:type="dxa"/>
          </w:tcPr>
          <w:p w14:paraId="3EF7E082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466CB118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</w:tcPr>
          <w:p w14:paraId="52D2C5B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7AF7580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7DF8722F" w14:textId="77777777" w:rsidR="003D6EAB" w:rsidRPr="00F15FF6" w:rsidRDefault="003D6EAB" w:rsidP="00291FD8">
            <w:pPr>
              <w:pStyle w:val="acctfourfigures"/>
              <w:tabs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3F416218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82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4A5D17A6" w14:textId="77777777" w:rsidR="003D6EAB" w:rsidRPr="00F15FF6" w:rsidRDefault="003D6EAB" w:rsidP="00291FD8">
            <w:pPr>
              <w:pStyle w:val="acctfourfigures"/>
              <w:tabs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7061087A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558F33F8" w14:textId="77777777" w:rsidR="003D6EAB" w:rsidRPr="00F15FF6" w:rsidRDefault="003D6EAB" w:rsidP="00291FD8">
            <w:pPr>
              <w:pStyle w:val="acctfourfigures"/>
              <w:tabs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71C9907A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778DE7ED" w14:textId="77777777" w:rsidTr="00B73574">
        <w:tc>
          <w:tcPr>
            <w:tcW w:w="2067" w:type="dxa"/>
            <w:shd w:val="clear" w:color="auto" w:fill="auto"/>
          </w:tcPr>
          <w:p w14:paraId="2C50B170" w14:textId="558452AA" w:rsidR="003D6EAB" w:rsidRPr="00F15FF6" w:rsidRDefault="003D6EAB" w:rsidP="003D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4" w:right="-25" w:hanging="9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64" w:type="dxa"/>
            <w:gridSpan w:val="2"/>
          </w:tcPr>
          <w:p w14:paraId="2EB3D946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49" w:type="dxa"/>
            <w:shd w:val="clear" w:color="auto" w:fill="auto"/>
          </w:tcPr>
          <w:p w14:paraId="44A3262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41FA6F58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shd w:val="clear" w:color="auto" w:fill="auto"/>
          </w:tcPr>
          <w:p w14:paraId="3F8E5504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5260505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53F639C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28132E8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02EDDE53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7A76B65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373F3866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0F638264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7EBDC1A6" w14:textId="77777777" w:rsidTr="00B73574">
        <w:tc>
          <w:tcPr>
            <w:tcW w:w="2067" w:type="dxa"/>
            <w:shd w:val="clear" w:color="auto" w:fill="auto"/>
          </w:tcPr>
          <w:p w14:paraId="1A0778BE" w14:textId="300357E3" w:rsidR="003D6EAB" w:rsidRPr="00F15FF6" w:rsidRDefault="003D6EAB" w:rsidP="003D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4" w:right="-25" w:hanging="9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สินทรัพย์ทางการเงินอื่น</w:t>
            </w:r>
          </w:p>
        </w:tc>
        <w:tc>
          <w:tcPr>
            <w:tcW w:w="1364" w:type="dxa"/>
            <w:gridSpan w:val="2"/>
          </w:tcPr>
          <w:p w14:paraId="2BAFDE6D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49" w:type="dxa"/>
            <w:shd w:val="clear" w:color="auto" w:fill="auto"/>
          </w:tcPr>
          <w:p w14:paraId="14F4C76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0D93738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shd w:val="clear" w:color="auto" w:fill="auto"/>
          </w:tcPr>
          <w:p w14:paraId="6CC4784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484650D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4C994D3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3033CE0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4E74ED3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76BC3F2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2ED07B0A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0F0CF27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0D844C28" w14:textId="77777777" w:rsidTr="00B73574">
        <w:tc>
          <w:tcPr>
            <w:tcW w:w="2067" w:type="dxa"/>
            <w:shd w:val="clear" w:color="auto" w:fill="auto"/>
          </w:tcPr>
          <w:p w14:paraId="50BAED06" w14:textId="4FE992DE" w:rsidR="003D6EAB" w:rsidRPr="00F15FF6" w:rsidRDefault="003D6EAB" w:rsidP="004842AA">
            <w:pPr>
              <w:ind w:left="160" w:right="-90" w:hanging="18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  สัญญาซื้อขายเงินตรา</w:t>
            </w:r>
            <w:r w:rsidR="008D7906" w:rsidRPr="00F15FF6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8D7906" w:rsidRPr="00F15FF6">
              <w:rPr>
                <w:rFonts w:asciiTheme="majorBidi" w:hAnsiTheme="majorBidi" w:cstheme="majorBidi"/>
                <w:sz w:val="26"/>
                <w:szCs w:val="26"/>
              </w:rPr>
              <w:br/>
              <w:t xml:space="preserve">  </w:t>
            </w: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ต่างประเทศล่วงหน้า</w:t>
            </w:r>
          </w:p>
        </w:tc>
        <w:tc>
          <w:tcPr>
            <w:tcW w:w="1364" w:type="dxa"/>
            <w:gridSpan w:val="2"/>
            <w:vAlign w:val="bottom"/>
          </w:tcPr>
          <w:p w14:paraId="728319CC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2E23D26D" w14:textId="2A81976E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1249" w:type="dxa"/>
            <w:shd w:val="clear" w:color="auto" w:fill="auto"/>
            <w:vAlign w:val="bottom"/>
          </w:tcPr>
          <w:p w14:paraId="53CD8EE5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699"/>
                <w:tab w:val="decimal" w:pos="1094"/>
              </w:tabs>
              <w:spacing w:line="240" w:lineRule="atLeast"/>
              <w:ind w:left="-43" w:right="347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F4C71DF" w14:textId="0FEFDBEF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16" w:type="dxa"/>
            <w:vAlign w:val="bottom"/>
          </w:tcPr>
          <w:p w14:paraId="5377C456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2B93C6C" w14:textId="34B3EDB6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74FCED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7032FF3F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BBF7650" w14:textId="6F77058D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B2A8AD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441CE131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A1E3C24" w14:textId="22F7EF1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34F6149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1C9C1A7A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F807A5C" w14:textId="2BB07AFC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EE2FA48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2C6AE605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43" w:right="16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4A87459" w14:textId="1C072ACE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</w:tr>
      <w:tr w:rsidR="003D6EAB" w:rsidRPr="005D38CA" w14:paraId="3209789C" w14:textId="77777777" w:rsidTr="00B73574">
        <w:tc>
          <w:tcPr>
            <w:tcW w:w="2067" w:type="dxa"/>
            <w:shd w:val="clear" w:color="auto" w:fill="auto"/>
          </w:tcPr>
          <w:p w14:paraId="276A5B7F" w14:textId="7A740CF4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หน่วยลงทุน</w:t>
            </w:r>
          </w:p>
        </w:tc>
        <w:tc>
          <w:tcPr>
            <w:tcW w:w="1364" w:type="dxa"/>
            <w:gridSpan w:val="2"/>
            <w:vAlign w:val="bottom"/>
          </w:tcPr>
          <w:p w14:paraId="3644DD1F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0AE3BAC4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  <w:vAlign w:val="bottom"/>
          </w:tcPr>
          <w:p w14:paraId="5D80B623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DD83AC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5B52B004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0E37623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7DC0C7BA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67BB174A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0F79614E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3E96A4A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3436B6A4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4ADBA528" w14:textId="77777777" w:rsidTr="00B73574">
        <w:tc>
          <w:tcPr>
            <w:tcW w:w="2067" w:type="dxa"/>
            <w:shd w:val="clear" w:color="auto" w:fill="auto"/>
          </w:tcPr>
          <w:p w14:paraId="3064DA01" w14:textId="1D542E8C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    - ตราสารหนี้</w:t>
            </w:r>
          </w:p>
        </w:tc>
        <w:tc>
          <w:tcPr>
            <w:tcW w:w="1364" w:type="dxa"/>
            <w:gridSpan w:val="2"/>
            <w:vAlign w:val="bottom"/>
          </w:tcPr>
          <w:p w14:paraId="280C3055" w14:textId="489B153A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1249" w:type="dxa"/>
            <w:shd w:val="clear" w:color="auto" w:fill="auto"/>
            <w:vAlign w:val="bottom"/>
          </w:tcPr>
          <w:p w14:paraId="76A6E9CB" w14:textId="7FD51326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16" w:type="dxa"/>
            <w:vAlign w:val="bottom"/>
          </w:tcPr>
          <w:p w14:paraId="7C64046F" w14:textId="75B32A1E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40B018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55472F00" w14:textId="5A01E445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6E2F65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6C11D55A" w14:textId="159F1731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0332C4CD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4DB49D8D" w14:textId="13496A6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50D0318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7F3C642A" w14:textId="02839C5B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20</w:t>
            </w:r>
          </w:p>
        </w:tc>
      </w:tr>
      <w:tr w:rsidR="005E73B2" w:rsidRPr="005D38CA" w14:paraId="4E59DE7D" w14:textId="77777777" w:rsidTr="00B73574">
        <w:tc>
          <w:tcPr>
            <w:tcW w:w="2067" w:type="dxa"/>
            <w:shd w:val="clear" w:color="auto" w:fill="auto"/>
          </w:tcPr>
          <w:p w14:paraId="23B43A61" w14:textId="0BD12BF8" w:rsidR="005E73B2" w:rsidRPr="00F15FF6" w:rsidRDefault="005E73B2" w:rsidP="005E73B2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31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เงินให้กู้ยืมระยะยาวแก่</w:t>
            </w:r>
          </w:p>
        </w:tc>
        <w:tc>
          <w:tcPr>
            <w:tcW w:w="1364" w:type="dxa"/>
            <w:gridSpan w:val="2"/>
            <w:vAlign w:val="bottom"/>
          </w:tcPr>
          <w:p w14:paraId="54306797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6002E937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  <w:vAlign w:val="bottom"/>
          </w:tcPr>
          <w:p w14:paraId="6AB9C941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46AC07D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3E67819B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3E3FD70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7C7E7B44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1B4BC7C8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453C02AC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A3F511C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5A1763BB" w14:textId="77777777" w:rsidR="005E73B2" w:rsidRPr="00F15FF6" w:rsidRDefault="005E73B2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</w:tr>
      <w:tr w:rsidR="005E73B2" w:rsidRPr="005D38CA" w14:paraId="4C2ACAC3" w14:textId="77777777" w:rsidTr="00B73574">
        <w:tc>
          <w:tcPr>
            <w:tcW w:w="2067" w:type="dxa"/>
            <w:shd w:val="clear" w:color="auto" w:fill="auto"/>
          </w:tcPr>
          <w:p w14:paraId="39E36F4F" w14:textId="33A90558" w:rsidR="005E73B2" w:rsidRDefault="005E73B2" w:rsidP="005E73B2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 บริษัทย่อย</w:t>
            </w:r>
          </w:p>
        </w:tc>
        <w:tc>
          <w:tcPr>
            <w:tcW w:w="1364" w:type="dxa"/>
            <w:gridSpan w:val="2"/>
            <w:vAlign w:val="bottom"/>
          </w:tcPr>
          <w:p w14:paraId="6531E9B0" w14:textId="6757C0F4" w:rsidR="005E73B2" w:rsidRPr="00F15FF6" w:rsidRDefault="005E73B2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1249" w:type="dxa"/>
            <w:shd w:val="clear" w:color="auto" w:fill="auto"/>
            <w:vAlign w:val="bottom"/>
          </w:tcPr>
          <w:p w14:paraId="46DEE36C" w14:textId="374E9E91" w:rsidR="005E73B2" w:rsidRPr="00F15FF6" w:rsidRDefault="005E73B2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2,000</w:t>
            </w:r>
          </w:p>
        </w:tc>
        <w:tc>
          <w:tcPr>
            <w:tcW w:w="816" w:type="dxa"/>
            <w:vAlign w:val="bottom"/>
          </w:tcPr>
          <w:p w14:paraId="6FC781F2" w14:textId="167CBB9F" w:rsidR="005E73B2" w:rsidRPr="00F15FF6" w:rsidRDefault="005E73B2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3D10757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15137A23" w14:textId="4A3682D3" w:rsidR="005E73B2" w:rsidRPr="00F15FF6" w:rsidRDefault="005E73B2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74148EA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0E96F554" w14:textId="6E2E1FC2" w:rsidR="005E73B2" w:rsidRPr="00F15FF6" w:rsidRDefault="005E73B2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2,070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04E5375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67E49554" w14:textId="7A853E26" w:rsidR="005E73B2" w:rsidRPr="00F15FF6" w:rsidRDefault="005E73B2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741B1F3" w14:textId="77777777" w:rsidR="005E73B2" w:rsidRPr="00F15FF6" w:rsidRDefault="005E73B2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3E548979" w14:textId="093D46C6" w:rsidR="005E73B2" w:rsidRPr="00F15FF6" w:rsidRDefault="005E73B2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2,070</w:t>
            </w:r>
          </w:p>
        </w:tc>
      </w:tr>
      <w:tr w:rsidR="003D6EAB" w:rsidRPr="005D38CA" w14:paraId="37B79A4D" w14:textId="77777777" w:rsidTr="00B73574">
        <w:trPr>
          <w:trHeight w:hRule="exact" w:val="209"/>
        </w:trPr>
        <w:tc>
          <w:tcPr>
            <w:tcW w:w="2067" w:type="dxa"/>
            <w:shd w:val="clear" w:color="auto" w:fill="auto"/>
          </w:tcPr>
          <w:p w14:paraId="3671FB2A" w14:textId="77777777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364" w:type="dxa"/>
            <w:gridSpan w:val="2"/>
            <w:vAlign w:val="bottom"/>
          </w:tcPr>
          <w:p w14:paraId="4DBD5C0A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7480C70B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  <w:vAlign w:val="bottom"/>
          </w:tcPr>
          <w:p w14:paraId="0B60E1EB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EC79DA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6AF81317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A014A1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2E856F57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00D1B8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21E69384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5B5F7A3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50E9E308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4AC335F4" w14:textId="77777777" w:rsidTr="00B73574">
        <w:tc>
          <w:tcPr>
            <w:tcW w:w="2067" w:type="dxa"/>
            <w:shd w:val="clear" w:color="auto" w:fill="auto"/>
          </w:tcPr>
          <w:p w14:paraId="6CCF4C32" w14:textId="3DF9B33C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</w:t>
            </w:r>
          </w:p>
        </w:tc>
        <w:tc>
          <w:tcPr>
            <w:tcW w:w="1364" w:type="dxa"/>
            <w:gridSpan w:val="2"/>
            <w:vAlign w:val="bottom"/>
          </w:tcPr>
          <w:p w14:paraId="67AB1B43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2A41D858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  <w:vAlign w:val="bottom"/>
          </w:tcPr>
          <w:p w14:paraId="3B157D3D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2725BC3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38371012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33706047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792A402F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64ED345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7AFE1C1C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01895FF4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0E32B7D6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2656416D" w14:textId="77777777" w:rsidTr="00B73574">
        <w:tc>
          <w:tcPr>
            <w:tcW w:w="2067" w:type="dxa"/>
            <w:shd w:val="clear" w:color="auto" w:fill="auto"/>
          </w:tcPr>
          <w:p w14:paraId="172ADA33" w14:textId="5618B342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364" w:type="dxa"/>
            <w:gridSpan w:val="2"/>
            <w:vAlign w:val="bottom"/>
          </w:tcPr>
          <w:p w14:paraId="62019C0F" w14:textId="008A29BE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249" w:type="dxa"/>
            <w:shd w:val="clear" w:color="auto" w:fill="auto"/>
            <w:vAlign w:val="bottom"/>
          </w:tcPr>
          <w:p w14:paraId="72CCDADD" w14:textId="2C4C82E8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1,576</w:t>
            </w:r>
          </w:p>
        </w:tc>
        <w:tc>
          <w:tcPr>
            <w:tcW w:w="816" w:type="dxa"/>
            <w:vAlign w:val="bottom"/>
          </w:tcPr>
          <w:p w14:paraId="37F5544F" w14:textId="7563BA48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576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9B036A3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582CE02F" w14:textId="0E12059C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CA1442A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61C0D7F9" w14:textId="646DEE24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1,899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3E2A47B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770D4224" w14:textId="6855BBF5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2AF4E0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2A51FCA6" w14:textId="3C18A0E3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899</w:t>
            </w:r>
          </w:p>
        </w:tc>
      </w:tr>
      <w:tr w:rsidR="003D6EAB" w:rsidRPr="005D38CA" w14:paraId="6E977306" w14:textId="77777777" w:rsidTr="00B73574">
        <w:tc>
          <w:tcPr>
            <w:tcW w:w="2067" w:type="dxa"/>
            <w:shd w:val="clear" w:color="auto" w:fill="auto"/>
          </w:tcPr>
          <w:p w14:paraId="631BBC4C" w14:textId="4324AAAF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364" w:type="dxa"/>
            <w:gridSpan w:val="2"/>
            <w:vAlign w:val="bottom"/>
          </w:tcPr>
          <w:p w14:paraId="3A13A399" w14:textId="4F6FFF11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249" w:type="dxa"/>
            <w:shd w:val="clear" w:color="auto" w:fill="auto"/>
            <w:vAlign w:val="bottom"/>
          </w:tcPr>
          <w:p w14:paraId="1E780551" w14:textId="0E46B98E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569</w:t>
            </w:r>
          </w:p>
        </w:tc>
        <w:tc>
          <w:tcPr>
            <w:tcW w:w="816" w:type="dxa"/>
            <w:vAlign w:val="bottom"/>
          </w:tcPr>
          <w:p w14:paraId="7D70BB01" w14:textId="0DEE3FE4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569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8C3199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1FBA6671" w14:textId="17E0FA1C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CF8BEB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7DB84445" w14:textId="2CE7CF40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3,520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11FFF3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638E5CB5" w14:textId="5406A43D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67877E64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5408BF15" w14:textId="1DD797C5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3,520</w:t>
            </w:r>
          </w:p>
        </w:tc>
      </w:tr>
      <w:tr w:rsidR="003D6EAB" w:rsidRPr="005D38CA" w14:paraId="3C79A9B0" w14:textId="77777777" w:rsidTr="00B73574">
        <w:tc>
          <w:tcPr>
            <w:tcW w:w="2067" w:type="dxa"/>
            <w:shd w:val="clear" w:color="auto" w:fill="auto"/>
          </w:tcPr>
          <w:p w14:paraId="715440C6" w14:textId="226F975C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หนี้สินทางการเงินอื่น</w:t>
            </w:r>
          </w:p>
        </w:tc>
        <w:tc>
          <w:tcPr>
            <w:tcW w:w="1364" w:type="dxa"/>
            <w:gridSpan w:val="2"/>
            <w:vAlign w:val="bottom"/>
          </w:tcPr>
          <w:p w14:paraId="4845EC48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3D8665D7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  <w:vAlign w:val="bottom"/>
          </w:tcPr>
          <w:p w14:paraId="67FDC138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CEA729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1939C366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809E5A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0EBC7AC9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6FBF243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12DC6E54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D81502D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54EDA903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3CE19754" w14:textId="77777777" w:rsidTr="00B73574">
        <w:tc>
          <w:tcPr>
            <w:tcW w:w="2067" w:type="dxa"/>
            <w:shd w:val="clear" w:color="auto" w:fill="auto"/>
          </w:tcPr>
          <w:p w14:paraId="79E8299F" w14:textId="7C0BA074" w:rsidR="003D6EAB" w:rsidRPr="00F15FF6" w:rsidRDefault="003D6EAB" w:rsidP="004842AA">
            <w:pPr>
              <w:ind w:left="160" w:right="-90" w:hanging="18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  สัญญาซื้อขายเงินตร</w:t>
            </w:r>
            <w:r w:rsidR="008D7906"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า  </w:t>
            </w:r>
            <w:r w:rsidR="008D7906"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br/>
              <w:t xml:space="preserve">  </w:t>
            </w: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ต่างประเทศล่วงหน้า</w:t>
            </w:r>
          </w:p>
        </w:tc>
        <w:tc>
          <w:tcPr>
            <w:tcW w:w="1364" w:type="dxa"/>
            <w:gridSpan w:val="2"/>
            <w:vAlign w:val="bottom"/>
          </w:tcPr>
          <w:p w14:paraId="16990CFD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A91B478" w14:textId="089414BD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75</w:t>
            </w:r>
          </w:p>
        </w:tc>
        <w:tc>
          <w:tcPr>
            <w:tcW w:w="1249" w:type="dxa"/>
            <w:shd w:val="clear" w:color="auto" w:fill="auto"/>
            <w:vAlign w:val="bottom"/>
          </w:tcPr>
          <w:p w14:paraId="4A4923B3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2C5353D" w14:textId="72EB5CD2" w:rsidR="003D6EAB" w:rsidRPr="00F15FF6" w:rsidRDefault="003D6EAB" w:rsidP="003D6EAB">
            <w:pPr>
              <w:pStyle w:val="acctfourfigures"/>
              <w:tabs>
                <w:tab w:val="clear" w:pos="765"/>
                <w:tab w:val="decimal" w:pos="916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816" w:type="dxa"/>
            <w:vAlign w:val="bottom"/>
          </w:tcPr>
          <w:p w14:paraId="0815B851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298303E" w14:textId="444CAE87" w:rsidR="003D6EAB" w:rsidRPr="00F15FF6" w:rsidRDefault="003D6EAB" w:rsidP="003D6EAB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75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37F6E27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72E631B6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AB1876A" w14:textId="040E0875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37A4D5A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2967355D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49A57A4D" w14:textId="777707D9" w:rsidR="003D6EAB" w:rsidRPr="00F15FF6" w:rsidRDefault="003D6EAB" w:rsidP="003D6EAB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75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6C51C7D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2C751295" w14:textId="77777777" w:rsidR="003D6EAB" w:rsidRPr="00F15FF6" w:rsidRDefault="003D6EAB" w:rsidP="003D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86D7F12" w14:textId="2256B69F" w:rsidR="003D6EAB" w:rsidRPr="00F15FF6" w:rsidRDefault="003D6EAB" w:rsidP="003D6EAB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3BB08CE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73A8B917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43" w:right="166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7F1AA966" w14:textId="2AD1A490" w:rsidR="003D6EAB" w:rsidRPr="00F15FF6" w:rsidRDefault="003D6EAB" w:rsidP="003D6EAB">
            <w:pPr>
              <w:pStyle w:val="acctfourfigures"/>
              <w:tabs>
                <w:tab w:val="clear" w:pos="765"/>
                <w:tab w:val="decimal" w:pos="509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75</w:t>
            </w:r>
          </w:p>
        </w:tc>
      </w:tr>
    </w:tbl>
    <w:p w14:paraId="444B5F5C" w14:textId="77777777" w:rsidR="003D6EAB" w:rsidRPr="00BF44F4" w:rsidRDefault="003D6EAB" w:rsidP="002C0C35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10"/>
          <w:szCs w:val="10"/>
          <w:lang w:bidi="th-TH"/>
        </w:rPr>
      </w:pPr>
    </w:p>
    <w:tbl>
      <w:tblPr>
        <w:tblpPr w:leftFromText="180" w:rightFromText="180" w:vertAnchor="text" w:tblpX="529" w:tblpY="1"/>
        <w:tblOverlap w:val="never"/>
        <w:tblW w:w="9183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067"/>
        <w:gridCol w:w="172"/>
        <w:gridCol w:w="1177"/>
        <w:gridCol w:w="1264"/>
        <w:gridCol w:w="816"/>
        <w:gridCol w:w="183"/>
        <w:gridCol w:w="744"/>
        <w:gridCol w:w="6"/>
        <w:gridCol w:w="174"/>
        <w:gridCol w:w="6"/>
        <w:gridCol w:w="714"/>
        <w:gridCol w:w="12"/>
        <w:gridCol w:w="168"/>
        <w:gridCol w:w="12"/>
        <w:gridCol w:w="708"/>
        <w:gridCol w:w="9"/>
        <w:gridCol w:w="171"/>
        <w:gridCol w:w="9"/>
        <w:gridCol w:w="771"/>
      </w:tblGrid>
      <w:tr w:rsidR="003D6EAB" w:rsidRPr="00130565" w14:paraId="3F69DD94" w14:textId="77777777" w:rsidTr="00291FD8">
        <w:trPr>
          <w:trHeight w:val="363"/>
          <w:tblHeader/>
        </w:trPr>
        <w:tc>
          <w:tcPr>
            <w:tcW w:w="2067" w:type="dxa"/>
            <w:shd w:val="clear" w:color="auto" w:fill="auto"/>
            <w:vAlign w:val="bottom"/>
          </w:tcPr>
          <w:p w14:paraId="1A962F1B" w14:textId="45640048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uto"/>
              <w:ind w:left="180" w:right="-25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br w:type="page"/>
            </w: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br w:type="page"/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br w:type="page"/>
            </w:r>
          </w:p>
        </w:tc>
        <w:tc>
          <w:tcPr>
            <w:tcW w:w="7116" w:type="dxa"/>
            <w:gridSpan w:val="18"/>
          </w:tcPr>
          <w:p w14:paraId="0E99DAC1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uto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งบการเงินเฉพาะกิจการ</w:t>
            </w:r>
          </w:p>
        </w:tc>
      </w:tr>
      <w:tr w:rsidR="003D6EAB" w:rsidRPr="00130565" w14:paraId="53C9B2D4" w14:textId="77777777" w:rsidTr="00510ED9">
        <w:trPr>
          <w:trHeight w:val="363"/>
          <w:tblHeader/>
        </w:trPr>
        <w:tc>
          <w:tcPr>
            <w:tcW w:w="2067" w:type="dxa"/>
            <w:shd w:val="clear" w:color="auto" w:fill="auto"/>
            <w:vAlign w:val="bottom"/>
          </w:tcPr>
          <w:p w14:paraId="5B664AD5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i/>
                <w:iCs/>
                <w:color w:val="0000FF"/>
                <w:sz w:val="26"/>
                <w:szCs w:val="26"/>
                <w:cs/>
                <w:lang w:bidi="th-TH"/>
              </w:rPr>
            </w:pPr>
          </w:p>
        </w:tc>
        <w:tc>
          <w:tcPr>
            <w:tcW w:w="3429" w:type="dxa"/>
            <w:gridSpan w:val="4"/>
            <w:tcBorders>
              <w:bottom w:val="single" w:sz="4" w:space="0" w:color="auto"/>
            </w:tcBorders>
          </w:tcPr>
          <w:p w14:paraId="7E51C5EF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  <w:t>มูลค่าตามบัญชี</w:t>
            </w:r>
          </w:p>
        </w:tc>
        <w:tc>
          <w:tcPr>
            <w:tcW w:w="183" w:type="dxa"/>
          </w:tcPr>
          <w:p w14:paraId="22236BFE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3504" w:type="dxa"/>
            <w:gridSpan w:val="1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3F2C704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3D6EAB" w:rsidRPr="005D38CA" w14:paraId="54999064" w14:textId="77777777" w:rsidTr="00510ED9">
        <w:trPr>
          <w:trHeight w:val="363"/>
          <w:tblHeader/>
        </w:trPr>
        <w:tc>
          <w:tcPr>
            <w:tcW w:w="2067" w:type="dxa"/>
            <w:shd w:val="clear" w:color="auto" w:fill="auto"/>
            <w:vAlign w:val="bottom"/>
          </w:tcPr>
          <w:p w14:paraId="7BDE48B4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349" w:type="dxa"/>
            <w:gridSpan w:val="2"/>
            <w:tcBorders>
              <w:top w:val="single" w:sz="4" w:space="0" w:color="auto"/>
            </w:tcBorders>
            <w:vAlign w:val="bottom"/>
          </w:tcPr>
          <w:p w14:paraId="496CDC2E" w14:textId="77777777" w:rsidR="002D19A5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</w:t>
            </w:r>
          </w:p>
          <w:p w14:paraId="34581F79" w14:textId="0335FE63" w:rsidR="003D6EAB" w:rsidRPr="00F15FF6" w:rsidRDefault="003D6EAB" w:rsidP="00291FD8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หรือขาดทุน</w:t>
            </w:r>
          </w:p>
        </w:tc>
        <w:tc>
          <w:tcPr>
            <w:tcW w:w="1264" w:type="dxa"/>
            <w:tcBorders>
              <w:top w:val="single" w:sz="4" w:space="0" w:color="auto"/>
            </w:tcBorders>
          </w:tcPr>
          <w:p w14:paraId="56B975AE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</w:t>
            </w:r>
          </w:p>
          <w:p w14:paraId="23E4691B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ราคาทุน</w:t>
            </w:r>
          </w:p>
          <w:p w14:paraId="0CA102EF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ตัดจำหน่าย</w:t>
            </w:r>
          </w:p>
        </w:tc>
        <w:tc>
          <w:tcPr>
            <w:tcW w:w="816" w:type="dxa"/>
            <w:tcBorders>
              <w:top w:val="single" w:sz="4" w:space="0" w:color="auto"/>
            </w:tcBorders>
            <w:vAlign w:val="bottom"/>
          </w:tcPr>
          <w:p w14:paraId="795F0C6F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183" w:type="dxa"/>
            <w:vAlign w:val="bottom"/>
          </w:tcPr>
          <w:p w14:paraId="4E6D0425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744" w:type="dxa"/>
            <w:shd w:val="clear" w:color="auto" w:fill="auto"/>
            <w:vAlign w:val="bottom"/>
          </w:tcPr>
          <w:p w14:paraId="534964D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ระดับ 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1ADE106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0" w:type="dxa"/>
            <w:gridSpan w:val="2"/>
            <w:shd w:val="clear" w:color="auto" w:fill="auto"/>
            <w:vAlign w:val="bottom"/>
          </w:tcPr>
          <w:p w14:paraId="2D9E0ADF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ระดับ 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313EAAD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0" w:type="dxa"/>
            <w:gridSpan w:val="2"/>
            <w:shd w:val="clear" w:color="auto" w:fill="auto"/>
            <w:vAlign w:val="bottom"/>
          </w:tcPr>
          <w:p w14:paraId="70B9FB69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ระดับ 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29EED65E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371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</w:p>
        </w:tc>
        <w:tc>
          <w:tcPr>
            <w:tcW w:w="780" w:type="dxa"/>
            <w:gridSpan w:val="2"/>
            <w:shd w:val="clear" w:color="auto" w:fill="auto"/>
            <w:vAlign w:val="bottom"/>
          </w:tcPr>
          <w:p w14:paraId="3E516B99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</w:tabs>
              <w:spacing w:line="240" w:lineRule="atLeast"/>
              <w:ind w:left="-79" w:right="-25"/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  <w:lang w:bidi="th-TH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3D6EAB" w:rsidRPr="005D38CA" w14:paraId="7891C018" w14:textId="77777777" w:rsidTr="00291FD8">
        <w:trPr>
          <w:tblHeader/>
        </w:trPr>
        <w:tc>
          <w:tcPr>
            <w:tcW w:w="2067" w:type="dxa"/>
            <w:shd w:val="clear" w:color="auto" w:fill="auto"/>
          </w:tcPr>
          <w:p w14:paraId="224534EE" w14:textId="77777777" w:rsidR="003D6EAB" w:rsidRPr="00F15FF6" w:rsidRDefault="003D6EAB" w:rsidP="00291FD8">
            <w:pPr>
              <w:tabs>
                <w:tab w:val="left" w:pos="270"/>
              </w:tabs>
              <w:ind w:left="180" w:right="-25" w:hanging="18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7116" w:type="dxa"/>
            <w:gridSpan w:val="18"/>
          </w:tcPr>
          <w:p w14:paraId="540C57D1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bidi="th-TH"/>
              </w:rPr>
            </w:pPr>
            <w:r w:rsidRPr="00F15FF6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(ล้านบาท)</w:t>
            </w:r>
          </w:p>
        </w:tc>
      </w:tr>
      <w:tr w:rsidR="003D6EAB" w:rsidRPr="005D38CA" w14:paraId="0FEA53E0" w14:textId="77777777" w:rsidTr="00291FD8">
        <w:tc>
          <w:tcPr>
            <w:tcW w:w="2239" w:type="dxa"/>
            <w:gridSpan w:val="2"/>
            <w:shd w:val="clear" w:color="auto" w:fill="auto"/>
          </w:tcPr>
          <w:p w14:paraId="0A834A63" w14:textId="77777777" w:rsidR="003D6EAB" w:rsidRPr="00F15FF6" w:rsidRDefault="003D6EAB" w:rsidP="00291FD8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 ธันวาคม </w:t>
            </w: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1177" w:type="dxa"/>
          </w:tcPr>
          <w:p w14:paraId="69C98091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4" w:type="dxa"/>
          </w:tcPr>
          <w:p w14:paraId="72563B40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712BFAC3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3" w:type="dxa"/>
          </w:tcPr>
          <w:p w14:paraId="3F3FF610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13CF9AF5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1E7865FF" w14:textId="77777777" w:rsidR="003D6EAB" w:rsidRPr="00F15FF6" w:rsidRDefault="003D6EAB" w:rsidP="00291FD8">
            <w:pPr>
              <w:pStyle w:val="acctfourfigures"/>
              <w:tabs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0BEDBBEF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82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3A4F8090" w14:textId="77777777" w:rsidR="003D6EAB" w:rsidRPr="00F15FF6" w:rsidRDefault="003D6EAB" w:rsidP="00291FD8">
            <w:pPr>
              <w:pStyle w:val="acctfourfigures"/>
              <w:tabs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1703EBC2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0C7823FB" w14:textId="77777777" w:rsidR="003D6EAB" w:rsidRPr="00F15FF6" w:rsidRDefault="003D6EAB" w:rsidP="00291FD8">
            <w:pPr>
              <w:pStyle w:val="acctfourfigures"/>
              <w:tabs>
                <w:tab w:val="left" w:pos="270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780917FE" w14:textId="77777777" w:rsidR="003D6EAB" w:rsidRPr="00F15FF6" w:rsidRDefault="003D6EAB" w:rsidP="00291FD8">
            <w:pPr>
              <w:pStyle w:val="acctfourfigures"/>
              <w:tabs>
                <w:tab w:val="clear" w:pos="765"/>
                <w:tab w:val="left" w:pos="270"/>
                <w:tab w:val="decimal" w:pos="731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0F21E8BC" w14:textId="77777777" w:rsidTr="00291FD8">
        <w:tc>
          <w:tcPr>
            <w:tcW w:w="2067" w:type="dxa"/>
            <w:shd w:val="clear" w:color="auto" w:fill="auto"/>
          </w:tcPr>
          <w:p w14:paraId="2BA081BB" w14:textId="13FE0DB3" w:rsidR="003D6EAB" w:rsidRPr="00F15FF6" w:rsidRDefault="003D6EAB" w:rsidP="003D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4" w:right="-25" w:hanging="104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49" w:type="dxa"/>
            <w:gridSpan w:val="2"/>
          </w:tcPr>
          <w:p w14:paraId="479DB61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4" w:type="dxa"/>
            <w:shd w:val="clear" w:color="auto" w:fill="auto"/>
          </w:tcPr>
          <w:p w14:paraId="085FF51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644B221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3" w:type="dxa"/>
            <w:shd w:val="clear" w:color="auto" w:fill="auto"/>
          </w:tcPr>
          <w:p w14:paraId="3166B96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4CE4368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6A0BDDA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644289D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67AEA57D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320FA8F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1DD0FB0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753BB87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69846860" w14:textId="77777777" w:rsidTr="00291FD8">
        <w:tc>
          <w:tcPr>
            <w:tcW w:w="2067" w:type="dxa"/>
            <w:shd w:val="clear" w:color="auto" w:fill="auto"/>
          </w:tcPr>
          <w:p w14:paraId="22EA2CDF" w14:textId="4B208D28" w:rsidR="003D6EAB" w:rsidRPr="00F15FF6" w:rsidRDefault="003D6EAB" w:rsidP="003D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4" w:right="-25" w:hanging="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สินทรัพย์ทางการเงินอื่น</w:t>
            </w:r>
          </w:p>
        </w:tc>
        <w:tc>
          <w:tcPr>
            <w:tcW w:w="1349" w:type="dxa"/>
            <w:gridSpan w:val="2"/>
          </w:tcPr>
          <w:p w14:paraId="0CC81FD0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994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4" w:type="dxa"/>
            <w:shd w:val="clear" w:color="auto" w:fill="auto"/>
          </w:tcPr>
          <w:p w14:paraId="747915E6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644A004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3" w:type="dxa"/>
            <w:shd w:val="clear" w:color="auto" w:fill="auto"/>
          </w:tcPr>
          <w:p w14:paraId="05F8A67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2F15F4F3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7862D51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0295796C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3B5FE233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6875A0A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03A2487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03C2F6D8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2B6B001B" w14:textId="77777777" w:rsidTr="003D6EAB">
        <w:tc>
          <w:tcPr>
            <w:tcW w:w="2067" w:type="dxa"/>
            <w:shd w:val="clear" w:color="auto" w:fill="auto"/>
          </w:tcPr>
          <w:p w14:paraId="17A515A7" w14:textId="20390C81" w:rsidR="003D6EAB" w:rsidRPr="00F15FF6" w:rsidRDefault="003D6EAB" w:rsidP="001A39FC">
            <w:pPr>
              <w:ind w:left="160" w:right="-90" w:hanging="18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  สัญญาซื้อขายเงินตรา</w:t>
            </w:r>
            <w:r w:rsidR="008D7906"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br/>
              <w:t xml:space="preserve">  </w:t>
            </w: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ต่างประเทศล่วงหน้า</w:t>
            </w:r>
          </w:p>
        </w:tc>
        <w:tc>
          <w:tcPr>
            <w:tcW w:w="1349" w:type="dxa"/>
            <w:gridSpan w:val="2"/>
            <w:vAlign w:val="bottom"/>
          </w:tcPr>
          <w:p w14:paraId="333C54ED" w14:textId="4E2DFD53" w:rsidR="003D6EAB" w:rsidRPr="00F15FF6" w:rsidRDefault="003D6EAB" w:rsidP="003D6EAB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1264" w:type="dxa"/>
            <w:shd w:val="clear" w:color="auto" w:fill="auto"/>
            <w:vAlign w:val="bottom"/>
          </w:tcPr>
          <w:p w14:paraId="2C92D6D9" w14:textId="15BE64D4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16" w:type="dxa"/>
            <w:vAlign w:val="bottom"/>
          </w:tcPr>
          <w:p w14:paraId="18491901" w14:textId="4D6C4D16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183" w:type="dxa"/>
            <w:shd w:val="clear" w:color="auto" w:fill="auto"/>
          </w:tcPr>
          <w:p w14:paraId="4750EA7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  <w:vAlign w:val="bottom"/>
          </w:tcPr>
          <w:p w14:paraId="1D20A475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640C748" w14:textId="0851D6E0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6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7E29D10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  <w:vAlign w:val="bottom"/>
          </w:tcPr>
          <w:p w14:paraId="2544B20A" w14:textId="46AD15F5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576F01F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  <w:vAlign w:val="bottom"/>
          </w:tcPr>
          <w:p w14:paraId="793035E3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8AB8D37" w14:textId="49903628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14:paraId="4855561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0CD390E9" w14:textId="3C7A7D90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</w:tr>
      <w:tr w:rsidR="003D6EAB" w:rsidRPr="005D38CA" w14:paraId="0FAECC25" w14:textId="77777777" w:rsidTr="00291FD8">
        <w:tc>
          <w:tcPr>
            <w:tcW w:w="2067" w:type="dxa"/>
            <w:shd w:val="clear" w:color="auto" w:fill="auto"/>
          </w:tcPr>
          <w:p w14:paraId="42EFCDE5" w14:textId="68982A1F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349" w:type="dxa"/>
            <w:gridSpan w:val="2"/>
          </w:tcPr>
          <w:p w14:paraId="04BAABFA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4" w:type="dxa"/>
            <w:shd w:val="clear" w:color="auto" w:fill="auto"/>
          </w:tcPr>
          <w:p w14:paraId="08644AE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0A99179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3" w:type="dxa"/>
            <w:shd w:val="clear" w:color="auto" w:fill="auto"/>
          </w:tcPr>
          <w:p w14:paraId="2E29E54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184C9E58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6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4E63647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56131D66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365BB3E9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7711D406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01FFD6F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4EE704C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57CDFA58" w14:textId="77777777" w:rsidTr="00291FD8">
        <w:tc>
          <w:tcPr>
            <w:tcW w:w="2067" w:type="dxa"/>
            <w:shd w:val="clear" w:color="auto" w:fill="auto"/>
          </w:tcPr>
          <w:p w14:paraId="3FDA5200" w14:textId="5B7DB208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</w:t>
            </w:r>
          </w:p>
        </w:tc>
        <w:tc>
          <w:tcPr>
            <w:tcW w:w="1349" w:type="dxa"/>
            <w:gridSpan w:val="2"/>
          </w:tcPr>
          <w:p w14:paraId="3588AA6F" w14:textId="0983279B" w:rsidR="003D6EAB" w:rsidRPr="00F15FF6" w:rsidRDefault="003D6EAB" w:rsidP="003D6EAB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4" w:type="dxa"/>
            <w:shd w:val="clear" w:color="auto" w:fill="auto"/>
          </w:tcPr>
          <w:p w14:paraId="56FF3565" w14:textId="7D2B8466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17B05210" w14:textId="3FAA23C8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3" w:type="dxa"/>
            <w:shd w:val="clear" w:color="auto" w:fill="auto"/>
          </w:tcPr>
          <w:p w14:paraId="6248F8A4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24779AB3" w14:textId="71BB75FB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6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1B7686D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2D1EC5D6" w14:textId="4A13B960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10986847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41E534D9" w14:textId="20286E14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1129467F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77822B8F" w14:textId="32DF9509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D6EAB" w:rsidRPr="005D38CA" w14:paraId="018FE697" w14:textId="77777777" w:rsidTr="00291FD8">
        <w:tc>
          <w:tcPr>
            <w:tcW w:w="2067" w:type="dxa"/>
            <w:shd w:val="clear" w:color="auto" w:fill="auto"/>
          </w:tcPr>
          <w:p w14:paraId="3942D6B0" w14:textId="0023BA6C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349" w:type="dxa"/>
            <w:gridSpan w:val="2"/>
          </w:tcPr>
          <w:p w14:paraId="5432DED3" w14:textId="555C2C06" w:rsidR="003D6EAB" w:rsidRPr="00F15FF6" w:rsidRDefault="003D6EAB" w:rsidP="003D6EAB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264" w:type="dxa"/>
            <w:shd w:val="clear" w:color="auto" w:fill="auto"/>
          </w:tcPr>
          <w:p w14:paraId="3E9B2A08" w14:textId="4E0E331D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388</w:t>
            </w:r>
          </w:p>
        </w:tc>
        <w:tc>
          <w:tcPr>
            <w:tcW w:w="816" w:type="dxa"/>
          </w:tcPr>
          <w:p w14:paraId="61A84587" w14:textId="5111B859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388</w:t>
            </w:r>
          </w:p>
        </w:tc>
        <w:tc>
          <w:tcPr>
            <w:tcW w:w="183" w:type="dxa"/>
            <w:shd w:val="clear" w:color="auto" w:fill="auto"/>
          </w:tcPr>
          <w:p w14:paraId="0F8036F8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44C9834A" w14:textId="422FDFC5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6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01BE7465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0283F740" w14:textId="41A855F8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403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1BB0FA57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6F80ACE5" w14:textId="71F6D6EB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3675C8D3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5FA61566" w14:textId="259FEEAF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403</w:t>
            </w:r>
          </w:p>
        </w:tc>
      </w:tr>
      <w:tr w:rsidR="003D6EAB" w:rsidRPr="005D38CA" w14:paraId="621FBEF3" w14:textId="77777777" w:rsidTr="00291FD8">
        <w:tc>
          <w:tcPr>
            <w:tcW w:w="2067" w:type="dxa"/>
            <w:shd w:val="clear" w:color="auto" w:fill="auto"/>
          </w:tcPr>
          <w:p w14:paraId="77EB7B24" w14:textId="75B368B8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349" w:type="dxa"/>
            <w:gridSpan w:val="2"/>
          </w:tcPr>
          <w:p w14:paraId="1FE01F13" w14:textId="4C11B7F9" w:rsidR="003D6EAB" w:rsidRPr="00F15FF6" w:rsidRDefault="003D6EAB" w:rsidP="003D6EAB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264" w:type="dxa"/>
            <w:shd w:val="clear" w:color="auto" w:fill="auto"/>
          </w:tcPr>
          <w:p w14:paraId="7414CD47" w14:textId="54E8D29B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569</w:t>
            </w:r>
          </w:p>
        </w:tc>
        <w:tc>
          <w:tcPr>
            <w:tcW w:w="816" w:type="dxa"/>
          </w:tcPr>
          <w:p w14:paraId="5D141188" w14:textId="079D60BA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F15FF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F15FF6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569</w:t>
            </w:r>
          </w:p>
        </w:tc>
        <w:tc>
          <w:tcPr>
            <w:tcW w:w="183" w:type="dxa"/>
            <w:shd w:val="clear" w:color="auto" w:fill="auto"/>
          </w:tcPr>
          <w:p w14:paraId="65F1683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79390A8E" w14:textId="0394660D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6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1C56E957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4D427CE8" w14:textId="6F1BB638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3,520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0ABEA30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4E802538" w14:textId="152A76B6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2520B69A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730A02F1" w14:textId="1918DB0B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F15FF6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3,520</w:t>
            </w:r>
          </w:p>
        </w:tc>
      </w:tr>
      <w:tr w:rsidR="003D6EAB" w:rsidRPr="005D38CA" w14:paraId="1D85A399" w14:textId="77777777" w:rsidTr="00291FD8">
        <w:tc>
          <w:tcPr>
            <w:tcW w:w="2067" w:type="dxa"/>
            <w:shd w:val="clear" w:color="auto" w:fill="auto"/>
          </w:tcPr>
          <w:p w14:paraId="2082D8FC" w14:textId="77777777" w:rsidR="003D6EAB" w:rsidRPr="00F15FF6" w:rsidRDefault="003D6EAB" w:rsidP="003D6EAB">
            <w:pPr>
              <w:tabs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41"/>
              </w:tabs>
              <w:ind w:left="191" w:right="-25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349" w:type="dxa"/>
            <w:gridSpan w:val="2"/>
          </w:tcPr>
          <w:p w14:paraId="56CB104A" w14:textId="77777777" w:rsidR="003D6EAB" w:rsidRPr="00F15FF6" w:rsidRDefault="003D6EAB" w:rsidP="003D6EAB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right="106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264" w:type="dxa"/>
            <w:shd w:val="clear" w:color="auto" w:fill="auto"/>
          </w:tcPr>
          <w:p w14:paraId="473CD16E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1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16" w:type="dxa"/>
          </w:tcPr>
          <w:p w14:paraId="033B4E0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3" w:type="dxa"/>
            <w:shd w:val="clear" w:color="auto" w:fill="auto"/>
          </w:tcPr>
          <w:p w14:paraId="152DB0C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50" w:type="dxa"/>
            <w:gridSpan w:val="2"/>
            <w:shd w:val="clear" w:color="auto" w:fill="auto"/>
          </w:tcPr>
          <w:p w14:paraId="14E2647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6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4C33C706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6" w:type="dxa"/>
            <w:gridSpan w:val="2"/>
            <w:shd w:val="clear" w:color="auto" w:fill="auto"/>
          </w:tcPr>
          <w:p w14:paraId="7966FCB4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7EF98930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shd w:val="clear" w:color="auto" w:fill="auto"/>
          </w:tcPr>
          <w:p w14:paraId="4610E3C2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51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10FE63EB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-2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71" w:type="dxa"/>
            <w:shd w:val="clear" w:color="auto" w:fill="auto"/>
          </w:tcPr>
          <w:p w14:paraId="0A4BEB11" w14:textId="77777777" w:rsidR="003D6EAB" w:rsidRPr="00F15FF6" w:rsidRDefault="003D6EAB" w:rsidP="003D6EAB">
            <w:pPr>
              <w:pStyle w:val="acctfourfigures"/>
              <w:tabs>
                <w:tab w:val="clear" w:pos="765"/>
              </w:tabs>
              <w:spacing w:line="240" w:lineRule="atLeast"/>
              <w:ind w:right="2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</w:tbl>
    <w:p w14:paraId="013F61B4" w14:textId="192F3D32" w:rsidR="002C0C35" w:rsidRPr="00CF1517" w:rsidRDefault="002C0C35" w:rsidP="002C0C35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CF151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</w:p>
    <w:p w14:paraId="7793DAA7" w14:textId="77777777" w:rsidR="002C0C35" w:rsidRPr="00CF1517" w:rsidRDefault="002C0C35" w:rsidP="002C0C35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7E383592" w14:textId="77777777" w:rsidR="002C0C35" w:rsidRPr="00CF1517" w:rsidRDefault="002C0C35" w:rsidP="002C0C35">
      <w:pPr>
        <w:pStyle w:val="block"/>
        <w:numPr>
          <w:ilvl w:val="0"/>
          <w:numId w:val="3"/>
        </w:numPr>
        <w:spacing w:after="0" w:line="240" w:lineRule="auto"/>
        <w:ind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CF1517">
        <w:rPr>
          <w:rFonts w:asciiTheme="majorBidi" w:hAnsiTheme="majorBidi" w:cstheme="majorBidi"/>
          <w:sz w:val="30"/>
          <w:szCs w:val="30"/>
          <w:lang w:bidi="th-TH"/>
        </w:rPr>
        <w:br w:type="page"/>
      </w:r>
    </w:p>
    <w:p w14:paraId="4D6C25FD" w14:textId="77777777" w:rsidR="002C0C35" w:rsidRPr="00CF1517" w:rsidRDefault="002C0C35" w:rsidP="003D6EAB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  <w:sectPr w:rsidR="002C0C35" w:rsidRPr="00CF1517" w:rsidSect="000B5009">
          <w:pgSz w:w="11909" w:h="16834" w:code="9"/>
          <w:pgMar w:top="691" w:right="1109" w:bottom="576" w:left="1260" w:header="720" w:footer="720" w:gutter="0"/>
          <w:cols w:space="720"/>
          <w:docGrid w:linePitch="360"/>
        </w:sectPr>
      </w:pPr>
    </w:p>
    <w:tbl>
      <w:tblPr>
        <w:tblW w:w="9095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690"/>
        <w:gridCol w:w="180"/>
        <w:gridCol w:w="1350"/>
        <w:gridCol w:w="182"/>
        <w:gridCol w:w="808"/>
        <w:gridCol w:w="180"/>
        <w:gridCol w:w="810"/>
        <w:gridCol w:w="180"/>
        <w:gridCol w:w="810"/>
        <w:gridCol w:w="180"/>
        <w:gridCol w:w="725"/>
      </w:tblGrid>
      <w:tr w:rsidR="002C0C35" w:rsidRPr="00CF1517" w14:paraId="46010B01" w14:textId="77777777" w:rsidTr="00D70425">
        <w:trPr>
          <w:cantSplit/>
          <w:trHeight w:val="20"/>
          <w:tblHeader/>
        </w:trPr>
        <w:tc>
          <w:tcPr>
            <w:tcW w:w="3690" w:type="dxa"/>
            <w:vAlign w:val="bottom"/>
            <w:hideMark/>
          </w:tcPr>
          <w:p w14:paraId="562B7FC6" w14:textId="77777777" w:rsidR="002C0C35" w:rsidRPr="00CF1517" w:rsidRDefault="002C0C35" w:rsidP="00D70425">
            <w:pPr>
              <w:tabs>
                <w:tab w:val="clear" w:pos="5387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DD1ADF0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225" w:type="dxa"/>
            <w:gridSpan w:val="9"/>
            <w:vAlign w:val="bottom"/>
            <w:hideMark/>
          </w:tcPr>
          <w:p w14:paraId="500AB650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2C0C35" w:rsidRPr="00CF1517" w14:paraId="6DD8D01C" w14:textId="77777777" w:rsidTr="003D6EAB">
        <w:trPr>
          <w:cantSplit/>
          <w:trHeight w:val="20"/>
          <w:tblHeader/>
        </w:trPr>
        <w:tc>
          <w:tcPr>
            <w:tcW w:w="3690" w:type="dxa"/>
            <w:hideMark/>
          </w:tcPr>
          <w:p w14:paraId="31100D71" w14:textId="77777777" w:rsidR="002C0C35" w:rsidRPr="00CF1517" w:rsidRDefault="002C0C35" w:rsidP="00D70425">
            <w:pPr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0" w:type="dxa"/>
          </w:tcPr>
          <w:p w14:paraId="4FE066FD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350" w:type="dxa"/>
            <w:hideMark/>
          </w:tcPr>
          <w:p w14:paraId="6EDBE7ED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82" w:type="dxa"/>
          </w:tcPr>
          <w:p w14:paraId="055D5E25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93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9F16C68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2C0C35" w:rsidRPr="00CF1517" w14:paraId="75AE4E4D" w14:textId="77777777" w:rsidTr="003D6EAB">
        <w:trPr>
          <w:cantSplit/>
          <w:trHeight w:val="20"/>
          <w:tblHeader/>
        </w:trPr>
        <w:tc>
          <w:tcPr>
            <w:tcW w:w="3690" w:type="dxa"/>
            <w:hideMark/>
          </w:tcPr>
          <w:p w14:paraId="31B4A574" w14:textId="77777777" w:rsidR="002C0C35" w:rsidRPr="00CF1517" w:rsidRDefault="002C0C35" w:rsidP="00D70425">
            <w:pPr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A3C208A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FB94052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2" w:type="dxa"/>
          </w:tcPr>
          <w:p w14:paraId="30E58319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FE332EA" w14:textId="7B35274C" w:rsidR="002C0C35" w:rsidRPr="00CF1517" w:rsidRDefault="002C0C35" w:rsidP="00D70425">
            <w:pPr>
              <w:pStyle w:val="acctfourfigures"/>
              <w:tabs>
                <w:tab w:val="decimal" w:pos="-83"/>
              </w:tabs>
              <w:spacing w:line="240" w:lineRule="auto"/>
              <w:ind w:right="-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253D3B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1AAF4F4" w14:textId="49A39171" w:rsidR="002C0C35" w:rsidRPr="00CF1517" w:rsidRDefault="002C0C35" w:rsidP="00D70425">
            <w:pPr>
              <w:pStyle w:val="acctfourfigures"/>
              <w:tabs>
                <w:tab w:val="decimal" w:pos="-83"/>
              </w:tabs>
              <w:spacing w:line="240" w:lineRule="auto"/>
              <w:ind w:left="-83" w:right="-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83D324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A47BCC8" w14:textId="502869ED" w:rsidR="002C0C35" w:rsidRPr="00CF1517" w:rsidRDefault="002C0C35" w:rsidP="00D70425">
            <w:pPr>
              <w:pStyle w:val="acctfourfigures"/>
              <w:tabs>
                <w:tab w:val="decimal" w:pos="-83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D22380D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4CCF3B5" w14:textId="77777777" w:rsidR="002C0C35" w:rsidRPr="00CF1517" w:rsidRDefault="002C0C35" w:rsidP="00D70425">
            <w:pPr>
              <w:pStyle w:val="acctfourfigures"/>
              <w:tabs>
                <w:tab w:val="decimal" w:pos="-85"/>
              </w:tabs>
              <w:spacing w:line="240" w:lineRule="auto"/>
              <w:ind w:left="-85"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2C0C35" w:rsidRPr="00CF1517" w14:paraId="206D319E" w14:textId="77777777" w:rsidTr="00D70425">
        <w:trPr>
          <w:cantSplit/>
          <w:trHeight w:val="20"/>
          <w:tblHeader/>
        </w:trPr>
        <w:tc>
          <w:tcPr>
            <w:tcW w:w="3690" w:type="dxa"/>
          </w:tcPr>
          <w:p w14:paraId="3AFEE160" w14:textId="77777777" w:rsidR="002C0C35" w:rsidRPr="00CF1517" w:rsidRDefault="002C0C35" w:rsidP="00D70425">
            <w:pPr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F18EE06" w14:textId="77777777" w:rsidR="002C0C35" w:rsidRPr="00CF1517" w:rsidRDefault="002C0C35" w:rsidP="00D70425">
            <w:pPr>
              <w:pStyle w:val="acctfourfigures"/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225" w:type="dxa"/>
            <w:gridSpan w:val="9"/>
            <w:hideMark/>
          </w:tcPr>
          <w:p w14:paraId="5A704753" w14:textId="77777777" w:rsidR="002C0C35" w:rsidRPr="00CF1517" w:rsidRDefault="002C0C35" w:rsidP="00D70425">
            <w:pPr>
              <w:pStyle w:val="acctfourfigures"/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2C0C35" w:rsidRPr="00CF1517" w14:paraId="0BDDAA84" w14:textId="77777777" w:rsidTr="003D6EAB">
        <w:trPr>
          <w:cantSplit/>
          <w:trHeight w:val="20"/>
        </w:trPr>
        <w:tc>
          <w:tcPr>
            <w:tcW w:w="3690" w:type="dxa"/>
            <w:hideMark/>
          </w:tcPr>
          <w:p w14:paraId="1815348C" w14:textId="47962E6D" w:rsidR="002C0C35" w:rsidRPr="00CF1517" w:rsidRDefault="004B0B8A" w:rsidP="00D70425">
            <w:pPr>
              <w:tabs>
                <w:tab w:val="decimal" w:pos="510"/>
              </w:tabs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2C0C35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2C0C35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ธันวาคม</w:t>
            </w:r>
            <w:r w:rsidR="002C0C35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80" w:type="dxa"/>
          </w:tcPr>
          <w:p w14:paraId="008D908B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51EEC204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4F960306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08" w:type="dxa"/>
          </w:tcPr>
          <w:p w14:paraId="48FECDE1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22CFC43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2D69A24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DE41E09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736119A1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F2137F0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5" w:type="dxa"/>
          </w:tcPr>
          <w:p w14:paraId="686BD52A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11CF8" w:rsidRPr="00CF1517" w14:paraId="44F5923B" w14:textId="77777777" w:rsidTr="003D6EAB">
        <w:trPr>
          <w:cantSplit/>
          <w:trHeight w:val="20"/>
        </w:trPr>
        <w:tc>
          <w:tcPr>
            <w:tcW w:w="3690" w:type="dxa"/>
          </w:tcPr>
          <w:p w14:paraId="12DC887C" w14:textId="5B29B9B1" w:rsidR="00E11CF8" w:rsidRPr="00E11CF8" w:rsidRDefault="00E11CF8" w:rsidP="00D70425">
            <w:pPr>
              <w:tabs>
                <w:tab w:val="decimal" w:pos="510"/>
              </w:tabs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E11CF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</w:t>
            </w:r>
            <w:r w:rsidR="00E01ED2" w:rsidRPr="00E11CF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ที่ไม่ได้วัดมูลค่าด้วย</w:t>
            </w:r>
          </w:p>
        </w:tc>
        <w:tc>
          <w:tcPr>
            <w:tcW w:w="180" w:type="dxa"/>
          </w:tcPr>
          <w:p w14:paraId="316CC355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348E55E4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5381E6A4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08" w:type="dxa"/>
          </w:tcPr>
          <w:p w14:paraId="397A011D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8897FB8" w14:textId="77777777" w:rsidR="00E11CF8" w:rsidRPr="00CF1517" w:rsidRDefault="00E11CF8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6DF56293" w14:textId="77777777" w:rsidR="00E11CF8" w:rsidRPr="00CF1517" w:rsidRDefault="00E11CF8" w:rsidP="00D70425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9D38C19" w14:textId="77777777" w:rsidR="00E11CF8" w:rsidRPr="00CF1517" w:rsidRDefault="00E11CF8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3B28E19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4022807" w14:textId="77777777" w:rsidR="00E11CF8" w:rsidRPr="00CF1517" w:rsidRDefault="00E11CF8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5" w:type="dxa"/>
          </w:tcPr>
          <w:p w14:paraId="51C6714E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11CF8" w:rsidRPr="00CF1517" w14:paraId="4D2F7D46" w14:textId="77777777" w:rsidTr="003D6EAB">
        <w:trPr>
          <w:cantSplit/>
          <w:trHeight w:val="20"/>
        </w:trPr>
        <w:tc>
          <w:tcPr>
            <w:tcW w:w="3690" w:type="dxa"/>
          </w:tcPr>
          <w:p w14:paraId="2F013ECA" w14:textId="0C4200EA" w:rsidR="00E11CF8" w:rsidRPr="00E11CF8" w:rsidRDefault="00E11CF8" w:rsidP="00D70425">
            <w:pPr>
              <w:tabs>
                <w:tab w:val="decimal" w:pos="510"/>
              </w:tabs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11CF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มูลค่ายุติธรรม</w:t>
            </w:r>
          </w:p>
        </w:tc>
        <w:tc>
          <w:tcPr>
            <w:tcW w:w="180" w:type="dxa"/>
          </w:tcPr>
          <w:p w14:paraId="5DD2A6DE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75588A88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60C77538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08" w:type="dxa"/>
          </w:tcPr>
          <w:p w14:paraId="5EE8E23F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273C8339" w14:textId="77777777" w:rsidR="00E11CF8" w:rsidRPr="00CF1517" w:rsidRDefault="00E11CF8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5782F09B" w14:textId="77777777" w:rsidR="00E11CF8" w:rsidRPr="00CF1517" w:rsidRDefault="00E11CF8" w:rsidP="00D70425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5554E69" w14:textId="77777777" w:rsidR="00E11CF8" w:rsidRPr="00CF1517" w:rsidRDefault="00E11CF8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4AE05C2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31FC7BB" w14:textId="77777777" w:rsidR="00E11CF8" w:rsidRPr="00CF1517" w:rsidRDefault="00E11CF8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5" w:type="dxa"/>
          </w:tcPr>
          <w:p w14:paraId="553E2C1F" w14:textId="77777777" w:rsidR="00E11CF8" w:rsidRPr="00CF1517" w:rsidRDefault="00E11CF8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2C0C35" w:rsidRPr="00CF1517" w14:paraId="4A7CFCB3" w14:textId="77777777" w:rsidTr="003D6EAB">
        <w:trPr>
          <w:cantSplit/>
          <w:trHeight w:val="20"/>
        </w:trPr>
        <w:tc>
          <w:tcPr>
            <w:tcW w:w="3690" w:type="dxa"/>
            <w:shd w:val="clear" w:color="auto" w:fill="auto"/>
          </w:tcPr>
          <w:p w14:paraId="51E33FE7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11" w:right="-79"/>
              <w:rPr>
                <w:rFonts w:asciiTheme="majorBidi" w:hAnsiTheme="majorBidi" w:cstheme="majorBidi"/>
                <w:color w:val="0000FF"/>
                <w:sz w:val="30"/>
                <w:szCs w:val="30"/>
                <w:cs/>
                <w:lang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eastAsia="en-GB" w:bidi="th-TH"/>
              </w:rPr>
              <w:t>หุ้นกู้</w:t>
            </w:r>
          </w:p>
        </w:tc>
        <w:tc>
          <w:tcPr>
            <w:tcW w:w="180" w:type="dxa"/>
          </w:tcPr>
          <w:p w14:paraId="1617525E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7BFA4A3" w14:textId="0681D518" w:rsidR="002C0C35" w:rsidRPr="00CF1517" w:rsidRDefault="00360B44" w:rsidP="00D70425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2C0C35"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82" w:type="dxa"/>
            <w:vAlign w:val="bottom"/>
          </w:tcPr>
          <w:p w14:paraId="2E1BB571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vAlign w:val="bottom"/>
          </w:tcPr>
          <w:p w14:paraId="780C7AAD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11CB3BC2" w14:textId="77777777" w:rsidR="002C0C35" w:rsidRPr="00CF1517" w:rsidRDefault="002C0C35" w:rsidP="00D70425">
            <w:pPr>
              <w:pStyle w:val="acctfourfigures"/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3CC02D29" w14:textId="1A8D9654" w:rsidR="002C0C35" w:rsidRPr="00CF1517" w:rsidRDefault="00360B44" w:rsidP="003933B6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2C0C35"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160</w:t>
            </w:r>
          </w:p>
        </w:tc>
        <w:tc>
          <w:tcPr>
            <w:tcW w:w="180" w:type="dxa"/>
            <w:vAlign w:val="bottom"/>
          </w:tcPr>
          <w:p w14:paraId="339153C3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69473FD2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D684F47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5" w:type="dxa"/>
            <w:vAlign w:val="bottom"/>
          </w:tcPr>
          <w:p w14:paraId="55B63786" w14:textId="7F9CC761" w:rsidR="002C0C35" w:rsidRPr="00CF1517" w:rsidRDefault="00360B44" w:rsidP="003933B6">
            <w:pPr>
              <w:pStyle w:val="acctfourfigures"/>
              <w:tabs>
                <w:tab w:val="clear" w:pos="765"/>
                <w:tab w:val="decimal" w:pos="45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2C0C35" w:rsidRPr="00CF15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160</w:t>
            </w:r>
          </w:p>
        </w:tc>
      </w:tr>
      <w:tr w:rsidR="002C0C35" w:rsidRPr="00CF1517" w14:paraId="15DD5A0F" w14:textId="77777777" w:rsidTr="003D6EAB">
        <w:trPr>
          <w:cantSplit/>
          <w:trHeight w:val="20"/>
        </w:trPr>
        <w:tc>
          <w:tcPr>
            <w:tcW w:w="3690" w:type="dxa"/>
            <w:shd w:val="clear" w:color="auto" w:fill="auto"/>
          </w:tcPr>
          <w:p w14:paraId="37F743E2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11" w:right="-79"/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eastAsia="en-GB" w:bidi="th-TH"/>
              </w:rPr>
              <w:t>หนี้สินตามสัญญาเช่าการเงิน</w:t>
            </w:r>
          </w:p>
        </w:tc>
        <w:tc>
          <w:tcPr>
            <w:tcW w:w="180" w:type="dxa"/>
          </w:tcPr>
          <w:p w14:paraId="23F3FB50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1FCE71B" w14:textId="2C1DFCC6" w:rsidR="002C0C35" w:rsidRPr="00CF1517" w:rsidRDefault="00360B44" w:rsidP="00D70425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87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2" w:type="dxa"/>
            <w:vAlign w:val="bottom"/>
          </w:tcPr>
          <w:p w14:paraId="3E3AD5BE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vAlign w:val="bottom"/>
          </w:tcPr>
          <w:p w14:paraId="7226B92E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529B0DC6" w14:textId="77777777" w:rsidR="002C0C35" w:rsidRPr="00CF1517" w:rsidRDefault="002C0C35" w:rsidP="00D70425">
            <w:pPr>
              <w:pStyle w:val="acctfourfigures"/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16C4CB5" w14:textId="146FFE8D" w:rsidR="002C0C35" w:rsidRPr="00CF1517" w:rsidRDefault="00360B44" w:rsidP="003933B6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</w:t>
            </w:r>
          </w:p>
        </w:tc>
        <w:tc>
          <w:tcPr>
            <w:tcW w:w="180" w:type="dxa"/>
            <w:vAlign w:val="bottom"/>
          </w:tcPr>
          <w:p w14:paraId="52C7852F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B4D3636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C25A329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5" w:type="dxa"/>
            <w:vAlign w:val="bottom"/>
          </w:tcPr>
          <w:p w14:paraId="7AF14B29" w14:textId="39DF455F" w:rsidR="002C0C35" w:rsidRPr="00CF1517" w:rsidRDefault="00360B44" w:rsidP="003933B6">
            <w:pPr>
              <w:pStyle w:val="acctfourfigures"/>
              <w:tabs>
                <w:tab w:val="clear" w:pos="765"/>
                <w:tab w:val="decimal" w:pos="45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</w:t>
            </w:r>
          </w:p>
        </w:tc>
      </w:tr>
      <w:tr w:rsidR="002C0C35" w:rsidRPr="00CF1517" w14:paraId="085747CB" w14:textId="77777777" w:rsidTr="003D6EAB">
        <w:trPr>
          <w:cantSplit/>
          <w:trHeight w:val="20"/>
        </w:trPr>
        <w:tc>
          <w:tcPr>
            <w:tcW w:w="3690" w:type="dxa"/>
            <w:shd w:val="clear" w:color="auto" w:fill="auto"/>
          </w:tcPr>
          <w:p w14:paraId="67D4B628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11" w:right="-79"/>
              <w:rPr>
                <w:rFonts w:ascii="Angsana New" w:hAnsi="Angsana New" w:cs="Angsana New"/>
                <w:sz w:val="30"/>
                <w:szCs w:val="30"/>
                <w:rtl/>
                <w:cs/>
                <w:lang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สัญญาซื้อเงินตราต่างประเทศล่วงหน้า</w:t>
            </w:r>
          </w:p>
        </w:tc>
        <w:tc>
          <w:tcPr>
            <w:tcW w:w="180" w:type="dxa"/>
          </w:tcPr>
          <w:p w14:paraId="665D0C06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AA326D0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0014AADF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vAlign w:val="bottom"/>
          </w:tcPr>
          <w:p w14:paraId="33EBCE0E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784CCCE5" w14:textId="77777777" w:rsidR="002C0C35" w:rsidRPr="00CF1517" w:rsidRDefault="002C0C35" w:rsidP="00D70425">
            <w:pPr>
              <w:pStyle w:val="acctfourfigures"/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355D648E" w14:textId="3D733D96" w:rsidR="002C0C35" w:rsidRPr="00CF1517" w:rsidRDefault="002C0C35" w:rsidP="003933B6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5AE75CB3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78DC12F2" w14:textId="77777777" w:rsidR="002C0C35" w:rsidRPr="00CF1517" w:rsidRDefault="002C0C35" w:rsidP="00D70425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2DCFB88A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5" w:type="dxa"/>
            <w:vAlign w:val="bottom"/>
          </w:tcPr>
          <w:p w14:paraId="14E74BE5" w14:textId="09DCEF39" w:rsidR="002C0C35" w:rsidRPr="00CF1517" w:rsidRDefault="002C0C35" w:rsidP="003933B6">
            <w:pPr>
              <w:pStyle w:val="acctfourfigures"/>
              <w:tabs>
                <w:tab w:val="clear" w:pos="765"/>
                <w:tab w:val="decimal" w:pos="45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</w:tbl>
    <w:p w14:paraId="1769E1AF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rPr>
          <w:rFonts w:asciiTheme="majorBidi" w:hAnsiTheme="majorBidi" w:cstheme="majorBidi"/>
          <w:sz w:val="20"/>
          <w:szCs w:val="20"/>
          <w:lang w:val="en-GB"/>
        </w:rPr>
      </w:pPr>
    </w:p>
    <w:tbl>
      <w:tblPr>
        <w:tblW w:w="909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690"/>
        <w:gridCol w:w="180"/>
        <w:gridCol w:w="1350"/>
        <w:gridCol w:w="182"/>
        <w:gridCol w:w="808"/>
        <w:gridCol w:w="180"/>
        <w:gridCol w:w="810"/>
        <w:gridCol w:w="180"/>
        <w:gridCol w:w="810"/>
        <w:gridCol w:w="180"/>
        <w:gridCol w:w="723"/>
      </w:tblGrid>
      <w:tr w:rsidR="002C0C35" w:rsidRPr="00CF1517" w14:paraId="23098E2B" w14:textId="77777777" w:rsidTr="00D70425">
        <w:trPr>
          <w:cantSplit/>
          <w:trHeight w:val="20"/>
          <w:tblHeader/>
        </w:trPr>
        <w:tc>
          <w:tcPr>
            <w:tcW w:w="3690" w:type="dxa"/>
            <w:vAlign w:val="bottom"/>
            <w:hideMark/>
          </w:tcPr>
          <w:p w14:paraId="5403AD1F" w14:textId="77777777" w:rsidR="002C0C35" w:rsidRPr="00CF1517" w:rsidRDefault="002C0C35" w:rsidP="00D70425">
            <w:pPr>
              <w:tabs>
                <w:tab w:val="clear" w:pos="5387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2C156118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223" w:type="dxa"/>
            <w:gridSpan w:val="9"/>
            <w:vAlign w:val="bottom"/>
            <w:hideMark/>
          </w:tcPr>
          <w:p w14:paraId="4B3A9F99" w14:textId="77777777" w:rsidR="002C0C35" w:rsidRPr="00CF1517" w:rsidRDefault="002C0C35" w:rsidP="00D70425">
            <w:pPr>
              <w:pStyle w:val="acctfourfigures"/>
              <w:tabs>
                <w:tab w:val="decimal" w:pos="37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2C0C35" w:rsidRPr="00CF1517" w14:paraId="5C62D484" w14:textId="77777777" w:rsidTr="00E11CF8">
        <w:trPr>
          <w:cantSplit/>
          <w:trHeight w:val="20"/>
          <w:tblHeader/>
        </w:trPr>
        <w:tc>
          <w:tcPr>
            <w:tcW w:w="3690" w:type="dxa"/>
            <w:hideMark/>
          </w:tcPr>
          <w:p w14:paraId="409FDC71" w14:textId="77777777" w:rsidR="002C0C35" w:rsidRPr="00CF1517" w:rsidRDefault="002C0C35" w:rsidP="00D70425">
            <w:pPr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0" w:type="dxa"/>
          </w:tcPr>
          <w:p w14:paraId="4FD8A634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350" w:type="dxa"/>
            <w:hideMark/>
          </w:tcPr>
          <w:p w14:paraId="456CF9D9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82" w:type="dxa"/>
          </w:tcPr>
          <w:p w14:paraId="00B9D553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9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4397C4F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2C0C35" w:rsidRPr="00CF1517" w14:paraId="27968CDB" w14:textId="77777777" w:rsidTr="00E11CF8">
        <w:trPr>
          <w:cantSplit/>
          <w:trHeight w:val="20"/>
          <w:tblHeader/>
        </w:trPr>
        <w:tc>
          <w:tcPr>
            <w:tcW w:w="3690" w:type="dxa"/>
            <w:hideMark/>
          </w:tcPr>
          <w:p w14:paraId="567FAE09" w14:textId="77777777" w:rsidR="002C0C35" w:rsidRPr="00CF1517" w:rsidRDefault="002C0C35" w:rsidP="00D70425">
            <w:pPr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B446030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92B183D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2" w:type="dxa"/>
          </w:tcPr>
          <w:p w14:paraId="554D86F1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A3EC0E4" w14:textId="67F3B83D" w:rsidR="002C0C35" w:rsidRPr="00CF1517" w:rsidRDefault="002C0C35" w:rsidP="00D70425">
            <w:pPr>
              <w:pStyle w:val="acctfourfigures"/>
              <w:tabs>
                <w:tab w:val="decimal" w:pos="-83"/>
              </w:tabs>
              <w:spacing w:line="240" w:lineRule="auto"/>
              <w:ind w:right="-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47AAF89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1AD0A44" w14:textId="381D9445" w:rsidR="002C0C35" w:rsidRPr="00CF1517" w:rsidRDefault="002C0C35" w:rsidP="00D70425">
            <w:pPr>
              <w:pStyle w:val="acctfourfigures"/>
              <w:tabs>
                <w:tab w:val="decimal" w:pos="-83"/>
              </w:tabs>
              <w:spacing w:line="240" w:lineRule="auto"/>
              <w:ind w:left="-83" w:right="-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66F90F9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11951C4" w14:textId="30A8CA53" w:rsidR="002C0C35" w:rsidRPr="00CF1517" w:rsidRDefault="002C0C35" w:rsidP="00D70425">
            <w:pPr>
              <w:pStyle w:val="acctfourfigures"/>
              <w:tabs>
                <w:tab w:val="decimal" w:pos="-83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626D3F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205E7B3" w14:textId="77777777" w:rsidR="002C0C35" w:rsidRPr="00CF1517" w:rsidRDefault="002C0C35" w:rsidP="00D70425">
            <w:pPr>
              <w:pStyle w:val="acctfourfigures"/>
              <w:tabs>
                <w:tab w:val="decimal" w:pos="-85"/>
              </w:tabs>
              <w:spacing w:line="240" w:lineRule="auto"/>
              <w:ind w:left="-85"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2C0C35" w:rsidRPr="00CF1517" w14:paraId="75C4F1C5" w14:textId="77777777" w:rsidTr="00D70425">
        <w:trPr>
          <w:cantSplit/>
          <w:trHeight w:val="20"/>
          <w:tblHeader/>
        </w:trPr>
        <w:tc>
          <w:tcPr>
            <w:tcW w:w="3690" w:type="dxa"/>
          </w:tcPr>
          <w:p w14:paraId="55A66455" w14:textId="77777777" w:rsidR="002C0C35" w:rsidRPr="00CF1517" w:rsidRDefault="002C0C35" w:rsidP="00D70425">
            <w:pPr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B63E240" w14:textId="77777777" w:rsidR="002C0C35" w:rsidRPr="00CF1517" w:rsidRDefault="002C0C35" w:rsidP="00D70425">
            <w:pPr>
              <w:pStyle w:val="acctfourfigures"/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223" w:type="dxa"/>
            <w:gridSpan w:val="9"/>
            <w:hideMark/>
          </w:tcPr>
          <w:p w14:paraId="71EB9520" w14:textId="77777777" w:rsidR="002C0C35" w:rsidRPr="00CF1517" w:rsidRDefault="002C0C35" w:rsidP="00D70425">
            <w:pPr>
              <w:pStyle w:val="acctfourfigures"/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2C0C35" w:rsidRPr="00CF1517" w14:paraId="4B06C1F1" w14:textId="77777777" w:rsidTr="00E11CF8">
        <w:trPr>
          <w:cantSplit/>
          <w:trHeight w:val="20"/>
        </w:trPr>
        <w:tc>
          <w:tcPr>
            <w:tcW w:w="3690" w:type="dxa"/>
            <w:hideMark/>
          </w:tcPr>
          <w:p w14:paraId="1F7C0A3B" w14:textId="3C9EB869" w:rsidR="002C0C35" w:rsidRPr="00CF1517" w:rsidRDefault="004B0B8A" w:rsidP="00D70425">
            <w:pPr>
              <w:tabs>
                <w:tab w:val="decimal" w:pos="510"/>
              </w:tabs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2C0C35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2C0C35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ธันวาคม</w:t>
            </w:r>
            <w:r w:rsidR="002C0C35"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80" w:type="dxa"/>
          </w:tcPr>
          <w:p w14:paraId="74A1300E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66BD72E2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0CED343A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08" w:type="dxa"/>
          </w:tcPr>
          <w:p w14:paraId="02F94CAC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0FF0D6B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3B29EC9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682587E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1899A96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6FC4AE7" w14:textId="77777777" w:rsidR="002C0C35" w:rsidRPr="00CF1517" w:rsidRDefault="002C0C35" w:rsidP="00D70425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3" w:type="dxa"/>
          </w:tcPr>
          <w:p w14:paraId="27D254AA" w14:textId="77777777" w:rsidR="002C0C35" w:rsidRPr="00CF1517" w:rsidRDefault="002C0C35" w:rsidP="00D70425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01ED2" w:rsidRPr="00CF1517" w14:paraId="6A6162EF" w14:textId="77777777" w:rsidTr="00E11CF8">
        <w:trPr>
          <w:cantSplit/>
          <w:trHeight w:val="20"/>
        </w:trPr>
        <w:tc>
          <w:tcPr>
            <w:tcW w:w="3690" w:type="dxa"/>
          </w:tcPr>
          <w:p w14:paraId="71133332" w14:textId="059F72F3" w:rsidR="00E01ED2" w:rsidRPr="004B0B8A" w:rsidRDefault="00E01ED2" w:rsidP="00E01ED2">
            <w:pPr>
              <w:tabs>
                <w:tab w:val="decimal" w:pos="510"/>
              </w:tabs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1CF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หนี้สินทางการเงินที่ไม่ได้วัดมูลค่าด้วย</w:t>
            </w:r>
          </w:p>
        </w:tc>
        <w:tc>
          <w:tcPr>
            <w:tcW w:w="180" w:type="dxa"/>
          </w:tcPr>
          <w:p w14:paraId="08A00811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7E62343C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187AED9E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08" w:type="dxa"/>
          </w:tcPr>
          <w:p w14:paraId="3EFA77C7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29D1DBAB" w14:textId="77777777" w:rsidR="00E01ED2" w:rsidRPr="00CF1517" w:rsidRDefault="00E01ED2" w:rsidP="00E01ED2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72E508CF" w14:textId="77777777" w:rsidR="00E01ED2" w:rsidRPr="00CF1517" w:rsidRDefault="00E01ED2" w:rsidP="00E01ED2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78FD74C" w14:textId="77777777" w:rsidR="00E01ED2" w:rsidRPr="00CF1517" w:rsidRDefault="00E01ED2" w:rsidP="00E01ED2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443603E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7CFF7FF" w14:textId="77777777" w:rsidR="00E01ED2" w:rsidRPr="00CF1517" w:rsidRDefault="00E01ED2" w:rsidP="00E01ED2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3" w:type="dxa"/>
          </w:tcPr>
          <w:p w14:paraId="3069EACC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01ED2" w:rsidRPr="00CF1517" w14:paraId="641371C9" w14:textId="77777777" w:rsidTr="00E11CF8">
        <w:trPr>
          <w:cantSplit/>
          <w:trHeight w:val="20"/>
        </w:trPr>
        <w:tc>
          <w:tcPr>
            <w:tcW w:w="3690" w:type="dxa"/>
          </w:tcPr>
          <w:p w14:paraId="27A82BE8" w14:textId="74FD508B" w:rsidR="00E01ED2" w:rsidRPr="004B0B8A" w:rsidRDefault="00E01ED2" w:rsidP="00E01ED2">
            <w:pPr>
              <w:tabs>
                <w:tab w:val="decimal" w:pos="510"/>
              </w:tabs>
              <w:spacing w:line="240" w:lineRule="auto"/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1CF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มูลค่ายุติธรรม</w:t>
            </w:r>
          </w:p>
        </w:tc>
        <w:tc>
          <w:tcPr>
            <w:tcW w:w="180" w:type="dxa"/>
          </w:tcPr>
          <w:p w14:paraId="79A93BEB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6C6CA200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2" w:type="dxa"/>
          </w:tcPr>
          <w:p w14:paraId="1E8FCF1E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08" w:type="dxa"/>
          </w:tcPr>
          <w:p w14:paraId="0E0961C8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8F8EBC2" w14:textId="77777777" w:rsidR="00E01ED2" w:rsidRPr="00CF1517" w:rsidRDefault="00E01ED2" w:rsidP="00E01ED2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20792A80" w14:textId="77777777" w:rsidR="00E01ED2" w:rsidRPr="00CF1517" w:rsidRDefault="00E01ED2" w:rsidP="00E01ED2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3602CBE" w14:textId="77777777" w:rsidR="00E01ED2" w:rsidRPr="00CF1517" w:rsidRDefault="00E01ED2" w:rsidP="00E01ED2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810" w:type="dxa"/>
          </w:tcPr>
          <w:p w14:paraId="7BA1505C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694C35E" w14:textId="77777777" w:rsidR="00E01ED2" w:rsidRPr="00CF1517" w:rsidRDefault="00E01ED2" w:rsidP="00E01ED2">
            <w:pPr>
              <w:pStyle w:val="acctfourfigures"/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3" w:type="dxa"/>
          </w:tcPr>
          <w:p w14:paraId="4417E75B" w14:textId="77777777" w:rsidR="00E01ED2" w:rsidRPr="00CF1517" w:rsidRDefault="00E01ED2" w:rsidP="00E01ED2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11CF8" w:rsidRPr="00CF1517" w14:paraId="7C872F38" w14:textId="77777777" w:rsidTr="00E11CF8">
        <w:trPr>
          <w:cantSplit/>
          <w:trHeight w:val="20"/>
        </w:trPr>
        <w:tc>
          <w:tcPr>
            <w:tcW w:w="3690" w:type="dxa"/>
            <w:shd w:val="clear" w:color="auto" w:fill="auto"/>
            <w:hideMark/>
          </w:tcPr>
          <w:p w14:paraId="5D4B1FA1" w14:textId="77777777" w:rsidR="00E11CF8" w:rsidRPr="00CF1517" w:rsidRDefault="00E11CF8" w:rsidP="00E11CF8">
            <w:pPr>
              <w:pStyle w:val="acctfourfigures"/>
              <w:tabs>
                <w:tab w:val="decimal" w:pos="371"/>
              </w:tabs>
              <w:spacing w:line="240" w:lineRule="auto"/>
              <w:ind w:left="11" w:right="-79"/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eastAsia="en-GB" w:bidi="th-TH"/>
              </w:rPr>
              <w:t>หุ้นกู้</w:t>
            </w:r>
          </w:p>
        </w:tc>
        <w:tc>
          <w:tcPr>
            <w:tcW w:w="180" w:type="dxa"/>
          </w:tcPr>
          <w:p w14:paraId="26093E9A" w14:textId="77777777" w:rsidR="00E11CF8" w:rsidRPr="00CF1517" w:rsidRDefault="00E11CF8" w:rsidP="00E11CF8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BB36EFD" w14:textId="42E1C127" w:rsidR="00E11CF8" w:rsidRPr="00CF1517" w:rsidRDefault="00E11CF8" w:rsidP="00E11CF8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CF15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82" w:type="dxa"/>
            <w:vAlign w:val="bottom"/>
          </w:tcPr>
          <w:p w14:paraId="3DB5BFF8" w14:textId="77777777" w:rsidR="00E11CF8" w:rsidRPr="00CF1517" w:rsidRDefault="00E11CF8" w:rsidP="00E11CF8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vAlign w:val="bottom"/>
          </w:tcPr>
          <w:p w14:paraId="009261B1" w14:textId="77777777" w:rsidR="00E11CF8" w:rsidRPr="00CF1517" w:rsidRDefault="00E11CF8" w:rsidP="00E11CF8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0ABA798D" w14:textId="77777777" w:rsidR="00E11CF8" w:rsidRPr="00CF1517" w:rsidRDefault="00E11CF8" w:rsidP="00E11CF8">
            <w:pPr>
              <w:pStyle w:val="acctfourfigures"/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ED5DD2F" w14:textId="07A0E049" w:rsidR="00E11CF8" w:rsidRPr="00CF1517" w:rsidRDefault="00E11CF8" w:rsidP="00682B34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160</w:t>
            </w:r>
          </w:p>
        </w:tc>
        <w:tc>
          <w:tcPr>
            <w:tcW w:w="180" w:type="dxa"/>
            <w:vAlign w:val="bottom"/>
          </w:tcPr>
          <w:p w14:paraId="5D931393" w14:textId="77777777" w:rsidR="00E11CF8" w:rsidRPr="00CF1517" w:rsidRDefault="00E11CF8" w:rsidP="00E11C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6E62D923" w14:textId="77777777" w:rsidR="00E11CF8" w:rsidRPr="00CF1517" w:rsidRDefault="00E11CF8" w:rsidP="00E11CF8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130F711" w14:textId="77777777" w:rsidR="00E11CF8" w:rsidRPr="00CF1517" w:rsidRDefault="00E11CF8" w:rsidP="00E11C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3" w:type="dxa"/>
            <w:vAlign w:val="bottom"/>
          </w:tcPr>
          <w:p w14:paraId="2E8341FC" w14:textId="55A2D6B7" w:rsidR="00E11CF8" w:rsidRPr="00CF1517" w:rsidRDefault="00E11CF8" w:rsidP="00682B34">
            <w:pPr>
              <w:pStyle w:val="acctfourfigures"/>
              <w:tabs>
                <w:tab w:val="clear" w:pos="765"/>
                <w:tab w:val="decimal" w:pos="45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160</w:t>
            </w:r>
          </w:p>
        </w:tc>
      </w:tr>
      <w:tr w:rsidR="00E11CF8" w:rsidRPr="00CF1517" w14:paraId="326136A2" w14:textId="77777777" w:rsidTr="00E11CF8">
        <w:trPr>
          <w:cantSplit/>
          <w:trHeight w:val="20"/>
        </w:trPr>
        <w:tc>
          <w:tcPr>
            <w:tcW w:w="3690" w:type="dxa"/>
            <w:shd w:val="clear" w:color="auto" w:fill="auto"/>
          </w:tcPr>
          <w:p w14:paraId="692B6CE7" w14:textId="77777777" w:rsidR="00E11CF8" w:rsidRPr="00CF1517" w:rsidRDefault="00E11CF8" w:rsidP="00E11CF8">
            <w:pPr>
              <w:pStyle w:val="acctfourfigures"/>
              <w:tabs>
                <w:tab w:val="decimal" w:pos="371"/>
              </w:tabs>
              <w:spacing w:line="240" w:lineRule="auto"/>
              <w:ind w:left="11" w:right="-79"/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lang w:val="en-US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  <w:lang w:eastAsia="en-GB" w:bidi="th-TH"/>
              </w:rPr>
              <w:t>หนี้สินตามสัญญาเช่าการเงิน</w:t>
            </w:r>
          </w:p>
        </w:tc>
        <w:tc>
          <w:tcPr>
            <w:tcW w:w="180" w:type="dxa"/>
          </w:tcPr>
          <w:p w14:paraId="41FDD9F8" w14:textId="77777777" w:rsidR="00E11CF8" w:rsidRPr="00CF1517" w:rsidRDefault="00E11CF8" w:rsidP="00E11CF8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29FE931" w14:textId="4DF4ADDC" w:rsidR="00E11CF8" w:rsidRPr="00CF1517" w:rsidRDefault="00E11CF8" w:rsidP="00E11CF8">
            <w:pPr>
              <w:pStyle w:val="acctfourfigures"/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</w:t>
            </w:r>
            <w:r w:rsidRPr="00086D0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2" w:type="dxa"/>
            <w:vAlign w:val="bottom"/>
          </w:tcPr>
          <w:p w14:paraId="0BC1DE70" w14:textId="77777777" w:rsidR="00E11CF8" w:rsidRPr="00CF1517" w:rsidRDefault="00E11CF8" w:rsidP="00E11CF8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08" w:type="dxa"/>
            <w:vAlign w:val="bottom"/>
          </w:tcPr>
          <w:p w14:paraId="277F15CD" w14:textId="77777777" w:rsidR="00E11CF8" w:rsidRPr="00CF1517" w:rsidRDefault="00E11CF8" w:rsidP="00E11CF8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51742C45" w14:textId="77777777" w:rsidR="00E11CF8" w:rsidRPr="00CF1517" w:rsidRDefault="00E11CF8" w:rsidP="00E11CF8">
            <w:pPr>
              <w:pStyle w:val="acctfourfigures"/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70D321E3" w14:textId="677F74B0" w:rsidR="00E11CF8" w:rsidRPr="00CF1517" w:rsidRDefault="00E11CF8" w:rsidP="00682B34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</w:t>
            </w:r>
          </w:p>
        </w:tc>
        <w:tc>
          <w:tcPr>
            <w:tcW w:w="180" w:type="dxa"/>
            <w:vAlign w:val="bottom"/>
          </w:tcPr>
          <w:p w14:paraId="6EC804F6" w14:textId="77777777" w:rsidR="00E11CF8" w:rsidRPr="00CF1517" w:rsidRDefault="00E11CF8" w:rsidP="00E11C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0A73492E" w14:textId="77777777" w:rsidR="00E11CF8" w:rsidRPr="00CF1517" w:rsidRDefault="00E11CF8" w:rsidP="00E11CF8">
            <w:pPr>
              <w:pStyle w:val="acctfourfigures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03CB2E46" w14:textId="77777777" w:rsidR="00E11CF8" w:rsidRPr="00CF1517" w:rsidRDefault="00E11CF8" w:rsidP="00E11C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3" w:type="dxa"/>
            <w:vAlign w:val="bottom"/>
          </w:tcPr>
          <w:p w14:paraId="24BAEEA0" w14:textId="336563A8" w:rsidR="00E11CF8" w:rsidRPr="00CF1517" w:rsidRDefault="00E11CF8" w:rsidP="00682B34">
            <w:pPr>
              <w:pStyle w:val="acctfourfigures"/>
              <w:tabs>
                <w:tab w:val="clear" w:pos="765"/>
                <w:tab w:val="decimal" w:pos="45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</w:t>
            </w:r>
          </w:p>
        </w:tc>
      </w:tr>
    </w:tbl>
    <w:p w14:paraId="5679BBC4" w14:textId="77777777" w:rsidR="002C0C35" w:rsidRPr="00CF1517" w:rsidRDefault="002C0C35" w:rsidP="002C0C35">
      <w:pPr>
        <w:pStyle w:val="ListParagraph"/>
        <w:ind w:left="518"/>
      </w:pPr>
    </w:p>
    <w:p w14:paraId="17254305" w14:textId="77777777" w:rsidR="002C0C35" w:rsidRPr="00CF1517" w:rsidRDefault="002C0C35" w:rsidP="002C0C35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</w:rPr>
      </w:pPr>
      <w:r w:rsidRPr="00CF1517">
        <w:rPr>
          <w:rFonts w:ascii="Angsana New" w:hAnsi="Angsana New"/>
          <w:b/>
          <w:bCs/>
          <w:sz w:val="30"/>
          <w:szCs w:val="30"/>
          <w:cs/>
        </w:rPr>
        <w:br w:type="page"/>
      </w:r>
    </w:p>
    <w:p w14:paraId="0B88D11D" w14:textId="77777777" w:rsidR="002C0C35" w:rsidRPr="00CF1517" w:rsidRDefault="002C0C35" w:rsidP="002C0C35">
      <w:pPr>
        <w:pStyle w:val="ListParagraph"/>
        <w:ind w:left="518" w:right="-360"/>
        <w:jc w:val="both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เครื่องมือทางการเงินที่วัดมูลค่าด้วยมูลค่ายุติธรรม</w:t>
      </w:r>
      <w:r w:rsidRPr="00CF1517">
        <w:rPr>
          <w:rFonts w:ascii="Angsana New" w:hAnsi="Angsana New"/>
          <w:sz w:val="30"/>
          <w:szCs w:val="30"/>
          <w:cs/>
        </w:rPr>
        <w:t xml:space="preserve"> </w:t>
      </w:r>
    </w:p>
    <w:p w14:paraId="1ACB0527" w14:textId="77777777" w:rsidR="002C0C35" w:rsidRPr="00736B7C" w:rsidRDefault="002C0C35" w:rsidP="002C0C35">
      <w:pPr>
        <w:pStyle w:val="ListParagraph"/>
        <w:ind w:left="518" w:right="-360"/>
        <w:jc w:val="both"/>
        <w:rPr>
          <w:rFonts w:ascii="Angsana New" w:hAnsi="Angsana New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3168"/>
        <w:gridCol w:w="236"/>
        <w:gridCol w:w="5794"/>
      </w:tblGrid>
      <w:tr w:rsidR="002C0C35" w:rsidRPr="00CF1517" w14:paraId="45E4F8CC" w14:textId="77777777" w:rsidTr="00D70425">
        <w:trPr>
          <w:trHeight w:val="331"/>
          <w:tblHeader/>
        </w:trPr>
        <w:tc>
          <w:tcPr>
            <w:tcW w:w="3168" w:type="dxa"/>
            <w:shd w:val="clear" w:color="auto" w:fill="auto"/>
            <w:vAlign w:val="bottom"/>
            <w:hideMark/>
          </w:tcPr>
          <w:p w14:paraId="799164CF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ประเภท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9D54984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  <w:vAlign w:val="bottom"/>
            <w:hideMark/>
          </w:tcPr>
          <w:p w14:paraId="66723194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เทคนิคการประเมินมูลค่า</w:t>
            </w:r>
          </w:p>
        </w:tc>
      </w:tr>
      <w:tr w:rsidR="002C0C35" w:rsidRPr="00CF1517" w14:paraId="2C069578" w14:textId="77777777" w:rsidTr="00D70425">
        <w:trPr>
          <w:trHeight w:val="331"/>
          <w:tblHeader/>
        </w:trPr>
        <w:tc>
          <w:tcPr>
            <w:tcW w:w="3168" w:type="dxa"/>
            <w:shd w:val="clear" w:color="auto" w:fill="auto"/>
            <w:vAlign w:val="bottom"/>
          </w:tcPr>
          <w:p w14:paraId="7C297183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CF4B2C3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  <w:vAlign w:val="bottom"/>
          </w:tcPr>
          <w:p w14:paraId="327ACC91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</w:pPr>
          </w:p>
        </w:tc>
      </w:tr>
      <w:tr w:rsidR="002C0C35" w:rsidRPr="00CF1517" w14:paraId="2E0A4D70" w14:textId="77777777" w:rsidTr="00D70425">
        <w:trPr>
          <w:trHeight w:val="331"/>
        </w:trPr>
        <w:tc>
          <w:tcPr>
            <w:tcW w:w="3168" w:type="dxa"/>
            <w:shd w:val="clear" w:color="auto" w:fill="auto"/>
          </w:tcPr>
          <w:p w14:paraId="50D93508" w14:textId="77777777" w:rsidR="002C0C35" w:rsidRPr="00CF1517" w:rsidRDefault="002C0C35" w:rsidP="00D70425">
            <w:pPr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สัญญาซื้อขายเงินตราต่างประเทศ</w:t>
            </w:r>
          </w:p>
          <w:p w14:paraId="37D45B75" w14:textId="77777777" w:rsidR="002C0C35" w:rsidRPr="00CF1517" w:rsidRDefault="002C0C35" w:rsidP="00D70425">
            <w:pPr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ล่วงหน้า</w:t>
            </w:r>
          </w:p>
        </w:tc>
        <w:tc>
          <w:tcPr>
            <w:tcW w:w="236" w:type="dxa"/>
            <w:shd w:val="clear" w:color="auto" w:fill="auto"/>
          </w:tcPr>
          <w:p w14:paraId="68C57264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both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</w:tcPr>
          <w:p w14:paraId="79C24CD4" w14:textId="77777777" w:rsidR="002C0C35" w:rsidRPr="00CF1517" w:rsidRDefault="002C0C3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72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การ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 xml:space="preserve">กำหนดราคาสัญญาซื้อขายล่วงหน้า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0545DF" w:rsidRPr="00CF1517" w14:paraId="361251AA" w14:textId="77777777" w:rsidTr="00736B7C">
        <w:trPr>
          <w:trHeight w:hRule="exact" w:val="254"/>
        </w:trPr>
        <w:tc>
          <w:tcPr>
            <w:tcW w:w="3168" w:type="dxa"/>
            <w:shd w:val="clear" w:color="auto" w:fill="auto"/>
          </w:tcPr>
          <w:p w14:paraId="769CA86C" w14:textId="77777777" w:rsidR="000545DF" w:rsidRPr="00CF1517" w:rsidRDefault="000545DF" w:rsidP="00D70425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72F6217B" w14:textId="77777777" w:rsidR="000545DF" w:rsidRPr="00CF1517" w:rsidRDefault="000545DF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both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</w:tcPr>
          <w:p w14:paraId="676F5B66" w14:textId="77777777" w:rsidR="000545DF" w:rsidRPr="00CF1517" w:rsidRDefault="000545DF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72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0545DF" w:rsidRPr="00CF1517" w14:paraId="6D5811B4" w14:textId="77777777" w:rsidTr="00D70425">
        <w:trPr>
          <w:trHeight w:val="331"/>
        </w:trPr>
        <w:tc>
          <w:tcPr>
            <w:tcW w:w="3168" w:type="dxa"/>
            <w:shd w:val="clear" w:color="auto" w:fill="auto"/>
          </w:tcPr>
          <w:p w14:paraId="70242E78" w14:textId="77777777" w:rsidR="000545DF" w:rsidRDefault="000545DF" w:rsidP="00D70425">
            <w:pPr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cs/>
                <w:lang w:eastAsia="en-GB"/>
              </w:rPr>
              <w:t>เงินลงทุนในหน่วยลงทุนในความ</w:t>
            </w: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  </w:t>
            </w:r>
          </w:p>
          <w:p w14:paraId="4E900A7A" w14:textId="77777777" w:rsidR="000545DF" w:rsidRPr="000545DF" w:rsidRDefault="000545DF" w:rsidP="00D70425">
            <w:pPr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  </w:t>
            </w:r>
            <w:r w:rsidRPr="000545DF">
              <w:rPr>
                <w:rFonts w:ascii="Angsana New" w:hAnsi="Angsana New" w:cs="Angsana New"/>
                <w:sz w:val="30"/>
                <w:szCs w:val="30"/>
                <w:cs/>
                <w:lang w:eastAsia="en-GB"/>
              </w:rPr>
              <w:t>ต้องการของตลาดที่วัดมูลค่าด้วย</w:t>
            </w:r>
            <w:r w:rsidRPr="000545DF"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</w:t>
            </w:r>
          </w:p>
          <w:p w14:paraId="23A1AA7F" w14:textId="77777777" w:rsidR="000545DF" w:rsidRPr="000545DF" w:rsidRDefault="000545DF" w:rsidP="00D70425">
            <w:pPr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  <w:r w:rsidRPr="000545DF"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  </w:t>
            </w:r>
            <w:r w:rsidRPr="000545DF">
              <w:rPr>
                <w:rFonts w:ascii="Angsana New" w:hAnsi="Angsana New" w:cs="Angsana New"/>
                <w:sz w:val="30"/>
                <w:szCs w:val="30"/>
                <w:cs/>
                <w:lang w:eastAsia="en-GB"/>
              </w:rPr>
              <w:t>มูลค่ายุติธรรมผ่านกำไรหรือ</w:t>
            </w:r>
            <w:r w:rsidRPr="000545DF"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</w:t>
            </w:r>
          </w:p>
          <w:p w14:paraId="3F10BA1E" w14:textId="58C08571" w:rsidR="000545DF" w:rsidRPr="000545DF" w:rsidRDefault="000545DF" w:rsidP="00D70425">
            <w:pPr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eastAsia="en-GB"/>
              </w:rPr>
            </w:pPr>
            <w:r w:rsidRPr="000545DF">
              <w:rPr>
                <w:rFonts w:ascii="Angsana New" w:hAnsi="Angsana New" w:cs="Angsana New"/>
                <w:sz w:val="30"/>
                <w:szCs w:val="30"/>
                <w:lang w:eastAsia="en-GB"/>
              </w:rPr>
              <w:t xml:space="preserve">   </w:t>
            </w:r>
            <w:r w:rsidRPr="000545DF">
              <w:rPr>
                <w:rFonts w:ascii="Angsana New" w:hAnsi="Angsana New" w:cs="Angsana New"/>
                <w:sz w:val="30"/>
                <w:szCs w:val="30"/>
                <w:cs/>
                <w:lang w:eastAsia="en-GB"/>
              </w:rPr>
              <w:t>ขาดทุน</w:t>
            </w:r>
          </w:p>
        </w:tc>
        <w:tc>
          <w:tcPr>
            <w:tcW w:w="236" w:type="dxa"/>
            <w:shd w:val="clear" w:color="auto" w:fill="auto"/>
          </w:tcPr>
          <w:p w14:paraId="7FC0F0A7" w14:textId="77777777" w:rsidR="000545DF" w:rsidRPr="00CF1517" w:rsidRDefault="000545DF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both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</w:tcPr>
          <w:p w14:paraId="27DD3C1E" w14:textId="3D6C9B1A" w:rsidR="000545DF" w:rsidRPr="00CF1517" w:rsidRDefault="00403725" w:rsidP="00D704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72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  <w:t>มูลค่าสินทรัพย์สุทธิ ณ วันที่รายงาน</w:t>
            </w:r>
          </w:p>
        </w:tc>
      </w:tr>
    </w:tbl>
    <w:p w14:paraId="5C49953B" w14:textId="77777777" w:rsidR="002C0C35" w:rsidRPr="00736B7C" w:rsidRDefault="002C0C35" w:rsidP="002C0C35">
      <w:pPr>
        <w:pStyle w:val="a1"/>
        <w:tabs>
          <w:tab w:val="clear" w:pos="360"/>
          <w:tab w:val="clear" w:pos="720"/>
          <w:tab w:val="clear" w:pos="1080"/>
        </w:tabs>
        <w:ind w:left="518" w:right="47"/>
        <w:jc w:val="thaiDistribute"/>
        <w:rPr>
          <w:rFonts w:ascii="Angsana New" w:hAnsi="Angsana New" w:cs="Angsana New"/>
          <w:sz w:val="30"/>
          <w:szCs w:val="30"/>
          <w:lang w:val="en-US"/>
        </w:rPr>
      </w:pPr>
    </w:p>
    <w:p w14:paraId="378FBAF8" w14:textId="70902A28" w:rsidR="00736B7C" w:rsidRPr="00CF1517" w:rsidRDefault="00736B7C" w:rsidP="00736B7C">
      <w:pPr>
        <w:pStyle w:val="ListParagraph"/>
        <w:ind w:left="518" w:right="-360"/>
        <w:jc w:val="both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เครื่องมือทางการเงินที่</w:t>
      </w:r>
      <w:r>
        <w:rPr>
          <w:rFonts w:ascii="Angsana New" w:hAnsi="Angsana New" w:hint="cs"/>
          <w:b/>
          <w:bCs/>
          <w:sz w:val="30"/>
          <w:szCs w:val="30"/>
          <w:cs/>
        </w:rPr>
        <w:t>ไม่ได้</w:t>
      </w:r>
      <w:r w:rsidRPr="00CF1517">
        <w:rPr>
          <w:rFonts w:ascii="Angsana New" w:hAnsi="Angsana New"/>
          <w:b/>
          <w:bCs/>
          <w:sz w:val="30"/>
          <w:szCs w:val="30"/>
          <w:cs/>
        </w:rPr>
        <w:t>วัดมูลค่าด้วยมูลค่ายุติธรรม</w:t>
      </w:r>
      <w:r w:rsidRPr="00CF1517">
        <w:rPr>
          <w:rFonts w:ascii="Angsana New" w:hAnsi="Angsana New"/>
          <w:sz w:val="30"/>
          <w:szCs w:val="30"/>
          <w:cs/>
        </w:rPr>
        <w:t xml:space="preserve"> </w:t>
      </w:r>
    </w:p>
    <w:p w14:paraId="20049E54" w14:textId="77777777" w:rsidR="00736B7C" w:rsidRPr="00736B7C" w:rsidRDefault="00736B7C" w:rsidP="00736B7C">
      <w:pPr>
        <w:pStyle w:val="ListParagraph"/>
        <w:ind w:left="518" w:right="-360"/>
        <w:jc w:val="both"/>
        <w:rPr>
          <w:rFonts w:ascii="Angsana New" w:hAnsi="Angsana New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3168"/>
        <w:gridCol w:w="236"/>
        <w:gridCol w:w="5794"/>
      </w:tblGrid>
      <w:tr w:rsidR="00736B7C" w:rsidRPr="00CF1517" w14:paraId="2026F905" w14:textId="77777777" w:rsidTr="00291FD8">
        <w:trPr>
          <w:trHeight w:val="331"/>
          <w:tblHeader/>
        </w:trPr>
        <w:tc>
          <w:tcPr>
            <w:tcW w:w="3168" w:type="dxa"/>
            <w:shd w:val="clear" w:color="auto" w:fill="auto"/>
            <w:vAlign w:val="bottom"/>
            <w:hideMark/>
          </w:tcPr>
          <w:p w14:paraId="6C3AB502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ประเภท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33F0C48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  <w:vAlign w:val="bottom"/>
            <w:hideMark/>
          </w:tcPr>
          <w:p w14:paraId="44C6F80E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  <w:t>เทคนิคการประเมินมูลค่า</w:t>
            </w:r>
          </w:p>
        </w:tc>
      </w:tr>
      <w:tr w:rsidR="00736B7C" w:rsidRPr="00CF1517" w14:paraId="719083FE" w14:textId="77777777" w:rsidTr="00291FD8">
        <w:trPr>
          <w:trHeight w:val="331"/>
          <w:tblHeader/>
        </w:trPr>
        <w:tc>
          <w:tcPr>
            <w:tcW w:w="3168" w:type="dxa"/>
            <w:shd w:val="clear" w:color="auto" w:fill="auto"/>
            <w:vAlign w:val="bottom"/>
          </w:tcPr>
          <w:p w14:paraId="122BF6AE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BA33E17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  <w:vAlign w:val="bottom"/>
          </w:tcPr>
          <w:p w14:paraId="0091B9C6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en-GB" w:bidi="th-TH"/>
              </w:rPr>
            </w:pPr>
          </w:p>
        </w:tc>
      </w:tr>
      <w:tr w:rsidR="00736B7C" w:rsidRPr="00CF1517" w14:paraId="039B0C35" w14:textId="77777777" w:rsidTr="00291FD8">
        <w:trPr>
          <w:trHeight w:val="331"/>
        </w:trPr>
        <w:tc>
          <w:tcPr>
            <w:tcW w:w="3168" w:type="dxa"/>
            <w:shd w:val="clear" w:color="auto" w:fill="auto"/>
          </w:tcPr>
          <w:p w14:paraId="29455017" w14:textId="0E50588D" w:rsidR="00736B7C" w:rsidRPr="00CF1517" w:rsidRDefault="00736B7C" w:rsidP="00291FD8">
            <w:pPr>
              <w:rPr>
                <w:rFonts w:ascii="Angsana New" w:hAnsi="Angsana New" w:cs="Angsana New"/>
                <w:sz w:val="30"/>
                <w:szCs w:val="30"/>
                <w:lang w:val="en-GB" w:eastAsia="en-GB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GB" w:eastAsia="en-GB"/>
              </w:rPr>
              <w:t>หุ้นกู้</w:t>
            </w:r>
          </w:p>
        </w:tc>
        <w:tc>
          <w:tcPr>
            <w:tcW w:w="236" w:type="dxa"/>
            <w:shd w:val="clear" w:color="auto" w:fill="auto"/>
          </w:tcPr>
          <w:p w14:paraId="631E512E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both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</w:tcPr>
          <w:p w14:paraId="1D1D2ED9" w14:textId="21172161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72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eastAsia="en-GB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eastAsia="en-GB" w:bidi="th-TH"/>
              </w:rPr>
              <w:t>การคิดลดกระแสเงินสด</w:t>
            </w:r>
          </w:p>
        </w:tc>
      </w:tr>
      <w:tr w:rsidR="00736B7C" w:rsidRPr="00CF1517" w14:paraId="15C2526D" w14:textId="77777777" w:rsidTr="00736B7C">
        <w:trPr>
          <w:trHeight w:hRule="exact" w:val="317"/>
        </w:trPr>
        <w:tc>
          <w:tcPr>
            <w:tcW w:w="3168" w:type="dxa"/>
            <w:shd w:val="clear" w:color="auto" w:fill="auto"/>
          </w:tcPr>
          <w:p w14:paraId="6E300AC4" w14:textId="77777777" w:rsidR="00736B7C" w:rsidRPr="00CF1517" w:rsidRDefault="00736B7C" w:rsidP="00291FD8">
            <w:pPr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441A0647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both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</w:tcPr>
          <w:p w14:paraId="356F9C0C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72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736B7C" w:rsidRPr="00CF1517" w14:paraId="4339FF90" w14:textId="77777777" w:rsidTr="00291FD8">
        <w:trPr>
          <w:trHeight w:val="331"/>
        </w:trPr>
        <w:tc>
          <w:tcPr>
            <w:tcW w:w="3168" w:type="dxa"/>
            <w:shd w:val="clear" w:color="auto" w:fill="auto"/>
          </w:tcPr>
          <w:p w14:paraId="4ECE7584" w14:textId="384C6484" w:rsidR="00736B7C" w:rsidRPr="00736B7C" w:rsidRDefault="00736B7C" w:rsidP="00291FD8">
            <w:pPr>
              <w:rPr>
                <w:rFonts w:ascii="Angsana New" w:hAnsi="Angsana New" w:cs="Angsana New"/>
                <w:sz w:val="30"/>
                <w:szCs w:val="30"/>
                <w:cs/>
                <w:lang w:eastAsia="en-GB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eastAsia="en-GB"/>
              </w:rPr>
              <w:t>หนี้สินตามสัญญาเช่า</w:t>
            </w:r>
          </w:p>
        </w:tc>
        <w:tc>
          <w:tcPr>
            <w:tcW w:w="236" w:type="dxa"/>
            <w:shd w:val="clear" w:color="auto" w:fill="auto"/>
          </w:tcPr>
          <w:p w14:paraId="617F2ACF" w14:textId="77777777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7"/>
              <w:jc w:val="both"/>
              <w:rPr>
                <w:rFonts w:ascii="Angsana New" w:hAnsi="Angsana New" w:cs="Angsana New"/>
                <w:sz w:val="30"/>
                <w:szCs w:val="30"/>
                <w:lang w:eastAsia="en-GB" w:bidi="th-TH"/>
              </w:rPr>
            </w:pPr>
          </w:p>
        </w:tc>
        <w:tc>
          <w:tcPr>
            <w:tcW w:w="5794" w:type="dxa"/>
            <w:shd w:val="clear" w:color="auto" w:fill="auto"/>
          </w:tcPr>
          <w:p w14:paraId="669A2994" w14:textId="0F684BB3" w:rsidR="00736B7C" w:rsidRPr="00CF1517" w:rsidRDefault="00736B7C" w:rsidP="00291FD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72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eastAsia="en-GB" w:bidi="th-TH"/>
              </w:rPr>
              <w:t>การคิดลดกระแสเงินสด</w:t>
            </w:r>
          </w:p>
        </w:tc>
      </w:tr>
    </w:tbl>
    <w:p w14:paraId="4F0B4438" w14:textId="7E450AC1" w:rsidR="00736B7C" w:rsidRPr="00736B7C" w:rsidRDefault="00736B7C" w:rsidP="003D6EAB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18"/>
        <w:rPr>
          <w:rFonts w:ascii="Angsana New" w:hAnsi="Angsana New"/>
          <w:sz w:val="30"/>
          <w:szCs w:val="30"/>
        </w:rPr>
      </w:pPr>
    </w:p>
    <w:p w14:paraId="2110960E" w14:textId="43EC206E" w:rsidR="002C0C35" w:rsidRPr="00CF1517" w:rsidRDefault="002C0C35" w:rsidP="005718E4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left" w:pos="990"/>
        </w:tabs>
        <w:spacing w:line="240" w:lineRule="auto"/>
        <w:ind w:left="540" w:hanging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นโยบายการจัดการความเสี่ยงทางด้านการเงิน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  </w:t>
      </w:r>
    </w:p>
    <w:p w14:paraId="14596C35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18"/>
        <w:jc w:val="thaiDistribute"/>
        <w:rPr>
          <w:rFonts w:asciiTheme="majorBidi" w:hAnsiTheme="majorBidi" w:cstheme="majorBidi"/>
          <w:sz w:val="30"/>
          <w:szCs w:val="30"/>
        </w:rPr>
      </w:pPr>
    </w:p>
    <w:p w14:paraId="4598EDEB" w14:textId="77777777" w:rsidR="002C0C35" w:rsidRPr="00CF1517" w:rsidRDefault="002C0C35" w:rsidP="002C0C35">
      <w:pPr>
        <w:pStyle w:val="ListParagraph"/>
        <w:ind w:left="5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กรอบการบริหารจัดการความเสี่ยง</w:t>
      </w:r>
    </w:p>
    <w:p w14:paraId="16EC20D9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thaiDistribute"/>
        <w:rPr>
          <w:rFonts w:asciiTheme="majorBidi" w:hAnsiTheme="majorBidi" w:cstheme="majorBidi"/>
          <w:sz w:val="20"/>
          <w:szCs w:val="20"/>
        </w:rPr>
      </w:pPr>
    </w:p>
    <w:p w14:paraId="7BB4DB74" w14:textId="77777777" w:rsidR="002C0C35" w:rsidRPr="00CF1517" w:rsidRDefault="002C0C35" w:rsidP="002C0C35">
      <w:pPr>
        <w:pStyle w:val="ListParagraph"/>
        <w:spacing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คณะกรรมการบริษัทของ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มีความรับผิดชอบโดยรวมในการจัดให้มีและการควบคุมกรอบการบริหารความเสี่ยงของ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E71D5A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6453DAF0" w14:textId="7E3C25D1" w:rsidR="002C0C35" w:rsidRDefault="002C0C35" w:rsidP="002C0C35">
      <w:pPr>
        <w:pStyle w:val="ListParagraph"/>
        <w:spacing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6483B8F0" w14:textId="77777777" w:rsidR="00ED3409" w:rsidRPr="00CF1517" w:rsidRDefault="00ED3409" w:rsidP="002C0C35">
      <w:pPr>
        <w:pStyle w:val="ListParagraph"/>
        <w:spacing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00031550" w14:textId="77777777" w:rsidR="002C0C35" w:rsidRPr="00CF1517" w:rsidRDefault="002C0C35" w:rsidP="002C0C35">
      <w:pPr>
        <w:pStyle w:val="ListParagraph"/>
        <w:spacing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นโยบายการบริหารความเสี่ยงของ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E71D5A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จัดทำขึ้นเพื่อระบุและวิเคราะห์ความเสี่ยงที่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E71D5A">
        <w:rPr>
          <w:rFonts w:asciiTheme="majorBidi" w:hAnsiTheme="majorBidi" w:cstheme="majorBidi"/>
          <w:sz w:val="30"/>
          <w:szCs w:val="30"/>
        </w:rPr>
        <w:t xml:space="preserve"> 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115555AA" w14:textId="77777777" w:rsidR="002C0C35" w:rsidRPr="00CF1517" w:rsidRDefault="002C0C35" w:rsidP="002C0C35">
      <w:pPr>
        <w:pStyle w:val="ListParagraph"/>
        <w:spacing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11C405B2" w14:textId="77777777" w:rsidR="002C0C35" w:rsidRPr="00CF1517" w:rsidRDefault="002C0C35" w:rsidP="002C0C35">
      <w:pPr>
        <w:pStyle w:val="ListParagraph"/>
        <w:spacing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คณะกรรมการตรวจสอบของ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เผชิญอยู่ คณะกรรมการตรวจสอบของ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281B420A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18"/>
        <w:jc w:val="thaiDistribute"/>
        <w:rPr>
          <w:rFonts w:asciiTheme="majorBidi" w:hAnsiTheme="majorBidi" w:cstheme="majorBidi"/>
          <w:sz w:val="30"/>
          <w:szCs w:val="30"/>
        </w:rPr>
      </w:pPr>
    </w:p>
    <w:p w14:paraId="38C13696" w14:textId="5CD1BF9A" w:rsidR="002C0C35" w:rsidRPr="00CF1517" w:rsidRDefault="0050337E" w:rsidP="002C0C35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(ข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360B44" w:rsidRPr="00360B4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 xml:space="preserve">) </w:t>
      </w:r>
      <w:r w:rsidR="002C0C35"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ความเสี่ยงด้านเครดิต</w:t>
      </w:r>
    </w:p>
    <w:p w14:paraId="6757FC7B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357DF711" w14:textId="174CA10E" w:rsidR="002C0C35" w:rsidRDefault="002C0C35" w:rsidP="00403725">
      <w:pPr>
        <w:pStyle w:val="ListParagraph"/>
        <w:tabs>
          <w:tab w:val="clear" w:pos="454"/>
          <w:tab w:val="clear" w:pos="907"/>
          <w:tab w:val="left" w:pos="63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ลูกหนี้การค้า</w:t>
      </w:r>
      <w:r w:rsidRPr="00E71D5A">
        <w:rPr>
          <w:rFonts w:asciiTheme="majorBidi" w:hAnsiTheme="majorBidi" w:cstheme="majorBidi"/>
          <w:sz w:val="30"/>
          <w:szCs w:val="30"/>
        </w:rPr>
        <w:t xml:space="preserve"> </w:t>
      </w:r>
      <w:r w:rsidR="0036353E" w:rsidRPr="00E71D5A">
        <w:rPr>
          <w:rFonts w:asciiTheme="majorBidi" w:hAnsiTheme="majorBidi" w:cstheme="majorBidi" w:hint="cs"/>
          <w:sz w:val="30"/>
          <w:szCs w:val="30"/>
          <w:cs/>
        </w:rPr>
        <w:t>ลูกหนี้หมุนเวียนอื่น</w:t>
      </w:r>
      <w:r w:rsidR="0036353E" w:rsidRPr="00E71D5A">
        <w:rPr>
          <w:rFonts w:asciiTheme="majorBidi" w:hAnsiTheme="majorBidi" w:cstheme="majorBidi"/>
          <w:sz w:val="30"/>
          <w:szCs w:val="30"/>
        </w:rPr>
        <w:t xml:space="preserve"> 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เงินทดรองจ่าย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ให้แก่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เกษตรกร เงินให้กู้ยืมแก่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บริษัทย่อย</w:t>
      </w:r>
      <w:r w:rsidR="00403725">
        <w:rPr>
          <w:rFonts w:asciiTheme="majorBidi" w:hAnsiTheme="majorBidi" w:cstheme="majorBidi"/>
          <w:sz w:val="30"/>
          <w:szCs w:val="30"/>
        </w:rPr>
        <w:t xml:space="preserve"> </w:t>
      </w:r>
      <w:r w:rsidR="00403725">
        <w:rPr>
          <w:rFonts w:asciiTheme="majorBidi" w:hAnsiTheme="majorBidi" w:cstheme="majorBidi" w:hint="cs"/>
          <w:sz w:val="30"/>
          <w:szCs w:val="30"/>
          <w:cs/>
        </w:rPr>
        <w:t>และเงินลงทุนในตราสารหนี้</w:t>
      </w:r>
      <w:r w:rsidR="00163CA8">
        <w:rPr>
          <w:rFonts w:asciiTheme="majorBidi" w:hAnsiTheme="majorBidi" w:cstheme="majorBidi" w:hint="cs"/>
          <w:sz w:val="30"/>
          <w:szCs w:val="30"/>
          <w:cs/>
        </w:rPr>
        <w:t>ของกลุ่มบริษัท</w:t>
      </w:r>
    </w:p>
    <w:p w14:paraId="448DAEF3" w14:textId="0A7D6849" w:rsidR="00403725" w:rsidRDefault="00403725" w:rsidP="00403725">
      <w:pPr>
        <w:pStyle w:val="ListParagraph"/>
        <w:tabs>
          <w:tab w:val="clear" w:pos="454"/>
          <w:tab w:val="clear" w:pos="907"/>
          <w:tab w:val="left" w:pos="63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</w:p>
    <w:p w14:paraId="0816815B" w14:textId="6115C248" w:rsidR="00403725" w:rsidRPr="00CF1517" w:rsidRDefault="00403725" w:rsidP="00403725">
      <w:pPr>
        <w:pStyle w:val="ListParagraph"/>
        <w:tabs>
          <w:tab w:val="clear" w:pos="454"/>
          <w:tab w:val="clear" w:pos="907"/>
          <w:tab w:val="left" w:pos="630"/>
        </w:tabs>
        <w:ind w:left="990"/>
        <w:jc w:val="thaiDistribute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 w:hint="cs"/>
          <w:sz w:val="30"/>
          <w:szCs w:val="30"/>
          <w:cs/>
        </w:rPr>
        <w:t>(ข.</w:t>
      </w:r>
      <w:r>
        <w:rPr>
          <w:rFonts w:asciiTheme="majorBidi" w:hAnsiTheme="majorBidi" w:cstheme="majorBidi"/>
          <w:sz w:val="30"/>
          <w:szCs w:val="30"/>
        </w:rPr>
        <w:t xml:space="preserve">1.1) </w:t>
      </w:r>
      <w:r>
        <w:rPr>
          <w:rFonts w:asciiTheme="majorBidi" w:hAnsiTheme="majorBidi" w:cstheme="majorBidi" w:hint="cs"/>
          <w:sz w:val="30"/>
          <w:szCs w:val="30"/>
          <w:cs/>
        </w:rPr>
        <w:t>ลูกหนี้การค้า ลูกหนี้หมุนเวียนอื่น เงินทดรองจ่ายให้แก่เกษตรกร และเงินให้กู้ยืมแก่บริษัทย่อย</w:t>
      </w:r>
    </w:p>
    <w:p w14:paraId="3C7C0EBC" w14:textId="77777777" w:rsidR="002C0C35" w:rsidRPr="00CF1517" w:rsidRDefault="002C0C35" w:rsidP="00403725">
      <w:pPr>
        <w:pStyle w:val="ListParagraph"/>
        <w:tabs>
          <w:tab w:val="clear" w:pos="454"/>
          <w:tab w:val="clear" w:pos="907"/>
          <w:tab w:val="left" w:pos="63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</w:p>
    <w:p w14:paraId="12897FB2" w14:textId="4BE06F1F" w:rsidR="002C0C35" w:rsidRDefault="002C0C35" w:rsidP="00402866">
      <w:pPr>
        <w:pStyle w:val="ListParagraph"/>
        <w:tabs>
          <w:tab w:val="clear" w:pos="454"/>
          <w:tab w:val="clear" w:pos="907"/>
          <w:tab w:val="clear" w:pos="1644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  <w:r w:rsidRPr="00402866">
        <w:rPr>
          <w:rFonts w:asciiTheme="majorBidi" w:hAnsiTheme="majorBidi" w:cstheme="majorBidi"/>
          <w:spacing w:val="4"/>
          <w:sz w:val="30"/>
          <w:szCs w:val="30"/>
          <w:cs/>
        </w:rPr>
        <w:t>ฐานะเปิดต่อความเสี่ยงด้านเครดิตของ</w:t>
      </w:r>
      <w:r w:rsidRPr="00402866">
        <w:rPr>
          <w:rFonts w:asciiTheme="majorBidi" w:hAnsiTheme="majorBidi" w:cstheme="majorBidi" w:hint="cs"/>
          <w:spacing w:val="4"/>
          <w:sz w:val="30"/>
          <w:szCs w:val="30"/>
          <w:cs/>
        </w:rPr>
        <w:t>กลุ่มบริษัท</w:t>
      </w:r>
      <w:r w:rsidRPr="00402866">
        <w:rPr>
          <w:rFonts w:asciiTheme="majorBidi" w:hAnsiTheme="majorBidi" w:cstheme="majorBidi"/>
          <w:spacing w:val="4"/>
          <w:sz w:val="30"/>
          <w:szCs w:val="30"/>
          <w:cs/>
        </w:rPr>
        <w:t>ได้รับอิทธิพลมาจากลักษณะเฉพาะตัวของลูกค้าแต่</w:t>
      </w:r>
      <w:r w:rsidRPr="00CF1517">
        <w:rPr>
          <w:rFonts w:asciiTheme="majorBidi" w:hAnsiTheme="majorBidi" w:cstheme="majorBidi"/>
          <w:sz w:val="30"/>
          <w:szCs w:val="30"/>
          <w:cs/>
        </w:rPr>
        <w:t>ละราย อย่างไรก็ตาม ผู้บริหารต้องพิจารณาถึงปัจจัยอื่นๆ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และประเทศที่ลูกค้าดำเนินธุรกิจอยู่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</w:p>
    <w:p w14:paraId="7C13D22C" w14:textId="61D15B4E" w:rsidR="00400AAA" w:rsidRDefault="00400AAA" w:rsidP="00402866">
      <w:pPr>
        <w:pStyle w:val="ListParagraph"/>
        <w:tabs>
          <w:tab w:val="clear" w:pos="454"/>
          <w:tab w:val="clear" w:pos="907"/>
          <w:tab w:val="clear" w:pos="1644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37A89D4C" w14:textId="5AA73DE8" w:rsidR="00A04348" w:rsidRDefault="00A04348" w:rsidP="00402866">
      <w:pPr>
        <w:pStyle w:val="ListParagraph"/>
        <w:tabs>
          <w:tab w:val="clear" w:pos="454"/>
          <w:tab w:val="clear" w:pos="907"/>
          <w:tab w:val="clear" w:pos="1644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5CFECA31" w14:textId="359F9CA2" w:rsidR="00A04348" w:rsidRDefault="00A04348" w:rsidP="00402866">
      <w:pPr>
        <w:pStyle w:val="ListParagraph"/>
        <w:tabs>
          <w:tab w:val="clear" w:pos="454"/>
          <w:tab w:val="clear" w:pos="907"/>
          <w:tab w:val="clear" w:pos="1644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4748BCBB" w14:textId="4C7D2F85" w:rsidR="00A04348" w:rsidRDefault="00A04348" w:rsidP="00402866">
      <w:pPr>
        <w:pStyle w:val="ListParagraph"/>
        <w:tabs>
          <w:tab w:val="clear" w:pos="454"/>
          <w:tab w:val="clear" w:pos="907"/>
          <w:tab w:val="clear" w:pos="1644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7994D622" w14:textId="77777777" w:rsidR="00A04348" w:rsidRPr="00403725" w:rsidRDefault="00A04348" w:rsidP="00402866">
      <w:pPr>
        <w:pStyle w:val="ListParagraph"/>
        <w:tabs>
          <w:tab w:val="clear" w:pos="454"/>
          <w:tab w:val="clear" w:pos="907"/>
          <w:tab w:val="clear" w:pos="1644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3FF48F47" w14:textId="7439ED0D" w:rsidR="002C0C35" w:rsidRPr="00E71D5A" w:rsidRDefault="002C0C35" w:rsidP="00402866">
      <w:pPr>
        <w:pStyle w:val="ListParagraph"/>
        <w:tabs>
          <w:tab w:val="clear" w:pos="454"/>
          <w:tab w:val="clear" w:pos="907"/>
          <w:tab w:val="clear" w:pos="1644"/>
          <w:tab w:val="left" w:pos="540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403725">
        <w:rPr>
          <w:rFonts w:asciiTheme="majorBidi" w:hAnsiTheme="majorBidi" w:cstheme="majorBidi"/>
          <w:spacing w:val="2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</w:t>
      </w:r>
      <w:r w:rsidRPr="00CF1517">
        <w:rPr>
          <w:rFonts w:asciiTheme="majorBidi" w:hAnsiTheme="majorBidi" w:cstheme="majorBidi"/>
          <w:sz w:val="30"/>
          <w:szCs w:val="30"/>
          <w:cs/>
        </w:rPr>
        <w:t>ละรายก่อนที่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จะเสนอระยะเวลาและเงื่อนไขมาตรฐานในการชำระเงินและการส่งสินค้า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วงเงินยอดขาย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จะ</w:t>
      </w:r>
      <w:r w:rsidRPr="00CF1517">
        <w:rPr>
          <w:rFonts w:asciiTheme="majorBidi" w:hAnsiTheme="majorBidi" w:cstheme="majorBidi"/>
          <w:sz w:val="30"/>
          <w:szCs w:val="30"/>
          <w:cs/>
        </w:rPr>
        <w:t>กำหนด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ไว้</w:t>
      </w:r>
      <w:r w:rsidRPr="00CF1517">
        <w:rPr>
          <w:rFonts w:asciiTheme="majorBidi" w:hAnsiTheme="majorBidi" w:cstheme="majorBidi"/>
          <w:sz w:val="30"/>
          <w:szCs w:val="30"/>
          <w:cs/>
        </w:rPr>
        <w:t>สำหรับลูกค้าแต่ละรายและ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จะ</w:t>
      </w:r>
      <w:r w:rsidRPr="00CF1517">
        <w:rPr>
          <w:rFonts w:asciiTheme="majorBidi" w:hAnsiTheme="majorBidi" w:cstheme="majorBidi"/>
          <w:sz w:val="30"/>
          <w:szCs w:val="30"/>
          <w:cs/>
        </w:rPr>
        <w:t>ทบทวนเป็นราย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>ไตรมาส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ยอดขายที่เกินกว่าวงเงินดังกล่าวต้องได้รับการอนุมัติจา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</w:t>
      </w:r>
      <w:r w:rsidR="00A04348">
        <w:rPr>
          <w:rFonts w:asciiTheme="majorBidi" w:hAnsiTheme="majorBidi" w:cstheme="majorBidi" w:hint="cs"/>
          <w:sz w:val="30"/>
          <w:szCs w:val="30"/>
          <w:cs/>
        </w:rPr>
        <w:t>คณะกรรมการบริหารความเสี่ยง</w:t>
      </w:r>
    </w:p>
    <w:p w14:paraId="242978CD" w14:textId="77777777" w:rsidR="002C0C35" w:rsidRPr="00CF1517" w:rsidRDefault="002C0C35" w:rsidP="0077103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630"/>
          <w:tab w:val="left" w:pos="108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</w:p>
    <w:p w14:paraId="660C1A6D" w14:textId="1F72E0FD" w:rsidR="002C0C35" w:rsidRDefault="002C0C35" w:rsidP="00C41532">
      <w:pPr>
        <w:pStyle w:val="ListParagraph"/>
        <w:tabs>
          <w:tab w:val="clear" w:pos="454"/>
          <w:tab w:val="clear" w:pos="907"/>
          <w:tab w:val="clear" w:pos="1644"/>
          <w:tab w:val="left" w:pos="540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จำกัดฐานะเปิดต่อความเสี่ยงด้านเครดิตของลูกหนี้การค้าด้วยการกำหนดระยะเวลาการจ่ายชำระสูงสุดที่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403725">
        <w:rPr>
          <w:rFonts w:asciiTheme="majorBidi" w:hAnsiTheme="majorBidi" w:cstheme="majorBidi"/>
          <w:sz w:val="30"/>
          <w:szCs w:val="30"/>
        </w:rPr>
        <w:t>4</w:t>
      </w:r>
      <w:r w:rsidRPr="00CF1517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เดือน</w:t>
      </w:r>
    </w:p>
    <w:p w14:paraId="152E1F42" w14:textId="77777777" w:rsidR="00400AAA" w:rsidRPr="00E71D5A" w:rsidRDefault="00400AAA" w:rsidP="00C41532">
      <w:pPr>
        <w:pStyle w:val="ListParagraph"/>
        <w:tabs>
          <w:tab w:val="clear" w:pos="454"/>
          <w:tab w:val="clear" w:pos="907"/>
          <w:tab w:val="clear" w:pos="1644"/>
          <w:tab w:val="left" w:pos="540"/>
          <w:tab w:val="left" w:pos="630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3FFF24DE" w14:textId="77777777" w:rsidR="002C0C35" w:rsidRPr="00CF1517" w:rsidRDefault="002C0C35" w:rsidP="00C41532">
      <w:pPr>
        <w:pStyle w:val="ListParagraph"/>
        <w:tabs>
          <w:tab w:val="clear" w:pos="454"/>
          <w:tab w:val="clear" w:pos="907"/>
          <w:tab w:val="left" w:pos="540"/>
          <w:tab w:val="left" w:pos="1080"/>
        </w:tabs>
        <w:ind w:left="1620"/>
        <w:jc w:val="thaiDistribute"/>
        <w:rPr>
          <w:rFonts w:asciiTheme="majorBidi" w:hAnsiTheme="majorBidi" w:cstheme="majorBidi"/>
          <w:color w:val="FF0000"/>
          <w:sz w:val="30"/>
          <w:szCs w:val="30"/>
        </w:rPr>
      </w:pPr>
      <w:r w:rsidRPr="00CF1517">
        <w:rPr>
          <w:sz w:val="30"/>
          <w:szCs w:val="30"/>
          <w:cs/>
        </w:rPr>
        <w:t>ตารางที่แสดงไว้ด้านล่างให้ข้อมูลเกี่ยวกับฐานะเปิดต่อความเสี่ยงด้านเครดิตและผลขาดทุนที่คาดว่าจะเกิดขึ้นสำหรับ</w:t>
      </w:r>
      <w:r w:rsidRPr="00CF1517">
        <w:rPr>
          <w:rFonts w:asciiTheme="majorBidi" w:hAnsiTheme="majorBidi" w:cstheme="majorBidi" w:hint="cs"/>
          <w:spacing w:val="-4"/>
          <w:sz w:val="30"/>
          <w:szCs w:val="30"/>
          <w:cs/>
        </w:rPr>
        <w:t>ลูกหนี้การค้า</w:t>
      </w:r>
      <w:r w:rsidRPr="00CF1517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CF1517">
        <w:rPr>
          <w:rFonts w:asciiTheme="majorBidi" w:hAnsiTheme="majorBidi" w:cstheme="majorBidi" w:hint="cs"/>
          <w:spacing w:val="-4"/>
          <w:sz w:val="30"/>
          <w:szCs w:val="30"/>
          <w:cs/>
        </w:rPr>
        <w:t>ลูกหนี้</w:t>
      </w:r>
      <w:r w:rsidRPr="00CF1517">
        <w:rPr>
          <w:rFonts w:asciiTheme="majorBidi" w:hAnsiTheme="majorBidi" w:cstheme="majorBidi" w:hint="cs"/>
          <w:spacing w:val="-8"/>
          <w:sz w:val="30"/>
          <w:szCs w:val="30"/>
          <w:cs/>
        </w:rPr>
        <w:t>อื่น และเงินทดรองจ่าย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ให้แก่</w:t>
      </w:r>
      <w:r w:rsidRPr="00CF1517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เกษตรกร </w:t>
      </w:r>
    </w:p>
    <w:p w14:paraId="3A362440" w14:textId="77777777" w:rsidR="002C0C35" w:rsidRPr="00CF1517" w:rsidRDefault="002C0C35" w:rsidP="00403725">
      <w:pPr>
        <w:pStyle w:val="ListParagraph"/>
        <w:tabs>
          <w:tab w:val="clear" w:pos="227"/>
          <w:tab w:val="clear" w:pos="454"/>
          <w:tab w:val="clear" w:pos="680"/>
          <w:tab w:val="left" w:pos="540"/>
          <w:tab w:val="left" w:pos="720"/>
        </w:tabs>
        <w:spacing w:line="240" w:lineRule="auto"/>
        <w:ind w:left="990"/>
        <w:rPr>
          <w:rFonts w:asciiTheme="majorBidi" w:hAnsiTheme="majorBidi" w:cstheme="majorBidi"/>
          <w:color w:val="FF0000"/>
          <w:sz w:val="24"/>
          <w:szCs w:val="24"/>
        </w:rPr>
      </w:pPr>
    </w:p>
    <w:tbl>
      <w:tblPr>
        <w:tblW w:w="9540" w:type="dxa"/>
        <w:tblInd w:w="450" w:type="dxa"/>
        <w:tblLook w:val="04A0" w:firstRow="1" w:lastRow="0" w:firstColumn="1" w:lastColumn="0" w:noHBand="0" w:noVBand="1"/>
      </w:tblPr>
      <w:tblGrid>
        <w:gridCol w:w="2250"/>
        <w:gridCol w:w="1186"/>
        <w:gridCol w:w="228"/>
        <w:gridCol w:w="1286"/>
        <w:gridCol w:w="260"/>
        <w:gridCol w:w="1246"/>
        <w:gridCol w:w="260"/>
        <w:gridCol w:w="1181"/>
        <w:gridCol w:w="228"/>
        <w:gridCol w:w="1415"/>
      </w:tblGrid>
      <w:tr w:rsidR="002C0C35" w:rsidRPr="00CF1517" w14:paraId="57115984" w14:textId="77777777" w:rsidTr="00D70425">
        <w:trPr>
          <w:trHeight w:val="17"/>
        </w:trPr>
        <w:tc>
          <w:tcPr>
            <w:tcW w:w="2250" w:type="dxa"/>
            <w:vAlign w:val="bottom"/>
          </w:tcPr>
          <w:p w14:paraId="4A198FA7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90" w:type="dxa"/>
            <w:gridSpan w:val="9"/>
            <w:vAlign w:val="bottom"/>
            <w:hideMark/>
          </w:tcPr>
          <w:p w14:paraId="51A8E2CB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2C0C35" w:rsidRPr="00CF1517" w14:paraId="32B32DE8" w14:textId="77777777" w:rsidTr="00D70425">
        <w:trPr>
          <w:trHeight w:val="17"/>
        </w:trPr>
        <w:tc>
          <w:tcPr>
            <w:tcW w:w="2250" w:type="dxa"/>
            <w:vAlign w:val="bottom"/>
            <w:hideMark/>
          </w:tcPr>
          <w:p w14:paraId="4FA3F9A4" w14:textId="267A402B" w:rsidR="002C0C35" w:rsidRPr="00CF1517" w:rsidRDefault="000E776A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186" w:type="dxa"/>
            <w:vAlign w:val="bottom"/>
            <w:hideMark/>
          </w:tcPr>
          <w:p w14:paraId="60ACD680" w14:textId="77777777" w:rsidR="002C0C35" w:rsidRPr="00CF1517" w:rsidRDefault="002C0C35" w:rsidP="00D70425">
            <w:pPr>
              <w:pStyle w:val="acctfourfigures"/>
              <w:tabs>
                <w:tab w:val="left" w:pos="93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ลูกหนี้การค้า</w:t>
            </w:r>
          </w:p>
        </w:tc>
        <w:tc>
          <w:tcPr>
            <w:tcW w:w="228" w:type="dxa"/>
            <w:vAlign w:val="bottom"/>
          </w:tcPr>
          <w:p w14:paraId="61ADE91B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86" w:type="dxa"/>
          </w:tcPr>
          <w:p w14:paraId="67D48D45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603C6F73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bookmarkStart w:id="9" w:name="_Hlk59274946"/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ลูกหนี้</w:t>
            </w:r>
          </w:p>
          <w:p w14:paraId="098C7163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หมุนเวียนอื่น</w:t>
            </w:r>
            <w:bookmarkEnd w:id="9"/>
          </w:p>
        </w:tc>
        <w:tc>
          <w:tcPr>
            <w:tcW w:w="260" w:type="dxa"/>
          </w:tcPr>
          <w:p w14:paraId="6BE697F0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46" w:type="dxa"/>
            <w:vAlign w:val="bottom"/>
            <w:hideMark/>
          </w:tcPr>
          <w:p w14:paraId="085FBC24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เงินทดรองจ่ายให้แก่เกษตรกร</w:t>
            </w:r>
          </w:p>
        </w:tc>
        <w:tc>
          <w:tcPr>
            <w:tcW w:w="260" w:type="dxa"/>
            <w:vAlign w:val="bottom"/>
          </w:tcPr>
          <w:p w14:paraId="5BC15E8F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81" w:type="dxa"/>
            <w:vAlign w:val="bottom"/>
          </w:tcPr>
          <w:p w14:paraId="2455779B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มูลค่ารวม</w:t>
            </w:r>
          </w:p>
          <w:p w14:paraId="7DDA3F1C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ตามบัญชี</w:t>
            </w:r>
          </w:p>
        </w:tc>
        <w:tc>
          <w:tcPr>
            <w:tcW w:w="228" w:type="dxa"/>
            <w:vAlign w:val="bottom"/>
          </w:tcPr>
          <w:p w14:paraId="38B41227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415" w:type="dxa"/>
            <w:vAlign w:val="bottom"/>
            <w:hideMark/>
          </w:tcPr>
          <w:p w14:paraId="6F293B1B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ค่าเผื่อผลขาดทุน</w:t>
            </w:r>
          </w:p>
          <w:p w14:paraId="1BCD6BF4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จากการด้อยค่า</w:t>
            </w:r>
          </w:p>
        </w:tc>
      </w:tr>
      <w:tr w:rsidR="002C0C35" w:rsidRPr="00CF1517" w14:paraId="7BC37862" w14:textId="77777777" w:rsidTr="00D70425">
        <w:trPr>
          <w:trHeight w:val="17"/>
        </w:trPr>
        <w:tc>
          <w:tcPr>
            <w:tcW w:w="2250" w:type="dxa"/>
            <w:vAlign w:val="bottom"/>
          </w:tcPr>
          <w:p w14:paraId="1EF4F4F3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7290" w:type="dxa"/>
            <w:gridSpan w:val="9"/>
          </w:tcPr>
          <w:p w14:paraId="3665D5AF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B46F3A" w:rsidRPr="00CF1517" w14:paraId="3886C6F6" w14:textId="77777777" w:rsidTr="00D70425">
        <w:trPr>
          <w:trHeight w:val="17"/>
        </w:trPr>
        <w:tc>
          <w:tcPr>
            <w:tcW w:w="2250" w:type="dxa"/>
            <w:hideMark/>
          </w:tcPr>
          <w:p w14:paraId="14EE3154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6" w:type="dxa"/>
          </w:tcPr>
          <w:p w14:paraId="10E72262" w14:textId="2A4A1716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96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28" w:type="dxa"/>
          </w:tcPr>
          <w:p w14:paraId="0E1ECC4B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</w:tcPr>
          <w:p w14:paraId="4E8FFFAF" w14:textId="4C1EBD1D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26</w:t>
            </w:r>
          </w:p>
        </w:tc>
        <w:tc>
          <w:tcPr>
            <w:tcW w:w="260" w:type="dxa"/>
          </w:tcPr>
          <w:p w14:paraId="0550BD63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</w:tcPr>
          <w:p w14:paraId="057E2628" w14:textId="4A5EE09E" w:rsidR="00B46F3A" w:rsidRPr="00CF1517" w:rsidRDefault="00E376C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56,270</w:t>
            </w:r>
          </w:p>
        </w:tc>
        <w:tc>
          <w:tcPr>
            <w:tcW w:w="260" w:type="dxa"/>
          </w:tcPr>
          <w:p w14:paraId="538A7FEE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35ABE88" w14:textId="0A4472CA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939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89345F">
              <w:rPr>
                <w:rFonts w:ascii="Angsana New" w:hAnsi="Angsana New" w:cs="Angsana New"/>
                <w:sz w:val="30"/>
                <w:szCs w:val="30"/>
              </w:rPr>
              <w:t>52,698</w:t>
            </w:r>
          </w:p>
        </w:tc>
        <w:tc>
          <w:tcPr>
            <w:tcW w:w="228" w:type="dxa"/>
          </w:tcPr>
          <w:p w14:paraId="4B4C1E8E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</w:tcPr>
          <w:p w14:paraId="423CFB70" w14:textId="02F2A9F0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B46F3A" w:rsidRPr="00CF1517" w14:paraId="21CB571D" w14:textId="77777777" w:rsidTr="00D70425">
        <w:trPr>
          <w:trHeight w:val="17"/>
        </w:trPr>
        <w:tc>
          <w:tcPr>
            <w:tcW w:w="2250" w:type="dxa"/>
            <w:hideMark/>
          </w:tcPr>
          <w:p w14:paraId="258BABF4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6" w:type="dxa"/>
          </w:tcPr>
          <w:p w14:paraId="7A506848" w14:textId="77777777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28" w:type="dxa"/>
          </w:tcPr>
          <w:p w14:paraId="79BD9EA5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</w:tcPr>
          <w:p w14:paraId="7A7C0FF5" w14:textId="77777777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60" w:type="dxa"/>
          </w:tcPr>
          <w:p w14:paraId="047D1920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</w:tcPr>
          <w:p w14:paraId="4E39A27D" w14:textId="77777777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60" w:type="dxa"/>
          </w:tcPr>
          <w:p w14:paraId="141B624A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7996724B" w14:textId="77777777" w:rsidR="00B46F3A" w:rsidRPr="00CF1517" w:rsidRDefault="00B46F3A" w:rsidP="00B46F3A">
            <w:pPr>
              <w:tabs>
                <w:tab w:val="clear" w:pos="22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8" w:type="dxa"/>
          </w:tcPr>
          <w:p w14:paraId="1BAB970B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</w:tcPr>
          <w:p w14:paraId="20CE34C6" w14:textId="77777777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46F3A" w:rsidRPr="00CF1517" w14:paraId="7CE26406" w14:textId="77777777" w:rsidTr="00D70425">
        <w:trPr>
          <w:trHeight w:val="17"/>
        </w:trPr>
        <w:tc>
          <w:tcPr>
            <w:tcW w:w="2250" w:type="dxa"/>
            <w:hideMark/>
          </w:tcPr>
          <w:p w14:paraId="10D9BC72" w14:textId="51D281F8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="004B0B8A"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6" w:type="dxa"/>
          </w:tcPr>
          <w:p w14:paraId="0C1F0AC7" w14:textId="452D697B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  <w:tc>
          <w:tcPr>
            <w:tcW w:w="228" w:type="dxa"/>
          </w:tcPr>
          <w:p w14:paraId="1DED31F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</w:tcPr>
          <w:p w14:paraId="2FA270A7" w14:textId="5249E1AB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1,206</w:t>
            </w:r>
          </w:p>
        </w:tc>
        <w:tc>
          <w:tcPr>
            <w:tcW w:w="260" w:type="dxa"/>
          </w:tcPr>
          <w:p w14:paraId="05C878A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</w:tcPr>
          <w:p w14:paraId="76CA8605" w14:textId="532BF623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260" w:type="dxa"/>
          </w:tcPr>
          <w:p w14:paraId="528473B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E57FDBC" w14:textId="496B9311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228,5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  <w:tc>
          <w:tcPr>
            <w:tcW w:w="228" w:type="dxa"/>
          </w:tcPr>
          <w:p w14:paraId="50ADEF5C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</w:tcPr>
          <w:p w14:paraId="3BC48300" w14:textId="758AB259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B46F3A" w:rsidRPr="00CF1517" w14:paraId="5D27D800" w14:textId="77777777" w:rsidTr="00D70425">
        <w:trPr>
          <w:trHeight w:val="17"/>
        </w:trPr>
        <w:tc>
          <w:tcPr>
            <w:tcW w:w="2250" w:type="dxa"/>
            <w:hideMark/>
          </w:tcPr>
          <w:p w14:paraId="14242FE5" w14:textId="6D38CDD1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4B0B8A"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- </w:t>
            </w:r>
            <w:r w:rsidRPr="00360B44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186" w:type="dxa"/>
          </w:tcPr>
          <w:p w14:paraId="4B4E2574" w14:textId="58A6E673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5,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28" w:type="dxa"/>
          </w:tcPr>
          <w:p w14:paraId="0FFFB500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</w:tcPr>
          <w:p w14:paraId="5FCF7D04" w14:textId="2D615B54" w:rsidR="00B46F3A" w:rsidRPr="00CF1517" w:rsidRDefault="004B0B8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260" w:type="dxa"/>
          </w:tcPr>
          <w:p w14:paraId="35FBEF40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</w:tcPr>
          <w:p w14:paraId="1D163A33" w14:textId="1C89E66B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18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260" w:type="dxa"/>
          </w:tcPr>
          <w:p w14:paraId="78C38918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06F645E" w14:textId="66ACB37C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,672</w:t>
            </w:r>
          </w:p>
        </w:tc>
        <w:tc>
          <w:tcPr>
            <w:tcW w:w="228" w:type="dxa"/>
          </w:tcPr>
          <w:p w14:paraId="4C6A2D5C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</w:tcPr>
          <w:p w14:paraId="205AF9A4" w14:textId="0B4C0454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788</w:t>
            </w:r>
          </w:p>
        </w:tc>
      </w:tr>
      <w:tr w:rsidR="00B46F3A" w:rsidRPr="00CF1517" w14:paraId="11FDE6B8" w14:textId="77777777" w:rsidTr="00D70425">
        <w:trPr>
          <w:trHeight w:val="17"/>
        </w:trPr>
        <w:tc>
          <w:tcPr>
            <w:tcW w:w="2250" w:type="dxa"/>
            <w:hideMark/>
          </w:tcPr>
          <w:p w14:paraId="5C966685" w14:textId="5C0DF02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360B44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- </w:t>
            </w:r>
            <w:r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186" w:type="dxa"/>
          </w:tcPr>
          <w:p w14:paraId="10E7D316" w14:textId="505BD5B2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56,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</w:rPr>
              <w:t>60</w:t>
            </w:r>
          </w:p>
        </w:tc>
        <w:tc>
          <w:tcPr>
            <w:tcW w:w="228" w:type="dxa"/>
          </w:tcPr>
          <w:p w14:paraId="2899B382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</w:tcPr>
          <w:p w14:paraId="2B8844C4" w14:textId="34826A11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85</w:t>
            </w:r>
          </w:p>
        </w:tc>
        <w:tc>
          <w:tcPr>
            <w:tcW w:w="260" w:type="dxa"/>
          </w:tcPr>
          <w:p w14:paraId="25C2D212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</w:tcPr>
          <w:p w14:paraId="3E01BF3A" w14:textId="0DEFB72F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B46F3A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B46F3A"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260" w:type="dxa"/>
          </w:tcPr>
          <w:p w14:paraId="6411E0D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CECABD2" w14:textId="53A140B6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88,765</w:t>
            </w:r>
          </w:p>
        </w:tc>
        <w:tc>
          <w:tcPr>
            <w:tcW w:w="228" w:type="dxa"/>
          </w:tcPr>
          <w:p w14:paraId="3E8864D7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</w:tcPr>
          <w:p w14:paraId="119165DF" w14:textId="29662BD6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</w:tr>
      <w:tr w:rsidR="00B46F3A" w:rsidRPr="00CF1517" w14:paraId="19D03FD9" w14:textId="77777777" w:rsidTr="00D70425">
        <w:trPr>
          <w:trHeight w:val="17"/>
        </w:trPr>
        <w:tc>
          <w:tcPr>
            <w:tcW w:w="2250" w:type="dxa"/>
            <w:hideMark/>
          </w:tcPr>
          <w:p w14:paraId="5488D7FD" w14:textId="686C32CC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มากกว่า </w:t>
            </w:r>
            <w:r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186" w:type="dxa"/>
            <w:tcBorders>
              <w:top w:val="nil"/>
              <w:left w:val="nil"/>
              <w:right w:val="nil"/>
            </w:tcBorders>
          </w:tcPr>
          <w:p w14:paraId="20D2F920" w14:textId="214ED743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62,270</w:t>
            </w:r>
          </w:p>
        </w:tc>
        <w:tc>
          <w:tcPr>
            <w:tcW w:w="228" w:type="dxa"/>
          </w:tcPr>
          <w:p w14:paraId="58AC0FE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</w:tcPr>
          <w:p w14:paraId="5BEACB23" w14:textId="0A2BD596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751</w:t>
            </w:r>
          </w:p>
        </w:tc>
        <w:tc>
          <w:tcPr>
            <w:tcW w:w="260" w:type="dxa"/>
          </w:tcPr>
          <w:p w14:paraId="597FDCB9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  <w:tcBorders>
              <w:top w:val="nil"/>
              <w:left w:val="nil"/>
              <w:right w:val="nil"/>
            </w:tcBorders>
          </w:tcPr>
          <w:p w14:paraId="19438B56" w14:textId="252B8E66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67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81</w:t>
            </w:r>
          </w:p>
        </w:tc>
        <w:tc>
          <w:tcPr>
            <w:tcW w:w="260" w:type="dxa"/>
          </w:tcPr>
          <w:p w14:paraId="4F452BD2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2BAEFF5E" w14:textId="3C05C5A8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0,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02</w:t>
            </w:r>
          </w:p>
        </w:tc>
        <w:tc>
          <w:tcPr>
            <w:tcW w:w="228" w:type="dxa"/>
          </w:tcPr>
          <w:p w14:paraId="7387781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  <w:tcBorders>
              <w:top w:val="nil"/>
              <w:left w:val="nil"/>
              <w:right w:val="nil"/>
            </w:tcBorders>
          </w:tcPr>
          <w:p w14:paraId="2F16D403" w14:textId="7CB56257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B46F3A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</w:tr>
      <w:tr w:rsidR="00B46F3A" w:rsidRPr="00CF1517" w14:paraId="28860ED3" w14:textId="77777777" w:rsidTr="00D70425">
        <w:trPr>
          <w:trHeight w:val="17"/>
        </w:trPr>
        <w:tc>
          <w:tcPr>
            <w:tcW w:w="2250" w:type="dxa"/>
          </w:tcPr>
          <w:p w14:paraId="652E299E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ฟ้องร้อง</w:t>
            </w:r>
          </w:p>
        </w:tc>
        <w:tc>
          <w:tcPr>
            <w:tcW w:w="1186" w:type="dxa"/>
            <w:tcBorders>
              <w:left w:val="nil"/>
              <w:bottom w:val="single" w:sz="4" w:space="0" w:color="auto"/>
              <w:right w:val="nil"/>
            </w:tcBorders>
          </w:tcPr>
          <w:p w14:paraId="36FF7EAC" w14:textId="7B755185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28" w:type="dxa"/>
          </w:tcPr>
          <w:p w14:paraId="02AB520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  <w:tcBorders>
              <w:bottom w:val="single" w:sz="4" w:space="0" w:color="auto"/>
            </w:tcBorders>
          </w:tcPr>
          <w:p w14:paraId="017652E0" w14:textId="443F1C90" w:rsidR="00B46F3A" w:rsidRPr="00CF1517" w:rsidRDefault="004B0B8A" w:rsidP="00B46F3A">
            <w:pPr>
              <w:tabs>
                <w:tab w:val="clear" w:pos="227"/>
                <w:tab w:val="clear" w:pos="907"/>
                <w:tab w:val="decimal" w:pos="425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9,108</w:t>
            </w:r>
          </w:p>
        </w:tc>
        <w:tc>
          <w:tcPr>
            <w:tcW w:w="260" w:type="dxa"/>
          </w:tcPr>
          <w:p w14:paraId="335612AD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  <w:tcBorders>
              <w:left w:val="nil"/>
              <w:bottom w:val="single" w:sz="4" w:space="0" w:color="auto"/>
              <w:right w:val="nil"/>
            </w:tcBorders>
          </w:tcPr>
          <w:p w14:paraId="08174346" w14:textId="234445CD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60" w:type="dxa"/>
          </w:tcPr>
          <w:p w14:paraId="7F7C7F3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14:paraId="662A9FE3" w14:textId="40CA2F77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28" w:type="dxa"/>
          </w:tcPr>
          <w:p w14:paraId="0C44C3C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15" w:type="dxa"/>
            <w:tcBorders>
              <w:left w:val="nil"/>
              <w:bottom w:val="single" w:sz="4" w:space="0" w:color="auto"/>
              <w:right w:val="nil"/>
            </w:tcBorders>
          </w:tcPr>
          <w:p w14:paraId="45174385" w14:textId="30DDEFDA" w:rsidR="00B46F3A" w:rsidRPr="00CF1517" w:rsidRDefault="004B0B8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43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B46F3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B46F3A"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B46F3A" w:rsidRPr="00CF1517" w14:paraId="725D23F8" w14:textId="77777777" w:rsidTr="00D70425">
        <w:trPr>
          <w:trHeight w:val="17"/>
        </w:trPr>
        <w:tc>
          <w:tcPr>
            <w:tcW w:w="2250" w:type="dxa"/>
            <w:hideMark/>
          </w:tcPr>
          <w:p w14:paraId="39F36F6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055F1D" w14:textId="799AEE9F" w:rsidR="00B46F3A" w:rsidRPr="00CF1517" w:rsidRDefault="00B46F3A" w:rsidP="00B46F3A">
            <w:pPr>
              <w:tabs>
                <w:tab w:val="clear" w:pos="227"/>
                <w:tab w:val="clear" w:pos="454"/>
                <w:tab w:val="clear" w:pos="907"/>
                <w:tab w:val="decimal" w:pos="610"/>
                <w:tab w:val="left" w:pos="77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b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888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0</w:t>
            </w:r>
          </w:p>
        </w:tc>
        <w:tc>
          <w:tcPr>
            <w:tcW w:w="228" w:type="dxa"/>
          </w:tcPr>
          <w:p w14:paraId="281ECB2E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286" w:type="dxa"/>
            <w:tcBorders>
              <w:top w:val="single" w:sz="4" w:space="0" w:color="auto"/>
            </w:tcBorders>
          </w:tcPr>
          <w:p w14:paraId="40656FEA" w14:textId="5DA9B59E" w:rsidR="00B46F3A" w:rsidRPr="00CF1517" w:rsidRDefault="004B0B8A" w:rsidP="00B46F3A">
            <w:pPr>
              <w:tabs>
                <w:tab w:val="clear" w:pos="227"/>
                <w:tab w:val="clear" w:pos="454"/>
                <w:tab w:val="clear" w:pos="907"/>
                <w:tab w:val="decimal" w:pos="610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sz w:val="30"/>
                <w:szCs w:val="30"/>
              </w:rPr>
              <w:t>4</w:t>
            </w:r>
            <w:r w:rsidR="00B46F3A">
              <w:rPr>
                <w:rFonts w:ascii="Angsana New" w:hAnsi="Angsana New" w:cs="Angsana New"/>
                <w:b/>
                <w:sz w:val="30"/>
                <w:szCs w:val="30"/>
              </w:rPr>
              <w:t>1,611</w:t>
            </w:r>
          </w:p>
        </w:tc>
        <w:tc>
          <w:tcPr>
            <w:tcW w:w="260" w:type="dxa"/>
          </w:tcPr>
          <w:p w14:paraId="0E83336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A58F17B" w14:textId="6E8BC729" w:rsidR="00B46F3A" w:rsidRPr="00CF1517" w:rsidRDefault="00E376C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554,537</w:t>
            </w:r>
          </w:p>
        </w:tc>
        <w:tc>
          <w:tcPr>
            <w:tcW w:w="260" w:type="dxa"/>
          </w:tcPr>
          <w:p w14:paraId="2134D274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</w:tcBorders>
          </w:tcPr>
          <w:p w14:paraId="027A6CA8" w14:textId="68DDA714" w:rsidR="00B46F3A" w:rsidRPr="00CF1517" w:rsidRDefault="00B46F3A" w:rsidP="00B46F3A">
            <w:pPr>
              <w:tabs>
                <w:tab w:val="clear" w:pos="227"/>
                <w:tab w:val="clear" w:pos="907"/>
                <w:tab w:val="decimal" w:pos="425"/>
                <w:tab w:val="left" w:pos="957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="0089345F">
              <w:rPr>
                <w:rFonts w:ascii="Angsana New" w:hAnsi="Angsana New" w:cs="Angsana New"/>
                <w:b/>
                <w:sz w:val="30"/>
                <w:szCs w:val="30"/>
              </w:rPr>
              <w:t>484,888</w:t>
            </w:r>
          </w:p>
        </w:tc>
        <w:tc>
          <w:tcPr>
            <w:tcW w:w="228" w:type="dxa"/>
          </w:tcPr>
          <w:p w14:paraId="2DA72B92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4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3F3EE9" w14:textId="2E9E0644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6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517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</w:p>
        </w:tc>
      </w:tr>
      <w:tr w:rsidR="00B46F3A" w:rsidRPr="00CF1517" w14:paraId="06C62D36" w14:textId="77777777" w:rsidTr="00D70425">
        <w:trPr>
          <w:trHeight w:val="17"/>
        </w:trPr>
        <w:tc>
          <w:tcPr>
            <w:tcW w:w="2250" w:type="dxa"/>
            <w:hideMark/>
          </w:tcPr>
          <w:p w14:paraId="04085C8E" w14:textId="77777777" w:rsidR="00403725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  <w:r w:rsidR="0040372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  <w:p w14:paraId="3A70FB9C" w14:textId="467A4EA9" w:rsidR="00403725" w:rsidRDefault="00403725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163CA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</w:t>
            </w:r>
            <w:r w:rsidR="00B46F3A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เครดิตที่คาดว่า</w:t>
            </w:r>
          </w:p>
          <w:p w14:paraId="7A39CB31" w14:textId="3C061BF9" w:rsidR="00B46F3A" w:rsidRPr="00CF1517" w:rsidRDefault="00403725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163CA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B46F3A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3503F9" w14:textId="1A46B7A6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-1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75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28" w:type="dxa"/>
            <w:vAlign w:val="bottom"/>
          </w:tcPr>
          <w:p w14:paraId="0AE633F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86" w:type="dxa"/>
            <w:tcBorders>
              <w:bottom w:val="single" w:sz="4" w:space="0" w:color="auto"/>
            </w:tcBorders>
            <w:vAlign w:val="bottom"/>
          </w:tcPr>
          <w:p w14:paraId="3C64294D" w14:textId="6439EB7C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9,26</w:t>
            </w:r>
            <w:r w:rsidR="00163CA8">
              <w:rPr>
                <w:rFonts w:ascii="Angsana New" w:hAnsi="Angsana New" w:cs="Angsana New"/>
                <w:sz w:val="30"/>
                <w:szCs w:val="30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60" w:type="dxa"/>
            <w:vAlign w:val="bottom"/>
          </w:tcPr>
          <w:p w14:paraId="69914D01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10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441DFF" w14:textId="0F51722E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175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71</w:t>
            </w:r>
            <w:r w:rsidR="00163CA8">
              <w:rPr>
                <w:rFonts w:ascii="Angsana New" w:hAnsi="Angsana New" w:cs="Angsana New"/>
                <w:sz w:val="30"/>
                <w:szCs w:val="30"/>
              </w:rPr>
              <w:t>6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60" w:type="dxa"/>
            <w:vAlign w:val="bottom"/>
          </w:tcPr>
          <w:p w14:paraId="7E3F720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vAlign w:val="bottom"/>
          </w:tcPr>
          <w:p w14:paraId="6307B304" w14:textId="2FD23566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517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28" w:type="dxa"/>
          </w:tcPr>
          <w:p w14:paraId="396B8D2D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415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E13C053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</w:p>
        </w:tc>
      </w:tr>
      <w:tr w:rsidR="00B46F3A" w:rsidRPr="00CF1517" w14:paraId="755D371D" w14:textId="77777777" w:rsidTr="00D70425">
        <w:trPr>
          <w:trHeight w:val="17"/>
        </w:trPr>
        <w:tc>
          <w:tcPr>
            <w:tcW w:w="2250" w:type="dxa"/>
            <w:hideMark/>
          </w:tcPr>
          <w:p w14:paraId="7BC12A3C" w14:textId="77777777" w:rsidR="00B46F3A" w:rsidRPr="00163CA8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163CA8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7E33C9" w14:textId="0A6105AB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585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988</w:t>
            </w:r>
          </w:p>
        </w:tc>
        <w:tc>
          <w:tcPr>
            <w:tcW w:w="228" w:type="dxa"/>
          </w:tcPr>
          <w:p w14:paraId="509586C0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86" w:type="dxa"/>
            <w:tcBorders>
              <w:top w:val="single" w:sz="4" w:space="0" w:color="auto"/>
              <w:bottom w:val="double" w:sz="4" w:space="0" w:color="auto"/>
            </w:tcBorders>
          </w:tcPr>
          <w:p w14:paraId="135F60B3" w14:textId="6A4ABF19" w:rsidR="00B46F3A" w:rsidRPr="00CF1517" w:rsidRDefault="00B46F3A" w:rsidP="00B46F3A">
            <w:pPr>
              <w:tabs>
                <w:tab w:val="clear" w:pos="227"/>
                <w:tab w:val="clear" w:pos="454"/>
                <w:tab w:val="clear" w:pos="907"/>
                <w:tab w:val="decimal" w:pos="610"/>
                <w:tab w:val="left" w:pos="845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2,</w:t>
            </w:r>
            <w:r w:rsidR="004B0B8A" w:rsidRPr="004B0B8A">
              <w:rPr>
                <w:rFonts w:ascii="Angsana New" w:hAnsi="Angsana New" w:cs="Angsana New"/>
                <w:b/>
                <w:sz w:val="30"/>
                <w:szCs w:val="30"/>
              </w:rPr>
              <w:t>34</w:t>
            </w:r>
            <w:r w:rsidR="00163CA8">
              <w:rPr>
                <w:rFonts w:ascii="Angsana New" w:hAnsi="Angsana New" w:cs="Angsana New"/>
                <w:b/>
                <w:sz w:val="30"/>
                <w:szCs w:val="30"/>
              </w:rPr>
              <w:t>3</w:t>
            </w:r>
          </w:p>
        </w:tc>
        <w:tc>
          <w:tcPr>
            <w:tcW w:w="260" w:type="dxa"/>
          </w:tcPr>
          <w:p w14:paraId="4D0D6A8C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BD6D8E" w14:textId="645D140D" w:rsidR="00B46F3A" w:rsidRPr="00CF1517" w:rsidRDefault="004B0B8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47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sz w:val="30"/>
                <w:szCs w:val="30"/>
              </w:rPr>
              <w:t>3</w:t>
            </w:r>
            <w:r w:rsidR="00E376CA">
              <w:rPr>
                <w:rFonts w:ascii="Angsana New" w:hAnsi="Angsana New" w:cs="Angsana New"/>
                <w:b/>
                <w:sz w:val="30"/>
                <w:szCs w:val="30"/>
              </w:rPr>
              <w:t>78,821</w:t>
            </w:r>
          </w:p>
        </w:tc>
        <w:tc>
          <w:tcPr>
            <w:tcW w:w="260" w:type="dxa"/>
          </w:tcPr>
          <w:p w14:paraId="7C209B40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double" w:sz="4" w:space="0" w:color="auto"/>
            </w:tcBorders>
          </w:tcPr>
          <w:p w14:paraId="09F0EF13" w14:textId="7D8136E8" w:rsidR="00B46F3A" w:rsidRPr="00CF1517" w:rsidRDefault="00B46F3A" w:rsidP="00B46F3A">
            <w:pPr>
              <w:tabs>
                <w:tab w:val="clear" w:pos="227"/>
                <w:tab w:val="decimal" w:pos="425"/>
              </w:tabs>
              <w:spacing w:line="240" w:lineRule="auto"/>
              <w:ind w:left="-129" w:right="74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="0089345F">
              <w:rPr>
                <w:rFonts w:ascii="Angsana New" w:hAnsi="Angsana New" w:cs="Angsana New"/>
                <w:b/>
                <w:sz w:val="30"/>
                <w:szCs w:val="30"/>
              </w:rPr>
              <w:t>967,152</w:t>
            </w:r>
          </w:p>
        </w:tc>
        <w:tc>
          <w:tcPr>
            <w:tcW w:w="228" w:type="dxa"/>
          </w:tcPr>
          <w:p w14:paraId="7B105316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415" w:type="dxa"/>
          </w:tcPr>
          <w:p w14:paraId="3C50731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  <w:tr w:rsidR="00B46F3A" w:rsidRPr="00CF1517" w14:paraId="6B56FCBF" w14:textId="77777777" w:rsidTr="00D70425">
        <w:trPr>
          <w:trHeight w:val="17"/>
        </w:trPr>
        <w:tc>
          <w:tcPr>
            <w:tcW w:w="2250" w:type="dxa"/>
          </w:tcPr>
          <w:p w14:paraId="14183EFC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nil"/>
              <w:right w:val="nil"/>
            </w:tcBorders>
          </w:tcPr>
          <w:p w14:paraId="01350F4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/>
              <w:jc w:val="right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</w:p>
        </w:tc>
        <w:tc>
          <w:tcPr>
            <w:tcW w:w="228" w:type="dxa"/>
          </w:tcPr>
          <w:p w14:paraId="6B99014B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86" w:type="dxa"/>
            <w:tcBorders>
              <w:top w:val="double" w:sz="4" w:space="0" w:color="auto"/>
            </w:tcBorders>
          </w:tcPr>
          <w:p w14:paraId="67D391E8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60" w:type="dxa"/>
          </w:tcPr>
          <w:p w14:paraId="3A9159CF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right w:val="nil"/>
            </w:tcBorders>
          </w:tcPr>
          <w:p w14:paraId="752F1C95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641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60" w:type="dxa"/>
          </w:tcPr>
          <w:p w14:paraId="2B687DC9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double" w:sz="4" w:space="0" w:color="auto"/>
            </w:tcBorders>
          </w:tcPr>
          <w:p w14:paraId="62AE5305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decimal" w:pos="437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28" w:type="dxa"/>
          </w:tcPr>
          <w:p w14:paraId="54B3E033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415" w:type="dxa"/>
          </w:tcPr>
          <w:p w14:paraId="13ACE843" w14:textId="77777777" w:rsidR="00B46F3A" w:rsidRPr="00CF1517" w:rsidRDefault="00B46F3A" w:rsidP="00B46F3A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</w:tbl>
    <w:p w14:paraId="032B2440" w14:textId="77777777" w:rsidR="002C0C35" w:rsidRPr="00CF1517" w:rsidRDefault="002C0C35" w:rsidP="005718E4">
      <w:pPr>
        <w:pStyle w:val="ListParagraph"/>
        <w:numPr>
          <w:ilvl w:val="0"/>
          <w:numId w:val="26"/>
        </w:numPr>
      </w:pPr>
      <w:r w:rsidRPr="00CF1517">
        <w:br w:type="page"/>
      </w:r>
    </w:p>
    <w:tbl>
      <w:tblPr>
        <w:tblW w:w="961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240"/>
        <w:gridCol w:w="1350"/>
        <w:gridCol w:w="270"/>
        <w:gridCol w:w="1260"/>
        <w:gridCol w:w="236"/>
        <w:gridCol w:w="1294"/>
        <w:gridCol w:w="270"/>
        <w:gridCol w:w="1672"/>
        <w:gridCol w:w="18"/>
      </w:tblGrid>
      <w:tr w:rsidR="002C0C35" w:rsidRPr="00CF1517" w14:paraId="4C97DA92" w14:textId="77777777" w:rsidTr="00C50A0C">
        <w:trPr>
          <w:gridAfter w:val="1"/>
          <w:wAfter w:w="18" w:type="dxa"/>
          <w:trHeight w:hRule="exact" w:val="403"/>
        </w:trPr>
        <w:tc>
          <w:tcPr>
            <w:tcW w:w="3240" w:type="dxa"/>
            <w:vAlign w:val="bottom"/>
          </w:tcPr>
          <w:p w14:paraId="291A5E47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52" w:type="dxa"/>
            <w:gridSpan w:val="7"/>
          </w:tcPr>
          <w:p w14:paraId="739F9805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0C35" w:rsidRPr="00CF1517" w14:paraId="06415125" w14:textId="77777777" w:rsidTr="000D5D7D">
        <w:trPr>
          <w:trHeight w:hRule="exact" w:val="875"/>
        </w:trPr>
        <w:tc>
          <w:tcPr>
            <w:tcW w:w="3240" w:type="dxa"/>
            <w:vAlign w:val="bottom"/>
            <w:hideMark/>
          </w:tcPr>
          <w:p w14:paraId="78A8FC76" w14:textId="0F22136A" w:rsidR="002C0C35" w:rsidRPr="00CF1517" w:rsidRDefault="000E776A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350" w:type="dxa"/>
            <w:vAlign w:val="bottom"/>
            <w:hideMark/>
          </w:tcPr>
          <w:p w14:paraId="05EA2A84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ลูกหนี้การค้า</w:t>
            </w:r>
          </w:p>
        </w:tc>
        <w:tc>
          <w:tcPr>
            <w:tcW w:w="270" w:type="dxa"/>
          </w:tcPr>
          <w:p w14:paraId="036DAFF2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22038DEA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bidi="th-TH"/>
              </w:rPr>
              <w:t>ลูกหนี้</w:t>
            </w:r>
          </w:p>
          <w:p w14:paraId="7D6809EB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bidi="th-TH"/>
              </w:rPr>
              <w:t>หมุนเวียนอื่น</w:t>
            </w:r>
          </w:p>
        </w:tc>
        <w:tc>
          <w:tcPr>
            <w:tcW w:w="236" w:type="dxa"/>
          </w:tcPr>
          <w:p w14:paraId="1B517A41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94" w:type="dxa"/>
          </w:tcPr>
          <w:p w14:paraId="67EE10AE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มูลค่ารวม</w:t>
            </w:r>
          </w:p>
          <w:p w14:paraId="3302CC30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ตามบัญชี</w:t>
            </w:r>
          </w:p>
        </w:tc>
        <w:tc>
          <w:tcPr>
            <w:tcW w:w="270" w:type="dxa"/>
          </w:tcPr>
          <w:p w14:paraId="0D601346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690" w:type="dxa"/>
            <w:gridSpan w:val="2"/>
            <w:vAlign w:val="bottom"/>
            <w:hideMark/>
          </w:tcPr>
          <w:p w14:paraId="00DB5DD1" w14:textId="1407967C" w:rsidR="002C0C35" w:rsidRPr="00CF1517" w:rsidRDefault="002C0C35" w:rsidP="00C50A0C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ค่าเผื่อผลขาดทุน</w:t>
            </w:r>
          </w:p>
          <w:p w14:paraId="7AAAD1D8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จากการด้อยค่า</w:t>
            </w:r>
          </w:p>
        </w:tc>
      </w:tr>
      <w:tr w:rsidR="002C0C35" w:rsidRPr="00CF1517" w14:paraId="2E74A7ED" w14:textId="77777777" w:rsidTr="00EC2624">
        <w:trPr>
          <w:gridAfter w:val="1"/>
          <w:wAfter w:w="18" w:type="dxa"/>
          <w:trHeight w:hRule="exact" w:val="353"/>
        </w:trPr>
        <w:tc>
          <w:tcPr>
            <w:tcW w:w="3240" w:type="dxa"/>
            <w:vAlign w:val="bottom"/>
          </w:tcPr>
          <w:p w14:paraId="12D2B942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6352" w:type="dxa"/>
            <w:gridSpan w:val="7"/>
          </w:tcPr>
          <w:p w14:paraId="3919D106" w14:textId="77777777" w:rsidR="002C0C35" w:rsidRPr="00CF1517" w:rsidRDefault="002C0C35" w:rsidP="00D70425">
            <w:pPr>
              <w:pStyle w:val="acctfourfigures"/>
              <w:tabs>
                <w:tab w:val="left" w:pos="720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EE7E88" w:rsidRPr="00CF1517" w14:paraId="6D6677C9" w14:textId="77777777" w:rsidTr="00C50A0C">
        <w:trPr>
          <w:trHeight w:hRule="exact" w:val="403"/>
        </w:trPr>
        <w:tc>
          <w:tcPr>
            <w:tcW w:w="3240" w:type="dxa"/>
            <w:hideMark/>
          </w:tcPr>
          <w:p w14:paraId="4C5AF348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350" w:type="dxa"/>
          </w:tcPr>
          <w:p w14:paraId="5833F63C" w14:textId="68BA09E2" w:rsidR="00EE7E88" w:rsidRPr="00CF1517" w:rsidRDefault="004B0B8A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881</w:t>
            </w:r>
          </w:p>
        </w:tc>
        <w:tc>
          <w:tcPr>
            <w:tcW w:w="270" w:type="dxa"/>
          </w:tcPr>
          <w:p w14:paraId="5C7A36E9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995DB0" w14:textId="5A4F0561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1AC08FF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</w:tcPr>
          <w:p w14:paraId="2FE1F33B" w14:textId="351A8EF0" w:rsidR="00EE7E88" w:rsidRPr="00CF1517" w:rsidRDefault="004B0B8A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881</w:t>
            </w:r>
          </w:p>
        </w:tc>
        <w:tc>
          <w:tcPr>
            <w:tcW w:w="270" w:type="dxa"/>
          </w:tcPr>
          <w:p w14:paraId="0A3CFB0C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</w:tcPr>
          <w:p w14:paraId="6077C251" w14:textId="383FC6D8" w:rsidR="00EE7E88" w:rsidRPr="00CF1517" w:rsidRDefault="00360B44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EE7E88" w:rsidRPr="00CF1517" w14:paraId="6CF53521" w14:textId="77777777" w:rsidTr="00C50A0C">
        <w:trPr>
          <w:trHeight w:hRule="exact" w:val="403"/>
        </w:trPr>
        <w:tc>
          <w:tcPr>
            <w:tcW w:w="3240" w:type="dxa"/>
            <w:hideMark/>
          </w:tcPr>
          <w:p w14:paraId="0F0E5C79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350" w:type="dxa"/>
          </w:tcPr>
          <w:p w14:paraId="34FE4A93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A7FC139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22456B0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71E7382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</w:tcPr>
          <w:p w14:paraId="26420657" w14:textId="77777777" w:rsidR="00EE7E88" w:rsidRPr="00CF1517" w:rsidRDefault="00EE7E88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F9EF5A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</w:tcPr>
          <w:p w14:paraId="08602EEF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E7E88" w:rsidRPr="00CF1517" w14:paraId="7F81439C" w14:textId="77777777" w:rsidTr="00C50A0C">
        <w:trPr>
          <w:trHeight w:hRule="exact" w:val="403"/>
        </w:trPr>
        <w:tc>
          <w:tcPr>
            <w:tcW w:w="3240" w:type="dxa"/>
            <w:hideMark/>
          </w:tcPr>
          <w:p w14:paraId="16041692" w14:textId="78403791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="004B0B8A"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350" w:type="dxa"/>
          </w:tcPr>
          <w:p w14:paraId="35E2A1F3" w14:textId="6022EDB3" w:rsidR="00EE7E88" w:rsidRPr="00CF1517" w:rsidRDefault="00360B44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526BC8FC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C0A3FFF" w14:textId="248E4803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45C1F4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</w:tcPr>
          <w:p w14:paraId="0F2E567B" w14:textId="5FC95FAA" w:rsidR="00EE7E88" w:rsidRPr="00CF1517" w:rsidRDefault="00360B44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7FB85FEF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</w:tcPr>
          <w:p w14:paraId="5F454552" w14:textId="2A589366" w:rsidR="00EE7E88" w:rsidRPr="00CF1517" w:rsidRDefault="00086D0E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</w:p>
        </w:tc>
      </w:tr>
      <w:tr w:rsidR="00EE7E88" w:rsidRPr="00CF1517" w14:paraId="55FC7808" w14:textId="77777777" w:rsidTr="00C50A0C">
        <w:trPr>
          <w:trHeight w:hRule="exact" w:val="403"/>
        </w:trPr>
        <w:tc>
          <w:tcPr>
            <w:tcW w:w="3240" w:type="dxa"/>
            <w:hideMark/>
          </w:tcPr>
          <w:p w14:paraId="1D0BBC4C" w14:textId="79ECF060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4B0B8A"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-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350" w:type="dxa"/>
          </w:tcPr>
          <w:p w14:paraId="66437691" w14:textId="4A2A0892" w:rsidR="00EE7E88" w:rsidRPr="00CF1517" w:rsidRDefault="00360B44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4528730A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BD222B8" w14:textId="016D528A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78ACFC1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</w:tcPr>
          <w:p w14:paraId="7350C998" w14:textId="593F242F" w:rsidR="00EE7E88" w:rsidRPr="00CF1517" w:rsidRDefault="00360B44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7D52CC0B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</w:tcPr>
          <w:p w14:paraId="6C6ABDB3" w14:textId="25C388C3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E7E88" w:rsidRPr="00CF1517" w14:paraId="30E7DD9C" w14:textId="77777777" w:rsidTr="00C50A0C">
        <w:trPr>
          <w:trHeight w:hRule="exact" w:val="403"/>
        </w:trPr>
        <w:tc>
          <w:tcPr>
            <w:tcW w:w="3240" w:type="dxa"/>
            <w:hideMark/>
          </w:tcPr>
          <w:p w14:paraId="5195BC6C" w14:textId="0F7350E2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-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="00086D0E"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350" w:type="dxa"/>
          </w:tcPr>
          <w:p w14:paraId="786A5C30" w14:textId="76156FAD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5F9F4A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66EAB7B" w14:textId="5A043B7E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EB5601A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</w:tcPr>
          <w:p w14:paraId="0F34BE28" w14:textId="3305694B" w:rsidR="00EE7E88" w:rsidRPr="00CF1517" w:rsidRDefault="00EE7E88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6FCFFB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</w:tcPr>
          <w:p w14:paraId="5D8ACD03" w14:textId="59626A45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E7E88" w:rsidRPr="00CF1517" w14:paraId="01122E56" w14:textId="77777777" w:rsidTr="00C50A0C">
        <w:trPr>
          <w:trHeight w:hRule="exact" w:val="403"/>
        </w:trPr>
        <w:tc>
          <w:tcPr>
            <w:tcW w:w="3240" w:type="dxa"/>
            <w:hideMark/>
          </w:tcPr>
          <w:p w14:paraId="4A2D6444" w14:textId="564D7209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มากกว่า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="00086D0E"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</w:tcPr>
          <w:p w14:paraId="4A6C6031" w14:textId="18738948" w:rsidR="00EE7E88" w:rsidRPr="00CF1517" w:rsidRDefault="00360B44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850</w:t>
            </w:r>
          </w:p>
        </w:tc>
        <w:tc>
          <w:tcPr>
            <w:tcW w:w="270" w:type="dxa"/>
          </w:tcPr>
          <w:p w14:paraId="3AB30953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179809C" w14:textId="6F6B35ED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D4790C7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</w:tcPr>
          <w:p w14:paraId="2D89ED4C" w14:textId="261CA6C2" w:rsidR="00EE7E88" w:rsidRPr="00CF1517" w:rsidRDefault="00360B44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11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850</w:t>
            </w:r>
          </w:p>
        </w:tc>
        <w:tc>
          <w:tcPr>
            <w:tcW w:w="270" w:type="dxa"/>
          </w:tcPr>
          <w:p w14:paraId="1F615B22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right w:val="nil"/>
            </w:tcBorders>
          </w:tcPr>
          <w:p w14:paraId="74F1F35D" w14:textId="6FBFFECF" w:rsidR="00EE7E88" w:rsidRPr="00CF1517" w:rsidRDefault="00360B44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</w:tr>
      <w:tr w:rsidR="00EE7E88" w:rsidRPr="00CF1517" w14:paraId="03F07184" w14:textId="77777777" w:rsidTr="00C50A0C">
        <w:trPr>
          <w:trHeight w:hRule="exact" w:val="403"/>
        </w:trPr>
        <w:tc>
          <w:tcPr>
            <w:tcW w:w="3240" w:type="dxa"/>
          </w:tcPr>
          <w:p w14:paraId="3188588F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ฟ้องร้อง</w:t>
            </w: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</w:tcPr>
          <w:p w14:paraId="56BA2C15" w14:textId="7D006F7F" w:rsidR="00EE7E88" w:rsidRPr="00CF1517" w:rsidRDefault="00086D0E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85</w:t>
            </w:r>
          </w:p>
        </w:tc>
        <w:tc>
          <w:tcPr>
            <w:tcW w:w="270" w:type="dxa"/>
          </w:tcPr>
          <w:p w14:paraId="3F3A0792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3041376B" w14:textId="58231E63" w:rsidR="00EE7E88" w:rsidRPr="00CF1517" w:rsidRDefault="00360B44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10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759</w:t>
            </w:r>
          </w:p>
        </w:tc>
        <w:tc>
          <w:tcPr>
            <w:tcW w:w="236" w:type="dxa"/>
          </w:tcPr>
          <w:p w14:paraId="50F7D35F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4E74B2A3" w14:textId="3DFE4BCD" w:rsidR="00EE7E88" w:rsidRPr="00CF1517" w:rsidRDefault="004B0B8A" w:rsidP="00EE7E88">
            <w:pPr>
              <w:tabs>
                <w:tab w:val="clear" w:pos="227"/>
                <w:tab w:val="clear" w:pos="907"/>
                <w:tab w:val="decimal" w:pos="425"/>
                <w:tab w:val="left" w:pos="83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</w:p>
        </w:tc>
        <w:tc>
          <w:tcPr>
            <w:tcW w:w="270" w:type="dxa"/>
          </w:tcPr>
          <w:p w14:paraId="6DF5E9DC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90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0E19842D" w14:textId="51785209" w:rsidR="00EE7E88" w:rsidRPr="00CF1517" w:rsidRDefault="004B0B8A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EE7E8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</w:p>
        </w:tc>
      </w:tr>
      <w:tr w:rsidR="00EE7E88" w:rsidRPr="00CF1517" w14:paraId="588038A1" w14:textId="77777777" w:rsidTr="00B251C1">
        <w:trPr>
          <w:trHeight w:hRule="exact" w:val="403"/>
        </w:trPr>
        <w:tc>
          <w:tcPr>
            <w:tcW w:w="3240" w:type="dxa"/>
            <w:hideMark/>
          </w:tcPr>
          <w:p w14:paraId="3A3F8D26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16CD7D" w14:textId="5F551F2F" w:rsidR="00EE7E88" w:rsidRPr="00CF1517" w:rsidRDefault="00360B44" w:rsidP="00EE7E88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b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598</w:t>
            </w:r>
            <w:r w:rsidR="00EE7E88"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869</w:t>
            </w:r>
          </w:p>
        </w:tc>
        <w:tc>
          <w:tcPr>
            <w:tcW w:w="270" w:type="dxa"/>
          </w:tcPr>
          <w:p w14:paraId="0CD5F05B" w14:textId="77777777" w:rsidR="00EE7E88" w:rsidRPr="00CF1517" w:rsidRDefault="00EE7E88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6729287" w14:textId="3BEDE028" w:rsidR="00EE7E88" w:rsidRPr="00CF1517" w:rsidRDefault="00360B44" w:rsidP="00EE7E8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10</w:t>
            </w:r>
            <w:r w:rsidR="00EE7E88"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759</w:t>
            </w:r>
          </w:p>
        </w:tc>
        <w:tc>
          <w:tcPr>
            <w:tcW w:w="236" w:type="dxa"/>
          </w:tcPr>
          <w:p w14:paraId="746BF2BF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</w:tcPr>
          <w:p w14:paraId="6C4C81F2" w14:textId="2DE6F975" w:rsidR="00EE7E88" w:rsidRPr="00CF1517" w:rsidRDefault="00360B44" w:rsidP="00EE7E88">
            <w:pPr>
              <w:tabs>
                <w:tab w:val="clear" w:pos="227"/>
                <w:tab w:val="clear" w:pos="907"/>
                <w:tab w:val="decimal" w:pos="425"/>
                <w:tab w:val="left" w:pos="56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609</w:t>
            </w:r>
            <w:r w:rsidR="00EE7E8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E2204CB" w14:textId="77777777" w:rsidR="00EE7E88" w:rsidRPr="00CF1517" w:rsidRDefault="00EE7E88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1EBE89" w14:textId="04695160" w:rsidR="00EE7E88" w:rsidRPr="00CF1517" w:rsidRDefault="004B0B8A" w:rsidP="00EE7E88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EE7E8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</w:p>
        </w:tc>
      </w:tr>
      <w:tr w:rsidR="00403725" w:rsidRPr="00CF1517" w14:paraId="2837EC04" w14:textId="77777777" w:rsidTr="00403725">
        <w:trPr>
          <w:trHeight w:hRule="exact" w:val="806"/>
        </w:trPr>
        <w:tc>
          <w:tcPr>
            <w:tcW w:w="3240" w:type="dxa"/>
            <w:hideMark/>
          </w:tcPr>
          <w:p w14:paraId="29C37A60" w14:textId="77777777" w:rsidR="00403725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ค่าเผื่อผลขาดทุนด้านเครดิต</w:t>
            </w:r>
          </w:p>
          <w:p w14:paraId="4A094E6E" w14:textId="0619171F" w:rsidR="00403725" w:rsidRPr="00403725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03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163CA8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6DCEF5" w14:textId="77777777" w:rsidR="00403725" w:rsidRDefault="00403725" w:rsidP="00403725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  <w:p w14:paraId="6212B8E9" w14:textId="6CA92B59" w:rsidR="00403725" w:rsidRPr="00CF1517" w:rsidRDefault="00403725" w:rsidP="00403725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78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077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034CB284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8E6E8E7" w14:textId="77777777" w:rsidR="00403725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66"/>
              <w:jc w:val="right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30692CB3" w14:textId="4D81E538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66"/>
              <w:jc w:val="right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bCs/>
                <w:sz w:val="30"/>
                <w:szCs w:val="30"/>
              </w:rPr>
              <w:t>10</w:t>
            </w:r>
            <w:r>
              <w:rPr>
                <w:rFonts w:ascii="Angsana New" w:hAnsi="Angsana New" w:cs="Angsana New"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Cs/>
                <w:sz w:val="30"/>
                <w:szCs w:val="30"/>
              </w:rPr>
              <w:t>759</w:t>
            </w:r>
            <w:r>
              <w:rPr>
                <w:rFonts w:ascii="Angsana New" w:hAnsi="Angsana New" w:cs="Angsana New"/>
                <w:bCs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4DE49217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3BBE99AA" w14:textId="77777777" w:rsidR="00403725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30"/>
              </w:tabs>
              <w:spacing w:line="240" w:lineRule="auto"/>
              <w:ind w:left="-129"/>
              <w:jc w:val="right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54C55CA3" w14:textId="1A19DEC9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30"/>
              </w:tabs>
              <w:spacing w:line="240" w:lineRule="auto"/>
              <w:ind w:left="-129"/>
              <w:jc w:val="right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(</w:t>
            </w:r>
            <w:r w:rsidRPr="004B0B8A">
              <w:rPr>
                <w:rFonts w:ascii="Angsana New" w:hAnsi="Angsana New" w:cs="Angsana New"/>
                <w:bCs/>
                <w:sz w:val="30"/>
                <w:szCs w:val="30"/>
              </w:rPr>
              <w:t>4</w:t>
            </w:r>
            <w:r w:rsidRPr="00086D0E">
              <w:rPr>
                <w:rFonts w:ascii="Angsana New" w:hAnsi="Angsana New" w:cs="Angsana New"/>
                <w:bCs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Cs/>
                <w:sz w:val="30"/>
                <w:szCs w:val="30"/>
              </w:rPr>
              <w:t>8</w:t>
            </w:r>
            <w:r w:rsidRPr="004B0B8A">
              <w:rPr>
                <w:rFonts w:ascii="Angsana New" w:hAnsi="Angsana New" w:cs="Angsana New"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Cs/>
                <w:sz w:val="30"/>
                <w:szCs w:val="30"/>
              </w:rPr>
              <w:t>6</w:t>
            </w:r>
            <w:r>
              <w:rPr>
                <w:rFonts w:ascii="Angsana New" w:hAnsi="Angsana New" w:cs="Angsana New"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bottom w:val="nil"/>
            </w:tcBorders>
          </w:tcPr>
          <w:p w14:paraId="327FC2B7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</w:p>
        </w:tc>
        <w:tc>
          <w:tcPr>
            <w:tcW w:w="1690" w:type="dxa"/>
            <w:gridSpan w:val="2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A5DB6BA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  <w:cs/>
              </w:rPr>
            </w:pPr>
          </w:p>
        </w:tc>
      </w:tr>
      <w:tr w:rsidR="00403725" w:rsidRPr="00CF1517" w14:paraId="2FA881AF" w14:textId="77777777" w:rsidTr="00B251C1">
        <w:trPr>
          <w:trHeight w:hRule="exact" w:val="403"/>
        </w:trPr>
        <w:tc>
          <w:tcPr>
            <w:tcW w:w="3240" w:type="dxa"/>
            <w:hideMark/>
          </w:tcPr>
          <w:p w14:paraId="04662541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AFF33F" w14:textId="27558700" w:rsidR="00403725" w:rsidRPr="00CF1517" w:rsidRDefault="00403725" w:rsidP="00403725">
            <w:pPr>
              <w:tabs>
                <w:tab w:val="clear" w:pos="227"/>
                <w:tab w:val="clear" w:pos="454"/>
                <w:tab w:val="decimal" w:pos="610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b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566</w:t>
            </w:r>
            <w:r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sz w:val="30"/>
                <w:szCs w:val="30"/>
              </w:rPr>
              <w:t>79</w:t>
            </w:r>
            <w:r w:rsidRPr="00086D0E">
              <w:rPr>
                <w:rFonts w:ascii="Angsana New" w:hAnsi="Angsana New" w:cs="Angsana New"/>
                <w:b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4213A069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5FDC4E6" w14:textId="53A7F7DC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56"/>
              <w:jc w:val="right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3775C7B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</w:tcPr>
          <w:p w14:paraId="4523CBFA" w14:textId="168F6167" w:rsidR="00403725" w:rsidRPr="00EC2624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70"/>
              <w:jc w:val="right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EC2624">
              <w:rPr>
                <w:rFonts w:ascii="Angsana New" w:hAnsi="Angsana New" w:cs="Angsana New"/>
                <w:b/>
                <w:sz w:val="30"/>
                <w:szCs w:val="30"/>
              </w:rPr>
              <w:t>566,792</w:t>
            </w:r>
          </w:p>
        </w:tc>
        <w:tc>
          <w:tcPr>
            <w:tcW w:w="270" w:type="dxa"/>
          </w:tcPr>
          <w:p w14:paraId="095501E0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1690" w:type="dxa"/>
            <w:gridSpan w:val="2"/>
          </w:tcPr>
          <w:p w14:paraId="1D35AFDD" w14:textId="77777777" w:rsidR="00403725" w:rsidRPr="00CF1517" w:rsidRDefault="00403725" w:rsidP="00403725">
            <w:pPr>
              <w:tabs>
                <w:tab w:val="clear" w:pos="227"/>
                <w:tab w:val="clear" w:pos="454"/>
                <w:tab w:val="clear" w:pos="680"/>
                <w:tab w:val="decimal" w:pos="870"/>
              </w:tabs>
              <w:spacing w:line="240" w:lineRule="auto"/>
              <w:ind w:left="-129" w:right="-86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</w:tbl>
    <w:p w14:paraId="6E83EC97" w14:textId="77777777" w:rsidR="002C0C35" w:rsidRPr="00CF1517" w:rsidRDefault="002C0C35" w:rsidP="002C0C35">
      <w:pPr>
        <w:pStyle w:val="ListParagraph"/>
        <w:ind w:left="518"/>
        <w:rPr>
          <w:rFonts w:asciiTheme="majorBidi" w:hAnsiTheme="majorBidi" w:cstheme="majorBidi"/>
          <w:sz w:val="24"/>
          <w:szCs w:val="24"/>
        </w:rPr>
      </w:pPr>
    </w:p>
    <w:p w14:paraId="56184AC6" w14:textId="7E96F064" w:rsidR="002C0C35" w:rsidRPr="00CF1517" w:rsidRDefault="002C0C35" w:rsidP="004E79B9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 xml:space="preserve">อัตราผลขาดทุนคำนวณจากประสบการณ์ของการสูญเสียด้านเครดิตที่เกิดขึ้นจริง </w:t>
      </w:r>
      <w:r w:rsidR="004B0B8A" w:rsidRPr="004B0B8A">
        <w:rPr>
          <w:rFonts w:asciiTheme="majorBidi" w:hAnsiTheme="majorBidi" w:cstheme="majorBidi"/>
          <w:sz w:val="30"/>
          <w:szCs w:val="30"/>
        </w:rPr>
        <w:t>3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ปีย้อนหลัง อัตราเหล่านี้คูณกับสเกลแฟคเตอร์เพื่อสะท้อนผลแตกต่างระหว่างสภาวะเศรษฐกิจในระหว่างงวดที่เก็บข้อมูล สภาวะเศรษฐกิจในปัจจุบันและมุมมองของ</w:t>
      </w:r>
      <w:r w:rsidRPr="00E71D5A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ที่มีต่อสภาวะเศรษฐกิจตลอดอายุที่คาดการณ์ไว้ของลูกหนี้</w:t>
      </w:r>
    </w:p>
    <w:p w14:paraId="7CF979C0" w14:textId="77777777" w:rsidR="002C0C35" w:rsidRPr="00CF1517" w:rsidRDefault="002C0C35" w:rsidP="002C0C35">
      <w:pPr>
        <w:pStyle w:val="ListParagraph"/>
        <w:ind w:left="518"/>
        <w:rPr>
          <w:rFonts w:asciiTheme="majorBidi" w:hAnsiTheme="majorBidi" w:cstheme="majorBidi"/>
          <w:sz w:val="24"/>
          <w:szCs w:val="24"/>
        </w:rPr>
      </w:pPr>
    </w:p>
    <w:tbl>
      <w:tblPr>
        <w:tblW w:w="9090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0"/>
        <w:gridCol w:w="1687"/>
        <w:gridCol w:w="247"/>
        <w:gridCol w:w="1756"/>
      </w:tblGrid>
      <w:tr w:rsidR="002C0C35" w:rsidRPr="00CF1517" w14:paraId="5A8FEE29" w14:textId="77777777" w:rsidTr="00D70425">
        <w:trPr>
          <w:trHeight w:val="20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9C0A334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E41BD76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ind w:left="-104" w:right="-10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7B0E1ADA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72905DE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ind w:left="-85" w:right="-4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2BD30C69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ind w:left="-85" w:right="-4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2C0C35" w:rsidRPr="00CF1517" w14:paraId="2A89DB2F" w14:textId="77777777" w:rsidTr="00EC2624">
        <w:trPr>
          <w:trHeight w:hRule="exact" w:val="308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14:paraId="5EB088D0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="Angsana New" w:hAnsi="Angsana New" w:cs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3690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357D7F4F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C0C35" w:rsidRPr="00CF1517" w14:paraId="20DE8C0A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5AA599E" w14:textId="7EBC96B4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56</w:t>
            </w:r>
            <w:r w:rsidR="00086D0E" w:rsidRPr="00086D0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</w:tcPr>
          <w:p w14:paraId="733CB712" w14:textId="77777777" w:rsidR="002C0C35" w:rsidRPr="00CF1517" w:rsidRDefault="002C0C35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7B4821F9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</w:tcPr>
          <w:p w14:paraId="194C582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2C0C35" w:rsidRPr="00CF1517" w14:paraId="3FEC465B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4AF1422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>ครบกำหนดชำระ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</w:tcPr>
          <w:p w14:paraId="1BA40E2E" w14:textId="21E75D87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665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7FC0CC87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</w:tcPr>
          <w:p w14:paraId="227364BC" w14:textId="2C010C60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555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2C0C35" w:rsidRPr="00CF1517" w14:paraId="1AB21C1C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653E487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เกินกำหนดชำระ 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</w:tcPr>
          <w:p w14:paraId="3B72F638" w14:textId="77777777" w:rsidR="002C0C35" w:rsidRPr="00CF1517" w:rsidRDefault="002C0C35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445CA0C1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</w:tcPr>
          <w:p w14:paraId="308FE0DC" w14:textId="77777777" w:rsidR="002C0C35" w:rsidRPr="00CF1517" w:rsidRDefault="002C0C35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C0C35" w:rsidRPr="00CF1517" w14:paraId="0AF7B293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ED1CE3" w14:textId="44C6201C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ind w:left="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="004B0B8A"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</w:tcPr>
          <w:p w14:paraId="4C7A0B94" w14:textId="1EB40F90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91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011B01D0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</w:tcPr>
          <w:p w14:paraId="04214243" w14:textId="083C712F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67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910</w:t>
            </w:r>
          </w:p>
        </w:tc>
      </w:tr>
      <w:tr w:rsidR="002C0C35" w:rsidRPr="00CF1517" w14:paraId="7193C734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B8A7325" w14:textId="4CA67A7F" w:rsidR="002C0C35" w:rsidRPr="00CF1517" w:rsidRDefault="004B0B8A" w:rsidP="00D70425">
            <w:pPr>
              <w:tabs>
                <w:tab w:val="clear" w:pos="680"/>
                <w:tab w:val="left" w:pos="540"/>
              </w:tabs>
              <w:spacing w:line="240" w:lineRule="auto"/>
              <w:ind w:left="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-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</w:tcPr>
          <w:p w14:paraId="697046C9" w14:textId="4FCC3A48" w:rsidR="002C0C35" w:rsidRPr="00CF1517" w:rsidRDefault="004B0B8A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34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89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1358721A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</w:tcPr>
          <w:p w14:paraId="431E0432" w14:textId="2973A775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</w:tr>
      <w:tr w:rsidR="002C0C35" w:rsidRPr="00CF1517" w14:paraId="63B67452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D4E1C50" w14:textId="03B821F1" w:rsidR="002C0C35" w:rsidRPr="00CF1517" w:rsidRDefault="00360B44" w:rsidP="00D70425">
            <w:pPr>
              <w:tabs>
                <w:tab w:val="clear" w:pos="680"/>
                <w:tab w:val="left" w:pos="540"/>
              </w:tabs>
              <w:spacing w:line="240" w:lineRule="auto"/>
              <w:ind w:left="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- </w:t>
            </w:r>
            <w:r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="00086D0E"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="002C0C35"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687" w:type="dxa"/>
            <w:tcBorders>
              <w:top w:val="nil"/>
              <w:left w:val="nil"/>
              <w:bottom w:val="nil"/>
              <w:right w:val="nil"/>
            </w:tcBorders>
          </w:tcPr>
          <w:p w14:paraId="48A0FDCE" w14:textId="2B48F0BD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59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6335B262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</w:tcPr>
          <w:p w14:paraId="1E093EAF" w14:textId="78A4881A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2C0C35" w:rsidRPr="00CF1517" w14:paraId="78627572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9996932" w14:textId="03210C5C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ind w:left="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มากกว่า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="00086D0E"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658339" w14:textId="5118B3E5" w:rsidR="002C0C35" w:rsidRPr="00CF1517" w:rsidRDefault="00086D0E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68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78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7A67F64C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60C497" w14:textId="1CF75E61" w:rsidR="002C0C35" w:rsidRPr="00CF1517" w:rsidRDefault="00086D0E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</w:t>
            </w:r>
          </w:p>
        </w:tc>
      </w:tr>
      <w:tr w:rsidR="002C0C35" w:rsidRPr="00CF1517" w14:paraId="11004443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14:paraId="74409724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F327B4" w14:textId="2F812F4A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2C0C3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857</w:t>
            </w:r>
            <w:r w:rsidR="002C0C3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47470652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ACA6137" w14:textId="6DE6BD73" w:rsidR="002C0C35" w:rsidRPr="00CF1517" w:rsidRDefault="00360B44" w:rsidP="00D70425">
            <w:pPr>
              <w:tabs>
                <w:tab w:val="clear" w:pos="227"/>
                <w:tab w:val="decimal" w:pos="425"/>
                <w:tab w:val="left" w:pos="1344"/>
              </w:tabs>
              <w:spacing w:line="240" w:lineRule="auto"/>
              <w:ind w:left="-129" w:right="158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9</w:t>
            </w:r>
            <w:r w:rsidR="002C0C3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180</w:t>
            </w:r>
          </w:p>
        </w:tc>
      </w:tr>
      <w:tr w:rsidR="002C0C35" w:rsidRPr="00CF1517" w14:paraId="5168F118" w14:textId="77777777" w:rsidTr="00C50A0C">
        <w:trPr>
          <w:trHeight w:hRule="exact" w:val="403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2478A8B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ค่าเผื่อหนี้สงสัยจะสูญ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9AC5EC" w14:textId="0B4224EC" w:rsidR="002C0C35" w:rsidRPr="00CF1517" w:rsidRDefault="008B2BB2" w:rsidP="008B2BB2">
            <w:pPr>
              <w:tabs>
                <w:tab w:val="clear" w:pos="227"/>
                <w:tab w:val="clear" w:pos="907"/>
                <w:tab w:val="decimal" w:pos="425"/>
                <w:tab w:val="left" w:pos="789"/>
                <w:tab w:val="left" w:pos="1252"/>
              </w:tabs>
              <w:spacing w:line="240" w:lineRule="auto"/>
              <w:ind w:left="-129" w:right="4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 xml:space="preserve">             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76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16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55A7B6E4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201F99" w14:textId="1E951870" w:rsidR="002C0C35" w:rsidRPr="00CF1517" w:rsidRDefault="008B2BB2" w:rsidP="008B2BB2">
            <w:pPr>
              <w:tabs>
                <w:tab w:val="clear" w:pos="227"/>
                <w:tab w:val="decimal" w:pos="425"/>
              </w:tabs>
              <w:spacing w:line="240" w:lineRule="auto"/>
              <w:ind w:left="-129" w:right="6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 xml:space="preserve">                  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18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970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2C0C35" w:rsidRPr="00CF1517" w14:paraId="49A5949D" w14:textId="77777777" w:rsidTr="00D70425">
        <w:trPr>
          <w:trHeight w:val="20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F60E9E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9BA8A1" w14:textId="203676F1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56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2C0C3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581</w:t>
            </w:r>
            <w:r w:rsidR="002C0C3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</w:tcPr>
          <w:p w14:paraId="49A0EB2D" w14:textId="77777777" w:rsidR="002C0C35" w:rsidRPr="00CF1517" w:rsidRDefault="002C0C35" w:rsidP="00D70425">
            <w:pPr>
              <w:tabs>
                <w:tab w:val="clear" w:pos="680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6AEA26" w14:textId="03458D9C" w:rsidR="002C0C35" w:rsidRPr="00CF1517" w:rsidRDefault="00360B44" w:rsidP="00D70425">
            <w:pPr>
              <w:tabs>
                <w:tab w:val="clear" w:pos="227"/>
                <w:tab w:val="decimal" w:pos="425"/>
              </w:tabs>
              <w:spacing w:line="240" w:lineRule="auto"/>
              <w:ind w:left="-129" w:right="16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</w:t>
            </w:r>
            <w:r w:rsidR="002C0C35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10</w:t>
            </w:r>
          </w:p>
        </w:tc>
      </w:tr>
    </w:tbl>
    <w:p w14:paraId="59130C41" w14:textId="318EB51D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518"/>
        <w:rPr>
          <w:rFonts w:ascii="Angsana New" w:hAnsi="Angsana New"/>
          <w:sz w:val="30"/>
          <w:szCs w:val="30"/>
        </w:rPr>
      </w:pPr>
      <w:r w:rsidRPr="00CF1517">
        <w:rPr>
          <w:rFonts w:ascii="Angsana New" w:hAnsi="Angsana New" w:hint="cs"/>
          <w:sz w:val="30"/>
          <w:szCs w:val="30"/>
          <w:cs/>
          <w:lang w:val="th-TH"/>
        </w:rPr>
        <w:t>โดยปกติระยะเวลาการให้สินเชื่อแก่ลูกค้าของกลุ่มบริษัท</w:t>
      </w:r>
      <w:r w:rsidRPr="00CF1517">
        <w:rPr>
          <w:rFonts w:ascii="Angsana New" w:hAnsi="Angsana New" w:hint="cs"/>
          <w:sz w:val="30"/>
          <w:szCs w:val="30"/>
          <w:cs/>
        </w:rPr>
        <w:t xml:space="preserve">มีระยะเวลาตั้งแต่ </w:t>
      </w:r>
      <w:r w:rsidR="00360B44" w:rsidRPr="00360B44">
        <w:rPr>
          <w:rFonts w:ascii="Angsana New" w:hAnsi="Angsana New" w:hint="cs"/>
          <w:sz w:val="30"/>
          <w:szCs w:val="30"/>
        </w:rPr>
        <w:t>1</w:t>
      </w:r>
      <w:r w:rsidRPr="00CF1517">
        <w:rPr>
          <w:rFonts w:ascii="Angsana New" w:hAnsi="Angsana New" w:hint="cs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 xml:space="preserve">วัน ถึง </w:t>
      </w:r>
      <w:r w:rsidR="00360B44" w:rsidRPr="00360B44">
        <w:rPr>
          <w:rFonts w:ascii="Angsana New" w:hAnsi="Angsana New" w:hint="cs"/>
          <w:sz w:val="30"/>
          <w:szCs w:val="30"/>
        </w:rPr>
        <w:t>110</w:t>
      </w:r>
      <w:r w:rsidRPr="00CF1517">
        <w:rPr>
          <w:rFonts w:ascii="Angsana New" w:hAnsi="Angsana New" w:hint="cs"/>
          <w:sz w:val="30"/>
          <w:szCs w:val="30"/>
        </w:rPr>
        <w:t xml:space="preserve"> </w:t>
      </w:r>
      <w:r w:rsidRPr="00CF1517">
        <w:rPr>
          <w:rFonts w:ascii="Angsana New" w:hAnsi="Angsana New" w:hint="cs"/>
          <w:sz w:val="30"/>
          <w:szCs w:val="30"/>
          <w:cs/>
        </w:rPr>
        <w:t>วัน</w:t>
      </w:r>
    </w:p>
    <w:p w14:paraId="4ACA0AD4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518"/>
        <w:rPr>
          <w:rFonts w:ascii="Angsana New" w:hAnsi="Angsana New"/>
          <w:sz w:val="22"/>
        </w:rPr>
      </w:pPr>
    </w:p>
    <w:tbl>
      <w:tblPr>
        <w:tblW w:w="9180" w:type="dxa"/>
        <w:tblInd w:w="450" w:type="dxa"/>
        <w:tblLook w:val="01E0" w:firstRow="1" w:lastRow="1" w:firstColumn="1" w:lastColumn="1" w:noHBand="0" w:noVBand="0"/>
      </w:tblPr>
      <w:tblGrid>
        <w:gridCol w:w="5130"/>
        <w:gridCol w:w="990"/>
        <w:gridCol w:w="1440"/>
        <w:gridCol w:w="270"/>
        <w:gridCol w:w="1350"/>
      </w:tblGrid>
      <w:tr w:rsidR="002C0C35" w:rsidRPr="00CF1517" w14:paraId="3D02D14D" w14:textId="77777777" w:rsidTr="00D70425">
        <w:trPr>
          <w:tblHeader/>
        </w:trPr>
        <w:tc>
          <w:tcPr>
            <w:tcW w:w="5130" w:type="dxa"/>
            <w:vAlign w:val="bottom"/>
            <w:hideMark/>
          </w:tcPr>
          <w:p w14:paraId="440E5276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รายการเคลื่อนไหวของค่าเผื่อผลขาดทุนด้านเครดิต</w:t>
            </w:r>
          </w:p>
          <w:p w14:paraId="747E64D6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990" w:type="dxa"/>
          </w:tcPr>
          <w:p w14:paraId="2FEF5C2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  <w:hideMark/>
          </w:tcPr>
          <w:p w14:paraId="0CAE378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1295123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7BE83EC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17BCB1E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2C0C35" w:rsidRPr="00CF1517" w14:paraId="19F72990" w14:textId="77777777" w:rsidTr="00D70425">
        <w:trPr>
          <w:tblHeader/>
        </w:trPr>
        <w:tc>
          <w:tcPr>
            <w:tcW w:w="5130" w:type="dxa"/>
          </w:tcPr>
          <w:p w14:paraId="302448A5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hideMark/>
          </w:tcPr>
          <w:p w14:paraId="7B03BB5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3060" w:type="dxa"/>
            <w:gridSpan w:val="3"/>
            <w:vAlign w:val="center"/>
            <w:hideMark/>
          </w:tcPr>
          <w:p w14:paraId="59367A1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พันบาท</w:t>
            </w:r>
            <w:r w:rsidRPr="00CF1517">
              <w:rPr>
                <w:rFonts w:ascii="Angsana New" w:hAnsi="Angsana New" w:cs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2C0C35" w:rsidRPr="00CF1517" w14:paraId="41D33F46" w14:textId="77777777" w:rsidTr="00D70425">
        <w:trPr>
          <w:tblHeader/>
        </w:trPr>
        <w:tc>
          <w:tcPr>
            <w:tcW w:w="5130" w:type="dxa"/>
          </w:tcPr>
          <w:p w14:paraId="3A02454A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</w:rPr>
              <w:t xml:space="preserve">ลูกหนี้การค้า ลูกหนี้หมุนเวียนอื่น </w:t>
            </w:r>
          </w:p>
          <w:p w14:paraId="042908C5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</w:rPr>
              <w:t>และเงินทดรองจ่ายให้แก่เกษตรกร</w:t>
            </w:r>
          </w:p>
        </w:tc>
        <w:tc>
          <w:tcPr>
            <w:tcW w:w="990" w:type="dxa"/>
          </w:tcPr>
          <w:p w14:paraId="35421BB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060" w:type="dxa"/>
            <w:gridSpan w:val="3"/>
            <w:vAlign w:val="center"/>
          </w:tcPr>
          <w:p w14:paraId="442E5DD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</w:tr>
      <w:tr w:rsidR="002C0C35" w:rsidRPr="00CF1517" w14:paraId="489218B2" w14:textId="77777777" w:rsidTr="00D70425">
        <w:trPr>
          <w:tblHeader/>
        </w:trPr>
        <w:tc>
          <w:tcPr>
            <w:tcW w:w="5130" w:type="dxa"/>
            <w:hideMark/>
          </w:tcPr>
          <w:p w14:paraId="602F3A6B" w14:textId="6DD233E2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ณ วันที่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 </w:t>
            </w:r>
            <w:r w:rsidR="00086D0E"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-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ปรับปรุงใหม่ </w:t>
            </w:r>
          </w:p>
        </w:tc>
        <w:tc>
          <w:tcPr>
            <w:tcW w:w="990" w:type="dxa"/>
            <w:hideMark/>
          </w:tcPr>
          <w:p w14:paraId="0EE0FA7C" w14:textId="66F23103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4B0B8A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1440" w:type="dxa"/>
            <w:vAlign w:val="bottom"/>
          </w:tcPr>
          <w:p w14:paraId="67F611D4" w14:textId="1C3A9343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879"/>
                <w:tab w:val="left" w:pos="1696"/>
              </w:tabs>
              <w:spacing w:line="240" w:lineRule="auto"/>
              <w:ind w:left="-95" w:right="159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79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center"/>
          </w:tcPr>
          <w:p w14:paraId="6616E75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7B652C5" w14:textId="6DD0CC1E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879"/>
                <w:tab w:val="left" w:pos="1696"/>
              </w:tabs>
              <w:spacing w:line="240" w:lineRule="auto"/>
              <w:ind w:left="-95" w:right="16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18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66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</w:p>
        </w:tc>
      </w:tr>
      <w:tr w:rsidR="002C0C35" w:rsidRPr="00CF1517" w14:paraId="2FB230F6" w14:textId="77777777" w:rsidTr="00D70425">
        <w:trPr>
          <w:tblHeader/>
        </w:trPr>
        <w:tc>
          <w:tcPr>
            <w:tcW w:w="5130" w:type="dxa"/>
            <w:hideMark/>
          </w:tcPr>
          <w:p w14:paraId="27CA494B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990" w:type="dxa"/>
          </w:tcPr>
          <w:p w14:paraId="166A99E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129F6D6B" w14:textId="6903EBF5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879"/>
                <w:tab w:val="left" w:pos="1696"/>
              </w:tabs>
              <w:spacing w:line="240" w:lineRule="auto"/>
              <w:ind w:left="-95" w:right="159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4D39E4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</w:p>
        </w:tc>
        <w:tc>
          <w:tcPr>
            <w:tcW w:w="270" w:type="dxa"/>
            <w:vAlign w:val="center"/>
          </w:tcPr>
          <w:p w14:paraId="0935595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EB06226" w14:textId="018DD20C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880"/>
                <w:tab w:val="left" w:pos="1696"/>
              </w:tabs>
              <w:spacing w:line="240" w:lineRule="auto"/>
              <w:ind w:left="-95" w:right="16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F8372F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17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2C0C35" w:rsidRPr="007F6E9E" w14:paraId="36C51CAF" w14:textId="77777777" w:rsidTr="00D70425">
        <w:trPr>
          <w:tblHeader/>
        </w:trPr>
        <w:tc>
          <w:tcPr>
            <w:tcW w:w="5130" w:type="dxa"/>
            <w:hideMark/>
          </w:tcPr>
          <w:p w14:paraId="620D0915" w14:textId="65F90C12" w:rsidR="002C0C35" w:rsidRPr="00CF1517" w:rsidRDefault="000E776A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990" w:type="dxa"/>
          </w:tcPr>
          <w:p w14:paraId="292261E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7132E71" w14:textId="24427CA2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ind w:left="40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517</w:t>
            </w:r>
            <w:r w:rsidR="004D39E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center"/>
          </w:tcPr>
          <w:p w14:paraId="25E9762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86571A3" w14:textId="077D4984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969"/>
                <w:tab w:val="left" w:pos="1696"/>
              </w:tabs>
              <w:spacing w:line="240" w:lineRule="auto"/>
              <w:ind w:left="-95" w:right="16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F8372F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</w:p>
        </w:tc>
      </w:tr>
    </w:tbl>
    <w:p w14:paraId="42EA2E54" w14:textId="77777777" w:rsidR="002C0C35" w:rsidRPr="00CF1517" w:rsidRDefault="002C0C35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Cs w:val="22"/>
          <w:lang w:bidi="th-TH"/>
        </w:rPr>
      </w:pPr>
    </w:p>
    <w:tbl>
      <w:tblPr>
        <w:tblW w:w="9180" w:type="dxa"/>
        <w:tblInd w:w="450" w:type="dxa"/>
        <w:tblLook w:val="04A0" w:firstRow="1" w:lastRow="0" w:firstColumn="1" w:lastColumn="0" w:noHBand="0" w:noVBand="1"/>
      </w:tblPr>
      <w:tblGrid>
        <w:gridCol w:w="5310"/>
        <w:gridCol w:w="1620"/>
        <w:gridCol w:w="2250"/>
      </w:tblGrid>
      <w:tr w:rsidR="002C0C35" w:rsidRPr="00CF1517" w14:paraId="2C15EA1B" w14:textId="77777777" w:rsidTr="00D70425">
        <w:trPr>
          <w:trHeight w:val="20"/>
          <w:tblHeader/>
        </w:trPr>
        <w:tc>
          <w:tcPr>
            <w:tcW w:w="5310" w:type="dxa"/>
            <w:vAlign w:val="bottom"/>
          </w:tcPr>
          <w:p w14:paraId="2D0034AB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sz w:val="30"/>
                <w:szCs w:val="30"/>
              </w:rPr>
              <w:br w:type="page"/>
            </w:r>
          </w:p>
        </w:tc>
        <w:tc>
          <w:tcPr>
            <w:tcW w:w="1620" w:type="dxa"/>
            <w:vAlign w:val="bottom"/>
          </w:tcPr>
          <w:p w14:paraId="7BF14A07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250" w:type="dxa"/>
            <w:vAlign w:val="bottom"/>
            <w:hideMark/>
          </w:tcPr>
          <w:p w14:paraId="72B1DA7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</w:t>
            </w: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br/>
            </w: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2C0C35" w:rsidRPr="00CF1517" w14:paraId="0298881A" w14:textId="77777777" w:rsidTr="00D70425">
        <w:trPr>
          <w:trHeight w:val="20"/>
          <w:tblHeader/>
        </w:trPr>
        <w:tc>
          <w:tcPr>
            <w:tcW w:w="5310" w:type="dxa"/>
            <w:vAlign w:val="bottom"/>
            <w:hideMark/>
          </w:tcPr>
          <w:p w14:paraId="5FC2EB8B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รายการเคลื่อนไหวของค่าเผื่อผลขาดทุนด้านเครดิต</w:t>
            </w:r>
          </w:p>
          <w:p w14:paraId="53D31640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620" w:type="dxa"/>
          </w:tcPr>
          <w:p w14:paraId="64097E86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  <w:p w14:paraId="5B47BC63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br/>
            </w:r>
          </w:p>
        </w:tc>
        <w:tc>
          <w:tcPr>
            <w:tcW w:w="2250" w:type="dxa"/>
            <w:vAlign w:val="bottom"/>
            <w:hideMark/>
          </w:tcPr>
          <w:p w14:paraId="6A12F66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ผลขาดทุนด้านเครดิต</w:t>
            </w:r>
          </w:p>
          <w:p w14:paraId="7483E8D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ที่คาดว่าจะเกิดขึ้น</w:t>
            </w:r>
          </w:p>
          <w:p w14:paraId="03878F7E" w14:textId="676B5F53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ใน </w:t>
            </w:r>
            <w:r w:rsidR="00360B44" w:rsidRPr="00360B44">
              <w:rPr>
                <w:rFonts w:asciiTheme="majorBidi" w:hAnsiTheme="majorBidi" w:cstheme="majorBidi" w:hint="cs"/>
                <w:sz w:val="30"/>
                <w:szCs w:val="30"/>
              </w:rPr>
              <w:t>1</w:t>
            </w:r>
            <w:r w:rsidR="00086D0E" w:rsidRPr="00086D0E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เดือนข้างหน้า</w:t>
            </w:r>
          </w:p>
        </w:tc>
      </w:tr>
      <w:tr w:rsidR="002C0C35" w:rsidRPr="00CF1517" w14:paraId="3BDE1482" w14:textId="77777777" w:rsidTr="00D70425">
        <w:trPr>
          <w:trHeight w:val="20"/>
          <w:tblHeader/>
        </w:trPr>
        <w:tc>
          <w:tcPr>
            <w:tcW w:w="5310" w:type="dxa"/>
            <w:vAlign w:val="bottom"/>
          </w:tcPr>
          <w:p w14:paraId="30AA112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0761F35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250" w:type="dxa"/>
          </w:tcPr>
          <w:p w14:paraId="53C15B7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95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C0C35" w:rsidRPr="00CF1517" w14:paraId="0316E55C" w14:textId="77777777" w:rsidTr="00D70425">
        <w:trPr>
          <w:trHeight w:val="20"/>
          <w:tblHeader/>
        </w:trPr>
        <w:tc>
          <w:tcPr>
            <w:tcW w:w="5310" w:type="dxa"/>
            <w:vAlign w:val="bottom"/>
            <w:hideMark/>
          </w:tcPr>
          <w:p w14:paraId="51C58EE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65" w:hanging="165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เงินให้กู้ยืมแก่บริษัทย่อย</w:t>
            </w:r>
          </w:p>
        </w:tc>
        <w:tc>
          <w:tcPr>
            <w:tcW w:w="1620" w:type="dxa"/>
            <w:vAlign w:val="bottom"/>
          </w:tcPr>
          <w:p w14:paraId="2307047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65" w:hanging="165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250" w:type="dxa"/>
          </w:tcPr>
          <w:p w14:paraId="5F42071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95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2C0C35" w:rsidRPr="00CF1517" w14:paraId="6E00958E" w14:textId="77777777" w:rsidTr="00D70425">
        <w:trPr>
          <w:trHeight w:val="20"/>
          <w:tblHeader/>
        </w:trPr>
        <w:tc>
          <w:tcPr>
            <w:tcW w:w="5310" w:type="dxa"/>
            <w:vAlign w:val="bottom"/>
            <w:hideMark/>
          </w:tcPr>
          <w:p w14:paraId="2069B265" w14:textId="2215AF1D" w:rsidR="002C0C35" w:rsidRPr="00CF1517" w:rsidRDefault="002C0C35" w:rsidP="00D70425">
            <w:pPr>
              <w:pStyle w:val="BodyText"/>
              <w:tabs>
                <w:tab w:val="left" w:pos="164"/>
              </w:tabs>
              <w:spacing w:after="0" w:line="240" w:lineRule="auto"/>
              <w:ind w:left="164" w:right="-111" w:hanging="164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ณ วันที่ 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มกราคม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 xml:space="preserve"> </w:t>
            </w:r>
            <w:r w:rsidR="00086D0E" w:rsidRPr="00086D0E">
              <w:rPr>
                <w:rFonts w:ascii="Angsana New" w:hAnsi="Angsana New" w:cs="Angsana New" w:hint="cs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 w:hint="cs"/>
                <w:sz w:val="30"/>
                <w:szCs w:val="30"/>
              </w:rPr>
              <w:t>3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="Angsana New" w:hAnsi="Angsana New" w:cs="Angsana New" w:hint="cs"/>
                <w:sz w:val="30"/>
                <w:szCs w:val="30"/>
              </w:rPr>
              <w:t>-</w:t>
            </w: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 ปรับปรุงใหม่ </w:t>
            </w:r>
          </w:p>
        </w:tc>
        <w:tc>
          <w:tcPr>
            <w:tcW w:w="1620" w:type="dxa"/>
            <w:vAlign w:val="bottom"/>
          </w:tcPr>
          <w:p w14:paraId="11ED9A79" w14:textId="51EEDD58" w:rsidR="002C0C35" w:rsidRPr="00CF1517" w:rsidRDefault="004B0B8A" w:rsidP="00D70425">
            <w:pPr>
              <w:pStyle w:val="BodyText"/>
              <w:tabs>
                <w:tab w:val="left" w:pos="164"/>
              </w:tabs>
              <w:spacing w:after="0" w:line="240" w:lineRule="auto"/>
              <w:ind w:left="164" w:right="-111" w:hanging="16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2250" w:type="dxa"/>
            <w:vAlign w:val="bottom"/>
          </w:tcPr>
          <w:p w14:paraId="634BCCE7" w14:textId="6041712A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879"/>
                <w:tab w:val="left" w:pos="1696"/>
              </w:tabs>
              <w:spacing w:line="240" w:lineRule="auto"/>
              <w:ind w:left="-95" w:right="159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  <w:r w:rsidR="002C0C35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22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</w:tr>
      <w:tr w:rsidR="002C0C35" w:rsidRPr="00CF1517" w14:paraId="2F2102DE" w14:textId="77777777" w:rsidTr="00D70425">
        <w:trPr>
          <w:trHeight w:val="20"/>
          <w:tblHeader/>
        </w:trPr>
        <w:tc>
          <w:tcPr>
            <w:tcW w:w="5310" w:type="dxa"/>
            <w:vAlign w:val="bottom"/>
            <w:hideMark/>
          </w:tcPr>
          <w:p w14:paraId="2776480C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การวัดมูลค่าใหม่สุทธิของสำรองผลขาดทุน </w:t>
            </w:r>
          </w:p>
        </w:tc>
        <w:tc>
          <w:tcPr>
            <w:tcW w:w="1620" w:type="dxa"/>
            <w:vAlign w:val="bottom"/>
          </w:tcPr>
          <w:p w14:paraId="7FB6B7B7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1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250" w:type="dxa"/>
          </w:tcPr>
          <w:p w14:paraId="1FB2F300" w14:textId="6190E0DA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879"/>
                <w:tab w:val="left" w:pos="1696"/>
              </w:tabs>
              <w:spacing w:line="240" w:lineRule="auto"/>
              <w:ind w:left="-95" w:right="159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78</w:t>
            </w:r>
            <w:r w:rsidR="00F8372F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166</w:t>
            </w:r>
          </w:p>
        </w:tc>
      </w:tr>
      <w:tr w:rsidR="002C0C35" w:rsidRPr="00CF1517" w14:paraId="41A61BA1" w14:textId="77777777" w:rsidTr="00D70425">
        <w:trPr>
          <w:trHeight w:val="20"/>
        </w:trPr>
        <w:tc>
          <w:tcPr>
            <w:tcW w:w="5310" w:type="dxa"/>
            <w:vAlign w:val="bottom"/>
            <w:hideMark/>
          </w:tcPr>
          <w:p w14:paraId="2077DD83" w14:textId="0FEBB482" w:rsidR="002C0C35" w:rsidRPr="00CF1517" w:rsidRDefault="000E776A" w:rsidP="00D704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E967B9" w:rsidRPr="00E967B9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620" w:type="dxa"/>
            <w:vAlign w:val="bottom"/>
          </w:tcPr>
          <w:p w14:paraId="31799C6B" w14:textId="796C6D74" w:rsidR="002C0C35" w:rsidRPr="005E73B2" w:rsidRDefault="002C0C35" w:rsidP="005E73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7286B2" w14:textId="0DDD06D7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  <w:tab w:val="left" w:pos="879"/>
                <w:tab w:val="left" w:pos="1696"/>
              </w:tabs>
              <w:spacing w:line="240" w:lineRule="auto"/>
              <w:ind w:left="-95" w:right="159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118</w:t>
            </w:r>
            <w:r w:rsidR="00F8372F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89</w:t>
            </w:r>
          </w:p>
        </w:tc>
      </w:tr>
    </w:tbl>
    <w:p w14:paraId="1C7EB579" w14:textId="77777777" w:rsidR="002C0C35" w:rsidRPr="00CF1517" w:rsidRDefault="002C0C35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Cs w:val="22"/>
          <w:lang w:val="en-US" w:bidi="th-TH"/>
        </w:rPr>
      </w:pPr>
    </w:p>
    <w:tbl>
      <w:tblPr>
        <w:tblW w:w="9189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739"/>
        <w:gridCol w:w="2084"/>
        <w:gridCol w:w="181"/>
        <w:gridCol w:w="2185"/>
      </w:tblGrid>
      <w:tr w:rsidR="002C0C35" w:rsidRPr="00CF1517" w14:paraId="79AE991B" w14:textId="77777777" w:rsidTr="004208DF">
        <w:trPr>
          <w:cantSplit/>
          <w:trHeight w:val="136"/>
          <w:tblHeader/>
        </w:trPr>
        <w:tc>
          <w:tcPr>
            <w:tcW w:w="4739" w:type="dxa"/>
            <w:shd w:val="clear" w:color="auto" w:fill="auto"/>
            <w:vAlign w:val="bottom"/>
          </w:tcPr>
          <w:p w14:paraId="3EC407B7" w14:textId="77777777" w:rsidR="004208DF" w:rsidRPr="00CF1517" w:rsidRDefault="002C0C35" w:rsidP="004208DF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28"/>
                <w:szCs w:val="28"/>
              </w:rPr>
              <w:br w:type="page"/>
            </w:r>
            <w:r w:rsidR="004208DF"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ขาดทุนจากการด้อยค่าของสินทรัพย์ทางการเงิน</w:t>
            </w:r>
          </w:p>
          <w:p w14:paraId="682DC481" w14:textId="3F067518" w:rsidR="002C0C35" w:rsidRPr="00CF1517" w:rsidRDefault="004208DF" w:rsidP="004208DF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rtl/>
                <w:cs/>
              </w:rPr>
              <w:tab/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rtl/>
                <w:cs/>
                <w:lang w:bidi="th-TH"/>
              </w:rPr>
              <w:t>สำหรับ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ปี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สิ้นสุดวันที่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ธันวาคม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86D0E" w:rsidRPr="00086D0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3</w:t>
            </w:r>
          </w:p>
        </w:tc>
        <w:tc>
          <w:tcPr>
            <w:tcW w:w="2084" w:type="dxa"/>
            <w:vAlign w:val="bottom"/>
          </w:tcPr>
          <w:p w14:paraId="3ED8877F" w14:textId="77777777" w:rsidR="002C0C35" w:rsidRPr="00CF1517" w:rsidRDefault="002C0C35" w:rsidP="00D70425">
            <w:pPr>
              <w:pStyle w:val="acctmergecolhdg"/>
              <w:spacing w:line="240" w:lineRule="atLeast"/>
              <w:ind w:left="-75" w:right="-82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1" w:type="dxa"/>
          </w:tcPr>
          <w:p w14:paraId="13D2DC92" w14:textId="77777777" w:rsidR="002C0C35" w:rsidRPr="00CF1517" w:rsidRDefault="002C0C35" w:rsidP="00D70425">
            <w:pPr>
              <w:pStyle w:val="acctmergecolhdg"/>
              <w:spacing w:line="240" w:lineRule="atLeast"/>
              <w:ind w:left="-75" w:right="-82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183" w:type="dxa"/>
          </w:tcPr>
          <w:p w14:paraId="6ADCCE8C" w14:textId="77777777" w:rsidR="004208DF" w:rsidRDefault="004208DF" w:rsidP="00D70425">
            <w:pPr>
              <w:pStyle w:val="acctmergecolhdg"/>
              <w:spacing w:line="240" w:lineRule="atLeast"/>
              <w:ind w:left="-75" w:right="-82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</w:p>
          <w:p w14:paraId="1B6480D1" w14:textId="2B86BBBB" w:rsidR="002C0C35" w:rsidRPr="00CF1517" w:rsidRDefault="002C0C35" w:rsidP="00D70425">
            <w:pPr>
              <w:pStyle w:val="acctmergecolhdg"/>
              <w:spacing w:line="240" w:lineRule="atLeast"/>
              <w:ind w:left="-75" w:right="-82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CF1517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4208DF" w:rsidRPr="00CF1517" w14:paraId="2471756B" w14:textId="77777777" w:rsidTr="004208DF">
        <w:trPr>
          <w:cantSplit/>
          <w:trHeight w:val="136"/>
          <w:tblHeader/>
        </w:trPr>
        <w:tc>
          <w:tcPr>
            <w:tcW w:w="4739" w:type="dxa"/>
          </w:tcPr>
          <w:p w14:paraId="2460EBEF" w14:textId="29659D09" w:rsidR="004208DF" w:rsidRPr="00CF1517" w:rsidRDefault="004208DF" w:rsidP="004208D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450" w:type="dxa"/>
            <w:gridSpan w:val="3"/>
          </w:tcPr>
          <w:p w14:paraId="3A7328E5" w14:textId="084674B4" w:rsidR="004208DF" w:rsidRPr="00CF1517" w:rsidRDefault="004208DF" w:rsidP="004208DF">
            <w:pPr>
              <w:pStyle w:val="acctfourfigures"/>
              <w:spacing w:line="240" w:lineRule="atLeast"/>
              <w:ind w:hanging="1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4208DF" w:rsidRPr="00CF1517" w14:paraId="133A8016" w14:textId="77777777" w:rsidTr="004208DF">
        <w:trPr>
          <w:cantSplit/>
          <w:trHeight w:val="136"/>
        </w:trPr>
        <w:tc>
          <w:tcPr>
            <w:tcW w:w="4739" w:type="dxa"/>
          </w:tcPr>
          <w:p w14:paraId="2FB2589F" w14:textId="77777777" w:rsidR="004208DF" w:rsidRPr="00CF1517" w:rsidRDefault="004208DF" w:rsidP="004208D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2084" w:type="dxa"/>
          </w:tcPr>
          <w:p w14:paraId="63D96DAC" w14:textId="77777777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1" w:type="dxa"/>
          </w:tcPr>
          <w:p w14:paraId="27513E6C" w14:textId="77777777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83" w:type="dxa"/>
          </w:tcPr>
          <w:p w14:paraId="72D46E07" w14:textId="77777777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208DF" w:rsidRPr="00CF1517" w14:paraId="3B899B8C" w14:textId="77777777" w:rsidTr="004208DF">
        <w:trPr>
          <w:cantSplit/>
          <w:trHeight w:val="180"/>
        </w:trPr>
        <w:tc>
          <w:tcPr>
            <w:tcW w:w="4739" w:type="dxa"/>
          </w:tcPr>
          <w:p w14:paraId="4650956C" w14:textId="77777777" w:rsidR="004208DF" w:rsidRPr="00CF1517" w:rsidRDefault="004208DF" w:rsidP="004208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7" w:hanging="187"/>
              <w:rPr>
                <w:rFonts w:asciiTheme="majorBidi" w:hAnsiTheme="majorBidi" w:cstheme="majorBidi"/>
                <w:color w:val="211E1F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ขาดทุนจากการด้อยค่าของลูกหนี้การค้</w:t>
            </w: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า</w:t>
            </w:r>
          </w:p>
        </w:tc>
        <w:tc>
          <w:tcPr>
            <w:tcW w:w="2084" w:type="dxa"/>
            <w:vAlign w:val="bottom"/>
          </w:tcPr>
          <w:p w14:paraId="6C6C26C8" w14:textId="17D975FC" w:rsidR="004208DF" w:rsidRPr="00CB619A" w:rsidRDefault="00086D0E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22</w:t>
            </w:r>
            <w:r w:rsidR="004D39E4" w:rsidRPr="00CB619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950</w:t>
            </w:r>
          </w:p>
        </w:tc>
        <w:tc>
          <w:tcPr>
            <w:tcW w:w="181" w:type="dxa"/>
            <w:vAlign w:val="bottom"/>
          </w:tcPr>
          <w:p w14:paraId="0C18AAB0" w14:textId="45E59967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183" w:type="dxa"/>
            <w:vAlign w:val="bottom"/>
          </w:tcPr>
          <w:p w14:paraId="2958E84C" w14:textId="421338C0" w:rsidR="004208DF" w:rsidRPr="00CF1517" w:rsidRDefault="00360B44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733FD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</w:tr>
      <w:tr w:rsidR="004208DF" w:rsidRPr="00CF1517" w14:paraId="1E6D7B70" w14:textId="77777777" w:rsidTr="004208DF">
        <w:trPr>
          <w:cantSplit/>
          <w:trHeight w:val="180"/>
        </w:trPr>
        <w:tc>
          <w:tcPr>
            <w:tcW w:w="4739" w:type="dxa"/>
          </w:tcPr>
          <w:p w14:paraId="292129C5" w14:textId="77777777" w:rsidR="004208DF" w:rsidRPr="00CF1517" w:rsidRDefault="004208DF" w:rsidP="004208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7" w:hanging="187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ขาดทุนจากการด้อยค่าของลูกหนี้อื่น</w:t>
            </w:r>
          </w:p>
        </w:tc>
        <w:tc>
          <w:tcPr>
            <w:tcW w:w="2084" w:type="dxa"/>
            <w:vAlign w:val="bottom"/>
          </w:tcPr>
          <w:p w14:paraId="3A895D77" w14:textId="0AB1E9C7" w:rsidR="004208DF" w:rsidRPr="00CB619A" w:rsidRDefault="00086D0E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  <w:r w:rsidR="00CD36BB" w:rsidRPr="00CB619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819</w:t>
            </w:r>
          </w:p>
        </w:tc>
        <w:tc>
          <w:tcPr>
            <w:tcW w:w="181" w:type="dxa"/>
            <w:vAlign w:val="bottom"/>
          </w:tcPr>
          <w:p w14:paraId="42D374EC" w14:textId="606200DC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83" w:type="dxa"/>
            <w:vAlign w:val="bottom"/>
          </w:tcPr>
          <w:p w14:paraId="453961A5" w14:textId="0EDA96EC" w:rsidR="004208DF" w:rsidRPr="00CF1517" w:rsidRDefault="00360B44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</w:t>
            </w:r>
            <w:r w:rsidR="00733FD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759</w:t>
            </w:r>
          </w:p>
        </w:tc>
      </w:tr>
      <w:tr w:rsidR="004208DF" w:rsidRPr="00CF1517" w14:paraId="4D28C34C" w14:textId="77777777" w:rsidTr="004208DF">
        <w:trPr>
          <w:cantSplit/>
          <w:trHeight w:val="180"/>
        </w:trPr>
        <w:tc>
          <w:tcPr>
            <w:tcW w:w="4739" w:type="dxa"/>
          </w:tcPr>
          <w:p w14:paraId="69253DE5" w14:textId="77777777" w:rsidR="004208DF" w:rsidRPr="00CF1517" w:rsidRDefault="004208DF" w:rsidP="004208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7" w:hanging="187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ขาดทุนจากการด้อยค่าของเงินทดรองจ่ายให้แก่เกษตรกร</w:t>
            </w:r>
          </w:p>
        </w:tc>
        <w:tc>
          <w:tcPr>
            <w:tcW w:w="2084" w:type="dxa"/>
            <w:vAlign w:val="bottom"/>
          </w:tcPr>
          <w:p w14:paraId="4F5CC43C" w14:textId="7F625800" w:rsidR="004208DF" w:rsidRPr="00CB619A" w:rsidRDefault="00360B44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CD36BB" w:rsidRPr="00CB619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175</w:t>
            </w:r>
          </w:p>
        </w:tc>
        <w:tc>
          <w:tcPr>
            <w:tcW w:w="181" w:type="dxa"/>
            <w:vAlign w:val="bottom"/>
          </w:tcPr>
          <w:p w14:paraId="34E11980" w14:textId="7856A5FE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83" w:type="dxa"/>
            <w:vAlign w:val="bottom"/>
          </w:tcPr>
          <w:p w14:paraId="3A9C05F6" w14:textId="5F7BBE16" w:rsidR="004208DF" w:rsidRPr="00CF1517" w:rsidRDefault="00733FD7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208DF" w:rsidRPr="00CF1517" w14:paraId="1D1E64FB" w14:textId="77777777" w:rsidTr="004208DF">
        <w:trPr>
          <w:cantSplit/>
          <w:trHeight w:val="180"/>
        </w:trPr>
        <w:tc>
          <w:tcPr>
            <w:tcW w:w="4739" w:type="dxa"/>
          </w:tcPr>
          <w:p w14:paraId="2FD9070A" w14:textId="77777777" w:rsidR="004208DF" w:rsidRPr="00CF1517" w:rsidRDefault="004208DF" w:rsidP="004208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7" w:hanging="187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 w:hint="cs"/>
                <w:sz w:val="30"/>
                <w:szCs w:val="30"/>
                <w:cs/>
              </w:rPr>
              <w:t>ขาดทุนจากการด้อยค่าเงินให้กู้ยืมแก่บริษัทย่อย</w:t>
            </w:r>
          </w:p>
        </w:tc>
        <w:tc>
          <w:tcPr>
            <w:tcW w:w="2084" w:type="dxa"/>
            <w:vAlign w:val="bottom"/>
          </w:tcPr>
          <w:p w14:paraId="7531AE88" w14:textId="31851FF4" w:rsidR="004208DF" w:rsidRPr="00CF1517" w:rsidRDefault="004D39E4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1" w:type="dxa"/>
            <w:vAlign w:val="bottom"/>
          </w:tcPr>
          <w:p w14:paraId="0E018F38" w14:textId="5639CF74" w:rsidR="004208DF" w:rsidRPr="00CF1517" w:rsidRDefault="004208DF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83" w:type="dxa"/>
            <w:vAlign w:val="bottom"/>
          </w:tcPr>
          <w:p w14:paraId="6CE01BE7" w14:textId="53474EDB" w:rsidR="004208DF" w:rsidRPr="00733FD7" w:rsidRDefault="00360B44" w:rsidP="004208DF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78</w:t>
            </w:r>
            <w:r w:rsidR="00733FD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166</w:t>
            </w:r>
          </w:p>
        </w:tc>
      </w:tr>
      <w:tr w:rsidR="004208DF" w:rsidRPr="00CF1517" w14:paraId="26B714FE" w14:textId="77777777" w:rsidTr="004208DF">
        <w:trPr>
          <w:cantSplit/>
          <w:trHeight w:val="180"/>
        </w:trPr>
        <w:tc>
          <w:tcPr>
            <w:tcW w:w="4739" w:type="dxa"/>
          </w:tcPr>
          <w:p w14:paraId="3214AFC0" w14:textId="77777777" w:rsidR="004208DF" w:rsidRPr="00CF1517" w:rsidRDefault="004208DF" w:rsidP="004208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7" w:hanging="18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0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A725ED" w14:textId="22368913" w:rsidR="004208DF" w:rsidRPr="00CF1517" w:rsidRDefault="00360B44" w:rsidP="004D39E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4D39E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44</w:t>
            </w:r>
          </w:p>
        </w:tc>
        <w:tc>
          <w:tcPr>
            <w:tcW w:w="181" w:type="dxa"/>
            <w:vAlign w:val="bottom"/>
          </w:tcPr>
          <w:p w14:paraId="4D66D262" w14:textId="77777777" w:rsidR="004208DF" w:rsidRPr="00CF1517" w:rsidRDefault="004208DF" w:rsidP="004208DF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8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A1D8E8" w14:textId="36CDC980" w:rsidR="004208DF" w:rsidRPr="00CF1517" w:rsidRDefault="00360B44" w:rsidP="00437F59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10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437F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33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</w:t>
            </w:r>
          </w:p>
        </w:tc>
      </w:tr>
    </w:tbl>
    <w:p w14:paraId="2F568055" w14:textId="77777777" w:rsidR="004208DF" w:rsidRDefault="004208DF" w:rsidP="002C0C3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5FC73187" w14:textId="584EC683" w:rsidR="000545DF" w:rsidRPr="000545DF" w:rsidRDefault="000545DF" w:rsidP="000545DF">
      <w:pPr>
        <w:pStyle w:val="block"/>
        <w:spacing w:after="0" w:line="240" w:lineRule="auto"/>
        <w:ind w:left="1260" w:hanging="270"/>
        <w:jc w:val="both"/>
        <w:rPr>
          <w:rFonts w:ascii="Angsana New" w:hAnsi="Angsana New" w:cs="Angsana New"/>
          <w:b/>
          <w:bCs/>
          <w:sz w:val="30"/>
          <w:szCs w:val="30"/>
        </w:rPr>
      </w:pPr>
      <w:r w:rsidRPr="000545DF">
        <w:rPr>
          <w:rFonts w:ascii="Angsana New" w:hAnsi="Angsana New" w:cs="Angsana New"/>
          <w:sz w:val="30"/>
          <w:szCs w:val="30"/>
        </w:rPr>
        <w:t>(</w:t>
      </w:r>
      <w:r w:rsidRPr="000545DF">
        <w:rPr>
          <w:rFonts w:ascii="Angsana New" w:hAnsi="Angsana New" w:cs="Angsana New"/>
          <w:sz w:val="30"/>
          <w:szCs w:val="30"/>
          <w:cs/>
          <w:lang w:bidi="th-TH"/>
        </w:rPr>
        <w:t>ข</w:t>
      </w:r>
      <w:r w:rsidRPr="000545DF">
        <w:rPr>
          <w:rFonts w:ascii="Angsana New" w:hAnsi="Angsana New" w:cs="Angsana New"/>
          <w:sz w:val="30"/>
          <w:szCs w:val="30"/>
        </w:rPr>
        <w:t>.1.2)</w:t>
      </w:r>
      <w:r>
        <w:rPr>
          <w:rFonts w:ascii="Angsana New" w:hAnsi="Angsana New" w:cs="Angsana New"/>
          <w:sz w:val="30"/>
          <w:szCs w:val="30"/>
        </w:rPr>
        <w:t xml:space="preserve"> </w:t>
      </w:r>
      <w:r w:rsidRPr="000545DF">
        <w:rPr>
          <w:rFonts w:ascii="Angsana New" w:hAnsi="Angsana New" w:cs="Angsana New"/>
          <w:sz w:val="30"/>
          <w:szCs w:val="30"/>
          <w:cs/>
          <w:lang w:bidi="th-TH"/>
        </w:rPr>
        <w:t>เงินลงทุนในตราสารหนี้</w:t>
      </w:r>
      <w:r w:rsidRPr="000545DF">
        <w:rPr>
          <w:rFonts w:ascii="Angsana New" w:hAnsi="Angsana New" w:cs="Angsana New"/>
          <w:b/>
          <w:bCs/>
          <w:sz w:val="30"/>
          <w:szCs w:val="30"/>
          <w:rtl/>
          <w:cs/>
        </w:rPr>
        <w:t xml:space="preserve"> </w:t>
      </w:r>
    </w:p>
    <w:p w14:paraId="77C3E09B" w14:textId="77777777" w:rsidR="000545DF" w:rsidRPr="00771039" w:rsidRDefault="000545DF" w:rsidP="000545DF">
      <w:pPr>
        <w:ind w:left="630"/>
        <w:jc w:val="both"/>
        <w:rPr>
          <w:rFonts w:ascii="Angsana New" w:hAnsi="Angsana New" w:cs="Angsana New"/>
          <w:sz w:val="24"/>
          <w:szCs w:val="24"/>
        </w:rPr>
      </w:pPr>
    </w:p>
    <w:p w14:paraId="308C8EF9" w14:textId="72D3BEDE" w:rsidR="000545DF" w:rsidRPr="000545DF" w:rsidRDefault="000545DF" w:rsidP="00586C02">
      <w:pPr>
        <w:tabs>
          <w:tab w:val="clear" w:pos="680"/>
          <w:tab w:val="clear" w:pos="907"/>
          <w:tab w:val="clear" w:pos="1644"/>
        </w:tabs>
        <w:ind w:left="1620"/>
        <w:jc w:val="thaiDistribute"/>
        <w:rPr>
          <w:rFonts w:ascii="Angsana New" w:hAnsi="Angsana New" w:cs="Angsana New"/>
          <w:sz w:val="30"/>
          <w:szCs w:val="30"/>
        </w:rPr>
      </w:pPr>
      <w:r w:rsidRPr="00771039">
        <w:rPr>
          <w:rFonts w:ascii="Angsana New" w:hAnsi="Angsana New" w:cs="Angsana New"/>
          <w:spacing w:val="2"/>
          <w:sz w:val="30"/>
          <w:szCs w:val="30"/>
          <w:cs/>
        </w:rPr>
        <w:t>กลุ่มบริษัทจำกัดฐานะเปิดต่อความเสี่ยงด้านเครดิตด้วยการลงทุนในตราสารหนี้ที่มีสภาพคล่องและคู่สัญญาที่</w:t>
      </w:r>
      <w:r w:rsidRPr="000545DF">
        <w:rPr>
          <w:rFonts w:ascii="Angsana New" w:hAnsi="Angsana New" w:cs="Angsana New"/>
          <w:sz w:val="30"/>
          <w:szCs w:val="30"/>
          <w:cs/>
        </w:rPr>
        <w:t xml:space="preserve">มีอันดับเครดิตอย่างน้อย </w:t>
      </w:r>
      <w:r w:rsidR="003115CC">
        <w:rPr>
          <w:rFonts w:ascii="Angsana New" w:hAnsi="Angsana New" w:cs="Angsana New"/>
          <w:sz w:val="30"/>
          <w:szCs w:val="30"/>
        </w:rPr>
        <w:t>BBB</w:t>
      </w:r>
      <w:r w:rsidRPr="000545DF">
        <w:rPr>
          <w:rFonts w:ascii="Angsana New" w:hAnsi="Angsana New" w:cs="Angsana New"/>
          <w:sz w:val="30"/>
          <w:szCs w:val="30"/>
        </w:rPr>
        <w:t xml:space="preserve"> </w:t>
      </w:r>
      <w:r w:rsidRPr="000545DF">
        <w:rPr>
          <w:rFonts w:ascii="Angsana New" w:hAnsi="Angsana New" w:cs="Angsana New" w:hint="cs"/>
          <w:sz w:val="30"/>
          <w:szCs w:val="30"/>
          <w:cs/>
        </w:rPr>
        <w:t xml:space="preserve">จากบริษัทจัดอันดับเครดิต </w:t>
      </w:r>
      <w:r w:rsidR="003115CC">
        <w:rPr>
          <w:rFonts w:ascii="Angsana New" w:hAnsi="Angsana New" w:cs="Angsana New"/>
          <w:sz w:val="30"/>
          <w:szCs w:val="30"/>
        </w:rPr>
        <w:t>Fitch</w:t>
      </w:r>
      <w:r w:rsidRPr="000545DF">
        <w:rPr>
          <w:rFonts w:ascii="Angsana New" w:hAnsi="Angsana New" w:cs="Angsana New"/>
          <w:sz w:val="30"/>
          <w:szCs w:val="30"/>
        </w:rPr>
        <w:t xml:space="preserve"> Rating</w:t>
      </w:r>
    </w:p>
    <w:p w14:paraId="1B55B941" w14:textId="77777777" w:rsidR="000545DF" w:rsidRPr="00771039" w:rsidRDefault="000545DF" w:rsidP="00586C02">
      <w:pPr>
        <w:tabs>
          <w:tab w:val="clear" w:pos="680"/>
          <w:tab w:val="clear" w:pos="907"/>
          <w:tab w:val="clear" w:pos="1644"/>
        </w:tabs>
        <w:ind w:left="1620"/>
        <w:jc w:val="thaiDistribute"/>
        <w:rPr>
          <w:rFonts w:ascii="Angsana New" w:hAnsi="Angsana New" w:cs="Angsana New"/>
          <w:sz w:val="24"/>
          <w:szCs w:val="24"/>
          <w:lang w:val="en-GB"/>
        </w:rPr>
      </w:pPr>
    </w:p>
    <w:p w14:paraId="42B0C170" w14:textId="20C68B85" w:rsidR="000545DF" w:rsidRDefault="000545DF" w:rsidP="00586C02">
      <w:pPr>
        <w:tabs>
          <w:tab w:val="clear" w:pos="680"/>
          <w:tab w:val="clear" w:pos="907"/>
          <w:tab w:val="clear" w:pos="1644"/>
        </w:tabs>
        <w:ind w:left="1620"/>
        <w:jc w:val="thaiDistribute"/>
        <w:rPr>
          <w:rFonts w:ascii="Angsana New" w:hAnsi="Angsana New" w:cs="Angsana New"/>
          <w:sz w:val="30"/>
          <w:szCs w:val="30"/>
        </w:rPr>
      </w:pPr>
      <w:r w:rsidRPr="000545DF">
        <w:rPr>
          <w:rFonts w:ascii="Angsana New" w:hAnsi="Angsana New" w:cs="Angsana New"/>
          <w:sz w:val="30"/>
          <w:szCs w:val="30"/>
          <w:cs/>
        </w:rPr>
        <w:t xml:space="preserve">กลุ่มบริษัทติดตามการเปลี่ยนแปลงของความเสี่ยงด้านเครดิตด้วยการติดตามการจัดอันดับเครดิตภายนอกที่มีการเผยแพร่ โดยพิจารณาว่าอันดับเครดิตที่เผยแพร่มีการปรับปรุงให้เป็นปัจจุบันหรือไม่และเพื่อประเมินว่าความเสี่ยงด้านเครดิตเพิ่มขึ้นอย่างมีนัยสำคัญ ณ วันที่รายงาน โดยไม่ได้ถูกสะท้อนในอันดับเครดิตที่เผยแพร่หรือไม่ เพื่อประกอบในการพิจารณา กลุ่มบริษัทมีการทบทวนการเปลี่ยนแปลงของผลตอบแทนในหุ้นกู้ และราคาของอนุพันธ์ด้านเครดิต หากสามารถหาได้ ประกอบกับข่าวที่มีการเผยแพร่และข้อมูลการกำกับดูแลของหน่วยงานกำกับดูแลของลูกหนี้ </w:t>
      </w:r>
    </w:p>
    <w:p w14:paraId="7BE3225D" w14:textId="53AA3AB4" w:rsidR="000E6471" w:rsidRDefault="000E6471" w:rsidP="00771039">
      <w:pPr>
        <w:tabs>
          <w:tab w:val="clear" w:pos="680"/>
          <w:tab w:val="clear" w:pos="1644"/>
        </w:tabs>
        <w:ind w:left="990"/>
        <w:jc w:val="thaiDistribute"/>
        <w:rPr>
          <w:rFonts w:ascii="Angsana New" w:hAnsi="Angsana New" w:cs="Angsana New"/>
          <w:sz w:val="30"/>
          <w:szCs w:val="30"/>
        </w:rPr>
      </w:pPr>
    </w:p>
    <w:p w14:paraId="6BDA1C3A" w14:textId="77777777" w:rsidR="000E6471" w:rsidRDefault="000E6471" w:rsidP="000E6471">
      <w:pPr>
        <w:pStyle w:val="block"/>
        <w:spacing w:after="0" w:line="240" w:lineRule="auto"/>
        <w:ind w:left="1260" w:hanging="270"/>
        <w:jc w:val="both"/>
        <w:rPr>
          <w:rFonts w:ascii="Angsana New" w:hAnsi="Angsana New" w:cs="Angsana New"/>
          <w:sz w:val="30"/>
          <w:szCs w:val="30"/>
          <w:lang w:bidi="th-TH"/>
        </w:rPr>
      </w:pPr>
      <w:r w:rsidRPr="000545DF">
        <w:rPr>
          <w:rFonts w:ascii="Angsana New" w:hAnsi="Angsana New" w:cs="Angsana New"/>
          <w:sz w:val="30"/>
          <w:szCs w:val="30"/>
        </w:rPr>
        <w:t>(</w:t>
      </w:r>
      <w:r w:rsidRPr="000545DF">
        <w:rPr>
          <w:rFonts w:ascii="Angsana New" w:hAnsi="Angsana New" w:cs="Angsana New"/>
          <w:sz w:val="30"/>
          <w:szCs w:val="30"/>
          <w:cs/>
          <w:lang w:bidi="th-TH"/>
        </w:rPr>
        <w:t>ข</w:t>
      </w:r>
      <w:r w:rsidRPr="000545DF">
        <w:rPr>
          <w:rFonts w:ascii="Angsana New" w:hAnsi="Angsana New" w:cs="Angsana New"/>
          <w:sz w:val="30"/>
          <w:szCs w:val="30"/>
        </w:rPr>
        <w:t>.1.</w:t>
      </w:r>
      <w:r>
        <w:rPr>
          <w:rFonts w:ascii="Angsana New" w:hAnsi="Angsana New" w:cs="Angsana New"/>
          <w:sz w:val="30"/>
          <w:szCs w:val="30"/>
        </w:rPr>
        <w:t>3</w:t>
      </w:r>
      <w:r w:rsidRPr="000545DF">
        <w:rPr>
          <w:rFonts w:ascii="Angsana New" w:hAnsi="Angsana New" w:cs="Angsana New"/>
          <w:sz w:val="30"/>
          <w:szCs w:val="30"/>
        </w:rPr>
        <w:t>)</w:t>
      </w:r>
      <w:r>
        <w:rPr>
          <w:rFonts w:ascii="Angsana New" w:hAnsi="Angsana New" w:cs="Angsana New"/>
          <w:sz w:val="30"/>
          <w:szCs w:val="30"/>
        </w:rPr>
        <w:t xml:space="preserve"> </w:t>
      </w:r>
      <w:r w:rsidRPr="000545DF">
        <w:rPr>
          <w:rFonts w:ascii="Angsana New" w:hAnsi="Angsana New" w:cs="Angsana New"/>
          <w:sz w:val="30"/>
          <w:szCs w:val="30"/>
          <w:cs/>
          <w:lang w:bidi="th-TH"/>
        </w:rPr>
        <w:t>เงิน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สดและรายการเทียบเท่าเงินสด และอนุพันธ์</w:t>
      </w:r>
    </w:p>
    <w:p w14:paraId="40283AD6" w14:textId="77777777" w:rsidR="000E6471" w:rsidRDefault="000E6471" w:rsidP="000E6471">
      <w:pPr>
        <w:pStyle w:val="block"/>
        <w:spacing w:after="0" w:line="240" w:lineRule="auto"/>
        <w:ind w:left="1260" w:hanging="270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7D81B183" w14:textId="7DA851EF" w:rsidR="000E6471" w:rsidRPr="000E6471" w:rsidRDefault="000E6471" w:rsidP="00586C02">
      <w:pPr>
        <w:pStyle w:val="block"/>
        <w:spacing w:after="0" w:line="240" w:lineRule="auto"/>
        <w:ind w:left="162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0E6471">
        <w:rPr>
          <w:rFonts w:asciiTheme="majorBidi" w:hAnsiTheme="majorBidi" w:cstheme="majorBidi"/>
          <w:sz w:val="30"/>
          <w:szCs w:val="30"/>
          <w:cs/>
          <w:lang w:bidi="th-TH"/>
        </w:rPr>
        <w:t>ฐานะเปิดต่อความเสี่ยงด้านเครดิตขอ</w:t>
      </w:r>
      <w:r w:rsidRPr="000E6471">
        <w:rPr>
          <w:rFonts w:asciiTheme="majorBidi" w:hAnsiTheme="majorBidi" w:cstheme="majorBidi" w:hint="cs"/>
          <w:sz w:val="30"/>
          <w:szCs w:val="30"/>
          <w:cs/>
          <w:lang w:bidi="th-TH"/>
        </w:rPr>
        <w:t>งกลุ่มบริษัท</w:t>
      </w:r>
      <w:r w:rsidRPr="000E6471">
        <w:rPr>
          <w:rFonts w:asciiTheme="majorBidi" w:hAnsiTheme="majorBidi" w:cstheme="majorBidi"/>
          <w:sz w:val="30"/>
          <w:szCs w:val="30"/>
          <w:cs/>
          <w:lang w:bidi="th-TH"/>
        </w:rPr>
        <w:t>ที่เกิดจากเงินสดและรายการเทียบเท่าเงินสดและ</w:t>
      </w:r>
      <w:r w:rsidRPr="000E6471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สินทรัพย์อนุพันธ์</w:t>
      </w:r>
      <w:r w:rsidRPr="000E6471">
        <w:rPr>
          <w:rFonts w:asciiTheme="majorBidi" w:hAnsiTheme="majorBidi" w:cstheme="majorBidi"/>
          <w:spacing w:val="4"/>
          <w:sz w:val="30"/>
          <w:szCs w:val="30"/>
        </w:rPr>
        <w:t xml:space="preserve"> </w:t>
      </w:r>
      <w:r w:rsidRPr="000E6471">
        <w:rPr>
          <w:rFonts w:asciiTheme="majorBidi" w:hAnsiTheme="majorBidi" w:cstheme="majorBidi"/>
          <w:spacing w:val="4"/>
          <w:sz w:val="30"/>
          <w:szCs w:val="30"/>
          <w:cs/>
          <w:lang w:bidi="th-TH"/>
        </w:rPr>
        <w:t>ถูกจำกัดเนื่องจากคู่สัญญาเป็นธนาคารและสถาบันการเงิน</w:t>
      </w:r>
      <w:r w:rsidR="002D0F68" w:rsidRPr="009A3227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9A3227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ซึ่</w:t>
      </w:r>
      <w:r w:rsidR="00F32DB2" w:rsidRPr="009A3227">
        <w:rPr>
          <w:rFonts w:asciiTheme="majorBidi" w:hAnsiTheme="majorBidi" w:cstheme="majorBidi" w:hint="cs"/>
          <w:spacing w:val="-2"/>
          <w:sz w:val="30"/>
          <w:szCs w:val="30"/>
          <w:cs/>
          <w:lang w:bidi="th-TH"/>
        </w:rPr>
        <w:t>งกลุ่มบริษัท</w:t>
      </w:r>
      <w:r w:rsidRPr="009A3227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พิจารณาว่ามีความเสี่ยงด้านเครดิต</w:t>
      </w:r>
      <w:r w:rsidRPr="000E6471">
        <w:rPr>
          <w:rFonts w:asciiTheme="majorBidi" w:hAnsiTheme="majorBidi" w:cstheme="majorBidi"/>
          <w:sz w:val="30"/>
          <w:szCs w:val="30"/>
          <w:cs/>
          <w:lang w:bidi="th-TH"/>
        </w:rPr>
        <w:t>ต่ำ</w:t>
      </w:r>
    </w:p>
    <w:p w14:paraId="778E52C7" w14:textId="3EF8B22C" w:rsidR="000E6471" w:rsidRDefault="000E6471" w:rsidP="000E6471">
      <w:pPr>
        <w:pStyle w:val="block"/>
        <w:spacing w:after="0" w:line="240" w:lineRule="auto"/>
        <w:ind w:left="1260" w:hanging="270"/>
        <w:jc w:val="both"/>
        <w:rPr>
          <w:rFonts w:ascii="Angsana New" w:hAnsi="Angsana New" w:cs="Angsana New"/>
          <w:b/>
          <w:bCs/>
          <w:sz w:val="30"/>
          <w:szCs w:val="30"/>
        </w:rPr>
      </w:pPr>
      <w:r w:rsidRPr="000545DF">
        <w:rPr>
          <w:rFonts w:ascii="Angsana New" w:hAnsi="Angsana New" w:cs="Angsana New"/>
          <w:b/>
          <w:bCs/>
          <w:sz w:val="30"/>
          <w:szCs w:val="30"/>
          <w:rtl/>
          <w:cs/>
        </w:rPr>
        <w:t xml:space="preserve"> </w:t>
      </w:r>
    </w:p>
    <w:p w14:paraId="6E18A229" w14:textId="65D8263D" w:rsidR="000E6471" w:rsidRDefault="000E6471" w:rsidP="000E6471">
      <w:pPr>
        <w:pStyle w:val="block"/>
        <w:spacing w:after="0" w:line="240" w:lineRule="auto"/>
        <w:ind w:left="1260" w:hanging="270"/>
        <w:jc w:val="both"/>
        <w:rPr>
          <w:rFonts w:ascii="Angsana New" w:hAnsi="Angsana New" w:cs="Angsana New"/>
          <w:b/>
          <w:bCs/>
          <w:sz w:val="30"/>
          <w:szCs w:val="30"/>
        </w:rPr>
      </w:pPr>
      <w:r w:rsidRPr="000545DF">
        <w:rPr>
          <w:rFonts w:ascii="Angsana New" w:hAnsi="Angsana New" w:cs="Angsana New"/>
          <w:sz w:val="30"/>
          <w:szCs w:val="30"/>
        </w:rPr>
        <w:t>(</w:t>
      </w:r>
      <w:r w:rsidRPr="000545DF">
        <w:rPr>
          <w:rFonts w:ascii="Angsana New" w:hAnsi="Angsana New" w:cs="Angsana New"/>
          <w:sz w:val="30"/>
          <w:szCs w:val="30"/>
          <w:cs/>
          <w:lang w:bidi="th-TH"/>
        </w:rPr>
        <w:t>ข</w:t>
      </w:r>
      <w:r w:rsidRPr="000545DF">
        <w:rPr>
          <w:rFonts w:ascii="Angsana New" w:hAnsi="Angsana New" w:cs="Angsana New"/>
          <w:sz w:val="30"/>
          <w:szCs w:val="30"/>
        </w:rPr>
        <w:t>.1.</w:t>
      </w:r>
      <w:r>
        <w:rPr>
          <w:rFonts w:ascii="Angsana New" w:hAnsi="Angsana New" w:cs="Angsana New"/>
          <w:sz w:val="30"/>
          <w:szCs w:val="30"/>
        </w:rPr>
        <w:t>4</w:t>
      </w:r>
      <w:r w:rsidRPr="000545DF">
        <w:rPr>
          <w:rFonts w:ascii="Angsana New" w:hAnsi="Angsana New" w:cs="Angsana New"/>
          <w:sz w:val="30"/>
          <w:szCs w:val="30"/>
        </w:rPr>
        <w:t>)</w:t>
      </w:r>
      <w:r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การค้ำประกัน</w:t>
      </w:r>
      <w:r w:rsidRPr="000545DF">
        <w:rPr>
          <w:rFonts w:ascii="Angsana New" w:hAnsi="Angsana New" w:cs="Angsana New"/>
          <w:b/>
          <w:bCs/>
          <w:sz w:val="30"/>
          <w:szCs w:val="30"/>
          <w:rtl/>
          <w:cs/>
        </w:rPr>
        <w:t xml:space="preserve"> </w:t>
      </w:r>
    </w:p>
    <w:p w14:paraId="303FCD59" w14:textId="1AB5AB59" w:rsidR="00F32DB2" w:rsidRDefault="00F32DB2" w:rsidP="000E6471">
      <w:pPr>
        <w:pStyle w:val="block"/>
        <w:spacing w:after="0" w:line="240" w:lineRule="auto"/>
        <w:ind w:left="1260" w:hanging="270"/>
        <w:jc w:val="both"/>
        <w:rPr>
          <w:rFonts w:ascii="Angsana New" w:hAnsi="Angsana New" w:cs="Angsana New"/>
          <w:b/>
          <w:bCs/>
          <w:sz w:val="30"/>
          <w:szCs w:val="30"/>
        </w:rPr>
      </w:pPr>
    </w:p>
    <w:p w14:paraId="467B2AE8" w14:textId="5B63CFFA" w:rsidR="00F32DB2" w:rsidRDefault="00F32DB2" w:rsidP="00586C02">
      <w:pPr>
        <w:pStyle w:val="block"/>
        <w:spacing w:after="0" w:line="240" w:lineRule="auto"/>
        <w:ind w:left="1620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F32DB2">
        <w:rPr>
          <w:rFonts w:ascii="Angsana New" w:hAnsi="Angsana New" w:cs="Angsana New" w:hint="cs"/>
          <w:sz w:val="30"/>
          <w:szCs w:val="30"/>
          <w:cs/>
          <w:lang w:bidi="th-TH"/>
        </w:rPr>
        <w:t>กล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ุ่มบริษัทมีนโยบายค้ำประกันทางการเงินแก่เกษตรกรสำหรับเงินกู้ยืมที่เกษตรกรกู้ยืมมาจากสถาบันการเงิน</w:t>
      </w:r>
      <w:r w:rsidRPr="00F32DB2">
        <w:rPr>
          <w:rFonts w:ascii="Angsana New" w:hAnsi="Angsana New" w:cs="Angsana New" w:hint="cs"/>
          <w:spacing w:val="-10"/>
          <w:sz w:val="30"/>
          <w:szCs w:val="30"/>
          <w:cs/>
          <w:lang w:bidi="th-TH"/>
        </w:rPr>
        <w:t>สำหรับสร้างฟาร์มเลี้ยงไก่และสุกร เมื่อรับจ้างเลี้ยงไก่และสุกรให้แก่กลุ่มบริษัท ภายใต้บันทึกข้อตกลงความ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ร่วมมือกับสถาบันการเงินในโครงการสินเชื่อสำหรับเกษตรกรผู้เลี้ยงไก่และสุกร</w:t>
      </w:r>
    </w:p>
    <w:p w14:paraId="68CB7151" w14:textId="77777777" w:rsidR="000545DF" w:rsidRPr="00771039" w:rsidRDefault="000545DF" w:rsidP="002C0C3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</w:p>
    <w:p w14:paraId="04D4F6F9" w14:textId="6FF017BC" w:rsidR="002C0C35" w:rsidRPr="00CF1517" w:rsidRDefault="0050337E" w:rsidP="002C0C3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(ข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086D0E" w:rsidRPr="00086D0E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 xml:space="preserve">) </w:t>
      </w:r>
      <w:r w:rsidR="002C0C35"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 xml:space="preserve">ความเสี่ยงด้านสภาพคล่อง </w:t>
      </w:r>
    </w:p>
    <w:p w14:paraId="79135DE2" w14:textId="77777777" w:rsidR="002C0C35" w:rsidRPr="00771039" w:rsidRDefault="002C0C35" w:rsidP="002C0C35">
      <w:pPr>
        <w:pStyle w:val="ListParagraph"/>
        <w:ind w:left="518"/>
        <w:jc w:val="both"/>
        <w:rPr>
          <w:rFonts w:asciiTheme="majorBidi" w:hAnsiTheme="majorBidi" w:cstheme="majorBidi"/>
          <w:sz w:val="24"/>
          <w:szCs w:val="24"/>
        </w:rPr>
      </w:pPr>
    </w:p>
    <w:p w14:paraId="7705A67A" w14:textId="77777777" w:rsidR="002C0C35" w:rsidRPr="00CF1517" w:rsidRDefault="002C0C35" w:rsidP="000545DF">
      <w:pPr>
        <w:pStyle w:val="ListParagraph"/>
        <w:tabs>
          <w:tab w:val="clear" w:pos="454"/>
          <w:tab w:val="left" w:pos="63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E71D5A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กำกับดูแลความเสี่ยง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ด้าน</w:t>
      </w:r>
      <w:r w:rsidRPr="00CF1517">
        <w:rPr>
          <w:rFonts w:asciiTheme="majorBidi" w:hAnsiTheme="majorBidi" w:cstheme="majorBidi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E71D5A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 </w:t>
      </w:r>
      <w:r w:rsidRPr="00CF1517">
        <w:rPr>
          <w:rFonts w:asciiTheme="majorBidi" w:hAnsiTheme="majorBidi" w:cstheme="majorBidi"/>
          <w:sz w:val="30"/>
          <w:szCs w:val="30"/>
          <w:cs/>
        </w:rPr>
        <w:t>และลดผลกระทบจากความผันผวนในกระแสเงินสด</w:t>
      </w:r>
    </w:p>
    <w:p w14:paraId="2ED08E6F" w14:textId="7E931195" w:rsidR="002C0C35" w:rsidRDefault="002C0C35" w:rsidP="000545DF">
      <w:pPr>
        <w:pStyle w:val="ListParagraph"/>
        <w:tabs>
          <w:tab w:val="clear" w:pos="454"/>
          <w:tab w:val="left" w:pos="630"/>
        </w:tabs>
        <w:ind w:left="990"/>
        <w:jc w:val="thaiDistribute"/>
        <w:rPr>
          <w:rFonts w:asciiTheme="majorBidi" w:hAnsiTheme="majorBidi" w:cstheme="majorBidi"/>
          <w:sz w:val="24"/>
          <w:szCs w:val="24"/>
        </w:rPr>
      </w:pPr>
    </w:p>
    <w:p w14:paraId="6B167FC1" w14:textId="73C7DEF7" w:rsidR="00586C02" w:rsidRDefault="00586C02" w:rsidP="000545DF">
      <w:pPr>
        <w:pStyle w:val="ListParagraph"/>
        <w:tabs>
          <w:tab w:val="clear" w:pos="454"/>
          <w:tab w:val="left" w:pos="630"/>
        </w:tabs>
        <w:ind w:left="990"/>
        <w:jc w:val="thaiDistribute"/>
        <w:rPr>
          <w:rFonts w:asciiTheme="majorBidi" w:hAnsiTheme="majorBidi" w:cstheme="majorBidi"/>
          <w:sz w:val="24"/>
          <w:szCs w:val="24"/>
        </w:rPr>
      </w:pPr>
    </w:p>
    <w:p w14:paraId="55C1AFDA" w14:textId="77777777" w:rsidR="00315184" w:rsidRPr="00771039" w:rsidRDefault="00315184" w:rsidP="000545DF">
      <w:pPr>
        <w:pStyle w:val="ListParagraph"/>
        <w:tabs>
          <w:tab w:val="clear" w:pos="454"/>
          <w:tab w:val="left" w:pos="630"/>
        </w:tabs>
        <w:ind w:left="990"/>
        <w:jc w:val="thaiDistribute"/>
        <w:rPr>
          <w:rFonts w:asciiTheme="majorBidi" w:hAnsiTheme="majorBidi" w:cstheme="majorBidi"/>
          <w:sz w:val="24"/>
          <w:szCs w:val="24"/>
        </w:rPr>
      </w:pPr>
    </w:p>
    <w:p w14:paraId="195004CB" w14:textId="02841D6F" w:rsidR="00586C02" w:rsidRPr="00315184" w:rsidRDefault="002C0C35" w:rsidP="000545DF">
      <w:pPr>
        <w:pStyle w:val="ListParagraph"/>
        <w:tabs>
          <w:tab w:val="clear" w:pos="454"/>
          <w:tab w:val="left" w:pos="63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315184">
        <w:rPr>
          <w:rFonts w:asciiTheme="majorBidi" w:hAnsiTheme="majorBidi" w:cstheme="majorBidi" w:hint="cs"/>
          <w:sz w:val="30"/>
          <w:szCs w:val="30"/>
          <w:cs/>
        </w:rPr>
        <w:t>ตาราง</w:t>
      </w:r>
      <w:r w:rsidR="00A86A98" w:rsidRPr="00315184">
        <w:rPr>
          <w:rFonts w:asciiTheme="majorBidi" w:hAnsiTheme="majorBidi" w:cstheme="majorBidi" w:hint="cs"/>
          <w:sz w:val="30"/>
          <w:szCs w:val="30"/>
          <w:cs/>
        </w:rPr>
        <w:t>ต่อไปนี้</w:t>
      </w:r>
      <w:r w:rsidRPr="00315184">
        <w:rPr>
          <w:rFonts w:asciiTheme="majorBidi" w:hAnsiTheme="majorBidi" w:cstheme="majorBidi" w:hint="cs"/>
          <w:sz w:val="30"/>
          <w:szCs w:val="30"/>
          <w:cs/>
        </w:rPr>
        <w:t>แสดงระยะเวลาการครบกำหนดที่เหลือตามสัญญาของหนี้สินทางการเงิน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2169D9A2" w14:textId="77777777" w:rsidR="00315184" w:rsidRPr="00315184" w:rsidRDefault="00315184" w:rsidP="000545DF">
      <w:pPr>
        <w:pStyle w:val="ListParagraph"/>
        <w:tabs>
          <w:tab w:val="clear" w:pos="454"/>
          <w:tab w:val="left" w:pos="630"/>
        </w:tabs>
        <w:ind w:left="990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</w:p>
    <w:tbl>
      <w:tblPr>
        <w:tblW w:w="10027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750"/>
        <w:gridCol w:w="1009"/>
        <w:gridCol w:w="275"/>
        <w:gridCol w:w="1006"/>
        <w:gridCol w:w="270"/>
        <w:gridCol w:w="1080"/>
        <w:gridCol w:w="270"/>
        <w:gridCol w:w="1041"/>
        <w:gridCol w:w="236"/>
        <w:gridCol w:w="943"/>
        <w:gridCol w:w="251"/>
        <w:gridCol w:w="859"/>
        <w:gridCol w:w="16"/>
        <w:gridCol w:w="21"/>
      </w:tblGrid>
      <w:tr w:rsidR="00E61F4B" w:rsidRPr="00D650CA" w14:paraId="33953468" w14:textId="77777777" w:rsidTr="007B3393">
        <w:trPr>
          <w:gridAfter w:val="2"/>
          <w:wAfter w:w="37" w:type="dxa"/>
          <w:trHeight w:val="337"/>
          <w:tblHeader/>
        </w:trPr>
        <w:tc>
          <w:tcPr>
            <w:tcW w:w="2750" w:type="dxa"/>
          </w:tcPr>
          <w:p w14:paraId="185F7036" w14:textId="77777777" w:rsidR="00E61F4B" w:rsidRPr="00D650CA" w:rsidRDefault="00E61F4B" w:rsidP="00D70425">
            <w:pPr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7240" w:type="dxa"/>
            <w:gridSpan w:val="11"/>
          </w:tcPr>
          <w:p w14:paraId="20609086" w14:textId="22451C17" w:rsidR="00E61F4B" w:rsidRPr="00D650CA" w:rsidRDefault="00E61F4B" w:rsidP="00D70425">
            <w:pPr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E61F4B" w:rsidRPr="00D650CA" w14:paraId="2A760DB2" w14:textId="77777777" w:rsidTr="007B3393">
        <w:trPr>
          <w:gridAfter w:val="2"/>
          <w:wAfter w:w="37" w:type="dxa"/>
          <w:trHeight w:val="327"/>
          <w:tblHeader/>
        </w:trPr>
        <w:tc>
          <w:tcPr>
            <w:tcW w:w="2750" w:type="dxa"/>
          </w:tcPr>
          <w:p w14:paraId="7E083772" w14:textId="77777777" w:rsidR="00E61F4B" w:rsidRPr="00D650CA" w:rsidRDefault="00E61F4B" w:rsidP="00D70425">
            <w:pPr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09" w:type="dxa"/>
          </w:tcPr>
          <w:p w14:paraId="08C37BDF" w14:textId="77777777" w:rsidR="00E61F4B" w:rsidRPr="00D650CA" w:rsidRDefault="00E61F4B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5" w:type="dxa"/>
          </w:tcPr>
          <w:p w14:paraId="43023929" w14:textId="4FC30C80" w:rsidR="00E61F4B" w:rsidRPr="00D650CA" w:rsidRDefault="00E61F4B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56" w:type="dxa"/>
            <w:gridSpan w:val="9"/>
          </w:tcPr>
          <w:p w14:paraId="55A80935" w14:textId="77777777" w:rsidR="00E61F4B" w:rsidRPr="00D650CA" w:rsidRDefault="00E61F4B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283165" w:rsidRPr="00CF1517" w14:paraId="29B944AB" w14:textId="77777777" w:rsidTr="00283165">
        <w:trPr>
          <w:gridAfter w:val="1"/>
          <w:wAfter w:w="21" w:type="dxa"/>
          <w:trHeight w:val="655"/>
          <w:tblHeader/>
        </w:trPr>
        <w:tc>
          <w:tcPr>
            <w:tcW w:w="2750" w:type="dxa"/>
            <w:vAlign w:val="bottom"/>
            <w:hideMark/>
          </w:tcPr>
          <w:p w14:paraId="0DF83E88" w14:textId="7374C5AB" w:rsidR="00283165" w:rsidRPr="00D650CA" w:rsidRDefault="00283165" w:rsidP="00283165">
            <w:pPr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D650C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3</w:t>
            </w:r>
            <w:r w:rsidR="00E967B9" w:rsidRPr="00E967B9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1</w:t>
            </w:r>
            <w:r w:rsidRPr="00D650C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  <w:r w:rsidRPr="00D650C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086D0E" w:rsidRPr="00086D0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D650C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009" w:type="dxa"/>
            <w:vAlign w:val="bottom"/>
          </w:tcPr>
          <w:p w14:paraId="578BE9B3" w14:textId="77777777" w:rsidR="00283165" w:rsidRPr="00D650CA" w:rsidRDefault="00283165" w:rsidP="00283165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4A9971DA" w14:textId="2D91529E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75" w:type="dxa"/>
          </w:tcPr>
          <w:p w14:paraId="0A5D878F" w14:textId="5DF581DF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06" w:type="dxa"/>
            <w:vAlign w:val="bottom"/>
            <w:hideMark/>
          </w:tcPr>
          <w:p w14:paraId="4BC64C1B" w14:textId="2D69669F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  <w:p w14:paraId="0783AB38" w14:textId="1F2E3C26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หรือน้อยกว่า</w:t>
            </w:r>
          </w:p>
        </w:tc>
        <w:tc>
          <w:tcPr>
            <w:tcW w:w="270" w:type="dxa"/>
          </w:tcPr>
          <w:p w14:paraId="614C4594" w14:textId="77777777" w:rsidR="00283165" w:rsidRPr="00D650CA" w:rsidRDefault="00283165" w:rsidP="00283165">
            <w:pPr>
              <w:ind w:lef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136CB68" w14:textId="79370B81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มากกว่า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</w:p>
          <w:p w14:paraId="46162E7C" w14:textId="63CA89F3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แต่ไม่เกิน 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C021E37" w14:textId="77777777" w:rsidR="00283165" w:rsidRPr="00D650CA" w:rsidRDefault="00283165" w:rsidP="00283165">
            <w:pPr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41" w:type="dxa"/>
            <w:vAlign w:val="bottom"/>
            <w:hideMark/>
          </w:tcPr>
          <w:p w14:paraId="584E15A5" w14:textId="650B6C21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มากกว่า 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แต่ไม่เกิน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46A149D6" w14:textId="77777777" w:rsidR="00283165" w:rsidRPr="00D650CA" w:rsidRDefault="00283165" w:rsidP="00283165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  <w:vAlign w:val="bottom"/>
            <w:hideMark/>
          </w:tcPr>
          <w:p w14:paraId="349A69FD" w14:textId="08709C88" w:rsidR="00283165" w:rsidRPr="00D650CA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51" w:type="dxa"/>
            <w:vAlign w:val="bottom"/>
          </w:tcPr>
          <w:p w14:paraId="22E0E12F" w14:textId="77777777" w:rsidR="00283165" w:rsidRPr="00D650CA" w:rsidRDefault="00283165" w:rsidP="00283165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75" w:type="dxa"/>
            <w:gridSpan w:val="2"/>
            <w:vAlign w:val="bottom"/>
            <w:hideMark/>
          </w:tcPr>
          <w:p w14:paraId="282B8C7C" w14:textId="7654DA91" w:rsidR="00283165" w:rsidRPr="00283165" w:rsidRDefault="00283165" w:rsidP="0028316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283165" w:rsidRPr="00CF1517" w14:paraId="34A80935" w14:textId="77777777" w:rsidTr="00315184">
        <w:trPr>
          <w:trHeight w:hRule="exact" w:val="288"/>
          <w:tblHeader/>
        </w:trPr>
        <w:tc>
          <w:tcPr>
            <w:tcW w:w="2750" w:type="dxa"/>
            <w:vAlign w:val="bottom"/>
          </w:tcPr>
          <w:p w14:paraId="438C22DF" w14:textId="77777777" w:rsidR="00283165" w:rsidRPr="00CF1517" w:rsidRDefault="00283165" w:rsidP="00D70425">
            <w:pPr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09" w:type="dxa"/>
          </w:tcPr>
          <w:p w14:paraId="64E06496" w14:textId="77777777" w:rsidR="00283165" w:rsidRPr="00CF1517" w:rsidRDefault="0028316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5" w:type="dxa"/>
          </w:tcPr>
          <w:p w14:paraId="714C5A37" w14:textId="7BB188F7" w:rsidR="00283165" w:rsidRPr="00CF1517" w:rsidRDefault="0028316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993" w:type="dxa"/>
            <w:gridSpan w:val="11"/>
          </w:tcPr>
          <w:p w14:paraId="72229B2D" w14:textId="412631AC" w:rsidR="00283165" w:rsidRPr="00CF1517" w:rsidRDefault="0028316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283165" w:rsidRPr="00CF1517" w14:paraId="135E1F3E" w14:textId="77777777" w:rsidTr="00283165">
        <w:trPr>
          <w:gridAfter w:val="1"/>
          <w:wAfter w:w="21" w:type="dxa"/>
          <w:trHeight w:val="346"/>
        </w:trPr>
        <w:tc>
          <w:tcPr>
            <w:tcW w:w="2750" w:type="dxa"/>
            <w:hideMark/>
          </w:tcPr>
          <w:p w14:paraId="2D75F379" w14:textId="77777777" w:rsidR="00283165" w:rsidRPr="00CF1517" w:rsidRDefault="00283165" w:rsidP="00D70425">
            <w:pPr>
              <w:ind w:left="73" w:right="-24" w:hanging="7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 xml:space="preserve">หนี้สินทางการเงินที่ไม่ใช่อนุพันธ์ </w:t>
            </w:r>
          </w:p>
        </w:tc>
        <w:tc>
          <w:tcPr>
            <w:tcW w:w="1009" w:type="dxa"/>
          </w:tcPr>
          <w:p w14:paraId="3518151D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5" w:type="dxa"/>
          </w:tcPr>
          <w:p w14:paraId="0F563000" w14:textId="0F7FCE40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06" w:type="dxa"/>
          </w:tcPr>
          <w:p w14:paraId="210A2BCC" w14:textId="192DDBCE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E3EE57D" w14:textId="77777777" w:rsidR="00283165" w:rsidRPr="00CF1517" w:rsidRDefault="00283165" w:rsidP="00D70425">
            <w:pPr>
              <w:tabs>
                <w:tab w:val="decimal" w:pos="708"/>
              </w:tabs>
              <w:ind w:left="-110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6DF69E9C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92FBB56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41" w:type="dxa"/>
          </w:tcPr>
          <w:p w14:paraId="2732A50A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5CF23F75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943" w:type="dxa"/>
          </w:tcPr>
          <w:p w14:paraId="547948A4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BE48CF3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1A002A29" w14:textId="77777777" w:rsidR="00283165" w:rsidRPr="00CF1517" w:rsidRDefault="00283165" w:rsidP="00D70425">
            <w:pPr>
              <w:tabs>
                <w:tab w:val="decimal" w:pos="708"/>
              </w:tabs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83165" w:rsidRPr="00CF1517" w14:paraId="2AB3A5B5" w14:textId="77777777" w:rsidTr="00283165">
        <w:trPr>
          <w:gridAfter w:val="1"/>
          <w:wAfter w:w="21" w:type="dxa"/>
          <w:trHeight w:val="327"/>
        </w:trPr>
        <w:tc>
          <w:tcPr>
            <w:tcW w:w="2750" w:type="dxa"/>
            <w:hideMark/>
          </w:tcPr>
          <w:p w14:paraId="1CE157C8" w14:textId="77777777" w:rsidR="00283165" w:rsidRPr="00CF1517" w:rsidRDefault="00283165" w:rsidP="00D70425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เจ้าหนี้การค้า </w:t>
            </w:r>
          </w:p>
        </w:tc>
        <w:tc>
          <w:tcPr>
            <w:tcW w:w="1009" w:type="dxa"/>
          </w:tcPr>
          <w:p w14:paraId="1E1373DD" w14:textId="5B47BD98" w:rsidR="00283165" w:rsidRPr="00CF1517" w:rsidRDefault="00086D0E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CC37D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="00360B44" w:rsidRPr="00360B44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275" w:type="dxa"/>
          </w:tcPr>
          <w:p w14:paraId="4FA5D741" w14:textId="77EEC549" w:rsidR="00283165" w:rsidRPr="00CF1517" w:rsidRDefault="00283165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06" w:type="dxa"/>
          </w:tcPr>
          <w:p w14:paraId="0BF1475C" w14:textId="0DD06C06" w:rsidR="00283165" w:rsidRPr="00CF1517" w:rsidRDefault="00114C73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="00360B44" w:rsidRPr="00360B44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424B54A3" w14:textId="77777777" w:rsidR="00283165" w:rsidRPr="00CF1517" w:rsidRDefault="00283165" w:rsidP="00D70425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EFABE3D" w14:textId="2B0EE006" w:rsidR="00283165" w:rsidRPr="00CF1517" w:rsidRDefault="00114C73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4611FDF" w14:textId="77777777" w:rsidR="00283165" w:rsidRPr="00CF1517" w:rsidRDefault="00283165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2D109590" w14:textId="74B521D1" w:rsidR="00283165" w:rsidRPr="00CF1517" w:rsidRDefault="00114C73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0469033" w14:textId="77777777" w:rsidR="00283165" w:rsidRPr="00CF1517" w:rsidRDefault="00283165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5E16DB07" w14:textId="63DF4563" w:rsidR="00283165" w:rsidRPr="00CF1517" w:rsidRDefault="00114C73" w:rsidP="00D70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2DDD87F7" w14:textId="77777777" w:rsidR="00283165" w:rsidRPr="00CF1517" w:rsidRDefault="00283165" w:rsidP="00D70425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26B5E234" w14:textId="43F51072" w:rsidR="00283165" w:rsidRPr="00CF1517" w:rsidRDefault="00114C73" w:rsidP="00D70425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="00360B44" w:rsidRPr="00360B44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6CC79F23" w14:textId="77777777" w:rsidTr="00283165">
        <w:trPr>
          <w:gridAfter w:val="1"/>
          <w:wAfter w:w="21" w:type="dxa"/>
          <w:trHeight w:val="327"/>
        </w:trPr>
        <w:tc>
          <w:tcPr>
            <w:tcW w:w="2750" w:type="dxa"/>
          </w:tcPr>
          <w:p w14:paraId="27EC0935" w14:textId="4F3E0195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เจ้าหนี้อื่น</w:t>
            </w:r>
          </w:p>
        </w:tc>
        <w:tc>
          <w:tcPr>
            <w:tcW w:w="1009" w:type="dxa"/>
          </w:tcPr>
          <w:p w14:paraId="2529F5B8" w14:textId="4BAA7790" w:rsidR="00EA771C" w:rsidRPr="00086D0E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643</w:t>
            </w:r>
          </w:p>
        </w:tc>
        <w:tc>
          <w:tcPr>
            <w:tcW w:w="275" w:type="dxa"/>
          </w:tcPr>
          <w:p w14:paraId="55C467EA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06" w:type="dxa"/>
          </w:tcPr>
          <w:p w14:paraId="6AD34E34" w14:textId="27012840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(643)</w:t>
            </w:r>
          </w:p>
        </w:tc>
        <w:tc>
          <w:tcPr>
            <w:tcW w:w="270" w:type="dxa"/>
          </w:tcPr>
          <w:p w14:paraId="476C04B2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FCF868" w14:textId="300CD9B2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4D27C29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39F1E439" w14:textId="78083E6E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FCD2272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4BAF2AAF" w14:textId="6F4FE7B6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1A05490D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57D04A84" w14:textId="1562E796" w:rsidR="00EA771C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(643)</w:t>
            </w:r>
          </w:p>
        </w:tc>
      </w:tr>
      <w:tr w:rsidR="00EA771C" w:rsidRPr="00CF1517" w14:paraId="3DA3FD69" w14:textId="77777777" w:rsidTr="00283165">
        <w:trPr>
          <w:gridAfter w:val="1"/>
          <w:wAfter w:w="21" w:type="dxa"/>
          <w:trHeight w:val="327"/>
        </w:trPr>
        <w:tc>
          <w:tcPr>
            <w:tcW w:w="2750" w:type="dxa"/>
            <w:hideMark/>
          </w:tcPr>
          <w:p w14:paraId="48E8C8CD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เงินกู้ยืมจากสถาบันการเงิน</w:t>
            </w:r>
          </w:p>
        </w:tc>
        <w:tc>
          <w:tcPr>
            <w:tcW w:w="1009" w:type="dxa"/>
          </w:tcPr>
          <w:p w14:paraId="0F15361A" w14:textId="16F9465A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98</w:t>
            </w:r>
          </w:p>
        </w:tc>
        <w:tc>
          <w:tcPr>
            <w:tcW w:w="275" w:type="dxa"/>
          </w:tcPr>
          <w:p w14:paraId="32347535" w14:textId="6B509FF4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256C3538" w14:textId="2208EA71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43426987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D7451F" w14:textId="03BA2E1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0E839161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686CE4EB" w14:textId="40E6075E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3496EB6E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1CD2AF8F" w14:textId="6283E031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59A5B732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4571E67C" w14:textId="73DA51FA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98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67F57D38" w14:textId="77777777" w:rsidTr="00283165">
        <w:trPr>
          <w:gridAfter w:val="1"/>
          <w:wAfter w:w="21" w:type="dxa"/>
          <w:trHeight w:val="327"/>
        </w:trPr>
        <w:tc>
          <w:tcPr>
            <w:tcW w:w="2750" w:type="dxa"/>
            <w:hideMark/>
          </w:tcPr>
          <w:p w14:paraId="573D813B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09" w:type="dxa"/>
          </w:tcPr>
          <w:p w14:paraId="2F75629E" w14:textId="0945CB5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576</w:t>
            </w:r>
          </w:p>
        </w:tc>
        <w:tc>
          <w:tcPr>
            <w:tcW w:w="275" w:type="dxa"/>
          </w:tcPr>
          <w:p w14:paraId="740CB788" w14:textId="3BC92AA2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6D939756" w14:textId="17B4B704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505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5221B574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23AFCAD" w14:textId="0BECC44C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5BFC7B5F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0015D58A" w14:textId="138677D3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510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60ADC36E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052F4AED" w14:textId="0B32A3BA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51" w:type="dxa"/>
          </w:tcPr>
          <w:p w14:paraId="025A1FCC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56828357" w14:textId="50CB6BCF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009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6AE370D2" w14:textId="77777777" w:rsidTr="000F1E1F">
        <w:trPr>
          <w:gridAfter w:val="1"/>
          <w:wAfter w:w="21" w:type="dxa"/>
          <w:trHeight w:val="337"/>
        </w:trPr>
        <w:tc>
          <w:tcPr>
            <w:tcW w:w="2750" w:type="dxa"/>
            <w:hideMark/>
          </w:tcPr>
          <w:p w14:paraId="4FD1AB4E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09" w:type="dxa"/>
            <w:tcBorders>
              <w:bottom w:val="single" w:sz="4" w:space="0" w:color="auto"/>
            </w:tcBorders>
          </w:tcPr>
          <w:p w14:paraId="6BA44CF4" w14:textId="6DE824BC" w:rsidR="00EA771C" w:rsidRPr="00CF1517" w:rsidRDefault="00EA771C" w:rsidP="00EA771C">
            <w:pPr>
              <w:tabs>
                <w:tab w:val="clear" w:pos="680"/>
                <w:tab w:val="decimal" w:pos="706"/>
                <w:tab w:val="left" w:pos="762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569</w:t>
            </w:r>
          </w:p>
        </w:tc>
        <w:tc>
          <w:tcPr>
            <w:tcW w:w="275" w:type="dxa"/>
          </w:tcPr>
          <w:p w14:paraId="73A76B17" w14:textId="4555121A" w:rsidR="00EA771C" w:rsidRPr="00CF1517" w:rsidRDefault="00EA771C" w:rsidP="00EA771C">
            <w:pPr>
              <w:tabs>
                <w:tab w:val="clear" w:pos="680"/>
                <w:tab w:val="decimal" w:pos="706"/>
                <w:tab w:val="left" w:pos="762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39A5A0A2" w14:textId="2E69F573" w:rsidR="00EA771C" w:rsidRPr="00CF1517" w:rsidRDefault="00EA771C" w:rsidP="00EA771C">
            <w:pPr>
              <w:tabs>
                <w:tab w:val="clear" w:pos="680"/>
                <w:tab w:val="decimal" w:pos="706"/>
                <w:tab w:val="left" w:pos="762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21043C4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0472AB" w14:textId="750FF3D3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6AFFA5C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58249F5F" w14:textId="201ED8B2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569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1002D469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579B6BE7" w14:textId="67EB75F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08759C2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638B1CF9" w14:textId="7666ADB6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569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71ECA6E0" w14:textId="77777777" w:rsidTr="000F1E1F">
        <w:trPr>
          <w:gridAfter w:val="1"/>
          <w:wAfter w:w="21" w:type="dxa"/>
          <w:trHeight w:val="327"/>
        </w:trPr>
        <w:tc>
          <w:tcPr>
            <w:tcW w:w="2750" w:type="dxa"/>
          </w:tcPr>
          <w:p w14:paraId="326C10F7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59DE40E8" w14:textId="07D2F4A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1</w:t>
            </w:r>
            <w:r w:rsidR="00122D9A">
              <w:rPr>
                <w:rFonts w:asciiTheme="majorBidi" w:hAnsiTheme="majorBidi" w:cstheme="majorBidi"/>
                <w:b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="00122D9A">
              <w:rPr>
                <w:rFonts w:asciiTheme="majorBidi" w:hAnsiTheme="majorBidi" w:cstheme="majorBidi"/>
                <w:b/>
                <w:sz w:val="28"/>
                <w:szCs w:val="28"/>
              </w:rPr>
              <w:t>515</w:t>
            </w:r>
          </w:p>
        </w:tc>
        <w:tc>
          <w:tcPr>
            <w:tcW w:w="275" w:type="dxa"/>
          </w:tcPr>
          <w:p w14:paraId="1CBC20AB" w14:textId="192920D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D3A420" w14:textId="562529F6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="00122D9A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="00122D9A">
              <w:rPr>
                <w:rFonts w:asciiTheme="majorBidi" w:hAnsiTheme="majorBidi" w:cstheme="majorBidi"/>
                <w:b/>
                <w:sz w:val="28"/>
                <w:szCs w:val="28"/>
              </w:rPr>
              <w:t>405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304C5C02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C728048" w14:textId="4B33160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97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4FB035E7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610C08D" w14:textId="4858244C" w:rsidR="00EA771C" w:rsidRPr="00CF1517" w:rsidRDefault="00EA771C" w:rsidP="00EA771C">
            <w:pPr>
              <w:tabs>
                <w:tab w:val="clear" w:pos="227"/>
                <w:tab w:val="clear" w:pos="454"/>
                <w:tab w:val="clear" w:pos="680"/>
                <w:tab w:val="left" w:pos="378"/>
                <w:tab w:val="left" w:pos="558"/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9</w:t>
            </w:r>
            <w:r w:rsidRPr="00086D0E">
              <w:rPr>
                <w:rFonts w:asciiTheme="majorBidi" w:hAnsiTheme="majorBidi" w:cstheme="majorBidi"/>
                <w:b/>
                <w:sz w:val="28"/>
                <w:szCs w:val="28"/>
              </w:rPr>
              <w:t>2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8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3BB7AEB3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B5DBD4" w14:textId="4AD33725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6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  <w:r w:rsidRPr="00086D0E">
              <w:rPr>
                <w:rFonts w:asciiTheme="majorBidi" w:hAnsiTheme="majorBidi" w:cstheme="majorBidi"/>
                <w:b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51" w:type="dxa"/>
          </w:tcPr>
          <w:p w14:paraId="2BBEFC7A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E8B174" w14:textId="7967E8C5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1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="00122D9A">
              <w:rPr>
                <w:rFonts w:asciiTheme="majorBidi" w:hAnsiTheme="majorBidi" w:cstheme="majorBidi"/>
                <w:b/>
                <w:sz w:val="28"/>
                <w:szCs w:val="28"/>
              </w:rPr>
              <w:t>948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</w:tr>
      <w:tr w:rsidR="00EA771C" w:rsidRPr="00CF1517" w14:paraId="5DFCDAC4" w14:textId="77777777" w:rsidTr="00586C02">
        <w:trPr>
          <w:gridAfter w:val="1"/>
          <w:wAfter w:w="21" w:type="dxa"/>
          <w:trHeight w:hRule="exact" w:val="365"/>
        </w:trPr>
        <w:tc>
          <w:tcPr>
            <w:tcW w:w="2750" w:type="dxa"/>
          </w:tcPr>
          <w:p w14:paraId="1ECAC342" w14:textId="77777777" w:rsidR="00EA771C" w:rsidRPr="00CF1517" w:rsidRDefault="00EA771C" w:rsidP="00EA771C">
            <w:pPr>
              <w:spacing w:line="240" w:lineRule="auto"/>
              <w:ind w:left="73" w:right="-24" w:hanging="7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double" w:sz="4" w:space="0" w:color="auto"/>
            </w:tcBorders>
          </w:tcPr>
          <w:p w14:paraId="73A02544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5" w:type="dxa"/>
          </w:tcPr>
          <w:p w14:paraId="7F65DBD5" w14:textId="3E6CEBD5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right w:val="nil"/>
            </w:tcBorders>
          </w:tcPr>
          <w:p w14:paraId="63B17365" w14:textId="783E0C2C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9A4E147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right w:val="nil"/>
            </w:tcBorders>
          </w:tcPr>
          <w:p w14:paraId="356336BD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A37B140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nil"/>
              <w:right w:val="nil"/>
            </w:tcBorders>
          </w:tcPr>
          <w:p w14:paraId="0597ADC2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6F1A639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nil"/>
              <w:right w:val="nil"/>
            </w:tcBorders>
          </w:tcPr>
          <w:p w14:paraId="1F829BC5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709E9DD8" w14:textId="77777777" w:rsidR="00EA771C" w:rsidRPr="00CF1517" w:rsidRDefault="00EA771C" w:rsidP="00EA771C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14:paraId="101A5A0A" w14:textId="77777777" w:rsidR="00EA771C" w:rsidRPr="00CF1517" w:rsidRDefault="00EA771C" w:rsidP="00EA771C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</w:tr>
      <w:tr w:rsidR="00EA771C" w:rsidRPr="00CF1517" w14:paraId="71BEEE9D" w14:textId="77777777" w:rsidTr="00283165">
        <w:trPr>
          <w:gridAfter w:val="1"/>
          <w:wAfter w:w="21" w:type="dxa"/>
          <w:trHeight w:val="346"/>
        </w:trPr>
        <w:tc>
          <w:tcPr>
            <w:tcW w:w="2750" w:type="dxa"/>
            <w:hideMark/>
          </w:tcPr>
          <w:p w14:paraId="486186B1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หนี้สินทางการเงินที่เป็นอนุพันธ์</w:t>
            </w:r>
            <w:r w:rsidRPr="00CF1517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09" w:type="dxa"/>
          </w:tcPr>
          <w:p w14:paraId="34702FBC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5" w:type="dxa"/>
          </w:tcPr>
          <w:p w14:paraId="507DB043" w14:textId="5CEE1388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06" w:type="dxa"/>
          </w:tcPr>
          <w:p w14:paraId="607906F2" w14:textId="2A2E624B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E0C592B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5AC585A2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6A48ED6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41" w:type="dxa"/>
          </w:tcPr>
          <w:p w14:paraId="520892AA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DEF6551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43" w:type="dxa"/>
          </w:tcPr>
          <w:p w14:paraId="540E9AEF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F5A99BE" w14:textId="77777777" w:rsidR="00EA771C" w:rsidRPr="00CF1517" w:rsidRDefault="00EA771C" w:rsidP="00EA771C">
            <w:pPr>
              <w:tabs>
                <w:tab w:val="decimal" w:pos="820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61C8DC79" w14:textId="77777777" w:rsidR="00EA771C" w:rsidRPr="00CF1517" w:rsidRDefault="00EA771C" w:rsidP="00EA771C">
            <w:pPr>
              <w:tabs>
                <w:tab w:val="decimal" w:pos="820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</w:tr>
      <w:tr w:rsidR="00EA771C" w:rsidRPr="00CF1517" w14:paraId="4F997AF2" w14:textId="77777777" w:rsidTr="009756C1">
        <w:trPr>
          <w:gridAfter w:val="1"/>
          <w:wAfter w:w="21" w:type="dxa"/>
          <w:trHeight w:val="655"/>
        </w:trPr>
        <w:tc>
          <w:tcPr>
            <w:tcW w:w="2750" w:type="dxa"/>
            <w:hideMark/>
          </w:tcPr>
          <w:p w14:paraId="44D4E303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สัญญาซื้อขายเงินตราต่างประเทศ</w:t>
            </w:r>
            <w:r w:rsidRPr="00CF1517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ล่วงหน้า</w:t>
            </w:r>
          </w:p>
        </w:tc>
        <w:tc>
          <w:tcPr>
            <w:tcW w:w="1009" w:type="dxa"/>
          </w:tcPr>
          <w:p w14:paraId="1CAB67A9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5" w:type="dxa"/>
          </w:tcPr>
          <w:p w14:paraId="24A5485A" w14:textId="4EE40548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3615CC2C" w14:textId="00DFCC1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D4684E7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6598B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5A075A0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27CD7077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F604A1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7C072B6B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3A19AA9F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05B36E42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A771C" w:rsidRPr="00CF1517" w14:paraId="46356BC0" w14:textId="77777777" w:rsidTr="009756C1">
        <w:trPr>
          <w:gridAfter w:val="1"/>
          <w:wAfter w:w="21" w:type="dxa"/>
          <w:trHeight w:val="337"/>
        </w:trPr>
        <w:tc>
          <w:tcPr>
            <w:tcW w:w="2750" w:type="dxa"/>
            <w:hideMark/>
          </w:tcPr>
          <w:p w14:paraId="4E0E6CC1" w14:textId="77777777" w:rsidR="00EA771C" w:rsidRPr="00CF1517" w:rsidRDefault="00EA771C" w:rsidP="00EA771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24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- กระแสเงินสดเข้า</w:t>
            </w:r>
          </w:p>
        </w:tc>
        <w:tc>
          <w:tcPr>
            <w:tcW w:w="1009" w:type="dxa"/>
          </w:tcPr>
          <w:p w14:paraId="061F0B8E" w14:textId="6117BE46" w:rsidR="00EA771C" w:rsidRPr="00356608" w:rsidRDefault="00EA771C" w:rsidP="00EA771C">
            <w:pPr>
              <w:tabs>
                <w:tab w:val="clear" w:pos="680"/>
                <w:tab w:val="clear" w:pos="907"/>
                <w:tab w:val="left" w:pos="610"/>
                <w:tab w:val="left" w:pos="654"/>
              </w:tabs>
              <w:ind w:right="-48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56608">
              <w:rPr>
                <w:rFonts w:asciiTheme="majorBidi" w:hAnsiTheme="majorBidi" w:cstheme="majorBidi"/>
                <w:sz w:val="28"/>
                <w:szCs w:val="28"/>
              </w:rPr>
              <w:t>(1)</w:t>
            </w:r>
          </w:p>
        </w:tc>
        <w:tc>
          <w:tcPr>
            <w:tcW w:w="275" w:type="dxa"/>
          </w:tcPr>
          <w:p w14:paraId="5E08861A" w14:textId="76B48353" w:rsidR="00EA771C" w:rsidRPr="00CF1517" w:rsidRDefault="00EA771C" w:rsidP="00EA771C">
            <w:pPr>
              <w:tabs>
                <w:tab w:val="clear" w:pos="680"/>
                <w:tab w:val="left" w:pos="610"/>
              </w:tabs>
              <w:ind w:right="-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nil"/>
              <w:left w:val="nil"/>
              <w:right w:val="nil"/>
            </w:tcBorders>
          </w:tcPr>
          <w:p w14:paraId="1A6F15F6" w14:textId="53DABD43" w:rsidR="00EA771C" w:rsidRPr="00CF1517" w:rsidRDefault="00EA771C" w:rsidP="00EA771C">
            <w:pPr>
              <w:tabs>
                <w:tab w:val="clear" w:pos="454"/>
                <w:tab w:val="clear" w:pos="680"/>
                <w:tab w:val="clear" w:pos="907"/>
                <w:tab w:val="left" w:pos="444"/>
                <w:tab w:val="left" w:pos="610"/>
              </w:tabs>
              <w:ind w:right="-28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270" w:type="dxa"/>
          </w:tcPr>
          <w:p w14:paraId="32AA3CC9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47EAAA42" w14:textId="0ED3FFF0" w:rsidR="00EA771C" w:rsidRPr="00CF1517" w:rsidRDefault="00EA771C" w:rsidP="00EA771C">
            <w:pPr>
              <w:tabs>
                <w:tab w:val="clear" w:pos="454"/>
                <w:tab w:val="clear" w:pos="680"/>
                <w:tab w:val="left" w:pos="663"/>
                <w:tab w:val="decimal" w:pos="706"/>
              </w:tabs>
              <w:ind w:left="-2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0928B82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nil"/>
              <w:left w:val="nil"/>
              <w:right w:val="nil"/>
            </w:tcBorders>
          </w:tcPr>
          <w:p w14:paraId="60FEB26C" w14:textId="659E5BA5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60FBBEB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nil"/>
              <w:left w:val="nil"/>
              <w:right w:val="nil"/>
            </w:tcBorders>
          </w:tcPr>
          <w:p w14:paraId="44A8E250" w14:textId="65CB165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1DFEFCE4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nil"/>
              <w:right w:val="nil"/>
            </w:tcBorders>
          </w:tcPr>
          <w:p w14:paraId="5A388AE5" w14:textId="31104B0E" w:rsidR="00EA771C" w:rsidRPr="00CF1517" w:rsidRDefault="00EA771C" w:rsidP="00EA771C">
            <w:pPr>
              <w:tabs>
                <w:tab w:val="clear" w:pos="454"/>
                <w:tab w:val="clear" w:pos="680"/>
                <w:tab w:val="left" w:pos="478"/>
                <w:tab w:val="decimal" w:pos="658"/>
              </w:tabs>
              <w:ind w:right="-27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</w:tr>
      <w:tr w:rsidR="00EA771C" w:rsidRPr="00CF1517" w14:paraId="0F49828A" w14:textId="77777777" w:rsidTr="009756C1">
        <w:trPr>
          <w:gridAfter w:val="1"/>
          <w:wAfter w:w="21" w:type="dxa"/>
          <w:trHeight w:val="337"/>
        </w:trPr>
        <w:tc>
          <w:tcPr>
            <w:tcW w:w="2750" w:type="dxa"/>
          </w:tcPr>
          <w:p w14:paraId="50285425" w14:textId="1385246F" w:rsidR="00EA771C" w:rsidRPr="00CF1517" w:rsidRDefault="00EA771C" w:rsidP="00EA771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2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- กระแสเงินสด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ออก</w:t>
            </w:r>
          </w:p>
        </w:tc>
        <w:tc>
          <w:tcPr>
            <w:tcW w:w="1009" w:type="dxa"/>
            <w:tcBorders>
              <w:bottom w:val="single" w:sz="4" w:space="0" w:color="auto"/>
            </w:tcBorders>
          </w:tcPr>
          <w:p w14:paraId="3630F319" w14:textId="69D23AF5" w:rsidR="00EA771C" w:rsidRPr="00356608" w:rsidRDefault="00EA771C" w:rsidP="00EA771C">
            <w:pPr>
              <w:tabs>
                <w:tab w:val="clear" w:pos="680"/>
                <w:tab w:val="clear" w:pos="907"/>
                <w:tab w:val="left" w:pos="610"/>
                <w:tab w:val="left" w:pos="654"/>
              </w:tabs>
              <w:ind w:right="-39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56608">
              <w:rPr>
                <w:rFonts w:asciiTheme="majorBidi" w:hAnsiTheme="majorBidi" w:cstheme="majorBidi"/>
                <w:sz w:val="28"/>
                <w:szCs w:val="28"/>
              </w:rPr>
              <w:t>75</w:t>
            </w:r>
          </w:p>
        </w:tc>
        <w:tc>
          <w:tcPr>
            <w:tcW w:w="275" w:type="dxa"/>
          </w:tcPr>
          <w:p w14:paraId="0EEACFE4" w14:textId="77777777" w:rsidR="00EA771C" w:rsidRPr="00CF1517" w:rsidRDefault="00EA771C" w:rsidP="00EA771C">
            <w:pPr>
              <w:tabs>
                <w:tab w:val="clear" w:pos="680"/>
                <w:tab w:val="left" w:pos="610"/>
              </w:tabs>
              <w:ind w:right="-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tcBorders>
              <w:left w:val="nil"/>
              <w:bottom w:val="single" w:sz="4" w:space="0" w:color="auto"/>
              <w:right w:val="nil"/>
            </w:tcBorders>
          </w:tcPr>
          <w:p w14:paraId="61360E15" w14:textId="69A67C2C" w:rsidR="00EA771C" w:rsidRPr="00CF1517" w:rsidRDefault="00EA771C" w:rsidP="00EA771C">
            <w:pPr>
              <w:tabs>
                <w:tab w:val="clear" w:pos="454"/>
                <w:tab w:val="clear" w:pos="680"/>
                <w:tab w:val="left" w:pos="444"/>
                <w:tab w:val="left" w:pos="610"/>
              </w:tabs>
              <w:ind w:right="-28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75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71C71491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</w:tcPr>
          <w:p w14:paraId="7D6CEFD0" w14:textId="760E5B13" w:rsidR="00EA771C" w:rsidRPr="00CF1517" w:rsidRDefault="00EA771C" w:rsidP="00EA771C">
            <w:pPr>
              <w:tabs>
                <w:tab w:val="clear" w:pos="454"/>
                <w:tab w:val="clear" w:pos="680"/>
                <w:tab w:val="left" w:pos="663"/>
                <w:tab w:val="decimal" w:pos="706"/>
              </w:tabs>
              <w:ind w:left="-2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739098E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tcBorders>
              <w:left w:val="nil"/>
              <w:bottom w:val="single" w:sz="4" w:space="0" w:color="auto"/>
              <w:right w:val="nil"/>
            </w:tcBorders>
          </w:tcPr>
          <w:p w14:paraId="42306454" w14:textId="072EB2E5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585B8E4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  <w:tcBorders>
              <w:left w:val="nil"/>
              <w:bottom w:val="single" w:sz="4" w:space="0" w:color="auto"/>
              <w:right w:val="nil"/>
            </w:tcBorders>
          </w:tcPr>
          <w:p w14:paraId="0612DC85" w14:textId="3B25940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1CA29E0E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5963A5B" w14:textId="377EFFB8" w:rsidR="00EA771C" w:rsidRPr="00CF1517" w:rsidRDefault="00EA771C" w:rsidP="00EA771C">
            <w:pPr>
              <w:tabs>
                <w:tab w:val="clear" w:pos="454"/>
                <w:tab w:val="clear" w:pos="680"/>
                <w:tab w:val="left" w:pos="478"/>
                <w:tab w:val="decimal" w:pos="764"/>
              </w:tabs>
              <w:ind w:right="-18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75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3C4D5608" w14:textId="77777777" w:rsidTr="000F1E1F">
        <w:trPr>
          <w:gridAfter w:val="1"/>
          <w:wAfter w:w="21" w:type="dxa"/>
          <w:trHeight w:val="327"/>
        </w:trPr>
        <w:tc>
          <w:tcPr>
            <w:tcW w:w="2750" w:type="dxa"/>
          </w:tcPr>
          <w:p w14:paraId="0A73888F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6FEE8C11" w14:textId="62471212" w:rsidR="00EA771C" w:rsidRPr="00CF1517" w:rsidRDefault="00EA771C" w:rsidP="00EA771C">
            <w:pPr>
              <w:tabs>
                <w:tab w:val="clear" w:pos="907"/>
                <w:tab w:val="left" w:pos="654"/>
                <w:tab w:val="decimal" w:pos="706"/>
              </w:tabs>
              <w:ind w:right="-393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</w:p>
        </w:tc>
        <w:tc>
          <w:tcPr>
            <w:tcW w:w="275" w:type="dxa"/>
          </w:tcPr>
          <w:p w14:paraId="05BEDFDA" w14:textId="700AF88F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4A8755" w14:textId="514C7A21" w:rsidR="00EA771C" w:rsidRPr="00CF1517" w:rsidRDefault="00EA771C" w:rsidP="00EA771C">
            <w:pPr>
              <w:tabs>
                <w:tab w:val="clear" w:pos="454"/>
                <w:tab w:val="left" w:pos="444"/>
                <w:tab w:val="decimal" w:pos="706"/>
              </w:tabs>
              <w:ind w:right="-285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7F366FE3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6F5784" w14:textId="1FC8CD48" w:rsidR="00EA771C" w:rsidRPr="00CF1517" w:rsidRDefault="00EA771C" w:rsidP="00EA771C">
            <w:pPr>
              <w:tabs>
                <w:tab w:val="clear" w:pos="454"/>
                <w:tab w:val="clear" w:pos="680"/>
                <w:tab w:val="left" w:pos="663"/>
                <w:tab w:val="decimal" w:pos="706"/>
              </w:tabs>
              <w:ind w:left="-2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87D4D20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04AD39" w14:textId="2591A886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076536E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6B4FC4" w14:textId="2BAB8FE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6DE003DE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6015602" w14:textId="685003C0" w:rsidR="00EA771C" w:rsidRPr="00CF1517" w:rsidRDefault="00EA771C" w:rsidP="00EA771C">
            <w:pPr>
              <w:tabs>
                <w:tab w:val="clear" w:pos="454"/>
                <w:tab w:val="clear" w:pos="680"/>
                <w:tab w:val="left" w:pos="478"/>
                <w:tab w:val="decimal" w:pos="764"/>
              </w:tabs>
              <w:ind w:right="-18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</w:tr>
    </w:tbl>
    <w:p w14:paraId="34231667" w14:textId="038FA1BF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383CDB41" w14:textId="11B40F4D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43BBC9C6" w14:textId="163891BD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133BCD37" w14:textId="783C6A61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40C9FC4E" w14:textId="1FE119EC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19AC478E" w14:textId="0141DDBE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56E47C9E" w14:textId="168D94E4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5095A573" w14:textId="17F91694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4A3CC85A" w14:textId="18DEEE94" w:rsid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p w14:paraId="3B735AFD" w14:textId="77777777" w:rsidR="00315184" w:rsidRPr="00315184" w:rsidRDefault="00315184" w:rsidP="002C0C35">
      <w:pPr>
        <w:pStyle w:val="block"/>
        <w:spacing w:after="0" w:line="240" w:lineRule="auto"/>
        <w:ind w:left="518" w:right="-7"/>
        <w:jc w:val="both"/>
        <w:rPr>
          <w:rFonts w:asciiTheme="majorBidi" w:hAnsiTheme="majorBidi" w:cstheme="majorBidi"/>
          <w:sz w:val="24"/>
          <w:szCs w:val="24"/>
          <w:lang w:bidi="th-TH"/>
        </w:rPr>
      </w:pPr>
    </w:p>
    <w:tbl>
      <w:tblPr>
        <w:tblW w:w="10027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750"/>
        <w:gridCol w:w="1009"/>
        <w:gridCol w:w="275"/>
        <w:gridCol w:w="1006"/>
        <w:gridCol w:w="270"/>
        <w:gridCol w:w="1080"/>
        <w:gridCol w:w="270"/>
        <w:gridCol w:w="1041"/>
        <w:gridCol w:w="236"/>
        <w:gridCol w:w="943"/>
        <w:gridCol w:w="251"/>
        <w:gridCol w:w="859"/>
        <w:gridCol w:w="16"/>
        <w:gridCol w:w="21"/>
      </w:tblGrid>
      <w:tr w:rsidR="00E61F4B" w:rsidRPr="00CF1517" w14:paraId="56DC3556" w14:textId="77777777" w:rsidTr="007B3393">
        <w:trPr>
          <w:gridAfter w:val="2"/>
          <w:wAfter w:w="37" w:type="dxa"/>
          <w:trHeight w:val="337"/>
          <w:tblHeader/>
        </w:trPr>
        <w:tc>
          <w:tcPr>
            <w:tcW w:w="2750" w:type="dxa"/>
          </w:tcPr>
          <w:p w14:paraId="7D748154" w14:textId="77777777" w:rsidR="00E61F4B" w:rsidRPr="00CF1517" w:rsidRDefault="00E61F4B" w:rsidP="00E61F4B">
            <w:pPr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7240" w:type="dxa"/>
            <w:gridSpan w:val="11"/>
          </w:tcPr>
          <w:p w14:paraId="26C7B7A0" w14:textId="65816F13" w:rsidR="00E61F4B" w:rsidRPr="00CF1517" w:rsidRDefault="00E61F4B" w:rsidP="00E61F4B">
            <w:pPr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E61F4B" w:rsidRPr="00D650CA" w14:paraId="39EFDCF8" w14:textId="77777777" w:rsidTr="007B3393">
        <w:trPr>
          <w:gridAfter w:val="2"/>
          <w:wAfter w:w="37" w:type="dxa"/>
          <w:trHeight w:val="327"/>
          <w:tblHeader/>
        </w:trPr>
        <w:tc>
          <w:tcPr>
            <w:tcW w:w="2750" w:type="dxa"/>
          </w:tcPr>
          <w:p w14:paraId="58F717A1" w14:textId="77777777" w:rsidR="00E61F4B" w:rsidRPr="00CF1517" w:rsidRDefault="00E61F4B" w:rsidP="007B3393">
            <w:pPr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09" w:type="dxa"/>
          </w:tcPr>
          <w:p w14:paraId="1A527134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5" w:type="dxa"/>
          </w:tcPr>
          <w:p w14:paraId="67CD9913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56" w:type="dxa"/>
            <w:gridSpan w:val="9"/>
          </w:tcPr>
          <w:p w14:paraId="1419B98C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E61F4B" w:rsidRPr="00CF1517" w14:paraId="57266BF7" w14:textId="77777777" w:rsidTr="007B3393">
        <w:trPr>
          <w:gridAfter w:val="1"/>
          <w:wAfter w:w="21" w:type="dxa"/>
          <w:trHeight w:val="655"/>
          <w:tblHeader/>
        </w:trPr>
        <w:tc>
          <w:tcPr>
            <w:tcW w:w="2750" w:type="dxa"/>
            <w:vAlign w:val="bottom"/>
            <w:hideMark/>
          </w:tcPr>
          <w:p w14:paraId="41FCD6E8" w14:textId="1C551A95" w:rsidR="00E61F4B" w:rsidRPr="00CF1517" w:rsidRDefault="00E61F4B" w:rsidP="007B3393">
            <w:pPr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3</w:t>
            </w:r>
            <w:r w:rsidR="00E967B9" w:rsidRPr="00E967B9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1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086D0E" w:rsidRPr="00086D0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360B44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56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009" w:type="dxa"/>
            <w:vAlign w:val="bottom"/>
          </w:tcPr>
          <w:p w14:paraId="1BCD60B2" w14:textId="77777777" w:rsidR="00E61F4B" w:rsidRPr="00D650CA" w:rsidRDefault="00E61F4B" w:rsidP="007B339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31033B0C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75" w:type="dxa"/>
          </w:tcPr>
          <w:p w14:paraId="63FCFF8B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06" w:type="dxa"/>
            <w:vAlign w:val="bottom"/>
            <w:hideMark/>
          </w:tcPr>
          <w:p w14:paraId="7BE45C92" w14:textId="44BBBBFE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  <w:p w14:paraId="02C04E85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หรือน้อยกว่า</w:t>
            </w:r>
          </w:p>
        </w:tc>
        <w:tc>
          <w:tcPr>
            <w:tcW w:w="270" w:type="dxa"/>
          </w:tcPr>
          <w:p w14:paraId="2690F300" w14:textId="77777777" w:rsidR="00E61F4B" w:rsidRPr="00D650CA" w:rsidRDefault="00E61F4B" w:rsidP="007B3393">
            <w:pPr>
              <w:ind w:lef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1C700B3" w14:textId="2342025F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มากกว่า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</w:p>
          <w:p w14:paraId="6A729842" w14:textId="2FEE7715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แต่ไม่เกิน 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494815E2" w14:textId="77777777" w:rsidR="00E61F4B" w:rsidRPr="00D650CA" w:rsidRDefault="00E61F4B" w:rsidP="007B3393">
            <w:pPr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41" w:type="dxa"/>
            <w:vAlign w:val="bottom"/>
            <w:hideMark/>
          </w:tcPr>
          <w:p w14:paraId="6D7C6D3E" w14:textId="44DF8D4E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มากกว่า </w:t>
            </w:r>
            <w:r w:rsidR="00086D0E"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แต่ไม่เกิน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5977E42D" w14:textId="77777777" w:rsidR="00E61F4B" w:rsidRPr="00D650CA" w:rsidRDefault="00E61F4B" w:rsidP="007B339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  <w:vAlign w:val="bottom"/>
            <w:hideMark/>
          </w:tcPr>
          <w:p w14:paraId="6779678A" w14:textId="60B75CD0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360B44" w:rsidRPr="00D650CA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650C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51" w:type="dxa"/>
            <w:vAlign w:val="bottom"/>
          </w:tcPr>
          <w:p w14:paraId="37860721" w14:textId="77777777" w:rsidR="00E61F4B" w:rsidRPr="00D650CA" w:rsidRDefault="00E61F4B" w:rsidP="007B3393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75" w:type="dxa"/>
            <w:gridSpan w:val="2"/>
            <w:vAlign w:val="bottom"/>
            <w:hideMark/>
          </w:tcPr>
          <w:p w14:paraId="2BCC4957" w14:textId="77777777" w:rsidR="00E61F4B" w:rsidRPr="00D650CA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650CA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E61F4B" w:rsidRPr="00CF1517" w14:paraId="7AE0A725" w14:textId="77777777" w:rsidTr="007B3393">
        <w:trPr>
          <w:trHeight w:val="346"/>
          <w:tblHeader/>
        </w:trPr>
        <w:tc>
          <w:tcPr>
            <w:tcW w:w="2750" w:type="dxa"/>
            <w:vAlign w:val="bottom"/>
          </w:tcPr>
          <w:p w14:paraId="7808C901" w14:textId="77777777" w:rsidR="00E61F4B" w:rsidRPr="00CF1517" w:rsidRDefault="00E61F4B" w:rsidP="007B3393">
            <w:pPr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09" w:type="dxa"/>
          </w:tcPr>
          <w:p w14:paraId="0414293F" w14:textId="77777777" w:rsidR="00E61F4B" w:rsidRPr="00CF1517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5" w:type="dxa"/>
          </w:tcPr>
          <w:p w14:paraId="147F0F5C" w14:textId="77777777" w:rsidR="00E61F4B" w:rsidRPr="00CF1517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993" w:type="dxa"/>
            <w:gridSpan w:val="11"/>
          </w:tcPr>
          <w:p w14:paraId="697CFC1C" w14:textId="77777777" w:rsidR="00E61F4B" w:rsidRPr="00CF1517" w:rsidRDefault="00E61F4B" w:rsidP="007B339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E61F4B" w:rsidRPr="00CF1517" w14:paraId="16241EDA" w14:textId="77777777" w:rsidTr="007B3393">
        <w:trPr>
          <w:gridAfter w:val="1"/>
          <w:wAfter w:w="21" w:type="dxa"/>
          <w:trHeight w:val="346"/>
        </w:trPr>
        <w:tc>
          <w:tcPr>
            <w:tcW w:w="2750" w:type="dxa"/>
            <w:hideMark/>
          </w:tcPr>
          <w:p w14:paraId="177922A4" w14:textId="77777777" w:rsidR="00E61F4B" w:rsidRPr="00CF1517" w:rsidRDefault="00E61F4B" w:rsidP="007B3393">
            <w:pPr>
              <w:ind w:left="73" w:right="-24" w:hanging="7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 xml:space="preserve">หนี้สินทางการเงินที่ไม่ใช่อนุพันธ์ </w:t>
            </w:r>
          </w:p>
        </w:tc>
        <w:tc>
          <w:tcPr>
            <w:tcW w:w="1009" w:type="dxa"/>
          </w:tcPr>
          <w:p w14:paraId="1D32AC25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5" w:type="dxa"/>
          </w:tcPr>
          <w:p w14:paraId="3C02D49E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06" w:type="dxa"/>
          </w:tcPr>
          <w:p w14:paraId="53A38EAF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4A5AEE2" w14:textId="77777777" w:rsidR="00E61F4B" w:rsidRPr="00CF1517" w:rsidRDefault="00E61F4B" w:rsidP="007B3393">
            <w:pPr>
              <w:tabs>
                <w:tab w:val="decimal" w:pos="708"/>
              </w:tabs>
              <w:ind w:left="-110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2332EFBE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424051E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41" w:type="dxa"/>
          </w:tcPr>
          <w:p w14:paraId="24E53979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08DAAE41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943" w:type="dxa"/>
          </w:tcPr>
          <w:p w14:paraId="485B982E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7CE9E8C2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349368B1" w14:textId="77777777" w:rsidR="00E61F4B" w:rsidRPr="00CF1517" w:rsidRDefault="00E61F4B" w:rsidP="007B3393">
            <w:pPr>
              <w:tabs>
                <w:tab w:val="decimal" w:pos="708"/>
              </w:tabs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61F4B" w:rsidRPr="00CF1517" w14:paraId="438E8ADC" w14:textId="77777777" w:rsidTr="007B3393">
        <w:trPr>
          <w:gridAfter w:val="1"/>
          <w:wAfter w:w="21" w:type="dxa"/>
          <w:trHeight w:val="327"/>
        </w:trPr>
        <w:tc>
          <w:tcPr>
            <w:tcW w:w="2750" w:type="dxa"/>
            <w:hideMark/>
          </w:tcPr>
          <w:p w14:paraId="02C04ECA" w14:textId="77777777" w:rsidR="00E61F4B" w:rsidRPr="00CF1517" w:rsidRDefault="00E61F4B" w:rsidP="007B3393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เจ้าหนี้การค้า </w:t>
            </w:r>
          </w:p>
        </w:tc>
        <w:tc>
          <w:tcPr>
            <w:tcW w:w="1009" w:type="dxa"/>
          </w:tcPr>
          <w:p w14:paraId="269B5AB3" w14:textId="3FAC40A4" w:rsidR="00E61F4B" w:rsidRPr="00CF1517" w:rsidRDefault="00360B44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28"/>
                <w:szCs w:val="28"/>
              </w:rPr>
              <w:t>33</w:t>
            </w:r>
          </w:p>
        </w:tc>
        <w:tc>
          <w:tcPr>
            <w:tcW w:w="275" w:type="dxa"/>
          </w:tcPr>
          <w:p w14:paraId="30F34B2A" w14:textId="77777777" w:rsidR="00E61F4B" w:rsidRPr="00CF1517" w:rsidRDefault="00E61F4B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06" w:type="dxa"/>
          </w:tcPr>
          <w:p w14:paraId="00975557" w14:textId="44B5F120" w:rsidR="00E61F4B" w:rsidRPr="00CF1517" w:rsidRDefault="009B59D4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28"/>
                <w:szCs w:val="28"/>
              </w:rPr>
              <w:t>33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48B19E3B" w14:textId="77777777" w:rsidR="00E61F4B" w:rsidRPr="00CF1517" w:rsidRDefault="00E61F4B" w:rsidP="007B339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1101D0B" w14:textId="30885565" w:rsidR="00E61F4B" w:rsidRPr="00CF1517" w:rsidRDefault="009B59D4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2370B9C" w14:textId="77777777" w:rsidR="00E61F4B" w:rsidRPr="00CF1517" w:rsidRDefault="00E61F4B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54C526A1" w14:textId="42FB60DB" w:rsidR="00E61F4B" w:rsidRPr="00CF1517" w:rsidRDefault="009B59D4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A67C8DA" w14:textId="77777777" w:rsidR="00E61F4B" w:rsidRPr="00CF1517" w:rsidRDefault="00E61F4B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6A912F48" w14:textId="6625C5B3" w:rsidR="00E61F4B" w:rsidRPr="00CF1517" w:rsidRDefault="009B59D4" w:rsidP="007B339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5ECFC00F" w14:textId="77777777" w:rsidR="00E61F4B" w:rsidRPr="00CF1517" w:rsidRDefault="00E61F4B" w:rsidP="007B339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6307F6A9" w14:textId="3F31138E" w:rsidR="00E61F4B" w:rsidRPr="00CF1517" w:rsidRDefault="009B59D4" w:rsidP="007B339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4B0B8A" w:rsidRPr="004B0B8A">
              <w:rPr>
                <w:rFonts w:asciiTheme="majorBidi" w:hAnsiTheme="majorBidi" w:cstheme="majorBidi"/>
                <w:sz w:val="28"/>
                <w:szCs w:val="28"/>
              </w:rPr>
              <w:t>33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60BA4D94" w14:textId="77777777" w:rsidTr="007B3393">
        <w:trPr>
          <w:gridAfter w:val="1"/>
          <w:wAfter w:w="21" w:type="dxa"/>
          <w:trHeight w:val="327"/>
        </w:trPr>
        <w:tc>
          <w:tcPr>
            <w:tcW w:w="2750" w:type="dxa"/>
          </w:tcPr>
          <w:p w14:paraId="0E61BB34" w14:textId="186F7905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เจ้าหนี้อื่น</w:t>
            </w:r>
          </w:p>
        </w:tc>
        <w:tc>
          <w:tcPr>
            <w:tcW w:w="1009" w:type="dxa"/>
          </w:tcPr>
          <w:p w14:paraId="56576892" w14:textId="042D5A64" w:rsidR="00EA771C" w:rsidRPr="00360B44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210</w:t>
            </w:r>
          </w:p>
        </w:tc>
        <w:tc>
          <w:tcPr>
            <w:tcW w:w="275" w:type="dxa"/>
          </w:tcPr>
          <w:p w14:paraId="7253891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06" w:type="dxa"/>
          </w:tcPr>
          <w:p w14:paraId="09BF58AE" w14:textId="18CAA53A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(210)</w:t>
            </w:r>
          </w:p>
        </w:tc>
        <w:tc>
          <w:tcPr>
            <w:tcW w:w="270" w:type="dxa"/>
          </w:tcPr>
          <w:p w14:paraId="0CB9C18A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D4272B2" w14:textId="638C1F95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936ECE9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1B2B5CBF" w14:textId="11A489C6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91C46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1828AC64" w14:textId="704620F5" w:rsidR="00EA771C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6B6A2D4D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6358CCEB" w14:textId="1858FF01" w:rsidR="00EA771C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(210)</w:t>
            </w:r>
          </w:p>
        </w:tc>
      </w:tr>
      <w:tr w:rsidR="00EA771C" w:rsidRPr="00CF1517" w14:paraId="6FA86C91" w14:textId="77777777" w:rsidTr="007B3393">
        <w:trPr>
          <w:gridAfter w:val="1"/>
          <w:wAfter w:w="21" w:type="dxa"/>
          <w:trHeight w:val="327"/>
        </w:trPr>
        <w:tc>
          <w:tcPr>
            <w:tcW w:w="2750" w:type="dxa"/>
            <w:hideMark/>
          </w:tcPr>
          <w:p w14:paraId="4E71EF1D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เงินกู้ยืมจากสถาบันการเงิน</w:t>
            </w:r>
          </w:p>
        </w:tc>
        <w:tc>
          <w:tcPr>
            <w:tcW w:w="1009" w:type="dxa"/>
          </w:tcPr>
          <w:p w14:paraId="03EF1989" w14:textId="616EDC4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  <w:tc>
          <w:tcPr>
            <w:tcW w:w="275" w:type="dxa"/>
          </w:tcPr>
          <w:p w14:paraId="06B342C3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2614E9D7" w14:textId="0E4E1FE2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0B5B9D06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4A3A055" w14:textId="4CAA88A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60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244ABCB7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6236782B" w14:textId="6EFAD5D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5EACF29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2BE39D6B" w14:textId="521E5FE2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561AD06F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5DBB25DD" w14:textId="665B7913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466560EB" w14:textId="77777777" w:rsidTr="007B3393">
        <w:trPr>
          <w:gridAfter w:val="1"/>
          <w:wAfter w:w="21" w:type="dxa"/>
          <w:trHeight w:val="327"/>
        </w:trPr>
        <w:tc>
          <w:tcPr>
            <w:tcW w:w="2750" w:type="dxa"/>
          </w:tcPr>
          <w:p w14:paraId="2EBBE2EA" w14:textId="3A43F7A8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เงินกู้ยืมจากบริษัทย่อย</w:t>
            </w:r>
          </w:p>
        </w:tc>
        <w:tc>
          <w:tcPr>
            <w:tcW w:w="1009" w:type="dxa"/>
          </w:tcPr>
          <w:p w14:paraId="78FD0990" w14:textId="093DF53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086D0E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275" w:type="dxa"/>
          </w:tcPr>
          <w:p w14:paraId="1E64E25C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1F4C9F71" w14:textId="00E5A721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598D787B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353FCFF" w14:textId="0F0B2FC8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81D9535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51F1F289" w14:textId="311B55AF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9F25B45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71A43650" w14:textId="7251449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43C48982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65DC102C" w14:textId="522B2FA0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7B76E97A" w14:textId="77777777" w:rsidTr="00315184">
        <w:trPr>
          <w:gridAfter w:val="1"/>
          <w:wAfter w:w="21" w:type="dxa"/>
          <w:trHeight w:val="327"/>
        </w:trPr>
        <w:tc>
          <w:tcPr>
            <w:tcW w:w="2750" w:type="dxa"/>
            <w:hideMark/>
          </w:tcPr>
          <w:p w14:paraId="2B59FC59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09" w:type="dxa"/>
          </w:tcPr>
          <w:p w14:paraId="3632BDF8" w14:textId="035AE7EF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88</w:t>
            </w:r>
          </w:p>
        </w:tc>
        <w:tc>
          <w:tcPr>
            <w:tcW w:w="275" w:type="dxa"/>
          </w:tcPr>
          <w:p w14:paraId="53AEB28D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7004B4CB" w14:textId="4948B6FA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19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7F98CD53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409D37A" w14:textId="2F1166F5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117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2802BF92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0C7C0C20" w14:textId="1D29E7CF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96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0DE9D110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5E061772" w14:textId="7501D33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2ABE58F1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6366D7EF" w14:textId="71F70F9D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06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3D33FF59" w14:textId="77777777" w:rsidTr="00315184">
        <w:trPr>
          <w:gridAfter w:val="1"/>
          <w:wAfter w:w="21" w:type="dxa"/>
          <w:trHeight w:val="337"/>
        </w:trPr>
        <w:tc>
          <w:tcPr>
            <w:tcW w:w="2750" w:type="dxa"/>
            <w:hideMark/>
          </w:tcPr>
          <w:p w14:paraId="1BE7DE9D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09" w:type="dxa"/>
            <w:tcBorders>
              <w:bottom w:val="single" w:sz="4" w:space="0" w:color="auto"/>
            </w:tcBorders>
          </w:tcPr>
          <w:p w14:paraId="2953F917" w14:textId="78A7E535" w:rsidR="00EA771C" w:rsidRPr="00CF1517" w:rsidRDefault="00EA771C" w:rsidP="00EA771C">
            <w:pPr>
              <w:tabs>
                <w:tab w:val="clear" w:pos="680"/>
                <w:tab w:val="decimal" w:pos="706"/>
                <w:tab w:val="left" w:pos="762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569</w:t>
            </w:r>
          </w:p>
        </w:tc>
        <w:tc>
          <w:tcPr>
            <w:tcW w:w="275" w:type="dxa"/>
          </w:tcPr>
          <w:p w14:paraId="1587A8D9" w14:textId="77777777" w:rsidR="00EA771C" w:rsidRPr="00CF1517" w:rsidRDefault="00EA771C" w:rsidP="00EA771C">
            <w:pPr>
              <w:tabs>
                <w:tab w:val="clear" w:pos="680"/>
                <w:tab w:val="decimal" w:pos="706"/>
                <w:tab w:val="left" w:pos="762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14:paraId="106536DF" w14:textId="71716487" w:rsidR="00EA771C" w:rsidRPr="00CF1517" w:rsidRDefault="00EA771C" w:rsidP="00EA771C">
            <w:pPr>
              <w:tabs>
                <w:tab w:val="clear" w:pos="680"/>
                <w:tab w:val="decimal" w:pos="706"/>
                <w:tab w:val="left" w:pos="762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5F6B8AB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173FAE" w14:textId="262A8BE0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7F2BB9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tcBorders>
              <w:bottom w:val="single" w:sz="4" w:space="0" w:color="auto"/>
            </w:tcBorders>
          </w:tcPr>
          <w:p w14:paraId="161397B4" w14:textId="176F5F52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569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08AF93EF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  <w:tcBorders>
              <w:bottom w:val="single" w:sz="4" w:space="0" w:color="auto"/>
            </w:tcBorders>
          </w:tcPr>
          <w:p w14:paraId="52CAEC7F" w14:textId="71A6AAFF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4DDFB893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bottom w:val="single" w:sz="4" w:space="0" w:color="auto"/>
            </w:tcBorders>
          </w:tcPr>
          <w:p w14:paraId="1AB8C396" w14:textId="2C13826F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sz w:val="28"/>
                <w:szCs w:val="28"/>
              </w:rPr>
              <w:t>569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EA771C" w:rsidRPr="00CF1517" w14:paraId="470BDB2C" w14:textId="77777777" w:rsidTr="00315184">
        <w:trPr>
          <w:gridAfter w:val="1"/>
          <w:wAfter w:w="21" w:type="dxa"/>
          <w:trHeight w:val="327"/>
        </w:trPr>
        <w:tc>
          <w:tcPr>
            <w:tcW w:w="2750" w:type="dxa"/>
          </w:tcPr>
          <w:p w14:paraId="0ED7D978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09BE85CC" w14:textId="72F0D64C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,26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6</w:t>
            </w:r>
          </w:p>
        </w:tc>
        <w:tc>
          <w:tcPr>
            <w:tcW w:w="275" w:type="dxa"/>
          </w:tcPr>
          <w:p w14:paraId="6D1F953C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AD0C7D" w14:textId="466E95BA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086D0E">
              <w:rPr>
                <w:rFonts w:asciiTheme="majorBidi" w:hAnsiTheme="majorBidi" w:cstheme="majorBidi"/>
                <w:b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8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9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5CC5149D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FB4B8F5" w14:textId="525A3F03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3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77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23285464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3A3B72" w14:textId="7519ABD7" w:rsidR="00EA771C" w:rsidRPr="00CF1517" w:rsidRDefault="00EA771C" w:rsidP="00EA771C">
            <w:pPr>
              <w:tabs>
                <w:tab w:val="clear" w:pos="227"/>
                <w:tab w:val="clear" w:pos="454"/>
                <w:tab w:val="clear" w:pos="680"/>
                <w:tab w:val="left" w:pos="378"/>
                <w:tab w:val="left" w:pos="558"/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010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1E076A52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D868077" w14:textId="32C1D08A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4BFB234E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C864B83" w14:textId="07092AE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7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,</w:t>
            </w:r>
            <w:r w:rsidR="00122D9A">
              <w:rPr>
                <w:rFonts w:asciiTheme="majorBidi" w:hAnsiTheme="majorBidi" w:cstheme="majorBidi"/>
                <w:b/>
                <w:sz w:val="28"/>
                <w:szCs w:val="28"/>
              </w:rPr>
              <w:t>28</w:t>
            </w:r>
            <w:r w:rsidRPr="004B0B8A">
              <w:rPr>
                <w:rFonts w:asciiTheme="majorBidi" w:hAnsiTheme="majorBidi" w:cstheme="majorBidi"/>
                <w:b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</w:tr>
      <w:tr w:rsidR="00EA771C" w:rsidRPr="00CF1517" w14:paraId="4792700B" w14:textId="77777777" w:rsidTr="00315184">
        <w:trPr>
          <w:gridAfter w:val="1"/>
          <w:wAfter w:w="21" w:type="dxa"/>
          <w:trHeight w:val="41"/>
        </w:trPr>
        <w:tc>
          <w:tcPr>
            <w:tcW w:w="2750" w:type="dxa"/>
          </w:tcPr>
          <w:p w14:paraId="2CE4071E" w14:textId="77777777" w:rsidR="00EA771C" w:rsidRPr="00CF1517" w:rsidRDefault="00EA771C" w:rsidP="00EA771C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double" w:sz="4" w:space="0" w:color="auto"/>
            </w:tcBorders>
          </w:tcPr>
          <w:p w14:paraId="42F1E576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5" w:type="dxa"/>
          </w:tcPr>
          <w:p w14:paraId="54FCB85B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double" w:sz="4" w:space="0" w:color="auto"/>
              <w:left w:val="nil"/>
              <w:right w:val="nil"/>
            </w:tcBorders>
          </w:tcPr>
          <w:p w14:paraId="7E3968C0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B748AF4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4103A090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33379C5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double" w:sz="4" w:space="0" w:color="auto"/>
              <w:left w:val="nil"/>
              <w:right w:val="nil"/>
            </w:tcBorders>
          </w:tcPr>
          <w:p w14:paraId="28D36305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508A723C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double" w:sz="4" w:space="0" w:color="auto"/>
              <w:left w:val="nil"/>
              <w:right w:val="nil"/>
            </w:tcBorders>
          </w:tcPr>
          <w:p w14:paraId="6A4D4335" w14:textId="77777777" w:rsidR="00EA771C" w:rsidRPr="00CF1517" w:rsidRDefault="00EA771C" w:rsidP="00EA771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3118392C" w14:textId="77777777" w:rsidR="00EA771C" w:rsidRPr="00CF1517" w:rsidRDefault="00EA771C" w:rsidP="00EA771C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double" w:sz="4" w:space="0" w:color="auto"/>
              <w:left w:val="nil"/>
              <w:right w:val="nil"/>
            </w:tcBorders>
          </w:tcPr>
          <w:p w14:paraId="09561C90" w14:textId="77777777" w:rsidR="00EA771C" w:rsidRPr="00CF1517" w:rsidRDefault="00EA771C" w:rsidP="00EA771C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</w:tr>
      <w:tr w:rsidR="00EA771C" w:rsidRPr="00CF1517" w14:paraId="54444197" w14:textId="77777777" w:rsidTr="007B3393">
        <w:trPr>
          <w:gridAfter w:val="1"/>
          <w:wAfter w:w="21" w:type="dxa"/>
          <w:trHeight w:val="346"/>
        </w:trPr>
        <w:tc>
          <w:tcPr>
            <w:tcW w:w="2750" w:type="dxa"/>
            <w:hideMark/>
          </w:tcPr>
          <w:p w14:paraId="59002490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หนี้สินทางการเงินที่เป็นอนุพันธ์</w:t>
            </w:r>
            <w:r w:rsidRPr="00CF1517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09" w:type="dxa"/>
          </w:tcPr>
          <w:p w14:paraId="75877F73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5" w:type="dxa"/>
          </w:tcPr>
          <w:p w14:paraId="6A31687E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06" w:type="dxa"/>
          </w:tcPr>
          <w:p w14:paraId="0482A496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2F0B6CE" w14:textId="77777777" w:rsidR="00EA771C" w:rsidRPr="00CF1517" w:rsidRDefault="00EA771C" w:rsidP="00EA771C">
            <w:pPr>
              <w:tabs>
                <w:tab w:val="decimal" w:pos="706"/>
              </w:tabs>
              <w:ind w:left="-110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07A1CC0A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51D4EE2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41" w:type="dxa"/>
          </w:tcPr>
          <w:p w14:paraId="3068173C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4501830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43" w:type="dxa"/>
          </w:tcPr>
          <w:p w14:paraId="2FBCB68A" w14:textId="77777777" w:rsidR="00EA771C" w:rsidRPr="00CF1517" w:rsidRDefault="00EA771C" w:rsidP="00EA771C">
            <w:pPr>
              <w:tabs>
                <w:tab w:val="decimal" w:pos="706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51" w:type="dxa"/>
          </w:tcPr>
          <w:p w14:paraId="75B3A272" w14:textId="77777777" w:rsidR="00EA771C" w:rsidRPr="00CF1517" w:rsidRDefault="00EA771C" w:rsidP="00EA771C">
            <w:pPr>
              <w:tabs>
                <w:tab w:val="decimal" w:pos="820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076BF936" w14:textId="77777777" w:rsidR="00EA771C" w:rsidRPr="00CF1517" w:rsidRDefault="00EA771C" w:rsidP="00EA771C">
            <w:pPr>
              <w:tabs>
                <w:tab w:val="decimal" w:pos="820"/>
              </w:tabs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</w:tc>
      </w:tr>
      <w:tr w:rsidR="00EA771C" w:rsidRPr="00CF1517" w14:paraId="269B759B" w14:textId="77777777" w:rsidTr="007B3393">
        <w:trPr>
          <w:gridAfter w:val="1"/>
          <w:wAfter w:w="21" w:type="dxa"/>
          <w:trHeight w:val="655"/>
        </w:trPr>
        <w:tc>
          <w:tcPr>
            <w:tcW w:w="2750" w:type="dxa"/>
            <w:hideMark/>
          </w:tcPr>
          <w:p w14:paraId="599527CE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สัญญาซื้อขายเงินตราต่างประเทศ</w:t>
            </w:r>
            <w:r w:rsidRPr="00CF1517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ล่วงหน้า</w:t>
            </w:r>
          </w:p>
        </w:tc>
        <w:tc>
          <w:tcPr>
            <w:tcW w:w="1009" w:type="dxa"/>
          </w:tcPr>
          <w:p w14:paraId="4A24DD8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5" w:type="dxa"/>
          </w:tcPr>
          <w:p w14:paraId="03538021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</w:tcPr>
          <w:p w14:paraId="35671DAC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FEA255B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4A7E4AE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7FCD223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</w:tcPr>
          <w:p w14:paraId="591643E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6380827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</w:tcPr>
          <w:p w14:paraId="6E9D9715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2EB9F572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</w:tcPr>
          <w:p w14:paraId="2F09D0C9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A771C" w:rsidRPr="00CF1517" w14:paraId="722BD94E" w14:textId="77777777" w:rsidTr="000F1E1F">
        <w:trPr>
          <w:gridAfter w:val="1"/>
          <w:wAfter w:w="21" w:type="dxa"/>
          <w:trHeight w:val="337"/>
        </w:trPr>
        <w:tc>
          <w:tcPr>
            <w:tcW w:w="2750" w:type="dxa"/>
            <w:hideMark/>
          </w:tcPr>
          <w:p w14:paraId="34FB72D5" w14:textId="77777777" w:rsidR="00EA771C" w:rsidRPr="00CF1517" w:rsidRDefault="00EA771C" w:rsidP="00EA771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24"/>
              <w:rPr>
                <w:rFonts w:asciiTheme="majorBidi" w:hAnsiTheme="majorBidi" w:cstheme="majorBidi"/>
                <w:sz w:val="28"/>
                <w:szCs w:val="28"/>
              </w:rPr>
            </w:pPr>
            <w:r w:rsidRPr="00CF1517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- กระแสเงินสดเข้า</w:t>
            </w:r>
          </w:p>
        </w:tc>
        <w:tc>
          <w:tcPr>
            <w:tcW w:w="1009" w:type="dxa"/>
            <w:tcBorders>
              <w:bottom w:val="single" w:sz="4" w:space="0" w:color="auto"/>
            </w:tcBorders>
          </w:tcPr>
          <w:p w14:paraId="2D711FB6" w14:textId="3C09C5EF" w:rsidR="00EA771C" w:rsidRPr="00B736E5" w:rsidRDefault="00EA771C" w:rsidP="00EA771C">
            <w:pPr>
              <w:tabs>
                <w:tab w:val="clear" w:pos="680"/>
                <w:tab w:val="left" w:pos="610"/>
              </w:tabs>
              <w:ind w:right="-30"/>
              <w:jc w:val="right"/>
              <w:rPr>
                <w:rFonts w:asciiTheme="majorBidi" w:hAnsiTheme="majorBidi" w:cstheme="majorBidi"/>
                <w:sz w:val="28"/>
                <w:szCs w:val="28"/>
                <w:highlight w:val="yellow"/>
              </w:rPr>
            </w:pPr>
            <w:r w:rsidRPr="00356608">
              <w:rPr>
                <w:rFonts w:asciiTheme="majorBidi" w:hAnsiTheme="majorBidi" w:cstheme="majorBidi"/>
                <w:sz w:val="28"/>
                <w:szCs w:val="28"/>
              </w:rPr>
              <w:t>(1)</w:t>
            </w:r>
          </w:p>
        </w:tc>
        <w:tc>
          <w:tcPr>
            <w:tcW w:w="275" w:type="dxa"/>
          </w:tcPr>
          <w:p w14:paraId="67DA43C9" w14:textId="77777777" w:rsidR="00EA771C" w:rsidRPr="00CF1517" w:rsidRDefault="00EA771C" w:rsidP="00EA771C">
            <w:pPr>
              <w:tabs>
                <w:tab w:val="clear" w:pos="680"/>
                <w:tab w:val="left" w:pos="610"/>
              </w:tabs>
              <w:ind w:right="-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67587A" w14:textId="093B454C" w:rsidR="00EA771C" w:rsidRPr="00CF1517" w:rsidRDefault="00EA771C" w:rsidP="00EA771C">
            <w:pPr>
              <w:tabs>
                <w:tab w:val="clear" w:pos="680"/>
                <w:tab w:val="left" w:pos="610"/>
              </w:tabs>
              <w:ind w:right="-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270" w:type="dxa"/>
          </w:tcPr>
          <w:p w14:paraId="06BA0DBA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AD3E09" w14:textId="5C813E62" w:rsidR="00EA771C" w:rsidRPr="00CF1517" w:rsidRDefault="00EA771C" w:rsidP="00EA771C">
            <w:pPr>
              <w:tabs>
                <w:tab w:val="clear" w:pos="454"/>
                <w:tab w:val="clear" w:pos="680"/>
                <w:tab w:val="left" w:pos="663"/>
                <w:tab w:val="decimal" w:pos="706"/>
              </w:tabs>
              <w:ind w:left="-2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331B237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8EC4BE" w14:textId="5B017936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41E81EA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6AE67F" w14:textId="5ECC0A5F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7D194C9B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9CD889" w14:textId="02C5E4E4" w:rsidR="00EA771C" w:rsidRPr="00CF1517" w:rsidRDefault="00EA771C" w:rsidP="00EA771C">
            <w:pPr>
              <w:tabs>
                <w:tab w:val="decimal" w:pos="764"/>
              </w:tabs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</w:tr>
      <w:tr w:rsidR="00EA771C" w:rsidRPr="00CF1517" w14:paraId="3B00C9C5" w14:textId="77777777" w:rsidTr="000F1E1F">
        <w:trPr>
          <w:gridAfter w:val="1"/>
          <w:wAfter w:w="21" w:type="dxa"/>
          <w:trHeight w:val="327"/>
        </w:trPr>
        <w:tc>
          <w:tcPr>
            <w:tcW w:w="2750" w:type="dxa"/>
          </w:tcPr>
          <w:p w14:paraId="173C87DD" w14:textId="77777777" w:rsidR="00EA771C" w:rsidRPr="00CF1517" w:rsidRDefault="00EA771C" w:rsidP="00EA771C">
            <w:pPr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0834ECF3" w14:textId="54C1153F" w:rsidR="00EA771C" w:rsidRPr="00CF1517" w:rsidRDefault="00EA771C" w:rsidP="00EA771C">
            <w:pPr>
              <w:tabs>
                <w:tab w:val="clear" w:pos="454"/>
                <w:tab w:val="clear" w:pos="680"/>
                <w:tab w:val="left" w:pos="474"/>
                <w:tab w:val="decimal" w:pos="654"/>
              </w:tabs>
              <w:ind w:right="-33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(</w:t>
            </w: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1</w:t>
            </w: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)</w:t>
            </w:r>
          </w:p>
        </w:tc>
        <w:tc>
          <w:tcPr>
            <w:tcW w:w="275" w:type="dxa"/>
          </w:tcPr>
          <w:p w14:paraId="7172DA93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38315C" w14:textId="084622FB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1</w:t>
            </w:r>
          </w:p>
        </w:tc>
        <w:tc>
          <w:tcPr>
            <w:tcW w:w="270" w:type="dxa"/>
          </w:tcPr>
          <w:p w14:paraId="2CCA8F4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E79678" w14:textId="65431ECD" w:rsidR="00EA771C" w:rsidRPr="00CF1517" w:rsidRDefault="00EA771C" w:rsidP="00EA771C">
            <w:pPr>
              <w:tabs>
                <w:tab w:val="clear" w:pos="454"/>
                <w:tab w:val="clear" w:pos="680"/>
                <w:tab w:val="left" w:pos="663"/>
                <w:tab w:val="decimal" w:pos="706"/>
              </w:tabs>
              <w:ind w:left="-2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C846736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7878ED" w14:textId="6293E52E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EC41508" w14:textId="77777777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67B430" w14:textId="54B6D798" w:rsidR="00EA771C" w:rsidRPr="00CF1517" w:rsidRDefault="00EA771C" w:rsidP="00EA771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4C787EF0" w14:textId="77777777" w:rsidR="00EA771C" w:rsidRPr="00CF1517" w:rsidRDefault="00EA771C" w:rsidP="00EA771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87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5AA8D70" w14:textId="1AB6CD34" w:rsidR="00EA771C" w:rsidRPr="00CF1517" w:rsidRDefault="00EA771C" w:rsidP="00EA771C">
            <w:pPr>
              <w:tabs>
                <w:tab w:val="decimal" w:pos="764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60B44">
              <w:rPr>
                <w:rFonts w:asciiTheme="majorBidi" w:hAnsiTheme="majorBidi" w:cstheme="majorBidi"/>
                <w:b/>
                <w:sz w:val="28"/>
                <w:szCs w:val="28"/>
              </w:rPr>
              <w:t>1</w:t>
            </w:r>
          </w:p>
        </w:tc>
      </w:tr>
    </w:tbl>
    <w:p w14:paraId="003826A4" w14:textId="23E76AFD" w:rsidR="002C0C35" w:rsidRDefault="002C0C35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00002190" w14:textId="201446E3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44F0476F" w14:textId="50F15433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5538116D" w14:textId="630167D3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47F8F2B4" w14:textId="3483B031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3B0B289C" w14:textId="3621B639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46588279" w14:textId="4C9226A9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1DE1FEE8" w14:textId="01FCD823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5BFC5FA0" w14:textId="7BED5DB5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5C30DEC4" w14:textId="59DEE256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569DF4FA" w14:textId="04CBFEB4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20F6F7BD" w14:textId="3D8AD7EA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128A0613" w14:textId="5417C71D" w:rsidR="00122D9A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2F3E96ED" w14:textId="77777777" w:rsidR="00122D9A" w:rsidRPr="00CF1517" w:rsidRDefault="00122D9A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tbl>
      <w:tblPr>
        <w:tblW w:w="9641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2952"/>
        <w:gridCol w:w="1161"/>
        <w:gridCol w:w="243"/>
        <w:gridCol w:w="1103"/>
        <w:gridCol w:w="243"/>
        <w:gridCol w:w="1207"/>
        <w:gridCol w:w="260"/>
        <w:gridCol w:w="1114"/>
        <w:gridCol w:w="278"/>
        <w:gridCol w:w="1080"/>
      </w:tblGrid>
      <w:tr w:rsidR="002C0C35" w:rsidRPr="00CF1517" w14:paraId="42C7B243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5AFFE13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689" w:type="dxa"/>
            <w:gridSpan w:val="9"/>
          </w:tcPr>
          <w:p w14:paraId="256F882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2C0C35" w:rsidRPr="00CF1517" w14:paraId="4549DD09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020E899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61" w:type="dxa"/>
          </w:tcPr>
          <w:p w14:paraId="02C1F44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65C4E9A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285" w:type="dxa"/>
            <w:gridSpan w:val="7"/>
          </w:tcPr>
          <w:p w14:paraId="4E44ED2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Theme="majorBidi" w:hAnsiTheme="majorBidi" w:cstheme="majorBidi"/>
                <w:sz w:val="28"/>
                <w:szCs w:val="28"/>
                <w:cs/>
              </w:rPr>
              <w:t>ระยะเวลาที่ครบกำหนดชำระ</w:t>
            </w:r>
          </w:p>
        </w:tc>
      </w:tr>
      <w:tr w:rsidR="002C0C35" w:rsidRPr="00CF1517" w14:paraId="3A3C5912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3DB1782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61" w:type="dxa"/>
          </w:tcPr>
          <w:p w14:paraId="5C5AB6B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243" w:type="dxa"/>
          </w:tcPr>
          <w:p w14:paraId="1F1FBEA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1FE1ED6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395D4F0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4BAC90E2" w14:textId="61064174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หลัง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จาก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60" w:type="dxa"/>
          </w:tcPr>
          <w:p w14:paraId="363F1EC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2E8D32C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8" w:type="dxa"/>
          </w:tcPr>
          <w:p w14:paraId="79E1DEB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92B392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C0C35" w:rsidRPr="00CF1517" w14:paraId="27F84138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3831E174" w14:textId="326F31DA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56</w:t>
            </w:r>
            <w:r w:rsidR="00086D0E" w:rsidRPr="00086D0E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</w:rPr>
              <w:t>2</w:t>
            </w:r>
          </w:p>
        </w:tc>
        <w:tc>
          <w:tcPr>
            <w:tcW w:w="1161" w:type="dxa"/>
          </w:tcPr>
          <w:p w14:paraId="6CA2F7C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ที่แท้จริง</w:t>
            </w:r>
          </w:p>
        </w:tc>
        <w:tc>
          <w:tcPr>
            <w:tcW w:w="243" w:type="dxa"/>
          </w:tcPr>
          <w:p w14:paraId="430888E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3979BAD9" w14:textId="587F6CE3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ภายใน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43" w:type="dxa"/>
          </w:tcPr>
          <w:p w14:paraId="0E01ED0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7AEDEE7D" w14:textId="74FB7AAD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แต่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ภายใน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60" w:type="dxa"/>
          </w:tcPr>
          <w:p w14:paraId="14E33B4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6C65F506" w14:textId="4595821C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หลัง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จาก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78" w:type="dxa"/>
          </w:tcPr>
          <w:p w14:paraId="1E75C60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73B45F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รวม</w:t>
            </w:r>
          </w:p>
        </w:tc>
      </w:tr>
      <w:tr w:rsidR="002C0C35" w:rsidRPr="00CF1517" w14:paraId="1AED4FFA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79EABA1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61" w:type="dxa"/>
          </w:tcPr>
          <w:p w14:paraId="3CF0E4E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(ร้อยละ</w:t>
            </w: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ต่อปี</w:t>
            </w: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)</w:t>
            </w:r>
          </w:p>
        </w:tc>
        <w:tc>
          <w:tcPr>
            <w:tcW w:w="243" w:type="dxa"/>
          </w:tcPr>
          <w:p w14:paraId="008A841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285" w:type="dxa"/>
            <w:gridSpan w:val="7"/>
          </w:tcPr>
          <w:p w14:paraId="5CFAC1E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2C0C35" w:rsidRPr="00CF1517" w14:paraId="529CB214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1D21EA5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1161" w:type="dxa"/>
          </w:tcPr>
          <w:p w14:paraId="3927A7C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43" w:type="dxa"/>
          </w:tcPr>
          <w:p w14:paraId="415C628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103C715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79D5EFF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1F631E1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60" w:type="dxa"/>
          </w:tcPr>
          <w:p w14:paraId="3885FF8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07A9514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8" w:type="dxa"/>
          </w:tcPr>
          <w:p w14:paraId="059F420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9B57D8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C0C35" w:rsidRPr="00CF1517" w14:paraId="29B3AC0C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6068788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60" w:lineRule="exact"/>
              <w:ind w:right="-37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เงินทดรองจ่ายให้แก่เกษตรกร</w:t>
            </w:r>
          </w:p>
        </w:tc>
        <w:tc>
          <w:tcPr>
            <w:tcW w:w="1161" w:type="dxa"/>
            <w:shd w:val="clear" w:color="auto" w:fill="auto"/>
          </w:tcPr>
          <w:p w14:paraId="22E526B8" w14:textId="6C74F1AE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50</w:t>
            </w:r>
          </w:p>
        </w:tc>
        <w:tc>
          <w:tcPr>
            <w:tcW w:w="243" w:type="dxa"/>
          </w:tcPr>
          <w:p w14:paraId="4C0B197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60DDB689" w14:textId="777A66DC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360" w:lineRule="exact"/>
              <w:ind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</w:p>
        </w:tc>
        <w:tc>
          <w:tcPr>
            <w:tcW w:w="243" w:type="dxa"/>
          </w:tcPr>
          <w:p w14:paraId="34B095B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6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756C4F31" w14:textId="10D7EF96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</w:p>
        </w:tc>
        <w:tc>
          <w:tcPr>
            <w:tcW w:w="260" w:type="dxa"/>
          </w:tcPr>
          <w:p w14:paraId="5726F01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line="36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0BD6057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8" w:type="dxa"/>
          </w:tcPr>
          <w:p w14:paraId="2C9C6EE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0857C1D5" w14:textId="706A3DD4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36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071</w:t>
            </w:r>
          </w:p>
        </w:tc>
      </w:tr>
      <w:tr w:rsidR="002C0C35" w:rsidRPr="00CF1517" w14:paraId="36799D26" w14:textId="77777777" w:rsidTr="00C442FD">
        <w:trPr>
          <w:cantSplit/>
          <w:trHeight w:hRule="exact" w:val="378"/>
        </w:trPr>
        <w:tc>
          <w:tcPr>
            <w:tcW w:w="2952" w:type="dxa"/>
          </w:tcPr>
          <w:p w14:paraId="723A7F6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60" w:lineRule="exact"/>
              <w:ind w:right="-378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61" w:type="dxa"/>
          </w:tcPr>
          <w:p w14:paraId="4935AAA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43" w:type="dxa"/>
          </w:tcPr>
          <w:p w14:paraId="2AE03FE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6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103" w:type="dxa"/>
            <w:tcBorders>
              <w:top w:val="single" w:sz="4" w:space="0" w:color="auto"/>
              <w:bottom w:val="double" w:sz="4" w:space="0" w:color="auto"/>
            </w:tcBorders>
          </w:tcPr>
          <w:p w14:paraId="78005117" w14:textId="017DCA33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18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7</w:t>
            </w:r>
            <w:r w:rsidR="004B0B8A" w:rsidRPr="004B0B8A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3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0</w:t>
            </w:r>
          </w:p>
        </w:tc>
        <w:tc>
          <w:tcPr>
            <w:tcW w:w="243" w:type="dxa"/>
          </w:tcPr>
          <w:p w14:paraId="3F33C6D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  <w:tcBorders>
              <w:top w:val="single" w:sz="4" w:space="0" w:color="auto"/>
              <w:bottom w:val="double" w:sz="4" w:space="0" w:color="auto"/>
            </w:tcBorders>
          </w:tcPr>
          <w:p w14:paraId="405FAD60" w14:textId="36440B97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22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9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4B0B8A" w:rsidRPr="004B0B8A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34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1</w:t>
            </w:r>
          </w:p>
        </w:tc>
        <w:tc>
          <w:tcPr>
            <w:tcW w:w="260" w:type="dxa"/>
          </w:tcPr>
          <w:p w14:paraId="318B071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6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3D9C585F" w14:textId="382E58BB" w:rsidR="002C0C35" w:rsidRPr="00CF1517" w:rsidRDefault="00AB0379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8" w:type="dxa"/>
          </w:tcPr>
          <w:p w14:paraId="31F70BE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8F88A2" w14:textId="5D9A6C03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  <w:r w:rsidRPr="004B0B8A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44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8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DB72E2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0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71</w:t>
            </w:r>
          </w:p>
        </w:tc>
      </w:tr>
      <w:tr w:rsidR="002C0C35" w:rsidRPr="00CF1517" w14:paraId="15B96B25" w14:textId="77777777" w:rsidTr="00C442FD">
        <w:trPr>
          <w:cantSplit/>
          <w:trHeight w:hRule="exact" w:val="187"/>
        </w:trPr>
        <w:tc>
          <w:tcPr>
            <w:tcW w:w="2952" w:type="dxa"/>
          </w:tcPr>
          <w:p w14:paraId="728E7CA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1" w:type="dxa"/>
          </w:tcPr>
          <w:p w14:paraId="5F5178F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539BB69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17B789A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7729AA1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146FBC1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60" w:type="dxa"/>
          </w:tcPr>
          <w:p w14:paraId="1D9019A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3C35A85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8" w:type="dxa"/>
          </w:tcPr>
          <w:p w14:paraId="7188B93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535A2F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C0C35" w:rsidRPr="00CF1517" w14:paraId="44339BA8" w14:textId="77777777" w:rsidTr="00C442FD">
        <w:trPr>
          <w:cantSplit/>
          <w:trHeight w:hRule="exact" w:val="411"/>
        </w:trPr>
        <w:tc>
          <w:tcPr>
            <w:tcW w:w="2952" w:type="dxa"/>
          </w:tcPr>
          <w:p w14:paraId="055031A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</w:t>
            </w:r>
          </w:p>
        </w:tc>
        <w:tc>
          <w:tcPr>
            <w:tcW w:w="1161" w:type="dxa"/>
          </w:tcPr>
          <w:p w14:paraId="708C900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5B7E52A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1834CE8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3CE38A9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0048F7F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60" w:type="dxa"/>
          </w:tcPr>
          <w:p w14:paraId="0A5D4CD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3858CD7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8" w:type="dxa"/>
          </w:tcPr>
          <w:p w14:paraId="41CF006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D50149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C0C35" w:rsidRPr="00CF1517" w14:paraId="0391B89D" w14:textId="77777777" w:rsidTr="00C442FD">
        <w:trPr>
          <w:cantSplit/>
          <w:trHeight w:hRule="exact" w:val="411"/>
        </w:trPr>
        <w:tc>
          <w:tcPr>
            <w:tcW w:w="2952" w:type="dxa"/>
          </w:tcPr>
          <w:p w14:paraId="0AE766F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161" w:type="dxa"/>
          </w:tcPr>
          <w:p w14:paraId="6A658032" w14:textId="58E73EEA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90</w:t>
            </w:r>
          </w:p>
        </w:tc>
        <w:tc>
          <w:tcPr>
            <w:tcW w:w="243" w:type="dxa"/>
          </w:tcPr>
          <w:p w14:paraId="52F3EB0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728C8F2F" w14:textId="638F8502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500</w:t>
            </w:r>
          </w:p>
        </w:tc>
        <w:tc>
          <w:tcPr>
            <w:tcW w:w="243" w:type="dxa"/>
          </w:tcPr>
          <w:p w14:paraId="155DF2E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503BCF3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60" w:type="dxa"/>
          </w:tcPr>
          <w:p w14:paraId="21889E1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1126760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8" w:type="dxa"/>
          </w:tcPr>
          <w:p w14:paraId="0B8BE7C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479E54" w14:textId="3F621C5B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500</w:t>
            </w:r>
          </w:p>
        </w:tc>
      </w:tr>
      <w:tr w:rsidR="002C0C35" w:rsidRPr="00CF1517" w14:paraId="1AB3E51D" w14:textId="77777777" w:rsidTr="00C442FD">
        <w:trPr>
          <w:cantSplit/>
          <w:trHeight w:hRule="exact" w:val="411"/>
        </w:trPr>
        <w:tc>
          <w:tcPr>
            <w:tcW w:w="2952" w:type="dxa"/>
          </w:tcPr>
          <w:p w14:paraId="0864061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ตั๋วสัญญาใช้เงินและตั๋วแลกเงิน</w:t>
            </w:r>
          </w:p>
        </w:tc>
        <w:tc>
          <w:tcPr>
            <w:tcW w:w="1161" w:type="dxa"/>
          </w:tcPr>
          <w:p w14:paraId="0049D2BC" w14:textId="1071594B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4B0B8A"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4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576075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-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4B0B8A"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4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50</w:t>
            </w:r>
          </w:p>
        </w:tc>
        <w:tc>
          <w:tcPr>
            <w:tcW w:w="243" w:type="dxa"/>
          </w:tcPr>
          <w:p w14:paraId="2B2622E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7114EE80" w14:textId="4542AF66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88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</w:p>
        </w:tc>
        <w:tc>
          <w:tcPr>
            <w:tcW w:w="243" w:type="dxa"/>
          </w:tcPr>
          <w:p w14:paraId="4B0E87C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077BD11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60" w:type="dxa"/>
          </w:tcPr>
          <w:p w14:paraId="340FF84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63B48EB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8" w:type="dxa"/>
          </w:tcPr>
          <w:p w14:paraId="20D4C56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DA69521" w14:textId="50BC8FF2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88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</w:p>
        </w:tc>
      </w:tr>
      <w:tr w:rsidR="002C0C35" w:rsidRPr="00CF1517" w14:paraId="415171C8" w14:textId="77777777" w:rsidTr="00C442FD">
        <w:trPr>
          <w:cantSplit/>
          <w:trHeight w:hRule="exact" w:val="411"/>
        </w:trPr>
        <w:tc>
          <w:tcPr>
            <w:tcW w:w="2952" w:type="dxa"/>
          </w:tcPr>
          <w:p w14:paraId="0269400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หนี้สินจากการทำทรัสต์รีซีท</w:t>
            </w:r>
          </w:p>
        </w:tc>
        <w:tc>
          <w:tcPr>
            <w:tcW w:w="1161" w:type="dxa"/>
          </w:tcPr>
          <w:p w14:paraId="1AC96897" w14:textId="6E5FDDEB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="00576075">
              <w:rPr>
                <w:rFonts w:ascii="Angsana New" w:hAnsi="Angsana New" w:cs="Angsana New"/>
                <w:sz w:val="28"/>
                <w:szCs w:val="28"/>
              </w:rPr>
              <w:t>-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</w:p>
        </w:tc>
        <w:tc>
          <w:tcPr>
            <w:tcW w:w="243" w:type="dxa"/>
          </w:tcPr>
          <w:p w14:paraId="3BBE36D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0B4B63C7" w14:textId="137DF04D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878</w:t>
            </w:r>
          </w:p>
        </w:tc>
        <w:tc>
          <w:tcPr>
            <w:tcW w:w="243" w:type="dxa"/>
          </w:tcPr>
          <w:p w14:paraId="663F723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2B0D157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60" w:type="dxa"/>
          </w:tcPr>
          <w:p w14:paraId="2FFDA1F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303B66D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8" w:type="dxa"/>
          </w:tcPr>
          <w:p w14:paraId="71E5CF8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8564994" w14:textId="66EB8557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878</w:t>
            </w:r>
          </w:p>
        </w:tc>
      </w:tr>
      <w:tr w:rsidR="002C0C35" w:rsidRPr="00CF1517" w14:paraId="2533A4F9" w14:textId="77777777" w:rsidTr="00C442FD">
        <w:trPr>
          <w:cantSplit/>
          <w:trHeight w:hRule="exact" w:val="411"/>
        </w:trPr>
        <w:tc>
          <w:tcPr>
            <w:tcW w:w="2952" w:type="dxa"/>
          </w:tcPr>
          <w:p w14:paraId="6C86D647" w14:textId="258B06D3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</w:t>
            </w:r>
            <w:r w:rsidR="00C442FD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ระยะยาว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จากสถาบันการเงิน</w:t>
            </w:r>
          </w:p>
        </w:tc>
        <w:tc>
          <w:tcPr>
            <w:tcW w:w="1161" w:type="dxa"/>
          </w:tcPr>
          <w:p w14:paraId="0BD74CB8" w14:textId="07A6A486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</w:pPr>
            <w:r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3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8</w:t>
            </w:r>
            <w:r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4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576075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-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0</w:t>
            </w:r>
            <w:r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3</w:t>
            </w:r>
          </w:p>
        </w:tc>
        <w:tc>
          <w:tcPr>
            <w:tcW w:w="243" w:type="dxa"/>
          </w:tcPr>
          <w:p w14:paraId="5DA6EA1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</w:tcPr>
          <w:p w14:paraId="67702802" w14:textId="36CA50E5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667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22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43" w:type="dxa"/>
          </w:tcPr>
          <w:p w14:paraId="54BBCDE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</w:tcPr>
          <w:p w14:paraId="43D64C4A" w14:textId="0EF64B26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65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697</w:t>
            </w:r>
          </w:p>
        </w:tc>
        <w:tc>
          <w:tcPr>
            <w:tcW w:w="260" w:type="dxa"/>
          </w:tcPr>
          <w:p w14:paraId="0F39900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2E56E13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8" w:type="dxa"/>
          </w:tcPr>
          <w:p w14:paraId="5609D25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1D64C22" w14:textId="0E7E27F1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</w:p>
        </w:tc>
      </w:tr>
      <w:tr w:rsidR="002C0C35" w:rsidRPr="00CF1517" w14:paraId="25C783E2" w14:textId="77777777" w:rsidTr="00C442FD">
        <w:trPr>
          <w:cantSplit/>
          <w:trHeight w:hRule="exact" w:val="411"/>
        </w:trPr>
        <w:tc>
          <w:tcPr>
            <w:tcW w:w="2952" w:type="dxa"/>
          </w:tcPr>
          <w:p w14:paraId="494C982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61" w:type="dxa"/>
          </w:tcPr>
          <w:p w14:paraId="1A761D1C" w14:textId="3713BDDA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="00576075">
              <w:rPr>
                <w:rFonts w:ascii="Angsana New" w:hAnsi="Angsana New" w:cs="Angsana New"/>
                <w:sz w:val="28"/>
                <w:szCs w:val="28"/>
              </w:rPr>
              <w:t>-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43" w:type="dxa"/>
          </w:tcPr>
          <w:p w14:paraId="4047883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  <w:tcBorders>
              <w:bottom w:val="single" w:sz="4" w:space="0" w:color="auto"/>
            </w:tcBorders>
          </w:tcPr>
          <w:p w14:paraId="1340DBE1" w14:textId="68383FA7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0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58</w:t>
            </w:r>
          </w:p>
        </w:tc>
        <w:tc>
          <w:tcPr>
            <w:tcW w:w="243" w:type="dxa"/>
          </w:tcPr>
          <w:p w14:paraId="3A4007E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  <w:tcBorders>
              <w:bottom w:val="single" w:sz="4" w:space="0" w:color="auto"/>
            </w:tcBorders>
          </w:tcPr>
          <w:p w14:paraId="457CE9FC" w14:textId="7866A37E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555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00</w:t>
            </w:r>
            <w:r w:rsidR="004B0B8A"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4</w:t>
            </w:r>
          </w:p>
        </w:tc>
        <w:tc>
          <w:tcPr>
            <w:tcW w:w="260" w:type="dxa"/>
          </w:tcPr>
          <w:p w14:paraId="64294F0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1FCA6BC8" w14:textId="6111030E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76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888</w:t>
            </w:r>
          </w:p>
        </w:tc>
        <w:tc>
          <w:tcPr>
            <w:tcW w:w="278" w:type="dxa"/>
          </w:tcPr>
          <w:p w14:paraId="3395AB2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FD2D1CE" w14:textId="597ED501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87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50</w:t>
            </w:r>
          </w:p>
        </w:tc>
      </w:tr>
      <w:tr w:rsidR="002C0C35" w:rsidRPr="00CF1517" w14:paraId="5F8069A4" w14:textId="77777777" w:rsidTr="00C442FD">
        <w:trPr>
          <w:cantSplit/>
          <w:trHeight w:hRule="exact" w:val="376"/>
        </w:trPr>
        <w:tc>
          <w:tcPr>
            <w:tcW w:w="2952" w:type="dxa"/>
          </w:tcPr>
          <w:p w14:paraId="721B49D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240" w:lineRule="auto"/>
              <w:ind w:right="47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61" w:type="dxa"/>
          </w:tcPr>
          <w:p w14:paraId="1BECCE0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66A854A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03" w:type="dxa"/>
            <w:tcBorders>
              <w:top w:val="single" w:sz="4" w:space="0" w:color="auto"/>
              <w:bottom w:val="double" w:sz="4" w:space="0" w:color="auto"/>
            </w:tcBorders>
          </w:tcPr>
          <w:p w14:paraId="62C58042" w14:textId="31C600FE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line="240" w:lineRule="auto"/>
              <w:ind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7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769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9</w:t>
            </w:r>
            <w:r w:rsidR="004B0B8A" w:rsidRPr="004B0B8A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43</w:t>
            </w:r>
          </w:p>
        </w:tc>
        <w:tc>
          <w:tcPr>
            <w:tcW w:w="243" w:type="dxa"/>
          </w:tcPr>
          <w:p w14:paraId="4DD6572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07" w:type="dxa"/>
            <w:tcBorders>
              <w:top w:val="single" w:sz="4" w:space="0" w:color="auto"/>
              <w:bottom w:val="double" w:sz="4" w:space="0" w:color="auto"/>
            </w:tcBorders>
          </w:tcPr>
          <w:p w14:paraId="32D9E0E3" w14:textId="08242F8F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0</w:t>
            </w: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0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701</w:t>
            </w:r>
          </w:p>
        </w:tc>
        <w:tc>
          <w:tcPr>
            <w:tcW w:w="260" w:type="dxa"/>
          </w:tcPr>
          <w:p w14:paraId="6B95320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55AC9D37" w14:textId="367ED449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76</w:t>
            </w:r>
            <w:r w:rsidR="002C0C35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888</w:t>
            </w:r>
          </w:p>
        </w:tc>
        <w:tc>
          <w:tcPr>
            <w:tcW w:w="278" w:type="dxa"/>
          </w:tcPr>
          <w:p w14:paraId="5A18383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E30C19C" w14:textId="4B554824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9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867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5</w:t>
            </w:r>
            <w:r w:rsidR="004B0B8A" w:rsidRPr="004B0B8A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3</w:t>
            </w:r>
            <w:r w:rsidR="00086D0E"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</w:p>
        </w:tc>
      </w:tr>
    </w:tbl>
    <w:p w14:paraId="5C61AF0A" w14:textId="77777777" w:rsidR="002C0C35" w:rsidRPr="00CF1517" w:rsidRDefault="002C0C35" w:rsidP="002C0C35">
      <w:pPr>
        <w:spacing w:line="240" w:lineRule="auto"/>
        <w:rPr>
          <w:rFonts w:ascii="Angsana New" w:hAnsi="Angsana New"/>
          <w:sz w:val="6"/>
          <w:szCs w:val="6"/>
        </w:rPr>
      </w:pPr>
    </w:p>
    <w:p w14:paraId="515D8BAA" w14:textId="34015D18" w:rsidR="00C442FD" w:rsidRPr="00E3691E" w:rsidRDefault="00C442FD" w:rsidP="002C0C35">
      <w:pPr>
        <w:pStyle w:val="ListParagraph"/>
        <w:spacing w:line="240" w:lineRule="auto"/>
        <w:ind w:left="518"/>
        <w:rPr>
          <w:rFonts w:ascii="Angsana New" w:hAnsi="Angsana New"/>
          <w:sz w:val="30"/>
          <w:szCs w:val="30"/>
        </w:rPr>
      </w:pPr>
    </w:p>
    <w:tbl>
      <w:tblPr>
        <w:tblW w:w="9522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2952"/>
        <w:gridCol w:w="1170"/>
        <w:gridCol w:w="236"/>
        <w:gridCol w:w="1114"/>
        <w:gridCol w:w="236"/>
        <w:gridCol w:w="1170"/>
        <w:gridCol w:w="252"/>
        <w:gridCol w:w="1080"/>
        <w:gridCol w:w="270"/>
        <w:gridCol w:w="1042"/>
      </w:tblGrid>
      <w:tr w:rsidR="002C0C35" w:rsidRPr="00CF1517" w14:paraId="524AA7B3" w14:textId="77777777" w:rsidTr="00C442FD">
        <w:trPr>
          <w:trHeight w:hRule="exact" w:val="374"/>
        </w:trPr>
        <w:tc>
          <w:tcPr>
            <w:tcW w:w="2952" w:type="dxa"/>
          </w:tcPr>
          <w:p w14:paraId="4388EC6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570" w:type="dxa"/>
            <w:gridSpan w:val="9"/>
          </w:tcPr>
          <w:p w14:paraId="76E1DF9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C0C35" w:rsidRPr="00CF1517" w14:paraId="007766DF" w14:textId="77777777" w:rsidTr="00C442FD">
        <w:trPr>
          <w:trHeight w:hRule="exact" w:val="374"/>
        </w:trPr>
        <w:tc>
          <w:tcPr>
            <w:tcW w:w="2952" w:type="dxa"/>
          </w:tcPr>
          <w:p w14:paraId="151058C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570" w:type="dxa"/>
            <w:gridSpan w:val="9"/>
          </w:tcPr>
          <w:p w14:paraId="2F2A2FC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/>
                <w:sz w:val="28"/>
                <w:szCs w:val="28"/>
              </w:rPr>
              <w:t xml:space="preserve">                              </w:t>
            </w:r>
            <w:r w:rsidRPr="00CF1517">
              <w:rPr>
                <w:rFonts w:asciiTheme="majorBidi" w:hAnsiTheme="majorBidi" w:cstheme="majorBidi"/>
                <w:sz w:val="28"/>
                <w:szCs w:val="28"/>
                <w:cs/>
              </w:rPr>
              <w:t>ระยะเวลาที่ครบกำหนดชำระ</w:t>
            </w:r>
          </w:p>
        </w:tc>
      </w:tr>
      <w:tr w:rsidR="002C0C35" w:rsidRPr="00CF1517" w14:paraId="164A038F" w14:textId="77777777" w:rsidTr="00C442FD">
        <w:trPr>
          <w:trHeight w:hRule="exact" w:val="403"/>
        </w:trPr>
        <w:tc>
          <w:tcPr>
            <w:tcW w:w="2952" w:type="dxa"/>
          </w:tcPr>
          <w:p w14:paraId="7FB2255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7050755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236" w:type="dxa"/>
          </w:tcPr>
          <w:p w14:paraId="59B3840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56DC8AC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5C5FC9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777915EF" w14:textId="39090742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หลัง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จาก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52" w:type="dxa"/>
          </w:tcPr>
          <w:p w14:paraId="7B4B582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48294F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709A4AE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6A388B6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C0C35" w:rsidRPr="00CF1517" w14:paraId="1158D1FC" w14:textId="77777777" w:rsidTr="00C442FD">
        <w:trPr>
          <w:trHeight w:hRule="exact" w:val="403"/>
        </w:trPr>
        <w:tc>
          <w:tcPr>
            <w:tcW w:w="2952" w:type="dxa"/>
          </w:tcPr>
          <w:p w14:paraId="30773D72" w14:textId="7B3BCA5E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086D0E" w:rsidRPr="00086D0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56</w:t>
            </w:r>
            <w:r w:rsidR="00086D0E" w:rsidRPr="00086D0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</w:t>
            </w:r>
          </w:p>
        </w:tc>
        <w:tc>
          <w:tcPr>
            <w:tcW w:w="1170" w:type="dxa"/>
          </w:tcPr>
          <w:p w14:paraId="697D169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ที่แท้จริง</w:t>
            </w:r>
          </w:p>
        </w:tc>
        <w:tc>
          <w:tcPr>
            <w:tcW w:w="236" w:type="dxa"/>
          </w:tcPr>
          <w:p w14:paraId="7ED90A2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67667B50" w14:textId="6B83DF89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ภายใน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36" w:type="dxa"/>
          </w:tcPr>
          <w:p w14:paraId="6195987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4307A084" w14:textId="3373F811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แต่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ภายใน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52" w:type="dxa"/>
          </w:tcPr>
          <w:p w14:paraId="16A5CF2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2080365" w14:textId="43F23C81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หลัง</w:t>
            </w:r>
            <w:r w:rsidRPr="00CF1517">
              <w:rPr>
                <w:rFonts w:ascii="Angsana New" w:hAnsi="Angsana New" w:cs="Angsana New" w:hint="cs"/>
                <w:sz w:val="28"/>
                <w:szCs w:val="28"/>
                <w:cs/>
              </w:rPr>
              <w:t>จาก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270" w:type="dxa"/>
          </w:tcPr>
          <w:p w14:paraId="387734C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503160B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รวม</w:t>
            </w:r>
          </w:p>
        </w:tc>
      </w:tr>
      <w:tr w:rsidR="002C0C35" w:rsidRPr="00CF1517" w14:paraId="710069B9" w14:textId="77777777" w:rsidTr="00C442FD">
        <w:trPr>
          <w:trHeight w:hRule="exact" w:val="374"/>
        </w:trPr>
        <w:tc>
          <w:tcPr>
            <w:tcW w:w="2952" w:type="dxa"/>
          </w:tcPr>
          <w:p w14:paraId="177C612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19A8D0C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(ร้อยละ</w:t>
            </w:r>
            <w:r w:rsidRPr="00CF1517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ต่อปี</w:t>
            </w: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)</w:t>
            </w:r>
          </w:p>
        </w:tc>
        <w:tc>
          <w:tcPr>
            <w:tcW w:w="236" w:type="dxa"/>
          </w:tcPr>
          <w:p w14:paraId="7C5DCBB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-9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164" w:type="dxa"/>
            <w:gridSpan w:val="7"/>
          </w:tcPr>
          <w:p w14:paraId="355DF80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9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2C0C35" w:rsidRPr="00CF1517" w14:paraId="603D4893" w14:textId="77777777" w:rsidTr="00C442FD">
        <w:trPr>
          <w:trHeight w:hRule="exact" w:val="403"/>
        </w:trPr>
        <w:tc>
          <w:tcPr>
            <w:tcW w:w="2952" w:type="dxa"/>
          </w:tcPr>
          <w:p w14:paraId="37E4C7D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1170" w:type="dxa"/>
          </w:tcPr>
          <w:p w14:paraId="5ED3FAE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54CF0F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73C5226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CC587C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70F5FC1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52" w:type="dxa"/>
          </w:tcPr>
          <w:p w14:paraId="27D5A7E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A96E16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1952AEE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140D608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C0C35" w:rsidRPr="00CF1517" w14:paraId="339DEC58" w14:textId="77777777" w:rsidTr="00C442FD">
        <w:trPr>
          <w:trHeight w:hRule="exact" w:val="403"/>
        </w:trPr>
        <w:tc>
          <w:tcPr>
            <w:tcW w:w="2952" w:type="dxa"/>
          </w:tcPr>
          <w:p w14:paraId="2A16235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เงินให้กู้ยืมระยะสั้นแก่บริษัทย่อย</w:t>
            </w:r>
          </w:p>
        </w:tc>
        <w:tc>
          <w:tcPr>
            <w:tcW w:w="1170" w:type="dxa"/>
          </w:tcPr>
          <w:p w14:paraId="2E55B431" w14:textId="49FA9025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="00576075">
              <w:rPr>
                <w:rFonts w:ascii="Angsana New" w:hAnsi="Angsana New" w:cs="Angsana New"/>
                <w:sz w:val="28"/>
                <w:szCs w:val="28"/>
              </w:rPr>
              <w:t>-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75</w:t>
            </w:r>
          </w:p>
        </w:tc>
        <w:tc>
          <w:tcPr>
            <w:tcW w:w="236" w:type="dxa"/>
          </w:tcPr>
          <w:p w14:paraId="28EE868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61AAE05F" w14:textId="40830A90" w:rsidR="002C0C35" w:rsidRPr="00CF1517" w:rsidRDefault="00086D0E" w:rsidP="00C442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</w:tabs>
              <w:spacing w:line="380" w:lineRule="exact"/>
              <w:ind w:left="-10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870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,</w:t>
            </w: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10</w:t>
            </w:r>
          </w:p>
        </w:tc>
        <w:tc>
          <w:tcPr>
            <w:tcW w:w="236" w:type="dxa"/>
          </w:tcPr>
          <w:p w14:paraId="736E90B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3B2FED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-</w:t>
            </w:r>
          </w:p>
        </w:tc>
        <w:tc>
          <w:tcPr>
            <w:tcW w:w="252" w:type="dxa"/>
          </w:tcPr>
          <w:p w14:paraId="34E7853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0EDE28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118F9B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</w:tcPr>
          <w:p w14:paraId="2630A7B1" w14:textId="0A004C4B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870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,</w:t>
            </w: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10</w:t>
            </w:r>
          </w:p>
        </w:tc>
      </w:tr>
      <w:tr w:rsidR="002C0C35" w:rsidRPr="00CF1517" w14:paraId="520FDE5C" w14:textId="77777777" w:rsidTr="00C442FD">
        <w:trPr>
          <w:trHeight w:hRule="exact" w:val="403"/>
        </w:trPr>
        <w:tc>
          <w:tcPr>
            <w:tcW w:w="2952" w:type="dxa"/>
          </w:tcPr>
          <w:p w14:paraId="4C80CAE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</w:tcPr>
          <w:p w14:paraId="03F4DF1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41ECFF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0D1D1E6F" w14:textId="74FAEBB5" w:rsidR="002C0C35" w:rsidRPr="00CF1517" w:rsidRDefault="00086D0E" w:rsidP="00C442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</w:tabs>
              <w:spacing w:line="380" w:lineRule="exact"/>
              <w:ind w:left="-10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870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10</w:t>
            </w:r>
          </w:p>
        </w:tc>
        <w:tc>
          <w:tcPr>
            <w:tcW w:w="236" w:type="dxa"/>
          </w:tcPr>
          <w:p w14:paraId="31254AC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EB2DF4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-</w:t>
            </w:r>
          </w:p>
        </w:tc>
        <w:tc>
          <w:tcPr>
            <w:tcW w:w="252" w:type="dxa"/>
          </w:tcPr>
          <w:p w14:paraId="2F2C93F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C35373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094BDB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</w:tcPr>
          <w:p w14:paraId="653F8CF7" w14:textId="6D48A535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870</w:t>
            </w:r>
            <w:r w:rsidR="002C0C35" w:rsidRPr="00CF1517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,</w:t>
            </w:r>
            <w:r w:rsidRPr="00086D0E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  <w:t>10</w:t>
            </w:r>
          </w:p>
        </w:tc>
      </w:tr>
      <w:tr w:rsidR="002C0C35" w:rsidRPr="00CF1517" w14:paraId="4917442C" w14:textId="77777777" w:rsidTr="00C442FD">
        <w:trPr>
          <w:trHeight w:hRule="exact" w:val="200"/>
        </w:trPr>
        <w:tc>
          <w:tcPr>
            <w:tcW w:w="2952" w:type="dxa"/>
          </w:tcPr>
          <w:p w14:paraId="45D253A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30E0EF0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03F084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double" w:sz="4" w:space="0" w:color="auto"/>
            </w:tcBorders>
          </w:tcPr>
          <w:p w14:paraId="4D2D8E1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236" w:type="dxa"/>
          </w:tcPr>
          <w:p w14:paraId="67B103A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0CE7500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252" w:type="dxa"/>
          </w:tcPr>
          <w:p w14:paraId="20F5F54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6CEC13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4D7257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  <w:tcBorders>
              <w:top w:val="double" w:sz="4" w:space="0" w:color="auto"/>
            </w:tcBorders>
          </w:tcPr>
          <w:p w14:paraId="1CC4E87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</w:p>
        </w:tc>
      </w:tr>
      <w:tr w:rsidR="002C0C35" w:rsidRPr="00CF1517" w14:paraId="11CEDA6D" w14:textId="77777777" w:rsidTr="00C442FD">
        <w:trPr>
          <w:trHeight w:hRule="exact" w:val="403"/>
        </w:trPr>
        <w:tc>
          <w:tcPr>
            <w:tcW w:w="2952" w:type="dxa"/>
          </w:tcPr>
          <w:p w14:paraId="1C9F1A2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</w:t>
            </w:r>
          </w:p>
        </w:tc>
        <w:tc>
          <w:tcPr>
            <w:tcW w:w="1170" w:type="dxa"/>
          </w:tcPr>
          <w:p w14:paraId="1EBA758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23A7F9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493DF11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236" w:type="dxa"/>
          </w:tcPr>
          <w:p w14:paraId="6856D76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669227F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252" w:type="dxa"/>
          </w:tcPr>
          <w:p w14:paraId="101311C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69D04B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0CA8DA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45A97A8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eastAsia="Malgun Gothic" w:hAnsi="Angsana New" w:cs="Angsana New"/>
                <w:b/>
                <w:bCs/>
                <w:sz w:val="28"/>
                <w:szCs w:val="28"/>
                <w:lang w:eastAsia="ko-KR"/>
              </w:rPr>
            </w:pPr>
          </w:p>
        </w:tc>
      </w:tr>
      <w:tr w:rsidR="002C0C35" w:rsidRPr="00CF1517" w14:paraId="7141A73D" w14:textId="77777777" w:rsidTr="00C442FD">
        <w:trPr>
          <w:trHeight w:hRule="exact" w:val="403"/>
        </w:trPr>
        <w:tc>
          <w:tcPr>
            <w:tcW w:w="2952" w:type="dxa"/>
          </w:tcPr>
          <w:p w14:paraId="479E365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170" w:type="dxa"/>
          </w:tcPr>
          <w:p w14:paraId="1B9801B9" w14:textId="2D878010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90</w:t>
            </w:r>
          </w:p>
        </w:tc>
        <w:tc>
          <w:tcPr>
            <w:tcW w:w="236" w:type="dxa"/>
          </w:tcPr>
          <w:p w14:paraId="3186E6A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1F4C7E33" w14:textId="7A0D30EF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spacing w:line="380" w:lineRule="exact"/>
              <w:ind w:left="-108" w:right="-20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500</w:t>
            </w:r>
          </w:p>
        </w:tc>
        <w:tc>
          <w:tcPr>
            <w:tcW w:w="236" w:type="dxa"/>
          </w:tcPr>
          <w:p w14:paraId="54922DF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06FA227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52" w:type="dxa"/>
          </w:tcPr>
          <w:p w14:paraId="4509F35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9CA54D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224661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596E2300" w14:textId="1B302027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500</w:t>
            </w:r>
          </w:p>
        </w:tc>
      </w:tr>
      <w:tr w:rsidR="002C0C35" w:rsidRPr="00CF1517" w14:paraId="3526B390" w14:textId="77777777" w:rsidTr="00C442FD">
        <w:trPr>
          <w:trHeight w:hRule="exact" w:val="403"/>
        </w:trPr>
        <w:tc>
          <w:tcPr>
            <w:tcW w:w="2952" w:type="dxa"/>
          </w:tcPr>
          <w:p w14:paraId="7EB9D31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ตั๋วสัญญาใช้เงินและตั๋วแลกเงิน</w:t>
            </w:r>
          </w:p>
        </w:tc>
        <w:tc>
          <w:tcPr>
            <w:tcW w:w="1170" w:type="dxa"/>
            <w:shd w:val="clear" w:color="auto" w:fill="auto"/>
          </w:tcPr>
          <w:p w14:paraId="39E4AE11" w14:textId="122F8A24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</w:pP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4B0B8A"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4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576075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-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4B0B8A"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4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4B0B8A" w:rsidRPr="004B0B8A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3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</w:t>
            </w:r>
          </w:p>
        </w:tc>
        <w:tc>
          <w:tcPr>
            <w:tcW w:w="236" w:type="dxa"/>
          </w:tcPr>
          <w:p w14:paraId="14F6946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shd w:val="clear" w:color="auto" w:fill="auto"/>
          </w:tcPr>
          <w:p w14:paraId="52A6E451" w14:textId="77A32E22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line="380" w:lineRule="exact"/>
              <w:ind w:right="-108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77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  <w:shd w:val="clear" w:color="auto" w:fill="auto"/>
          </w:tcPr>
          <w:p w14:paraId="6791CF2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FC572F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47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34D97A5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1636AC4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7AF4E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  <w:shd w:val="clear" w:color="auto" w:fill="auto"/>
          </w:tcPr>
          <w:p w14:paraId="6A114F93" w14:textId="568B7B19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right="-108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77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</w:tr>
      <w:tr w:rsidR="002C0C35" w:rsidRPr="00CF1517" w14:paraId="1F2EAB23" w14:textId="77777777" w:rsidTr="00C442FD">
        <w:trPr>
          <w:trHeight w:hRule="exact" w:val="403"/>
        </w:trPr>
        <w:tc>
          <w:tcPr>
            <w:tcW w:w="2952" w:type="dxa"/>
          </w:tcPr>
          <w:p w14:paraId="28C36A2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หนี้สินจากการทำทรัสต์รีซีท</w:t>
            </w:r>
          </w:p>
        </w:tc>
        <w:tc>
          <w:tcPr>
            <w:tcW w:w="1170" w:type="dxa"/>
          </w:tcPr>
          <w:p w14:paraId="6BCB9DD9" w14:textId="3411548E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</w:pP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</w:t>
            </w: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576075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-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97</w:t>
            </w:r>
          </w:p>
        </w:tc>
        <w:tc>
          <w:tcPr>
            <w:tcW w:w="236" w:type="dxa"/>
          </w:tcPr>
          <w:p w14:paraId="7D73859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53D7EFB4" w14:textId="76586393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line="38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58</w:t>
            </w:r>
          </w:p>
        </w:tc>
        <w:tc>
          <w:tcPr>
            <w:tcW w:w="236" w:type="dxa"/>
          </w:tcPr>
          <w:p w14:paraId="1E13B91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75B1568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47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52" w:type="dxa"/>
          </w:tcPr>
          <w:p w14:paraId="2F50DCA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C2D85ED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977A2BA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4DAA73F0" w14:textId="0F50EEBE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58</w:t>
            </w:r>
          </w:p>
        </w:tc>
      </w:tr>
      <w:tr w:rsidR="002C0C35" w:rsidRPr="00CF1517" w14:paraId="0C90A145" w14:textId="77777777" w:rsidTr="00C442FD">
        <w:trPr>
          <w:trHeight w:hRule="exact" w:val="403"/>
        </w:trPr>
        <w:tc>
          <w:tcPr>
            <w:tcW w:w="2952" w:type="dxa"/>
          </w:tcPr>
          <w:p w14:paraId="5C68153C" w14:textId="293B1D54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</w:t>
            </w:r>
            <w:r w:rsidR="00C442FD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ระยะยาว</w:t>
            </w:r>
            <w:r w:rsidRPr="00CF1517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จากสถาบันการเงิน</w:t>
            </w:r>
          </w:p>
        </w:tc>
        <w:tc>
          <w:tcPr>
            <w:tcW w:w="1170" w:type="dxa"/>
          </w:tcPr>
          <w:p w14:paraId="20038F7E" w14:textId="756ED748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="00576075">
              <w:rPr>
                <w:rFonts w:ascii="Angsana New" w:hAnsi="Angsana New" w:cs="Angsana New"/>
                <w:sz w:val="28"/>
                <w:szCs w:val="28"/>
              </w:rPr>
              <w:t>-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.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65</w:t>
            </w:r>
          </w:p>
        </w:tc>
        <w:tc>
          <w:tcPr>
            <w:tcW w:w="236" w:type="dxa"/>
          </w:tcPr>
          <w:p w14:paraId="43A48F7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1B1FC482" w14:textId="6C5D2D84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line="38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71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9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</w:p>
        </w:tc>
        <w:tc>
          <w:tcPr>
            <w:tcW w:w="236" w:type="dxa"/>
          </w:tcPr>
          <w:p w14:paraId="2CC27CA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3C33F851" w14:textId="05AABADA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47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816</w:t>
            </w:r>
          </w:p>
        </w:tc>
        <w:tc>
          <w:tcPr>
            <w:tcW w:w="252" w:type="dxa"/>
          </w:tcPr>
          <w:p w14:paraId="30CA0E5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2962F4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6A0655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325BF346" w14:textId="7ADCC930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-108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91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758</w:t>
            </w:r>
          </w:p>
        </w:tc>
      </w:tr>
      <w:tr w:rsidR="002C0C35" w:rsidRPr="00CF1517" w14:paraId="0DE826B9" w14:textId="77777777" w:rsidTr="00C442FD">
        <w:trPr>
          <w:trHeight w:hRule="exact" w:val="403"/>
        </w:trPr>
        <w:tc>
          <w:tcPr>
            <w:tcW w:w="2952" w:type="dxa"/>
          </w:tcPr>
          <w:p w14:paraId="2387899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70" w:type="dxa"/>
          </w:tcPr>
          <w:p w14:paraId="21B54DAE" w14:textId="7791F946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59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576075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-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 xml:space="preserve"> 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5</w:t>
            </w:r>
            <w:r w:rsidR="002C0C35" w:rsidRPr="00CF1517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.</w:t>
            </w:r>
            <w:r w:rsidRPr="00086D0E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2</w:t>
            </w:r>
            <w:r w:rsidR="00360B44" w:rsidRPr="00360B44"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  <w:t>1</w:t>
            </w:r>
          </w:p>
        </w:tc>
        <w:tc>
          <w:tcPr>
            <w:tcW w:w="236" w:type="dxa"/>
          </w:tcPr>
          <w:p w14:paraId="4371C30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7E54EEC9" w14:textId="41472451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18</w:t>
            </w:r>
            <w:r w:rsidR="004B0B8A"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058</w:t>
            </w:r>
          </w:p>
        </w:tc>
        <w:tc>
          <w:tcPr>
            <w:tcW w:w="236" w:type="dxa"/>
          </w:tcPr>
          <w:p w14:paraId="1B599B2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57A19350" w14:textId="4B30CEFD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47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sz w:val="28"/>
                <w:szCs w:val="28"/>
              </w:rPr>
              <w:t>3</w:t>
            </w:r>
            <w:r w:rsidR="00E967B9" w:rsidRPr="00E967B9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4B0B8A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sz w:val="28"/>
                <w:szCs w:val="28"/>
              </w:rPr>
              <w:t>67</w:t>
            </w:r>
          </w:p>
        </w:tc>
        <w:tc>
          <w:tcPr>
            <w:tcW w:w="252" w:type="dxa"/>
          </w:tcPr>
          <w:p w14:paraId="6C9D38BB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696418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D5C27D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42" w:type="dxa"/>
          </w:tcPr>
          <w:p w14:paraId="43722AFE" w14:textId="5AFAF60D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sz w:val="28"/>
                <w:szCs w:val="28"/>
              </w:rPr>
              <w:t>501</w:t>
            </w:r>
            <w:r w:rsidR="002C0C35" w:rsidRPr="00CF1517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  <w:r w:rsidR="00086D0E" w:rsidRPr="00086D0E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360B44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</w:tr>
      <w:tr w:rsidR="002C0C35" w:rsidRPr="00CF1517" w14:paraId="5666ABB3" w14:textId="77777777" w:rsidTr="00C442FD">
        <w:trPr>
          <w:trHeight w:hRule="exact" w:val="403"/>
        </w:trPr>
        <w:tc>
          <w:tcPr>
            <w:tcW w:w="2952" w:type="dxa"/>
          </w:tcPr>
          <w:p w14:paraId="1E222F8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0"/>
              </w:tabs>
              <w:spacing w:line="380" w:lineRule="exact"/>
              <w:ind w:right="-64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</w:tcPr>
          <w:p w14:paraId="2085D085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eastAsia="Malgun Gothic" w:hAnsi="Angsana New" w:cs="Angsana New"/>
                <w:sz w:val="28"/>
                <w:szCs w:val="28"/>
                <w:lang w:eastAsia="ko-KR"/>
              </w:rPr>
            </w:pPr>
          </w:p>
        </w:tc>
        <w:tc>
          <w:tcPr>
            <w:tcW w:w="236" w:type="dxa"/>
          </w:tcPr>
          <w:p w14:paraId="489D3191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51836ACE" w14:textId="7019A9AD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</w:rPr>
              <w:t>3</w:t>
            </w:r>
            <w:r w:rsidR="002C0C35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6</w:t>
            </w: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7</w:t>
            </w:r>
            <w:r w:rsidR="002C0C35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5</w:t>
            </w: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</w:rPr>
              <w:t>3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236" w:type="dxa"/>
          </w:tcPr>
          <w:p w14:paraId="39A5469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491DBF6" w14:textId="48719AC1" w:rsidR="002C0C35" w:rsidRPr="00CF1517" w:rsidRDefault="00360B44" w:rsidP="00D70425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47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861</w:t>
            </w:r>
            <w:r w:rsidR="002C0C35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28"/>
                <w:szCs w:val="28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8</w:t>
            </w:r>
            <w:r w:rsidR="004B0B8A" w:rsidRPr="004B0B8A">
              <w:rPr>
                <w:rFonts w:ascii="Angsana New" w:hAnsi="Angsana New" w:cs="Angsan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252" w:type="dxa"/>
          </w:tcPr>
          <w:p w14:paraId="3AB01C5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13B5939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CDA949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</w:tcPr>
          <w:p w14:paraId="5883E14A" w14:textId="518B884E" w:rsidR="002C0C35" w:rsidRPr="00CF1517" w:rsidRDefault="004B0B8A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108" w:right="47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</w:rPr>
              <w:t>4</w:t>
            </w:r>
            <w:r w:rsidR="002C0C35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508</w:t>
            </w:r>
            <w:r w:rsidR="002C0C35" w:rsidRPr="00CF1517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28"/>
                <w:szCs w:val="28"/>
              </w:rPr>
              <w:t>81</w:t>
            </w:r>
            <w:r w:rsidRPr="004B0B8A">
              <w:rPr>
                <w:rFonts w:ascii="Angsana New" w:hAnsi="Angsana New" w:cs="Angsana New"/>
                <w:b/>
                <w:bCs/>
                <w:sz w:val="28"/>
                <w:szCs w:val="28"/>
              </w:rPr>
              <w:t>3</w:t>
            </w:r>
          </w:p>
        </w:tc>
      </w:tr>
    </w:tbl>
    <w:p w14:paraId="3BD5C75F" w14:textId="49DCC0E1" w:rsidR="002C0C35" w:rsidRPr="00CF1517" w:rsidRDefault="002C0C35" w:rsidP="002C0C35">
      <w:pPr>
        <w:pStyle w:val="ListParagraph"/>
        <w:ind w:left="518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กระแสเงินสดเข้า</w:t>
      </w:r>
      <w:r w:rsidRPr="00CF1517">
        <w:rPr>
          <w:rFonts w:asciiTheme="majorBidi" w:hAnsiTheme="majorBidi" w:cstheme="majorBidi" w:hint="cs"/>
          <w:sz w:val="30"/>
          <w:szCs w:val="30"/>
        </w:rPr>
        <w:t>/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กระแสเงินสดออกซึ่งเปิดเผยไว้ในตารางด้านบนแสดงกระแสเงินสดตามสัญญาที่ไม่มีการคิดลดซึ่งเกี่ยวข้องกับหนี้สินทางการเงินที่เป็นอนุพันธ์ซึ่งถือไว้โดยมีวัตถุประสงค์เพื่อการจัดการความเสี่ยงและจะไม่มีการปิดสัญญาดังกล่าวก่อนการครบกำหนดตามสัญญา การเปิดเผยแสดงให้เห็นจำนวนเงินของกระแสเงินสดสุทธิสำหรับอนุพันธ์ซึ่งชำระด้วยเงินสดสุทธิและจำนวนเงินของกระแสเงินสดเข้าและออกขั้นต้นของอนุพันธ์ซึ่งชำระเป็นเงินสดด้วยจำนวนขั้นต้นพร้อมกัน</w:t>
      </w:r>
    </w:p>
    <w:p w14:paraId="134E5D15" w14:textId="77777777" w:rsidR="002C0C35" w:rsidRPr="00CF1517" w:rsidRDefault="002C0C35" w:rsidP="002C0C35">
      <w:pPr>
        <w:pStyle w:val="block"/>
        <w:spacing w:after="0" w:line="240" w:lineRule="auto"/>
        <w:ind w:left="518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430EE525" w14:textId="1A1ED222" w:rsidR="002C0C35" w:rsidRPr="00CF1517" w:rsidRDefault="0050337E" w:rsidP="005033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bookmarkStart w:id="10" w:name="_Hlk35524973"/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(</w:t>
      </w:r>
      <w:r w:rsidR="0013746F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ข</w:t>
      </w:r>
      <w:r w:rsidRPr="00CF1517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4B0B8A" w:rsidRPr="004B0B8A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  <w:r w:rsidRPr="00CF151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) ความเสี่ยงด้านตลาด</w:t>
      </w:r>
    </w:p>
    <w:p w14:paraId="24885989" w14:textId="77777777" w:rsidR="0050337E" w:rsidRPr="00CF1517" w:rsidRDefault="0050337E" w:rsidP="005033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204095CF" w14:textId="2A04EC2D" w:rsidR="0050337E" w:rsidRPr="00CF1517" w:rsidRDefault="0050337E" w:rsidP="004B1002">
      <w:pPr>
        <w:tabs>
          <w:tab w:val="clear" w:pos="454"/>
          <w:tab w:val="left" w:pos="117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กลุ่มบริษัทไม่ได้ถือหรือออกอนุพันธ์เพื่อการเก็งกำไรหรือเพื่อการค้า </w:t>
      </w:r>
    </w:p>
    <w:p w14:paraId="7FE4DA47" w14:textId="77777777" w:rsidR="004B1002" w:rsidRDefault="004B1002" w:rsidP="004B1002">
      <w:pPr>
        <w:tabs>
          <w:tab w:val="clear" w:pos="227"/>
          <w:tab w:val="clear" w:pos="454"/>
          <w:tab w:val="clear" w:pos="680"/>
          <w:tab w:val="left" w:pos="450"/>
          <w:tab w:val="left" w:pos="720"/>
        </w:tabs>
        <w:spacing w:line="240" w:lineRule="auto"/>
        <w:ind w:left="1080"/>
        <w:rPr>
          <w:rFonts w:asciiTheme="majorBidi" w:hAnsiTheme="majorBidi" w:cstheme="majorBidi"/>
          <w:sz w:val="30"/>
          <w:szCs w:val="30"/>
        </w:rPr>
      </w:pPr>
    </w:p>
    <w:p w14:paraId="6BAB9D46" w14:textId="0C7D1608" w:rsidR="00487730" w:rsidRPr="00CF1517" w:rsidRDefault="00487730" w:rsidP="004B1002">
      <w:pPr>
        <w:tabs>
          <w:tab w:val="clear" w:pos="227"/>
          <w:tab w:val="clear" w:pos="454"/>
          <w:tab w:val="clear" w:pos="680"/>
          <w:tab w:val="left" w:pos="450"/>
          <w:tab w:val="left" w:pos="720"/>
        </w:tabs>
        <w:spacing w:line="240" w:lineRule="auto"/>
        <w:ind w:left="990"/>
        <w:rPr>
          <w:rFonts w:asciiTheme="majorBidi" w:hAnsiTheme="majorBidi" w:cs="Angsana New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="Angsana New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="Angsana New" w:hint="cs"/>
          <w:b/>
          <w:bCs/>
          <w:i/>
          <w:iCs/>
          <w:sz w:val="30"/>
          <w:szCs w:val="30"/>
          <w:cs/>
        </w:rPr>
        <w:t>(</w:t>
      </w:r>
      <w:r w:rsidR="0013746F">
        <w:rPr>
          <w:rFonts w:asciiTheme="majorBidi" w:hAnsiTheme="majorBidi" w:cs="Angsana New" w:hint="cs"/>
          <w:b/>
          <w:bCs/>
          <w:i/>
          <w:iCs/>
          <w:sz w:val="30"/>
          <w:szCs w:val="30"/>
          <w:cs/>
        </w:rPr>
        <w:t>ข</w:t>
      </w:r>
      <w:r w:rsidRPr="00CF1517">
        <w:rPr>
          <w:rFonts w:asciiTheme="majorBidi" w:hAnsiTheme="majorBidi" w:cs="Angsana New"/>
          <w:b/>
          <w:bCs/>
          <w:i/>
          <w:iCs/>
          <w:sz w:val="30"/>
          <w:szCs w:val="30"/>
        </w:rPr>
        <w:t>.</w:t>
      </w:r>
      <w:r w:rsidR="004B0B8A" w:rsidRPr="004B0B8A">
        <w:rPr>
          <w:rFonts w:asciiTheme="majorBidi" w:hAnsiTheme="majorBidi" w:cs="Angsana New"/>
          <w:b/>
          <w:bCs/>
          <w:i/>
          <w:iCs/>
          <w:sz w:val="30"/>
          <w:szCs w:val="30"/>
        </w:rPr>
        <w:t>3</w:t>
      </w:r>
      <w:r w:rsidRPr="00CF1517">
        <w:rPr>
          <w:rFonts w:asciiTheme="majorBidi" w:hAnsiTheme="majorBidi" w:cs="Angsana New"/>
          <w:b/>
          <w:bCs/>
          <w:i/>
          <w:iCs/>
          <w:sz w:val="30"/>
          <w:szCs w:val="30"/>
        </w:rPr>
        <w:t>.</w:t>
      </w:r>
      <w:r w:rsidR="00360B44" w:rsidRPr="00360B44">
        <w:rPr>
          <w:rFonts w:asciiTheme="majorBidi" w:hAnsiTheme="majorBidi" w:cs="Angsana New"/>
          <w:b/>
          <w:bCs/>
          <w:i/>
          <w:iCs/>
          <w:sz w:val="30"/>
          <w:szCs w:val="30"/>
        </w:rPr>
        <w:t>1</w:t>
      </w:r>
      <w:r w:rsidRPr="00CF1517">
        <w:rPr>
          <w:rFonts w:asciiTheme="majorBidi" w:hAnsiTheme="majorBidi" w:cs="Angsana New" w:hint="cs"/>
          <w:b/>
          <w:bCs/>
          <w:i/>
          <w:iCs/>
          <w:sz w:val="30"/>
          <w:szCs w:val="30"/>
          <w:cs/>
        </w:rPr>
        <w:t xml:space="preserve">) </w:t>
      </w:r>
      <w:r w:rsidRPr="00CF1517">
        <w:rPr>
          <w:rFonts w:asciiTheme="majorBidi" w:hAnsiTheme="majorBidi" w:cs="Angsana New"/>
          <w:b/>
          <w:bCs/>
          <w:i/>
          <w:iCs/>
          <w:sz w:val="30"/>
          <w:szCs w:val="30"/>
        </w:rPr>
        <w:t xml:space="preserve"> </w:t>
      </w:r>
      <w:r w:rsidRPr="00CF1517">
        <w:rPr>
          <w:rFonts w:asciiTheme="majorBidi" w:hAnsiTheme="majorBidi" w:cs="Angsana New" w:hint="cs"/>
          <w:b/>
          <w:bCs/>
          <w:i/>
          <w:iCs/>
          <w:sz w:val="30"/>
          <w:szCs w:val="30"/>
          <w:cs/>
        </w:rPr>
        <w:t>ความเสี่ยงด้านอัตราแลกเปลี่ยน</w:t>
      </w:r>
    </w:p>
    <w:p w14:paraId="31BD6DD5" w14:textId="77777777" w:rsidR="00487730" w:rsidRPr="00CF1517" w:rsidRDefault="00487730" w:rsidP="00487730">
      <w:pPr>
        <w:tabs>
          <w:tab w:val="clear" w:pos="227"/>
          <w:tab w:val="clear" w:pos="454"/>
          <w:tab w:val="clear" w:pos="680"/>
          <w:tab w:val="left" w:pos="450"/>
          <w:tab w:val="left" w:pos="720"/>
        </w:tabs>
        <w:spacing w:line="240" w:lineRule="auto"/>
        <w:ind w:firstLine="360"/>
        <w:rPr>
          <w:rFonts w:asciiTheme="majorBidi" w:hAnsiTheme="majorBidi" w:cs="Angsana New"/>
          <w:b/>
          <w:bCs/>
          <w:i/>
          <w:iCs/>
          <w:sz w:val="30"/>
          <w:szCs w:val="30"/>
        </w:rPr>
      </w:pPr>
    </w:p>
    <w:p w14:paraId="4B2B5154" w14:textId="23A2E117" w:rsidR="00487730" w:rsidRPr="00CF1517" w:rsidRDefault="00487730" w:rsidP="004B1002">
      <w:pPr>
        <w:tabs>
          <w:tab w:val="clear" w:pos="227"/>
          <w:tab w:val="clear" w:pos="454"/>
          <w:tab w:val="clear" w:pos="680"/>
          <w:tab w:val="left" w:pos="450"/>
          <w:tab w:val="left" w:pos="720"/>
          <w:tab w:val="left" w:pos="990"/>
        </w:tabs>
        <w:spacing w:line="240" w:lineRule="auto"/>
        <w:ind w:left="1710"/>
        <w:jc w:val="thaiDistribute"/>
        <w:rPr>
          <w:rFonts w:asciiTheme="majorBidi" w:hAnsiTheme="majorBidi"/>
          <w:b/>
          <w:bCs/>
          <w:i/>
          <w:iCs/>
          <w:sz w:val="30"/>
          <w:szCs w:val="30"/>
        </w:rPr>
      </w:pPr>
      <w:r w:rsidRPr="00CF1517">
        <w:rPr>
          <w:rFonts w:asciiTheme="majorBidi" w:hAnsiTheme="majorBidi" w:cstheme="majorBidi" w:hint="cs"/>
          <w:sz w:val="30"/>
          <w:szCs w:val="30"/>
          <w:cs/>
        </w:rPr>
        <w:t>กลุ่มบริษัทมีฐานะเปิดต่อความเสี่ยงด้านอัตราแลกเปลี่ยนที่เกี่ยวข้องกับการซื้อและการขายที่เป็นสกุลเงินตราต่างประเทศ กลุ่ม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สัญญาซื้อขายเงินตราต่างประเทศล่วงหน้าที่ทำสัญญา ณ วันที่รายงานเกี่ยวข้องกับการซื้อและขายในสกุลเงินตราต่างประเทศที่คาดการณ์ว่าจะเกิดขึ้นในภายหลัง</w:t>
      </w:r>
    </w:p>
    <w:p w14:paraId="4DB9CAF3" w14:textId="77777777" w:rsidR="00487730" w:rsidRPr="00CF1517" w:rsidRDefault="00487730" w:rsidP="0050337E">
      <w:pPr>
        <w:tabs>
          <w:tab w:val="clear" w:pos="454"/>
          <w:tab w:val="left" w:pos="117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055B2BD" w14:textId="321DFA0F" w:rsidR="0050337E" w:rsidRPr="00CF1517" w:rsidRDefault="0050337E" w:rsidP="005033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</w:rPr>
        <w:sectPr w:rsidR="0050337E" w:rsidRPr="00CF1517" w:rsidSect="000B5009">
          <w:headerReference w:type="default" r:id="rId36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761" w:type="dxa"/>
        <w:tblInd w:w="108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970"/>
        <w:gridCol w:w="1077"/>
        <w:gridCol w:w="183"/>
        <w:gridCol w:w="898"/>
        <w:gridCol w:w="182"/>
        <w:gridCol w:w="990"/>
        <w:gridCol w:w="180"/>
        <w:gridCol w:w="990"/>
        <w:gridCol w:w="180"/>
        <w:gridCol w:w="1080"/>
        <w:gridCol w:w="180"/>
        <w:gridCol w:w="1080"/>
        <w:gridCol w:w="181"/>
        <w:gridCol w:w="990"/>
        <w:gridCol w:w="180"/>
        <w:gridCol w:w="990"/>
        <w:gridCol w:w="180"/>
        <w:gridCol w:w="990"/>
        <w:gridCol w:w="180"/>
        <w:gridCol w:w="1080"/>
      </w:tblGrid>
      <w:tr w:rsidR="002C0C35" w:rsidRPr="00CF1517" w14:paraId="21B6E13C" w14:textId="77777777" w:rsidTr="00DC7B90">
        <w:trPr>
          <w:cantSplit/>
          <w:trHeight w:val="18"/>
          <w:tblHeader/>
        </w:trPr>
        <w:tc>
          <w:tcPr>
            <w:tcW w:w="2970" w:type="dxa"/>
            <w:shd w:val="clear" w:color="auto" w:fill="auto"/>
          </w:tcPr>
          <w:p w14:paraId="3AED0B24" w14:textId="77777777" w:rsidR="002C0C35" w:rsidRPr="00CF1517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/>
              </w:rPr>
            </w:pPr>
          </w:p>
        </w:tc>
        <w:tc>
          <w:tcPr>
            <w:tcW w:w="11791" w:type="dxa"/>
            <w:gridSpan w:val="19"/>
            <w:shd w:val="clear" w:color="auto" w:fill="auto"/>
          </w:tcPr>
          <w:p w14:paraId="32D147A9" w14:textId="77777777" w:rsidR="002C0C35" w:rsidRPr="00D650CA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fr-FR"/>
              </w:rPr>
            </w:pPr>
            <w:r w:rsidRPr="00D650CA"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2C0C35" w:rsidRPr="00CF1517" w14:paraId="70BE6C0E" w14:textId="77777777" w:rsidTr="00DC7B90">
        <w:trPr>
          <w:cantSplit/>
          <w:trHeight w:val="18"/>
          <w:tblHeader/>
        </w:trPr>
        <w:tc>
          <w:tcPr>
            <w:tcW w:w="2970" w:type="dxa"/>
            <w:shd w:val="clear" w:color="auto" w:fill="auto"/>
          </w:tcPr>
          <w:p w14:paraId="7FEB6F2B" w14:textId="77777777" w:rsidR="002C0C35" w:rsidRPr="00CF1517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5760" w:type="dxa"/>
            <w:gridSpan w:val="9"/>
            <w:shd w:val="clear" w:color="auto" w:fill="auto"/>
          </w:tcPr>
          <w:p w14:paraId="0614C38E" w14:textId="10ED762A" w:rsidR="002C0C35" w:rsidRPr="00CF1517" w:rsidRDefault="00086D0E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 w:bidi="th-TH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80" w:type="dxa"/>
          </w:tcPr>
          <w:p w14:paraId="659EC6AC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5851" w:type="dxa"/>
            <w:gridSpan w:val="9"/>
          </w:tcPr>
          <w:p w14:paraId="17389525" w14:textId="583961FD" w:rsidR="002C0C35" w:rsidRPr="00CF1517" w:rsidRDefault="00086D0E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fr-FR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</w:t>
            </w:r>
          </w:p>
        </w:tc>
      </w:tr>
      <w:tr w:rsidR="002C0C35" w:rsidRPr="00CF1517" w14:paraId="0BDE3BF5" w14:textId="77777777" w:rsidTr="00DC7B90">
        <w:trPr>
          <w:cantSplit/>
          <w:trHeight w:val="18"/>
          <w:tblHeader/>
        </w:trPr>
        <w:tc>
          <w:tcPr>
            <w:tcW w:w="2970" w:type="dxa"/>
            <w:shd w:val="clear" w:color="auto" w:fill="auto"/>
          </w:tcPr>
          <w:p w14:paraId="3F6B91DF" w14:textId="77777777" w:rsidR="007F0596" w:rsidRDefault="002C0C35" w:rsidP="00DC7B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ฐานะเปิดต่อความเสี่ยงจากเงินตรา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  <w:p w14:paraId="58025DAC" w14:textId="67BA6550" w:rsidR="002C0C35" w:rsidRPr="00CF1517" w:rsidRDefault="007F0596" w:rsidP="00DC7B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="002C0C35"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ต่างประเทศ</w:t>
            </w:r>
            <w:r w:rsidR="002C0C35" w:rsidRPr="00CF15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</w:t>
            </w:r>
            <w:r w:rsidR="002C0C35"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/>
              </w:rPr>
              <w:t>1</w:t>
            </w:r>
            <w:r w:rsidR="002C0C35"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ธันวาคม</w:t>
            </w:r>
          </w:p>
        </w:tc>
        <w:tc>
          <w:tcPr>
            <w:tcW w:w="1077" w:type="dxa"/>
            <w:shd w:val="clear" w:color="auto" w:fill="auto"/>
          </w:tcPr>
          <w:p w14:paraId="6DD07409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เงินเหรียญสหรัฐอเมริกา</w:t>
            </w:r>
          </w:p>
        </w:tc>
        <w:tc>
          <w:tcPr>
            <w:tcW w:w="183" w:type="dxa"/>
            <w:shd w:val="clear" w:color="auto" w:fill="auto"/>
          </w:tcPr>
          <w:p w14:paraId="71007454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898" w:type="dxa"/>
          </w:tcPr>
          <w:p w14:paraId="397BAC7B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894CF29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เงินยูโร</w:t>
            </w:r>
          </w:p>
        </w:tc>
        <w:tc>
          <w:tcPr>
            <w:tcW w:w="182" w:type="dxa"/>
          </w:tcPr>
          <w:p w14:paraId="5FDC47FC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0C28490" w14:textId="77777777" w:rsidR="002C0C35" w:rsidRPr="00CF1517" w:rsidDel="0080154F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เงินดองเวียดนาม</w:t>
            </w:r>
          </w:p>
        </w:tc>
        <w:tc>
          <w:tcPr>
            <w:tcW w:w="180" w:type="dxa"/>
          </w:tcPr>
          <w:p w14:paraId="61643F02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DD2207E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  <w:p w14:paraId="613569C6" w14:textId="77777777" w:rsidR="002C0C35" w:rsidRPr="00CF1517" w:rsidDel="0080154F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เงินเยนญี่ปุ่น</w:t>
            </w:r>
          </w:p>
        </w:tc>
        <w:tc>
          <w:tcPr>
            <w:tcW w:w="180" w:type="dxa"/>
          </w:tcPr>
          <w:p w14:paraId="5927AF43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27B917A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fr-FR"/>
              </w:rPr>
            </w:pPr>
          </w:p>
          <w:p w14:paraId="3988E3FD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180" w:type="dxa"/>
          </w:tcPr>
          <w:p w14:paraId="539F459D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03E76AC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เงินเหรียญสหรัฐอเมริกา</w:t>
            </w:r>
          </w:p>
        </w:tc>
        <w:tc>
          <w:tcPr>
            <w:tcW w:w="181" w:type="dxa"/>
          </w:tcPr>
          <w:p w14:paraId="175B67C6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28A8CEC1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fr-FR"/>
              </w:rPr>
            </w:pPr>
          </w:p>
          <w:p w14:paraId="6F1081F3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เงินยูโร</w:t>
            </w:r>
          </w:p>
        </w:tc>
        <w:tc>
          <w:tcPr>
            <w:tcW w:w="180" w:type="dxa"/>
            <w:shd w:val="clear" w:color="auto" w:fill="auto"/>
          </w:tcPr>
          <w:p w14:paraId="67563E3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729C9B77" w14:textId="77777777" w:rsidR="002C0C35" w:rsidRPr="00CF1517" w:rsidDel="0080154F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เงินดองเวียดนาม</w:t>
            </w:r>
          </w:p>
        </w:tc>
        <w:tc>
          <w:tcPr>
            <w:tcW w:w="180" w:type="dxa"/>
            <w:shd w:val="clear" w:color="auto" w:fill="auto"/>
          </w:tcPr>
          <w:p w14:paraId="7D0510E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466549E6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  <w:p w14:paraId="36D0E561" w14:textId="77777777" w:rsidR="002C0C35" w:rsidRPr="00CF1517" w:rsidDel="0080154F" w:rsidRDefault="002C0C35" w:rsidP="00D70425">
            <w:pPr>
              <w:pStyle w:val="acctmergecolhdg"/>
              <w:spacing w:line="240" w:lineRule="auto"/>
              <w:jc w:val="left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เงินเยนญี่ปุ่น</w:t>
            </w:r>
          </w:p>
        </w:tc>
        <w:tc>
          <w:tcPr>
            <w:tcW w:w="180" w:type="dxa"/>
          </w:tcPr>
          <w:p w14:paraId="06FC988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3732D4F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fr-FR"/>
              </w:rPr>
            </w:pPr>
          </w:p>
          <w:p w14:paraId="149DFC21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2C0C35" w:rsidRPr="00CF1517" w14:paraId="4EFA0750" w14:textId="77777777" w:rsidTr="00DC7B90">
        <w:trPr>
          <w:cantSplit/>
          <w:trHeight w:val="18"/>
          <w:tblHeader/>
        </w:trPr>
        <w:tc>
          <w:tcPr>
            <w:tcW w:w="2970" w:type="dxa"/>
            <w:shd w:val="clear" w:color="auto" w:fill="auto"/>
          </w:tcPr>
          <w:p w14:paraId="67AEE1CB" w14:textId="77777777" w:rsidR="002C0C35" w:rsidRPr="00CF1517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791" w:type="dxa"/>
            <w:gridSpan w:val="19"/>
            <w:shd w:val="clear" w:color="auto" w:fill="auto"/>
          </w:tcPr>
          <w:p w14:paraId="3B19270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fr-FR"/>
              </w:rPr>
            </w:pPr>
            <w:r w:rsidRPr="00A24BD5">
              <w:rPr>
                <w:rFonts w:asciiTheme="majorBidi" w:hAnsiTheme="majorBidi" w:cstheme="majorBidi"/>
                <w:b w:val="0"/>
                <w:bCs/>
                <w:i/>
                <w:iCs/>
                <w:sz w:val="24"/>
                <w:szCs w:val="24"/>
              </w:rPr>
              <w:t>(</w:t>
            </w:r>
            <w:r w:rsidRPr="00A24BD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ล้านบาท</w:t>
            </w:r>
            <w:r w:rsidRPr="00A24BD5">
              <w:rPr>
                <w:rFonts w:asciiTheme="majorBidi" w:hAnsiTheme="majorBidi" w:cstheme="majorBidi"/>
                <w:b w:val="0"/>
                <w:bCs/>
                <w:i/>
                <w:iCs/>
                <w:sz w:val="24"/>
                <w:szCs w:val="24"/>
              </w:rPr>
              <w:t>)</w:t>
            </w:r>
          </w:p>
        </w:tc>
      </w:tr>
      <w:tr w:rsidR="002C0C35" w:rsidRPr="00CF1517" w14:paraId="77CF8684" w14:textId="77777777" w:rsidTr="00DC7B90">
        <w:trPr>
          <w:cantSplit/>
          <w:trHeight w:val="18"/>
        </w:trPr>
        <w:tc>
          <w:tcPr>
            <w:tcW w:w="2970" w:type="dxa"/>
            <w:shd w:val="clear" w:color="auto" w:fill="auto"/>
          </w:tcPr>
          <w:p w14:paraId="68F75982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เงินสดและรายการเทียบเท่าเงินสด</w:t>
            </w:r>
          </w:p>
        </w:tc>
        <w:tc>
          <w:tcPr>
            <w:tcW w:w="1077" w:type="dxa"/>
            <w:shd w:val="clear" w:color="auto" w:fill="auto"/>
            <w:vAlign w:val="bottom"/>
          </w:tcPr>
          <w:p w14:paraId="7431BB12" w14:textId="062A6D6C" w:rsidR="002C0C35" w:rsidRPr="00CF1517" w:rsidRDefault="00360B44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2E2A27E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3B80867A" w14:textId="14F70597" w:rsidR="002C0C35" w:rsidRPr="00CF1517" w:rsidRDefault="00871F9B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4CB3D3D5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D2603B" w14:textId="38001246" w:rsidR="002C0C35" w:rsidRPr="00CF1517" w:rsidRDefault="00E376CA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73</w:t>
            </w:r>
          </w:p>
        </w:tc>
        <w:tc>
          <w:tcPr>
            <w:tcW w:w="180" w:type="dxa"/>
            <w:vAlign w:val="bottom"/>
          </w:tcPr>
          <w:p w14:paraId="06C286B6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FB6AE55" w14:textId="19F7E424" w:rsidR="002C0C35" w:rsidRPr="00CF1517" w:rsidRDefault="00871F9B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E4AF840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D229561" w14:textId="214BDEF7" w:rsidR="002C0C35" w:rsidRPr="00CF1517" w:rsidRDefault="00E376CA" w:rsidP="00871F9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83</w:t>
            </w:r>
          </w:p>
        </w:tc>
        <w:tc>
          <w:tcPr>
            <w:tcW w:w="180" w:type="dxa"/>
          </w:tcPr>
          <w:p w14:paraId="22C973D2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56D0101" w14:textId="411B5385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1" w:type="dxa"/>
            <w:vAlign w:val="bottom"/>
          </w:tcPr>
          <w:p w14:paraId="61CC424D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41873FD" w14:textId="4662223B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9269FF4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9D334FA" w14:textId="0C95BE0A" w:rsidR="002C0C35" w:rsidRPr="00CF1517" w:rsidRDefault="00360B44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6A40C6D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E7D6E83" w14:textId="0FB3D3F7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0D058B48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BD0E04" w14:textId="3C55F0D3" w:rsidR="002C0C35" w:rsidRPr="00CF1517" w:rsidRDefault="00360B44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</w:p>
        </w:tc>
      </w:tr>
      <w:tr w:rsidR="002C0C35" w:rsidRPr="00CF1517" w14:paraId="44D1E124" w14:textId="77777777" w:rsidTr="00DC7B90">
        <w:trPr>
          <w:cantSplit/>
          <w:trHeight w:val="18"/>
        </w:trPr>
        <w:tc>
          <w:tcPr>
            <w:tcW w:w="2970" w:type="dxa"/>
            <w:shd w:val="clear" w:color="auto" w:fill="auto"/>
          </w:tcPr>
          <w:p w14:paraId="6F6878B3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ลูกหนี้การค้าและลูกหนี้อื่น</w:t>
            </w:r>
          </w:p>
        </w:tc>
        <w:tc>
          <w:tcPr>
            <w:tcW w:w="1077" w:type="dxa"/>
            <w:shd w:val="clear" w:color="auto" w:fill="auto"/>
            <w:vAlign w:val="bottom"/>
          </w:tcPr>
          <w:p w14:paraId="15EB69E2" w14:textId="2E887BB6" w:rsidR="002C0C35" w:rsidRPr="00CF1517" w:rsidRDefault="00360B44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179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349CA83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40EABB09" w14:textId="5450EFE2" w:rsidR="002C0C35" w:rsidRPr="00CF1517" w:rsidRDefault="00871F9B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08163200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688D96E" w14:textId="2632671D" w:rsidR="002C0C35" w:rsidRPr="00CF1517" w:rsidRDefault="00086D0E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</w:t>
            </w:r>
          </w:p>
        </w:tc>
        <w:tc>
          <w:tcPr>
            <w:tcW w:w="180" w:type="dxa"/>
            <w:vAlign w:val="bottom"/>
          </w:tcPr>
          <w:p w14:paraId="5B0A29F9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F92D92" w14:textId="77A3A5B7" w:rsidR="002C0C35" w:rsidRPr="00CF1517" w:rsidRDefault="004B0B8A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="00E967B9" w:rsidRPr="00E967B9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180" w:type="dxa"/>
            <w:vAlign w:val="bottom"/>
          </w:tcPr>
          <w:p w14:paraId="0555F40A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D7FC760" w14:textId="53D59833" w:rsidR="002C0C35" w:rsidRPr="00CF1517" w:rsidRDefault="00086D0E" w:rsidP="00871F9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="004B0B8A"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</w:t>
            </w:r>
          </w:p>
        </w:tc>
        <w:tc>
          <w:tcPr>
            <w:tcW w:w="180" w:type="dxa"/>
          </w:tcPr>
          <w:p w14:paraId="3A107A01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52540D2" w14:textId="6A6ECBD3" w:rsidR="002C0C35" w:rsidRPr="00CF1517" w:rsidRDefault="004B0B8A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</w:t>
            </w:r>
          </w:p>
        </w:tc>
        <w:tc>
          <w:tcPr>
            <w:tcW w:w="181" w:type="dxa"/>
            <w:vAlign w:val="bottom"/>
          </w:tcPr>
          <w:p w14:paraId="21348491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6CE8511" w14:textId="3DC7F984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BD3C792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69C298B" w14:textId="02AB74FB" w:rsidR="002C0C35" w:rsidRPr="00CF1517" w:rsidRDefault="00360B44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FF29CEE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97B0B5C" w14:textId="26193C7A" w:rsidR="002C0C35" w:rsidRPr="00CF1517" w:rsidRDefault="00360B44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180" w:type="dxa"/>
          </w:tcPr>
          <w:p w14:paraId="406FAB67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0F663D" w14:textId="683B3431" w:rsidR="002C0C35" w:rsidRPr="00CF1517" w:rsidRDefault="004B0B8A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</w:tr>
      <w:tr w:rsidR="002C0C35" w:rsidRPr="00CF1517" w14:paraId="773EF20D" w14:textId="77777777" w:rsidTr="00DC7B90">
        <w:trPr>
          <w:cantSplit/>
          <w:trHeight w:val="18"/>
        </w:trPr>
        <w:tc>
          <w:tcPr>
            <w:tcW w:w="2970" w:type="dxa"/>
            <w:shd w:val="clear" w:color="auto" w:fill="auto"/>
          </w:tcPr>
          <w:p w14:paraId="42B6F7A5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077" w:type="dxa"/>
            <w:shd w:val="clear" w:color="auto" w:fill="auto"/>
            <w:vAlign w:val="bottom"/>
          </w:tcPr>
          <w:p w14:paraId="00475F6B" w14:textId="7A3C5211" w:rsidR="002C0C35" w:rsidRPr="00CF1517" w:rsidRDefault="00086D0E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71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D24439E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0342E3A3" w14:textId="5C1F92FD" w:rsidR="002C0C35" w:rsidRPr="00CF1517" w:rsidRDefault="00871F9B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3823A0E8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9E0C311" w14:textId="4256E7D3" w:rsidR="002C0C35" w:rsidRPr="00CF1517" w:rsidRDefault="00871F9B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4EA84B67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617B4C" w14:textId="1B08636B" w:rsidR="002C0C35" w:rsidRPr="00CF1517" w:rsidRDefault="00871F9B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1BC3D406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2A9B39C" w14:textId="6C6A3043" w:rsidR="002C0C35" w:rsidRPr="00CF1517" w:rsidRDefault="00086D0E" w:rsidP="00871F9B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</w:rPr>
            </w:pPr>
            <w:r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71</w:t>
            </w:r>
          </w:p>
        </w:tc>
        <w:tc>
          <w:tcPr>
            <w:tcW w:w="180" w:type="dxa"/>
          </w:tcPr>
          <w:p w14:paraId="035C41D1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5558FC0" w14:textId="52DAAA25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1" w:type="dxa"/>
            <w:vAlign w:val="bottom"/>
          </w:tcPr>
          <w:p w14:paraId="3E785B4B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A531BF9" w14:textId="2FF798D6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164DD1F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583DAE9" w14:textId="3A1645FF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E71DEA8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177ADD9" w14:textId="1CD8E32A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67551700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6604B8B" w14:textId="7D96AF1B" w:rsidR="002C0C35" w:rsidRPr="00CF1517" w:rsidRDefault="0072007F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E376CA" w:rsidRPr="00CF1517" w14:paraId="708047E6" w14:textId="77777777" w:rsidTr="00DC7B90">
        <w:trPr>
          <w:cantSplit/>
          <w:trHeight w:val="18"/>
        </w:trPr>
        <w:tc>
          <w:tcPr>
            <w:tcW w:w="2970" w:type="dxa"/>
            <w:shd w:val="clear" w:color="auto" w:fill="auto"/>
          </w:tcPr>
          <w:p w14:paraId="11E748F5" w14:textId="056669FE" w:rsidR="00E376CA" w:rsidRPr="00CF1517" w:rsidRDefault="00E376CA" w:rsidP="00E376CA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เจ้าหนี้การค้าและเจ้าหนี้อื่น</w:t>
            </w:r>
          </w:p>
        </w:tc>
        <w:tc>
          <w:tcPr>
            <w:tcW w:w="1077" w:type="dxa"/>
            <w:shd w:val="clear" w:color="auto" w:fill="auto"/>
            <w:vAlign w:val="bottom"/>
          </w:tcPr>
          <w:p w14:paraId="70E6A4C2" w14:textId="2B953F30" w:rsidR="00E376CA" w:rsidRPr="00086D0E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5B4BAACC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00E44BED" w14:textId="17A5E6F0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2" w:type="dxa"/>
            <w:vAlign w:val="bottom"/>
          </w:tcPr>
          <w:p w14:paraId="51416138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43B7BEF" w14:textId="52994F24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vAlign w:val="bottom"/>
          </w:tcPr>
          <w:p w14:paraId="090E55EC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602E6E6" w14:textId="5E7DFCA1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3860C6D1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3B821C8" w14:textId="2251A38D" w:rsidR="00E376CA" w:rsidRPr="00086D0E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890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</w:tcPr>
          <w:p w14:paraId="79F4D809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10BE24" w14:textId="30FC23C0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590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1" w:type="dxa"/>
            <w:vAlign w:val="bottom"/>
          </w:tcPr>
          <w:p w14:paraId="3A5B4212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A0281F5" w14:textId="53F45A2F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D40708B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C2A447D" w14:textId="6034AA51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C922789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E03681F" w14:textId="5F76DF2F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53BE2D53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DDAE9B" w14:textId="6E5CEE48" w:rsid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659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E376CA" w:rsidRPr="00CF1517" w14:paraId="6E8D4ACF" w14:textId="77777777" w:rsidTr="00DC7B90">
        <w:trPr>
          <w:cantSplit/>
          <w:trHeight w:val="18"/>
        </w:trPr>
        <w:tc>
          <w:tcPr>
            <w:tcW w:w="2970" w:type="dxa"/>
            <w:shd w:val="clear" w:color="auto" w:fill="auto"/>
          </w:tcPr>
          <w:p w14:paraId="44D8E5C4" w14:textId="14C9C894" w:rsidR="00E376CA" w:rsidRPr="00CF1517" w:rsidRDefault="00E376CA" w:rsidP="00E376CA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เงินทดรองจ่ายเกษตรกร</w:t>
            </w:r>
          </w:p>
        </w:tc>
        <w:tc>
          <w:tcPr>
            <w:tcW w:w="1077" w:type="dxa"/>
            <w:shd w:val="clear" w:color="auto" w:fill="auto"/>
            <w:vAlign w:val="bottom"/>
          </w:tcPr>
          <w:p w14:paraId="4FF37295" w14:textId="48F4FE46" w:rsidR="00E376CA" w:rsidRPr="00E376CA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97FAAED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vAlign w:val="bottom"/>
          </w:tcPr>
          <w:p w14:paraId="41CD160C" w14:textId="79CBAEB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73D39CED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83836BF" w14:textId="576059A6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43</w:t>
            </w:r>
          </w:p>
        </w:tc>
        <w:tc>
          <w:tcPr>
            <w:tcW w:w="180" w:type="dxa"/>
            <w:vAlign w:val="bottom"/>
          </w:tcPr>
          <w:p w14:paraId="3F990099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6BB8C4CC" w14:textId="265C1511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2A62B06F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27176293" w14:textId="78A06F4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43</w:t>
            </w:r>
          </w:p>
        </w:tc>
        <w:tc>
          <w:tcPr>
            <w:tcW w:w="180" w:type="dxa"/>
          </w:tcPr>
          <w:p w14:paraId="472D697C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43489D9" w14:textId="3DDA2F58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1" w:type="dxa"/>
            <w:vAlign w:val="bottom"/>
          </w:tcPr>
          <w:p w14:paraId="5E990E77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0CCD3C2" w14:textId="76570521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CE47BDD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470A494" w14:textId="036CABBE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0668CB2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93054B7" w14:textId="7B05491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5E2ED854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62E0547" w14:textId="14D24350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E376CA" w:rsidRPr="00CF1517" w14:paraId="427E01CE" w14:textId="77777777" w:rsidTr="00DC7B90">
        <w:trPr>
          <w:cantSplit/>
          <w:trHeight w:val="512"/>
        </w:trPr>
        <w:tc>
          <w:tcPr>
            <w:tcW w:w="2970" w:type="dxa"/>
            <w:shd w:val="clear" w:color="auto" w:fill="auto"/>
          </w:tcPr>
          <w:p w14:paraId="5100CD80" w14:textId="77777777" w:rsidR="00E376CA" w:rsidRPr="00CF1517" w:rsidRDefault="00E376CA" w:rsidP="00E376CA">
            <w:pPr>
              <w:tabs>
                <w:tab w:val="right" w:pos="394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ยอดบัญชีในงบแสดงฐานะการเงิน</w:t>
            </w:r>
          </w:p>
          <w:p w14:paraId="3D7BD51F" w14:textId="6038552E" w:rsidR="00E376CA" w:rsidRPr="00CF1517" w:rsidRDefault="00E376CA" w:rsidP="00E376CA">
            <w:pPr>
              <w:tabs>
                <w:tab w:val="right" w:pos="394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  </w:t>
            </w: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ที่มีความเสี่ยง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2ABCBB8" w14:textId="623E76A2" w:rsidR="00E376CA" w:rsidRPr="001B0805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286</w:t>
            </w: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3B33A4C" w14:textId="77777777" w:rsidR="00E376CA" w:rsidRPr="001B0805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</w:tcBorders>
            <w:vAlign w:val="bottom"/>
          </w:tcPr>
          <w:p w14:paraId="2DD03107" w14:textId="35498A39" w:rsidR="00E376CA" w:rsidRPr="001B0805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2" w:type="dxa"/>
            <w:vAlign w:val="bottom"/>
          </w:tcPr>
          <w:p w14:paraId="26F5B4F5" w14:textId="77777777" w:rsidR="00E376CA" w:rsidRPr="001B0805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3B2BE58F" w14:textId="5C646157" w:rsidR="00E376CA" w:rsidRPr="001B0805" w:rsidRDefault="005472ED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80" w:type="dxa"/>
            <w:vAlign w:val="bottom"/>
          </w:tcPr>
          <w:p w14:paraId="1E126E87" w14:textId="77777777" w:rsidR="00E376CA" w:rsidRPr="001B0805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4426E0C6" w14:textId="5B80EAA9" w:rsidR="00E376CA" w:rsidRPr="001B0805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31</w:t>
            </w:r>
          </w:p>
        </w:tc>
        <w:tc>
          <w:tcPr>
            <w:tcW w:w="180" w:type="dxa"/>
            <w:vAlign w:val="bottom"/>
          </w:tcPr>
          <w:p w14:paraId="2289DA75" w14:textId="77777777" w:rsidR="00E376CA" w:rsidRPr="001B0805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1D8E7BC5" w14:textId="3D064F98" w:rsidR="00E376CA" w:rsidRPr="001B0805" w:rsidRDefault="005472ED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(258)</w:t>
            </w:r>
          </w:p>
        </w:tc>
        <w:tc>
          <w:tcPr>
            <w:tcW w:w="180" w:type="dxa"/>
          </w:tcPr>
          <w:p w14:paraId="7E2EF00E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69BC51D4" w14:textId="74F7508A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1" w:type="dxa"/>
            <w:vAlign w:val="bottom"/>
          </w:tcPr>
          <w:p w14:paraId="789C1EE2" w14:textId="77777777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859C162" w14:textId="1A04D4A6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65C9B0D" w14:textId="77777777" w:rsidR="00E376CA" w:rsidRPr="00D57EC3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9B52261" w14:textId="356621A0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4F4C937" w14:textId="77777777" w:rsidR="00E376CA" w:rsidRPr="00D57EC3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DD824FD" w14:textId="0FEC77A6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</w:tcBorders>
          </w:tcPr>
          <w:p w14:paraId="080FC7DE" w14:textId="77777777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60734DD6" w14:textId="6BB70E7D" w:rsidR="00E376CA" w:rsidRPr="00D57EC3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196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</w:tr>
      <w:tr w:rsidR="00E376CA" w:rsidRPr="00CF1517" w14:paraId="18D68850" w14:textId="77777777" w:rsidTr="005F6002">
        <w:trPr>
          <w:cantSplit/>
          <w:trHeight w:val="227"/>
        </w:trPr>
        <w:tc>
          <w:tcPr>
            <w:tcW w:w="2970" w:type="dxa"/>
            <w:shd w:val="clear" w:color="auto" w:fill="auto"/>
          </w:tcPr>
          <w:p w14:paraId="7718075C" w14:textId="77777777" w:rsidR="00E376CA" w:rsidRPr="00CF1517" w:rsidRDefault="00E376CA" w:rsidP="00E376CA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สัญญาซื้อเงินตราต่างประเทศ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077" w:type="dxa"/>
            <w:shd w:val="clear" w:color="auto" w:fill="auto"/>
            <w:vAlign w:val="bottom"/>
          </w:tcPr>
          <w:p w14:paraId="6FDF5838" w14:textId="3E2B9C01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885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664849AA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7E3ED931" w14:textId="48A315C6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4C1F3638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46FE147" w14:textId="28139A98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33223FF4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FC4157" w14:textId="10B58110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3F638E4E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9572F29" w14:textId="4103B1E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885</w:t>
            </w:r>
          </w:p>
        </w:tc>
        <w:tc>
          <w:tcPr>
            <w:tcW w:w="180" w:type="dxa"/>
          </w:tcPr>
          <w:p w14:paraId="50B91627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93C356" w14:textId="16DD5B4A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07</w:t>
            </w:r>
          </w:p>
        </w:tc>
        <w:tc>
          <w:tcPr>
            <w:tcW w:w="181" w:type="dxa"/>
            <w:vAlign w:val="bottom"/>
          </w:tcPr>
          <w:p w14:paraId="2AB9AD09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02FF03D" w14:textId="7385F90E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A200FF4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B10DB87" w14:textId="5CE5B0D4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0C2CCB8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C34804A" w14:textId="65C9DD4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652A81BB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BFBD86" w14:textId="3EC21B16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07</w:t>
            </w:r>
          </w:p>
        </w:tc>
      </w:tr>
      <w:tr w:rsidR="00E376CA" w:rsidRPr="00CF1517" w14:paraId="33C3E01E" w14:textId="77777777" w:rsidTr="005F6002">
        <w:trPr>
          <w:cantSplit/>
          <w:trHeight w:val="227"/>
        </w:trPr>
        <w:tc>
          <w:tcPr>
            <w:tcW w:w="2970" w:type="dxa"/>
            <w:shd w:val="clear" w:color="auto" w:fill="auto"/>
          </w:tcPr>
          <w:p w14:paraId="7938153D" w14:textId="77777777" w:rsidR="00E376CA" w:rsidRPr="00CF1517" w:rsidRDefault="00E376CA" w:rsidP="00E376CA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CF1517">
              <w:rPr>
                <w:rFonts w:asciiTheme="majorBidi" w:hAnsiTheme="majorBidi" w:cstheme="majorBidi"/>
                <w:sz w:val="24"/>
                <w:szCs w:val="24"/>
                <w:cs/>
              </w:rPr>
              <w:t>สัญญาขายเงินตราต่างประเทศ</w:t>
            </w:r>
            <w:r w:rsidRPr="00CF15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07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793BD7E" w14:textId="63E88C41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166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9D9802F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vAlign w:val="bottom"/>
          </w:tcPr>
          <w:p w14:paraId="28177D31" w14:textId="338730FF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282A8CDB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036A6F0D" w14:textId="131E8BB8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2532EFC2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E24BB7F" w14:textId="1E250593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5239BEB1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0C55780D" w14:textId="324A0154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166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</w:tcPr>
          <w:p w14:paraId="45EB45D7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6DE32F01" w14:textId="3C3C708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1" w:type="dxa"/>
            <w:vAlign w:val="bottom"/>
          </w:tcPr>
          <w:p w14:paraId="3F8F3AC4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4CE3F5A" w14:textId="75B076FC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7614AD8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A8110B7" w14:textId="72BD8B41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46B2AED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E5A95E6" w14:textId="0C3B2A11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34355D31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E44E2F6" w14:textId="5AC3EB3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E376CA" w:rsidRPr="00CF1517" w14:paraId="55D40A98" w14:textId="77777777" w:rsidTr="005F6002">
        <w:trPr>
          <w:cantSplit/>
          <w:trHeight w:val="238"/>
        </w:trPr>
        <w:tc>
          <w:tcPr>
            <w:tcW w:w="2970" w:type="dxa"/>
            <w:shd w:val="clear" w:color="auto" w:fill="auto"/>
          </w:tcPr>
          <w:p w14:paraId="7C79B656" w14:textId="77777777" w:rsidR="00E376CA" w:rsidRPr="00CF1517" w:rsidRDefault="00E376CA" w:rsidP="00E376CA">
            <w:pPr>
              <w:tabs>
                <w:tab w:val="right" w:pos="4601"/>
              </w:tabs>
              <w:ind w:left="180" w:hanging="180"/>
              <w:rPr>
                <w:rFonts w:asciiTheme="majorBidi" w:hAnsiTheme="majorBidi" w:cstheme="majorBidi"/>
                <w:b/>
                <w:bCs/>
                <w:sz w:val="24"/>
                <w:szCs w:val="24"/>
                <w:lang w:val="fr-FR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ยอดความเสี่ยงคงเหลือสุทธิ</w:t>
            </w: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4550078" w14:textId="2C23B47C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433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BFFE5EB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24388C" w14:textId="65749FDA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2" w:type="dxa"/>
            <w:vAlign w:val="bottom"/>
          </w:tcPr>
          <w:p w14:paraId="6F9A13F8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FD0B61" w14:textId="085D4BEF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</w:t>
            </w:r>
          </w:p>
        </w:tc>
        <w:tc>
          <w:tcPr>
            <w:tcW w:w="180" w:type="dxa"/>
            <w:vAlign w:val="bottom"/>
          </w:tcPr>
          <w:p w14:paraId="7AAA4C7F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45902E" w14:textId="70195D4A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E967B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</w:p>
        </w:tc>
        <w:tc>
          <w:tcPr>
            <w:tcW w:w="180" w:type="dxa"/>
            <w:vAlign w:val="bottom"/>
          </w:tcPr>
          <w:p w14:paraId="71B93237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C84B68" w14:textId="24A59692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0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61</w:t>
            </w:r>
          </w:p>
        </w:tc>
        <w:tc>
          <w:tcPr>
            <w:tcW w:w="180" w:type="dxa"/>
          </w:tcPr>
          <w:p w14:paraId="6701D67B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8E16A2" w14:textId="6DED539E" w:rsidR="00E376CA" w:rsidRPr="00CF1517" w:rsidRDefault="00E376CA" w:rsidP="00E376CA">
            <w:pPr>
              <w:pStyle w:val="acctfourfigures"/>
              <w:tabs>
                <w:tab w:val="clear" w:pos="765"/>
                <w:tab w:val="decimal" w:pos="373"/>
                <w:tab w:val="left" w:pos="739"/>
              </w:tabs>
              <w:spacing w:line="240" w:lineRule="atLeast"/>
              <w:ind w:right="-16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  <w:r w:rsidRPr="004B0B8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</w:p>
        </w:tc>
        <w:tc>
          <w:tcPr>
            <w:tcW w:w="181" w:type="dxa"/>
            <w:vAlign w:val="bottom"/>
          </w:tcPr>
          <w:p w14:paraId="0207188D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5458893" w14:textId="04404E3C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79567D1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9BC836E" w14:textId="2465381A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00B103E" w14:textId="77777777" w:rsidR="00E376CA" w:rsidRPr="00CF1517" w:rsidRDefault="00E376CA" w:rsidP="00E376C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37AE8F9" w14:textId="69AEBA3F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6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80" w:type="dxa"/>
          </w:tcPr>
          <w:p w14:paraId="2D48791E" w14:textId="77777777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5B3383" w14:textId="06291EE9" w:rsidR="00E376CA" w:rsidRPr="00CF1517" w:rsidRDefault="00E376CA" w:rsidP="00E376C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086D0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11</w:t>
            </w:r>
          </w:p>
        </w:tc>
      </w:tr>
    </w:tbl>
    <w:p w14:paraId="227C75D3" w14:textId="7D573701" w:rsidR="002C0C35" w:rsidRPr="00CF1517" w:rsidRDefault="002C0C35" w:rsidP="002C0C35">
      <w:pPr>
        <w:pStyle w:val="ListParagraph"/>
        <w:tabs>
          <w:tab w:val="clear" w:pos="227"/>
          <w:tab w:val="clear" w:pos="454"/>
          <w:tab w:val="left" w:pos="540"/>
        </w:tabs>
        <w:spacing w:line="240" w:lineRule="auto"/>
        <w:ind w:left="518"/>
        <w:rPr>
          <w:rFonts w:ascii="Angsana New" w:hAnsi="Angsana New"/>
          <w:sz w:val="30"/>
          <w:szCs w:val="30"/>
        </w:rPr>
      </w:pPr>
    </w:p>
    <w:p w14:paraId="15E609F7" w14:textId="35191216" w:rsidR="002C0C35" w:rsidRPr="00CF1517" w:rsidRDefault="002C0C35" w:rsidP="002C0C35">
      <w:pPr>
        <w:pStyle w:val="ListParagraph"/>
        <w:tabs>
          <w:tab w:val="clear" w:pos="227"/>
          <w:tab w:val="clear" w:pos="454"/>
          <w:tab w:val="left" w:pos="540"/>
        </w:tabs>
        <w:spacing w:line="240" w:lineRule="auto"/>
        <w:ind w:left="518"/>
        <w:rPr>
          <w:rFonts w:ascii="Angsana New" w:hAnsi="Angsana New"/>
          <w:sz w:val="30"/>
          <w:szCs w:val="30"/>
        </w:rPr>
      </w:pPr>
    </w:p>
    <w:p w14:paraId="1DD7A92A" w14:textId="77777777" w:rsidR="002C0C35" w:rsidRPr="00CF1517" w:rsidRDefault="002C0C35" w:rsidP="002C0C35">
      <w:pPr>
        <w:pStyle w:val="ListParagraph"/>
        <w:tabs>
          <w:tab w:val="clear" w:pos="227"/>
          <w:tab w:val="clear" w:pos="454"/>
          <w:tab w:val="left" w:pos="540"/>
        </w:tabs>
        <w:spacing w:line="240" w:lineRule="auto"/>
        <w:ind w:left="518"/>
        <w:rPr>
          <w:rFonts w:ascii="Angsana New" w:hAnsi="Angsana New"/>
          <w:sz w:val="30"/>
          <w:szCs w:val="30"/>
        </w:rPr>
      </w:pPr>
    </w:p>
    <w:tbl>
      <w:tblPr>
        <w:tblW w:w="14220" w:type="dxa"/>
        <w:tblInd w:w="12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960"/>
        <w:gridCol w:w="1266"/>
        <w:gridCol w:w="180"/>
        <w:gridCol w:w="1074"/>
        <w:gridCol w:w="182"/>
        <w:gridCol w:w="1168"/>
        <w:gridCol w:w="180"/>
        <w:gridCol w:w="990"/>
        <w:gridCol w:w="182"/>
        <w:gridCol w:w="1256"/>
        <w:gridCol w:w="181"/>
        <w:gridCol w:w="991"/>
        <w:gridCol w:w="181"/>
        <w:gridCol w:w="1169"/>
        <w:gridCol w:w="180"/>
        <w:gridCol w:w="1080"/>
      </w:tblGrid>
      <w:tr w:rsidR="002C0C35" w:rsidRPr="00CF1517" w14:paraId="0471B7FE" w14:textId="77777777" w:rsidTr="00D70425">
        <w:trPr>
          <w:cantSplit/>
          <w:trHeight w:val="18"/>
          <w:tblHeader/>
        </w:trPr>
        <w:tc>
          <w:tcPr>
            <w:tcW w:w="3960" w:type="dxa"/>
            <w:shd w:val="clear" w:color="auto" w:fill="auto"/>
          </w:tcPr>
          <w:p w14:paraId="1BC0F333" w14:textId="77777777" w:rsidR="002C0C35" w:rsidRPr="00CF1517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260" w:type="dxa"/>
            <w:gridSpan w:val="15"/>
            <w:shd w:val="clear" w:color="auto" w:fill="auto"/>
          </w:tcPr>
          <w:p w14:paraId="543EB34F" w14:textId="77777777" w:rsidR="002C0C35" w:rsidRPr="00D10A3E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fr-FR" w:bidi="th-TH"/>
              </w:rPr>
            </w:pPr>
            <w:r w:rsidRPr="00D10A3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D10A3E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2C0C35" w:rsidRPr="00CF1517" w14:paraId="79A388F0" w14:textId="77777777" w:rsidTr="00D70425">
        <w:trPr>
          <w:cantSplit/>
          <w:trHeight w:val="18"/>
          <w:tblHeader/>
        </w:trPr>
        <w:tc>
          <w:tcPr>
            <w:tcW w:w="3960" w:type="dxa"/>
            <w:shd w:val="clear" w:color="auto" w:fill="auto"/>
          </w:tcPr>
          <w:p w14:paraId="19AC3A08" w14:textId="77777777" w:rsidR="002C0C35" w:rsidRPr="00CF1517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040" w:type="dxa"/>
            <w:gridSpan w:val="7"/>
            <w:shd w:val="clear" w:color="auto" w:fill="auto"/>
          </w:tcPr>
          <w:p w14:paraId="7F3B0591" w14:textId="038D1A94" w:rsidR="002C0C35" w:rsidRPr="00CF1517" w:rsidRDefault="00086D0E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fr-FR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="004B0B8A" w:rsidRPr="004B0B8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2" w:type="dxa"/>
          </w:tcPr>
          <w:p w14:paraId="16518284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5038" w:type="dxa"/>
            <w:gridSpan w:val="7"/>
          </w:tcPr>
          <w:p w14:paraId="5008B8BA" w14:textId="02C2E402" w:rsidR="002C0C35" w:rsidRPr="00CF1517" w:rsidRDefault="00086D0E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fr-FR"/>
              </w:rPr>
            </w:pP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56</w:t>
            </w:r>
            <w:r w:rsidRPr="00086D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</w:t>
            </w:r>
          </w:p>
        </w:tc>
      </w:tr>
      <w:tr w:rsidR="002C0C35" w:rsidRPr="00CF1517" w14:paraId="287FCE2F" w14:textId="77777777" w:rsidTr="00D70425">
        <w:trPr>
          <w:cantSplit/>
          <w:trHeight w:val="18"/>
          <w:tblHeader/>
        </w:trPr>
        <w:tc>
          <w:tcPr>
            <w:tcW w:w="3960" w:type="dxa"/>
            <w:shd w:val="clear" w:color="auto" w:fill="auto"/>
          </w:tcPr>
          <w:p w14:paraId="706630FE" w14:textId="77777777" w:rsidR="007F0596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ฐานะเปิดต่อความเสี่ยงจากเงินตรา</w:t>
            </w:r>
          </w:p>
          <w:p w14:paraId="76DE7FBE" w14:textId="0114B856" w:rsidR="002C0C35" w:rsidRPr="00CF1517" w:rsidRDefault="007F0596" w:rsidP="007F0596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2C0C35"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ต่างประเทศ</w:t>
            </w:r>
            <w:r w:rsidR="002C0C35"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 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1</w:t>
            </w:r>
            <w:r w:rsidR="002C0C35"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 ธันวาคม</w:t>
            </w:r>
          </w:p>
        </w:tc>
        <w:tc>
          <w:tcPr>
            <w:tcW w:w="1266" w:type="dxa"/>
            <w:shd w:val="clear" w:color="auto" w:fill="auto"/>
          </w:tcPr>
          <w:p w14:paraId="50D7939C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เงินเหรียญสหรัฐอเมริกา</w:t>
            </w:r>
          </w:p>
        </w:tc>
        <w:tc>
          <w:tcPr>
            <w:tcW w:w="180" w:type="dxa"/>
            <w:shd w:val="clear" w:color="auto" w:fill="auto"/>
          </w:tcPr>
          <w:p w14:paraId="79469D9D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74" w:type="dxa"/>
          </w:tcPr>
          <w:p w14:paraId="251976FD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CF6919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เงินยูโร</w:t>
            </w:r>
          </w:p>
        </w:tc>
        <w:tc>
          <w:tcPr>
            <w:tcW w:w="182" w:type="dxa"/>
          </w:tcPr>
          <w:p w14:paraId="7A3B305A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4BBAF43D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  <w:p w14:paraId="5E38B8A0" w14:textId="77777777" w:rsidR="002C0C35" w:rsidRPr="00CF1517" w:rsidDel="0080154F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เงินเยนญี่ปุ่น</w:t>
            </w:r>
          </w:p>
        </w:tc>
        <w:tc>
          <w:tcPr>
            <w:tcW w:w="180" w:type="dxa"/>
          </w:tcPr>
          <w:p w14:paraId="410FC49E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4F6A9DB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fr-FR"/>
              </w:rPr>
            </w:pPr>
          </w:p>
          <w:p w14:paraId="55DF02D6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182" w:type="dxa"/>
          </w:tcPr>
          <w:p w14:paraId="677CA222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56" w:type="dxa"/>
          </w:tcPr>
          <w:p w14:paraId="3364DCC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เงินเหรียญสหรัฐอเมริกา</w:t>
            </w:r>
          </w:p>
        </w:tc>
        <w:tc>
          <w:tcPr>
            <w:tcW w:w="181" w:type="dxa"/>
          </w:tcPr>
          <w:p w14:paraId="3F7588E4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91" w:type="dxa"/>
            <w:shd w:val="clear" w:color="auto" w:fill="auto"/>
          </w:tcPr>
          <w:p w14:paraId="1B117630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fr-FR"/>
              </w:rPr>
            </w:pPr>
          </w:p>
          <w:p w14:paraId="07EFBD5F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เงินยูโร</w:t>
            </w:r>
          </w:p>
        </w:tc>
        <w:tc>
          <w:tcPr>
            <w:tcW w:w="181" w:type="dxa"/>
            <w:shd w:val="clear" w:color="auto" w:fill="auto"/>
          </w:tcPr>
          <w:p w14:paraId="1340A641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9" w:type="dxa"/>
            <w:shd w:val="clear" w:color="auto" w:fill="auto"/>
          </w:tcPr>
          <w:p w14:paraId="3236BCB1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  <w:p w14:paraId="78F1AB2A" w14:textId="77777777" w:rsidR="002C0C35" w:rsidRPr="00CF1517" w:rsidDel="0080154F" w:rsidRDefault="002C0C35" w:rsidP="00D70425">
            <w:pPr>
              <w:pStyle w:val="acctmergecolhdg"/>
              <w:spacing w:line="240" w:lineRule="auto"/>
              <w:jc w:val="lef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เงินเยนญี่ปุ่น</w:t>
            </w:r>
          </w:p>
        </w:tc>
        <w:tc>
          <w:tcPr>
            <w:tcW w:w="180" w:type="dxa"/>
          </w:tcPr>
          <w:p w14:paraId="6A40546E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0F3E8A3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fr-FR"/>
              </w:rPr>
            </w:pPr>
          </w:p>
          <w:p w14:paraId="68308589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2C0C35" w:rsidRPr="00CF1517" w14:paraId="287CE344" w14:textId="77777777" w:rsidTr="00D70425">
        <w:trPr>
          <w:cantSplit/>
          <w:trHeight w:val="18"/>
          <w:tblHeader/>
        </w:trPr>
        <w:tc>
          <w:tcPr>
            <w:tcW w:w="3960" w:type="dxa"/>
            <w:shd w:val="clear" w:color="auto" w:fill="auto"/>
          </w:tcPr>
          <w:p w14:paraId="4A15ACC0" w14:textId="77777777" w:rsidR="002C0C35" w:rsidRPr="00CF1517" w:rsidRDefault="002C0C35" w:rsidP="00D7042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260" w:type="dxa"/>
            <w:gridSpan w:val="15"/>
            <w:shd w:val="clear" w:color="auto" w:fill="auto"/>
          </w:tcPr>
          <w:p w14:paraId="3C912D1F" w14:textId="77777777" w:rsidR="002C0C35" w:rsidRPr="00CF1517" w:rsidRDefault="002C0C35" w:rsidP="00D7042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fr-FR"/>
              </w:rPr>
            </w:pPr>
            <w:r w:rsidRPr="00A24BD5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A24BD5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</w:rPr>
              <w:t>)</w:t>
            </w:r>
          </w:p>
        </w:tc>
      </w:tr>
      <w:tr w:rsidR="002C0C35" w:rsidRPr="00CF1517" w14:paraId="7AD5FAFD" w14:textId="77777777" w:rsidTr="00D70425">
        <w:trPr>
          <w:cantSplit/>
          <w:trHeight w:val="18"/>
        </w:trPr>
        <w:tc>
          <w:tcPr>
            <w:tcW w:w="3960" w:type="dxa"/>
            <w:shd w:val="clear" w:color="auto" w:fill="auto"/>
          </w:tcPr>
          <w:p w14:paraId="5A277BD9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ลูกหนี้การค้าและลูกหนี้อื่น</w:t>
            </w:r>
          </w:p>
        </w:tc>
        <w:tc>
          <w:tcPr>
            <w:tcW w:w="1266" w:type="dxa"/>
            <w:shd w:val="clear" w:color="auto" w:fill="auto"/>
            <w:vAlign w:val="bottom"/>
          </w:tcPr>
          <w:p w14:paraId="37C70CFF" w14:textId="2CA09CD9" w:rsidR="002C0C35" w:rsidRPr="00CF1517" w:rsidRDefault="00360B44" w:rsidP="00D70425">
            <w:pPr>
              <w:pStyle w:val="acctfourfigures"/>
              <w:tabs>
                <w:tab w:val="clear" w:pos="765"/>
                <w:tab w:val="decimal" w:pos="10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A4A7251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45108BE8" w14:textId="27C97127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2" w:type="dxa"/>
            <w:vAlign w:val="bottom"/>
          </w:tcPr>
          <w:p w14:paraId="26D40E23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302F19CD" w14:textId="3362BDB2" w:rsidR="002C0C35" w:rsidRPr="00CF1517" w:rsidRDefault="004B0B8A" w:rsidP="00D70425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vAlign w:val="bottom"/>
          </w:tcPr>
          <w:p w14:paraId="19FD9315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0005CA7" w14:textId="311FFB7D" w:rsidR="002C0C35" w:rsidRPr="00CF1517" w:rsidRDefault="00360B44" w:rsidP="00D70425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</w:p>
        </w:tc>
        <w:tc>
          <w:tcPr>
            <w:tcW w:w="182" w:type="dxa"/>
          </w:tcPr>
          <w:p w14:paraId="18EF4C36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  <w:vAlign w:val="bottom"/>
          </w:tcPr>
          <w:p w14:paraId="2F4B696B" w14:textId="1362F829" w:rsidR="002C0C35" w:rsidRPr="00CF1517" w:rsidRDefault="00086D0E" w:rsidP="00D70425">
            <w:pPr>
              <w:pStyle w:val="acctfourfigures"/>
              <w:tabs>
                <w:tab w:val="clear" w:pos="765"/>
                <w:tab w:val="decimal" w:pos="90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  <w:tc>
          <w:tcPr>
            <w:tcW w:w="181" w:type="dxa"/>
            <w:vAlign w:val="bottom"/>
          </w:tcPr>
          <w:p w14:paraId="7B17F161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shd w:val="clear" w:color="auto" w:fill="auto"/>
            <w:vAlign w:val="bottom"/>
          </w:tcPr>
          <w:p w14:paraId="60940954" w14:textId="68849BC7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A36B55B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9" w:type="dxa"/>
            <w:shd w:val="clear" w:color="auto" w:fill="auto"/>
            <w:vAlign w:val="bottom"/>
          </w:tcPr>
          <w:p w14:paraId="0FD835BC" w14:textId="1A333042" w:rsidR="002C0C35" w:rsidRPr="00CF1517" w:rsidRDefault="00360B44" w:rsidP="00D70425">
            <w:pPr>
              <w:pStyle w:val="acctfourfigures"/>
              <w:tabs>
                <w:tab w:val="clear" w:pos="765"/>
                <w:tab w:val="decimal" w:pos="904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</w:tcPr>
          <w:p w14:paraId="74922052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4EEDE61" w14:textId="100C6FF6" w:rsidR="002C0C35" w:rsidRPr="00D57EC3" w:rsidRDefault="004B0B8A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E967B9" w:rsidRPr="00E967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2C0C35" w:rsidRPr="00CF1517" w14:paraId="5EA5F298" w14:textId="77777777" w:rsidTr="00D70425">
        <w:trPr>
          <w:cantSplit/>
          <w:trHeight w:val="18"/>
        </w:trPr>
        <w:tc>
          <w:tcPr>
            <w:tcW w:w="3960" w:type="dxa"/>
            <w:shd w:val="clear" w:color="auto" w:fill="auto"/>
          </w:tcPr>
          <w:p w14:paraId="7E0AAE3F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266" w:type="dxa"/>
            <w:shd w:val="clear" w:color="auto" w:fill="auto"/>
            <w:vAlign w:val="bottom"/>
          </w:tcPr>
          <w:p w14:paraId="7ACBAE47" w14:textId="639FC1EF" w:rsidR="002C0C35" w:rsidRPr="00CF1517" w:rsidRDefault="001E2CC3" w:rsidP="00D70425">
            <w:pPr>
              <w:pStyle w:val="acctfourfigures"/>
              <w:tabs>
                <w:tab w:val="clear" w:pos="765"/>
                <w:tab w:val="decimal" w:pos="10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2E9E2AF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11AA4E63" w14:textId="7606BEA1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2" w:type="dxa"/>
            <w:vAlign w:val="bottom"/>
          </w:tcPr>
          <w:p w14:paraId="4D8DD45A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551856DD" w14:textId="4E395882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21C931C8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E8782CC" w14:textId="41BE357A" w:rsidR="002C0C35" w:rsidRPr="00CF1517" w:rsidRDefault="00D2278F" w:rsidP="00D70425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2" w:type="dxa"/>
          </w:tcPr>
          <w:p w14:paraId="6FB1AE56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  <w:vAlign w:val="bottom"/>
          </w:tcPr>
          <w:p w14:paraId="0E7A1E78" w14:textId="2734DC12" w:rsidR="002C0C35" w:rsidRPr="00CF1517" w:rsidRDefault="00835865" w:rsidP="00D70425">
            <w:pPr>
              <w:pStyle w:val="acctfourfigures"/>
              <w:tabs>
                <w:tab w:val="clear" w:pos="765"/>
                <w:tab w:val="decimal" w:pos="90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1" w:type="dxa"/>
            <w:vAlign w:val="bottom"/>
          </w:tcPr>
          <w:p w14:paraId="7DEF9391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shd w:val="clear" w:color="auto" w:fill="auto"/>
            <w:vAlign w:val="bottom"/>
          </w:tcPr>
          <w:p w14:paraId="6AFD27CC" w14:textId="7A9430D8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CEC9C59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9" w:type="dxa"/>
            <w:shd w:val="clear" w:color="auto" w:fill="auto"/>
            <w:vAlign w:val="bottom"/>
          </w:tcPr>
          <w:p w14:paraId="6C36B0B6" w14:textId="171B8223" w:rsidR="002C0C35" w:rsidRPr="00CF1517" w:rsidRDefault="00835865" w:rsidP="00D70425">
            <w:pPr>
              <w:pStyle w:val="acctfourfigures"/>
              <w:tabs>
                <w:tab w:val="clear" w:pos="765"/>
                <w:tab w:val="decimal" w:pos="904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92620AB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6BFFEFD" w14:textId="28D8D6D7" w:rsidR="002C0C35" w:rsidRPr="00CF1517" w:rsidRDefault="00D57EC3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86D0E" w:rsidRPr="00086D0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2C0C35" w:rsidRPr="00CF1517" w14:paraId="58A518E3" w14:textId="77777777" w:rsidTr="00D70425">
        <w:trPr>
          <w:cantSplit/>
          <w:trHeight w:val="18"/>
        </w:trPr>
        <w:tc>
          <w:tcPr>
            <w:tcW w:w="3960" w:type="dxa"/>
            <w:shd w:val="clear" w:color="auto" w:fill="auto"/>
          </w:tcPr>
          <w:p w14:paraId="1F58A463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เจ้าหนี้การค้าและเจ้าหนี้อื่น</w:t>
            </w:r>
          </w:p>
        </w:tc>
        <w:tc>
          <w:tcPr>
            <w:tcW w:w="1266" w:type="dxa"/>
            <w:shd w:val="clear" w:color="auto" w:fill="auto"/>
            <w:vAlign w:val="bottom"/>
          </w:tcPr>
          <w:p w14:paraId="26A72469" w14:textId="02DFEB7C" w:rsidR="002C0C35" w:rsidRPr="00CF1517" w:rsidRDefault="001E2CC3" w:rsidP="00D70425">
            <w:pPr>
              <w:pStyle w:val="acctfourfigures"/>
              <w:tabs>
                <w:tab w:val="clear" w:pos="765"/>
                <w:tab w:val="decimal" w:pos="10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52C9DB1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4" w:type="dxa"/>
            <w:tcBorders>
              <w:bottom w:val="single" w:sz="4" w:space="0" w:color="auto"/>
            </w:tcBorders>
            <w:vAlign w:val="bottom"/>
          </w:tcPr>
          <w:p w14:paraId="4BAA8F6E" w14:textId="6F42E8FC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2" w:type="dxa"/>
            <w:vAlign w:val="bottom"/>
          </w:tcPr>
          <w:p w14:paraId="694D39D0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  <w:vAlign w:val="bottom"/>
          </w:tcPr>
          <w:p w14:paraId="52AFCC02" w14:textId="090545A7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3D3254B3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4EE8270D" w14:textId="5D14E53D" w:rsidR="002C0C35" w:rsidRPr="00CF1517" w:rsidRDefault="00D2278F" w:rsidP="00D70425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2" w:type="dxa"/>
          </w:tcPr>
          <w:p w14:paraId="3B2EF743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  <w:tcBorders>
              <w:bottom w:val="single" w:sz="4" w:space="0" w:color="auto"/>
            </w:tcBorders>
            <w:vAlign w:val="bottom"/>
          </w:tcPr>
          <w:p w14:paraId="13D0A181" w14:textId="31EB5A55" w:rsidR="002C0C35" w:rsidRPr="00CF1517" w:rsidRDefault="00835865" w:rsidP="00D70425">
            <w:pPr>
              <w:pStyle w:val="acctfourfigures"/>
              <w:tabs>
                <w:tab w:val="clear" w:pos="765"/>
                <w:tab w:val="decimal" w:pos="90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1" w:type="dxa"/>
            <w:vAlign w:val="bottom"/>
          </w:tcPr>
          <w:p w14:paraId="45D09560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shd w:val="clear" w:color="auto" w:fill="auto"/>
            <w:vAlign w:val="bottom"/>
          </w:tcPr>
          <w:p w14:paraId="6DFF5099" w14:textId="1A073231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6C3FDC8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9" w:type="dxa"/>
            <w:shd w:val="clear" w:color="auto" w:fill="auto"/>
            <w:vAlign w:val="bottom"/>
          </w:tcPr>
          <w:p w14:paraId="57EBD9C4" w14:textId="155C2C0B" w:rsidR="002C0C35" w:rsidRPr="00CF1517" w:rsidRDefault="00835865" w:rsidP="00D70425">
            <w:pPr>
              <w:pStyle w:val="acctfourfigures"/>
              <w:tabs>
                <w:tab w:val="clear" w:pos="765"/>
                <w:tab w:val="decimal" w:pos="904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E0E14A4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D3A8249" w14:textId="78FC11AD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2C0C35" w:rsidRPr="00CF1517" w14:paraId="01BD8697" w14:textId="77777777" w:rsidTr="00D70425">
        <w:trPr>
          <w:cantSplit/>
          <w:trHeight w:val="227"/>
        </w:trPr>
        <w:tc>
          <w:tcPr>
            <w:tcW w:w="3960" w:type="dxa"/>
            <w:shd w:val="clear" w:color="auto" w:fill="auto"/>
          </w:tcPr>
          <w:p w14:paraId="50B8ABA8" w14:textId="77777777" w:rsidR="002C0C35" w:rsidRPr="00CF1517" w:rsidRDefault="002C0C35" w:rsidP="00D70425">
            <w:pPr>
              <w:tabs>
                <w:tab w:val="right" w:pos="3945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126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79E3B26" w14:textId="71419BC2" w:rsidR="002C0C35" w:rsidRPr="001B0805" w:rsidRDefault="00360B44" w:rsidP="00D70425">
            <w:pPr>
              <w:pStyle w:val="acctfourfigures"/>
              <w:tabs>
                <w:tab w:val="clear" w:pos="765"/>
                <w:tab w:val="decimal" w:pos="1003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086D0E"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4B0B8A"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C5008F4" w14:textId="77777777" w:rsidR="002C0C35" w:rsidRPr="001B0805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74" w:type="dxa"/>
            <w:tcBorders>
              <w:top w:val="single" w:sz="4" w:space="0" w:color="auto"/>
            </w:tcBorders>
            <w:vAlign w:val="bottom"/>
          </w:tcPr>
          <w:p w14:paraId="557464E9" w14:textId="2E0831FE" w:rsidR="002C0C35" w:rsidRPr="001B0805" w:rsidRDefault="001E2CC3" w:rsidP="00D70425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360B44"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Pr="001B080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2" w:type="dxa"/>
            <w:vAlign w:val="bottom"/>
          </w:tcPr>
          <w:p w14:paraId="6D502A9D" w14:textId="77777777" w:rsidR="002C0C35" w:rsidRPr="001B0805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</w:tcBorders>
            <w:vAlign w:val="bottom"/>
          </w:tcPr>
          <w:p w14:paraId="377FBF6C" w14:textId="366100BD" w:rsidR="002C0C35" w:rsidRPr="001B0805" w:rsidRDefault="004B0B8A" w:rsidP="00D70425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E967B9"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vAlign w:val="bottom"/>
          </w:tcPr>
          <w:p w14:paraId="3ADF6BC6" w14:textId="77777777" w:rsidR="002C0C35" w:rsidRPr="001B0805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8366718" w14:textId="6344CD80" w:rsidR="002C0C35" w:rsidRPr="001B0805" w:rsidRDefault="00360B44" w:rsidP="00D70425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15</w:t>
            </w:r>
            <w:r w:rsidR="004B0B8A" w:rsidRPr="001B080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2" w:type="dxa"/>
          </w:tcPr>
          <w:p w14:paraId="4A1DC73B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</w:tcBorders>
            <w:vAlign w:val="bottom"/>
          </w:tcPr>
          <w:p w14:paraId="7370EF28" w14:textId="687E1EED" w:rsidR="002C0C35" w:rsidRPr="00D57EC3" w:rsidRDefault="00086D0E" w:rsidP="00D70425">
            <w:pPr>
              <w:pStyle w:val="acctfourfigures"/>
              <w:tabs>
                <w:tab w:val="clear" w:pos="765"/>
                <w:tab w:val="decimal" w:pos="902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1" w:type="dxa"/>
            <w:vAlign w:val="bottom"/>
          </w:tcPr>
          <w:p w14:paraId="4E93D1BC" w14:textId="77777777" w:rsidR="002C0C35" w:rsidRPr="00D57EC3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7E1EB0C" w14:textId="4FBF2B57" w:rsidR="002C0C35" w:rsidRPr="00D57EC3" w:rsidRDefault="00D57EC3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102E55A" w14:textId="77777777" w:rsidR="002C0C35" w:rsidRPr="00D57EC3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7259E29" w14:textId="0CF9AF9A" w:rsidR="002C0C35" w:rsidRPr="00D57EC3" w:rsidRDefault="00360B44" w:rsidP="00D70425">
            <w:pPr>
              <w:pStyle w:val="acctfourfigures"/>
              <w:tabs>
                <w:tab w:val="clear" w:pos="765"/>
                <w:tab w:val="decimal" w:pos="904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</w:tcPr>
          <w:p w14:paraId="79317D62" w14:textId="77777777" w:rsidR="002C0C35" w:rsidRPr="00D57EC3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7AA4076B" w14:textId="381A220B" w:rsidR="002C0C35" w:rsidRPr="00D57EC3" w:rsidRDefault="004B0B8A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09</w:t>
            </w:r>
          </w:p>
        </w:tc>
      </w:tr>
      <w:tr w:rsidR="002C0C35" w:rsidRPr="00CF1517" w14:paraId="22699C61" w14:textId="77777777" w:rsidTr="00D70425">
        <w:trPr>
          <w:cantSplit/>
          <w:trHeight w:val="227"/>
        </w:trPr>
        <w:tc>
          <w:tcPr>
            <w:tcW w:w="3960" w:type="dxa"/>
            <w:shd w:val="clear" w:color="auto" w:fill="auto"/>
          </w:tcPr>
          <w:p w14:paraId="44207BC9" w14:textId="77777777" w:rsidR="002C0C35" w:rsidRPr="00CF1517" w:rsidRDefault="002C0C35" w:rsidP="00D70425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D39A1A4" w14:textId="31B8838A" w:rsidR="002C0C35" w:rsidRPr="00CF1517" w:rsidRDefault="001E2CC3" w:rsidP="00D70425">
            <w:pPr>
              <w:pStyle w:val="acctfourfigures"/>
              <w:tabs>
                <w:tab w:val="clear" w:pos="765"/>
                <w:tab w:val="decimal" w:pos="1003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6FADF55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4" w:type="dxa"/>
            <w:tcBorders>
              <w:bottom w:val="single" w:sz="4" w:space="0" w:color="auto"/>
            </w:tcBorders>
            <w:vAlign w:val="bottom"/>
          </w:tcPr>
          <w:p w14:paraId="31566FAF" w14:textId="48D4DA7F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2" w:type="dxa"/>
            <w:vAlign w:val="bottom"/>
          </w:tcPr>
          <w:p w14:paraId="5C076211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  <w:vAlign w:val="bottom"/>
          </w:tcPr>
          <w:p w14:paraId="224A09AF" w14:textId="31FD00DC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0D623A72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0C68DFEA" w14:textId="522054BB" w:rsidR="002C0C35" w:rsidRPr="00CF1517" w:rsidRDefault="00D2278F" w:rsidP="00D70425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2" w:type="dxa"/>
          </w:tcPr>
          <w:p w14:paraId="2E62C5D6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  <w:tcBorders>
              <w:bottom w:val="single" w:sz="4" w:space="0" w:color="auto"/>
            </w:tcBorders>
            <w:vAlign w:val="bottom"/>
          </w:tcPr>
          <w:p w14:paraId="1E4C7491" w14:textId="58A8CFE0" w:rsidR="002C0C35" w:rsidRPr="00CF1517" w:rsidRDefault="00835865" w:rsidP="00D70425">
            <w:pPr>
              <w:pStyle w:val="acctfourfigures"/>
              <w:tabs>
                <w:tab w:val="clear" w:pos="765"/>
                <w:tab w:val="decimal" w:pos="902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1" w:type="dxa"/>
            <w:vAlign w:val="bottom"/>
          </w:tcPr>
          <w:p w14:paraId="76209FA3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991C8F" w14:textId="2789B2EE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8E98CF6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2D1B29A" w14:textId="38D59891" w:rsidR="002C0C35" w:rsidRPr="00CF1517" w:rsidRDefault="00835865" w:rsidP="00D70425">
            <w:pPr>
              <w:pStyle w:val="acctfourfigures"/>
              <w:tabs>
                <w:tab w:val="clear" w:pos="765"/>
                <w:tab w:val="decimal" w:pos="904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1BD93E4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50DF526A" w14:textId="171700C4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C0C35" w:rsidRPr="00CF1517" w14:paraId="5699C3A1" w14:textId="77777777" w:rsidTr="00D70425">
        <w:trPr>
          <w:cantSplit/>
          <w:trHeight w:val="238"/>
        </w:trPr>
        <w:tc>
          <w:tcPr>
            <w:tcW w:w="3960" w:type="dxa"/>
            <w:shd w:val="clear" w:color="auto" w:fill="auto"/>
          </w:tcPr>
          <w:p w14:paraId="48A0EFFB" w14:textId="77777777" w:rsidR="002C0C35" w:rsidRPr="00CF1517" w:rsidRDefault="002C0C35" w:rsidP="00D70425">
            <w:pPr>
              <w:tabs>
                <w:tab w:val="right" w:pos="4601"/>
              </w:tabs>
              <w:ind w:left="180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lang w:val="fr-FR"/>
              </w:rPr>
            </w:pPr>
            <w:r w:rsidRPr="00CF15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26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123599B" w14:textId="49D8D036" w:rsidR="002C0C35" w:rsidRPr="00CF1517" w:rsidRDefault="001E2CC3" w:rsidP="00D70425">
            <w:pPr>
              <w:pStyle w:val="acctfourfigures"/>
              <w:tabs>
                <w:tab w:val="clear" w:pos="765"/>
                <w:tab w:val="decimal" w:pos="1003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43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4317EF4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E022D8" w14:textId="7B6AC3EE" w:rsidR="002C0C35" w:rsidRPr="00CF1517" w:rsidRDefault="001E2CC3" w:rsidP="00D70425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2" w:type="dxa"/>
            <w:vAlign w:val="bottom"/>
          </w:tcPr>
          <w:p w14:paraId="46A587E5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5B2459" w14:textId="48E10778" w:rsidR="002C0C35" w:rsidRPr="00CF1517" w:rsidRDefault="004B0B8A" w:rsidP="00D70425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vAlign w:val="bottom"/>
          </w:tcPr>
          <w:p w14:paraId="5E8E4119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6442F6" w14:textId="1FCAB157" w:rsidR="002C0C35" w:rsidRPr="00CF1517" w:rsidRDefault="00D2278F" w:rsidP="00D70425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2" w:type="dxa"/>
          </w:tcPr>
          <w:p w14:paraId="2B6999E8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421826" w14:textId="70748BD9" w:rsidR="002C0C35" w:rsidRPr="00CF1517" w:rsidRDefault="00086D0E" w:rsidP="00D70425">
            <w:pPr>
              <w:pStyle w:val="acctfourfigures"/>
              <w:tabs>
                <w:tab w:val="clear" w:pos="765"/>
                <w:tab w:val="decimal" w:pos="902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</w:t>
            </w:r>
            <w:r w:rsidR="004B0B8A"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181" w:type="dxa"/>
            <w:vAlign w:val="bottom"/>
          </w:tcPr>
          <w:p w14:paraId="3BA52C7E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AA8AA93" w14:textId="10D3D3DC" w:rsidR="002C0C35" w:rsidRPr="00CF1517" w:rsidRDefault="00835865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3A4AA36" w14:textId="77777777" w:rsidR="002C0C35" w:rsidRPr="00CF1517" w:rsidRDefault="002C0C35" w:rsidP="00D70425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F22A72C" w14:textId="481F51E7" w:rsidR="002C0C35" w:rsidRPr="00CF1517" w:rsidRDefault="00360B44" w:rsidP="00D70425">
            <w:pPr>
              <w:pStyle w:val="acctfourfigures"/>
              <w:tabs>
                <w:tab w:val="clear" w:pos="765"/>
                <w:tab w:val="decimal" w:pos="904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  <w:r w:rsidR="00086D0E" w:rsidRPr="00086D0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</w:tcPr>
          <w:p w14:paraId="0F73F663" w14:textId="77777777" w:rsidR="002C0C35" w:rsidRPr="00CF1517" w:rsidRDefault="002C0C35" w:rsidP="00D7042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BFFEAA" w14:textId="46676B2C" w:rsidR="002C0C35" w:rsidRPr="00CF1517" w:rsidRDefault="004B0B8A" w:rsidP="00D70425">
            <w:pPr>
              <w:pStyle w:val="acctfourfigures"/>
              <w:tabs>
                <w:tab w:val="clear" w:pos="765"/>
                <w:tab w:val="decimal" w:pos="825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  <w:r w:rsidR="00360B44" w:rsidRPr="00360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09</w:t>
            </w:r>
          </w:p>
        </w:tc>
      </w:tr>
    </w:tbl>
    <w:p w14:paraId="4CDBD8BA" w14:textId="13B4F78F" w:rsidR="002C0C35" w:rsidRPr="00CF1517" w:rsidRDefault="002C0C35" w:rsidP="008A7C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7"/>
        <w:rPr>
          <w:rFonts w:ascii="Angsana New" w:hAnsi="Angsana New"/>
          <w:sz w:val="24"/>
          <w:szCs w:val="24"/>
        </w:rPr>
        <w:sectPr w:rsidR="002C0C35" w:rsidRPr="00CF1517" w:rsidSect="000B5009">
          <w:headerReference w:type="default" r:id="rId37"/>
          <w:pgSz w:w="16834" w:h="11909" w:orient="landscape" w:code="9"/>
          <w:pgMar w:top="1152" w:right="691" w:bottom="1152" w:left="576" w:header="720" w:footer="720" w:gutter="0"/>
          <w:cols w:space="720"/>
          <w:docGrid w:linePitch="360"/>
        </w:sectPr>
      </w:pPr>
    </w:p>
    <w:bookmarkEnd w:id="10"/>
    <w:p w14:paraId="605CC4D5" w14:textId="1618FFE4" w:rsidR="00CB4861" w:rsidRPr="00F15BCB" w:rsidRDefault="00CB4861" w:rsidP="00D549DB">
      <w:pPr>
        <w:pStyle w:val="block"/>
        <w:tabs>
          <w:tab w:val="left" w:pos="720"/>
        </w:tabs>
        <w:spacing w:after="0" w:line="240" w:lineRule="atLeast"/>
        <w:ind w:left="1080"/>
        <w:jc w:val="thaiDistribute"/>
        <w:rPr>
          <w:rFonts w:asciiTheme="majorBidi" w:hAnsiTheme="majorBidi" w:cstheme="majorBidi"/>
          <w:sz w:val="30"/>
          <w:szCs w:val="30"/>
        </w:rPr>
      </w:pPr>
      <w:r w:rsidRPr="00F15BCB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การวิเคราะห์ความอ่อนไหว</w:t>
      </w:r>
    </w:p>
    <w:p w14:paraId="61F80D86" w14:textId="77777777" w:rsidR="00CB4861" w:rsidRPr="00BF177D" w:rsidRDefault="00CB4861" w:rsidP="00D549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080"/>
        <w:jc w:val="thaiDistribute"/>
        <w:rPr>
          <w:rFonts w:asciiTheme="majorBidi" w:hAnsiTheme="majorBidi" w:cstheme="majorBidi"/>
          <w:sz w:val="30"/>
          <w:szCs w:val="30"/>
        </w:rPr>
      </w:pPr>
    </w:p>
    <w:p w14:paraId="042BA7F9" w14:textId="5F1C2D14" w:rsidR="00CB4861" w:rsidRPr="00BF177D" w:rsidRDefault="00CB4861" w:rsidP="00D549DB">
      <w:pPr>
        <w:pStyle w:val="block"/>
        <w:tabs>
          <w:tab w:val="left" w:pos="720"/>
        </w:tabs>
        <w:spacing w:after="0" w:line="240" w:lineRule="atLeast"/>
        <w:ind w:left="1080"/>
        <w:jc w:val="thaiDistribute"/>
        <w:rPr>
          <w:rFonts w:asciiTheme="majorBidi" w:hAnsiTheme="majorBidi" w:cs="Angsana New"/>
          <w:i/>
          <w:iCs/>
          <w:color w:val="0000FF"/>
          <w:sz w:val="30"/>
          <w:szCs w:val="30"/>
          <w:shd w:val="clear" w:color="auto" w:fill="E6E6E6"/>
        </w:rPr>
      </w:pPr>
      <w:r w:rsidRPr="00BF177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การแข็งค่า</w:t>
      </w:r>
      <w:r w:rsidR="00510ED9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BF177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(การอ่อนค่า) ที่เป็นไปได้อย่างสมเหตุสมผลของ</w:t>
      </w:r>
      <w:r w:rsidRPr="00BF177D">
        <w:rPr>
          <w:rFonts w:asciiTheme="majorBidi" w:hAnsiTheme="majorBidi" w:cstheme="majorBidi" w:hint="cs"/>
          <w:sz w:val="30"/>
          <w:szCs w:val="30"/>
          <w:cs/>
          <w:lang w:bidi="th-TH"/>
        </w:rPr>
        <w:t>เงินเหรียญสหรัฐอเมริกา</w:t>
      </w:r>
      <w:r w:rsidRPr="00BF177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ที่มีต่อเงินสกุลอื่นๆ ณ วันที่ </w:t>
      </w:r>
      <w:r w:rsidR="004B0B8A"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="00E967B9"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>1</w:t>
      </w:r>
      <w:r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 xml:space="preserve"> </w:t>
      </w:r>
      <w:r w:rsidRPr="00BF177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ธันวาคม </w:t>
      </w:r>
      <w:r w:rsidR="00086D0E"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>2</w:t>
      </w:r>
      <w:r w:rsidR="00360B44"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>56</w:t>
      </w:r>
      <w:r w:rsidR="004B0B8A"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Pr="00BF177D">
        <w:rPr>
          <w:rFonts w:asciiTheme="majorBidi" w:hAnsiTheme="majorBidi" w:cstheme="majorBidi" w:hint="cs"/>
          <w:sz w:val="30"/>
          <w:szCs w:val="30"/>
          <w:lang w:val="en-US" w:bidi="th-TH"/>
        </w:rPr>
        <w:t xml:space="preserve"> </w:t>
      </w:r>
      <w:r w:rsidRPr="00BF177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ที่ส่งผลกระทบต่อการวัดมูลค่าของเครื่องมือทางการเงินในสกุลเงินตราต่างประเทศ </w:t>
      </w:r>
      <w:r w:rsidRPr="005236CD">
        <w:rPr>
          <w:rFonts w:asciiTheme="majorBidi" w:hAnsiTheme="majorBidi" w:cstheme="majorBidi" w:hint="cs"/>
          <w:spacing w:val="8"/>
          <w:sz w:val="30"/>
          <w:szCs w:val="30"/>
          <w:cs/>
          <w:lang w:val="en-US" w:bidi="th-TH"/>
        </w:rPr>
        <w:t>และส่งผลกระทบต่อส่วนของผู้ถือหุ้นและกำไรหรือขาดทุนเป็นจำนวนเงินตามที่แสดงไว้ด้านล่าง การ</w:t>
      </w:r>
      <w:r w:rsidRPr="00BF177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วิเคราะห์ข้างต้นตั้งอยู่บนข้อสมมติที่ว่าตัวแปรอื่นโดยเฉพาะอัตราดอกเบี้ยเป็นอัตราคงที่ และไม่คำนึงถึงผลกระทบที่มีต่อยอดขายและยอดซื้อที่คาดการณ์ไว้</w:t>
      </w:r>
    </w:p>
    <w:p w14:paraId="19D7AA37" w14:textId="5F2C9814" w:rsidR="00CB4861" w:rsidRDefault="00CB4861" w:rsidP="00CB48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tbl>
      <w:tblPr>
        <w:tblW w:w="9081" w:type="dxa"/>
        <w:tblInd w:w="108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167"/>
        <w:gridCol w:w="1307"/>
        <w:gridCol w:w="1307"/>
        <w:gridCol w:w="186"/>
        <w:gridCol w:w="1217"/>
        <w:gridCol w:w="186"/>
        <w:gridCol w:w="1214"/>
        <w:gridCol w:w="186"/>
        <w:gridCol w:w="1311"/>
      </w:tblGrid>
      <w:tr w:rsidR="007F572C" w:rsidRPr="007F572C" w14:paraId="172D09D2" w14:textId="77777777" w:rsidTr="00A6331D">
        <w:trPr>
          <w:trHeight w:val="429"/>
          <w:tblHeader/>
        </w:trPr>
        <w:tc>
          <w:tcPr>
            <w:tcW w:w="2167" w:type="dxa"/>
          </w:tcPr>
          <w:p w14:paraId="36552DF6" w14:textId="77777777" w:rsidR="007F572C" w:rsidRPr="007F572C" w:rsidRDefault="007F572C" w:rsidP="007F572C">
            <w:pPr>
              <w:spacing w:line="240" w:lineRule="auto"/>
              <w:ind w:right="-25"/>
              <w:jc w:val="center"/>
              <w:rPr>
                <w:rFonts w:ascii="Angsana New" w:hAnsi="Angsana New" w:cs="Angsana New"/>
                <w:i/>
                <w:iCs/>
                <w:color w:val="0000FF"/>
                <w:sz w:val="30"/>
                <w:szCs w:val="30"/>
                <w:lang w:val="en-GB"/>
              </w:rPr>
            </w:pPr>
          </w:p>
        </w:tc>
        <w:tc>
          <w:tcPr>
            <w:tcW w:w="1307" w:type="dxa"/>
          </w:tcPr>
          <w:p w14:paraId="7CD10749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2710" w:type="dxa"/>
            <w:gridSpan w:val="3"/>
          </w:tcPr>
          <w:p w14:paraId="7A118250" w14:textId="77777777" w:rsidR="007F572C" w:rsidRPr="007F572C" w:rsidDel="000943D1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GB"/>
              </w:rPr>
            </w:pPr>
            <w:r w:rsidRPr="007F572C">
              <w:rPr>
                <w:rFonts w:ascii="Angsana New" w:hAnsi="Angsana New" w:cs="Angsana New" w:hint="cs"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  <w:tc>
          <w:tcPr>
            <w:tcW w:w="186" w:type="dxa"/>
          </w:tcPr>
          <w:p w14:paraId="0CC12E94" w14:textId="77777777" w:rsidR="007F572C" w:rsidRPr="007F572C" w:rsidDel="000943D1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GB"/>
              </w:rPr>
            </w:pPr>
          </w:p>
        </w:tc>
        <w:tc>
          <w:tcPr>
            <w:tcW w:w="2711" w:type="dxa"/>
            <w:gridSpan w:val="3"/>
            <w:hideMark/>
          </w:tcPr>
          <w:p w14:paraId="6A248C73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GB"/>
              </w:rPr>
            </w:pPr>
            <w:r w:rsidRPr="007F572C">
              <w:rPr>
                <w:rFonts w:ascii="Angsana New" w:hAnsi="Angsana New" w:cs="Angsana New" w:hint="cs"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7F572C" w:rsidRPr="007F572C" w14:paraId="2DCB7291" w14:textId="77777777" w:rsidTr="00A6331D">
        <w:trPr>
          <w:trHeight w:val="429"/>
          <w:tblHeader/>
        </w:trPr>
        <w:tc>
          <w:tcPr>
            <w:tcW w:w="2167" w:type="dxa"/>
          </w:tcPr>
          <w:p w14:paraId="35DE824D" w14:textId="77777777" w:rsidR="007F572C" w:rsidRPr="007F572C" w:rsidRDefault="007F572C" w:rsidP="007F572C">
            <w:pPr>
              <w:spacing w:line="240" w:lineRule="auto"/>
              <w:ind w:right="-25"/>
              <w:rPr>
                <w:rFonts w:ascii="Angsana New" w:hAnsi="Angsana New" w:cs="Angsana New"/>
                <w:i/>
                <w:iCs/>
                <w:color w:val="0000FF"/>
                <w:sz w:val="30"/>
                <w:szCs w:val="30"/>
                <w:lang w:bidi="ar-SA"/>
              </w:rPr>
            </w:pPr>
            <w:r w:rsidRPr="007F572C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7F572C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31 </w:t>
            </w:r>
            <w:r w:rsidRPr="007F572C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7F572C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  <w:t xml:space="preserve"> 2563</w:t>
            </w:r>
          </w:p>
        </w:tc>
        <w:tc>
          <w:tcPr>
            <w:tcW w:w="1307" w:type="dxa"/>
          </w:tcPr>
          <w:p w14:paraId="3439829D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/>
              </w:rPr>
            </w:pP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>อัตราการ</w:t>
            </w:r>
          </w:p>
        </w:tc>
        <w:tc>
          <w:tcPr>
            <w:tcW w:w="2710" w:type="dxa"/>
            <w:gridSpan w:val="3"/>
            <w:hideMark/>
          </w:tcPr>
          <w:p w14:paraId="1D54952F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cs/>
                <w:lang w:val="en-GB"/>
              </w:rPr>
            </w:pPr>
            <w:r w:rsidRPr="007F572C">
              <w:rPr>
                <w:rFonts w:ascii="Angsana New" w:hAnsi="Angsana New" w:cs="Angsana New"/>
                <w:b/>
                <w:sz w:val="30"/>
                <w:szCs w:val="30"/>
                <w:cs/>
                <w:lang w:val="en-GB"/>
              </w:rPr>
              <w:t>กำไร</w:t>
            </w: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 xml:space="preserve">/ </w:t>
            </w:r>
            <w:r w:rsidRPr="00C85791">
              <w:rPr>
                <w:rFonts w:ascii="Angsana New" w:hAnsi="Angsana New" w:cs="Angsana New"/>
                <w:bCs/>
                <w:sz w:val="30"/>
                <w:szCs w:val="30"/>
              </w:rPr>
              <w:t>(</w:t>
            </w:r>
            <w:r w:rsidRPr="007F572C">
              <w:rPr>
                <w:rFonts w:ascii="Angsana New" w:hAnsi="Angsana New" w:cs="Angsana New"/>
                <w:b/>
                <w:sz w:val="30"/>
                <w:szCs w:val="30"/>
                <w:cs/>
                <w:lang w:val="en-GB"/>
              </w:rPr>
              <w:t>ขาดทุน</w:t>
            </w:r>
            <w:r w:rsidRPr="00C85791">
              <w:rPr>
                <w:rFonts w:ascii="Angsana New" w:hAnsi="Angsana New" w:cs="Angsana New"/>
                <w:bCs/>
                <w:sz w:val="30"/>
                <w:szCs w:val="30"/>
                <w:lang w:val="en-GB"/>
              </w:rPr>
              <w:t>)</w:t>
            </w:r>
          </w:p>
        </w:tc>
        <w:tc>
          <w:tcPr>
            <w:tcW w:w="186" w:type="dxa"/>
          </w:tcPr>
          <w:p w14:paraId="50EBDEE0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rtl/>
                <w:cs/>
                <w:lang w:val="en-GB" w:bidi="ar-SA"/>
              </w:rPr>
            </w:pPr>
          </w:p>
        </w:tc>
        <w:tc>
          <w:tcPr>
            <w:tcW w:w="2711" w:type="dxa"/>
            <w:gridSpan w:val="3"/>
            <w:hideMark/>
          </w:tcPr>
          <w:p w14:paraId="03D21710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/>
              </w:rPr>
            </w:pPr>
            <w:r w:rsidRPr="007F572C">
              <w:rPr>
                <w:rFonts w:ascii="Angsana New" w:hAnsi="Angsana New" w:cs="Angsana New"/>
                <w:b/>
                <w:sz w:val="30"/>
                <w:szCs w:val="30"/>
                <w:cs/>
                <w:lang w:val="en-GB"/>
              </w:rPr>
              <w:t>กำไร</w:t>
            </w: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 xml:space="preserve">/ </w:t>
            </w:r>
            <w:r w:rsidRPr="00C85791">
              <w:rPr>
                <w:rFonts w:ascii="Angsana New" w:hAnsi="Angsana New" w:cs="Angsana New"/>
                <w:bCs/>
                <w:sz w:val="30"/>
                <w:szCs w:val="30"/>
              </w:rPr>
              <w:t>(</w:t>
            </w:r>
            <w:r w:rsidRPr="007F572C">
              <w:rPr>
                <w:rFonts w:ascii="Angsana New" w:hAnsi="Angsana New" w:cs="Angsana New"/>
                <w:b/>
                <w:sz w:val="30"/>
                <w:szCs w:val="30"/>
                <w:cs/>
                <w:lang w:val="en-GB"/>
              </w:rPr>
              <w:t>ขาดทุน</w:t>
            </w:r>
            <w:r w:rsidRPr="00C85791">
              <w:rPr>
                <w:rFonts w:ascii="Angsana New" w:hAnsi="Angsana New" w:cs="Angsana New"/>
                <w:bCs/>
                <w:sz w:val="30"/>
                <w:szCs w:val="30"/>
                <w:lang w:val="en-GB"/>
              </w:rPr>
              <w:t>)</w:t>
            </w:r>
          </w:p>
        </w:tc>
      </w:tr>
      <w:tr w:rsidR="00A6331D" w:rsidRPr="007F572C" w14:paraId="46EA95E5" w14:textId="77777777" w:rsidTr="00F15BCB">
        <w:trPr>
          <w:trHeight w:val="418"/>
          <w:tblHeader/>
        </w:trPr>
        <w:tc>
          <w:tcPr>
            <w:tcW w:w="2167" w:type="dxa"/>
          </w:tcPr>
          <w:p w14:paraId="70F6EF87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val="en-GB" w:bidi="ar-SA"/>
              </w:rPr>
            </w:pPr>
          </w:p>
        </w:tc>
        <w:tc>
          <w:tcPr>
            <w:tcW w:w="1307" w:type="dxa"/>
          </w:tcPr>
          <w:p w14:paraId="4C4FF97D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</w:rPr>
            </w:pP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>เปลี่ยนแปลง</w:t>
            </w:r>
          </w:p>
        </w:tc>
        <w:tc>
          <w:tcPr>
            <w:tcW w:w="1307" w:type="dxa"/>
            <w:hideMark/>
          </w:tcPr>
          <w:p w14:paraId="33231C88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/>
              </w:rPr>
            </w:pP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>การแข็งค่า</w:t>
            </w:r>
          </w:p>
        </w:tc>
        <w:tc>
          <w:tcPr>
            <w:tcW w:w="186" w:type="dxa"/>
          </w:tcPr>
          <w:p w14:paraId="650A6B5D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 w:bidi="ar-SA"/>
              </w:rPr>
            </w:pPr>
          </w:p>
        </w:tc>
        <w:tc>
          <w:tcPr>
            <w:tcW w:w="1217" w:type="dxa"/>
            <w:hideMark/>
          </w:tcPr>
          <w:p w14:paraId="5BC5C672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/>
              </w:rPr>
            </w:pP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>การอ่อนค่า</w:t>
            </w:r>
          </w:p>
        </w:tc>
        <w:tc>
          <w:tcPr>
            <w:tcW w:w="186" w:type="dxa"/>
          </w:tcPr>
          <w:p w14:paraId="4D5AE053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 w:bidi="ar-SA"/>
              </w:rPr>
            </w:pPr>
          </w:p>
        </w:tc>
        <w:tc>
          <w:tcPr>
            <w:tcW w:w="1214" w:type="dxa"/>
            <w:hideMark/>
          </w:tcPr>
          <w:p w14:paraId="325CB2FC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 w:bidi="ar-SA"/>
              </w:rPr>
            </w:pP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>การแข็งค่า</w:t>
            </w:r>
          </w:p>
        </w:tc>
        <w:tc>
          <w:tcPr>
            <w:tcW w:w="186" w:type="dxa"/>
          </w:tcPr>
          <w:p w14:paraId="294B376E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 w:bidi="ar-SA"/>
              </w:rPr>
            </w:pPr>
          </w:p>
        </w:tc>
        <w:tc>
          <w:tcPr>
            <w:tcW w:w="1311" w:type="dxa"/>
            <w:hideMark/>
          </w:tcPr>
          <w:p w14:paraId="459A2E2F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GB" w:bidi="ar-SA"/>
              </w:rPr>
            </w:pPr>
            <w:r w:rsidRPr="007F572C">
              <w:rPr>
                <w:rFonts w:ascii="Angsana New" w:hAnsi="Angsana New" w:cs="Angsana New" w:hint="cs"/>
                <w:b/>
                <w:sz w:val="30"/>
                <w:szCs w:val="30"/>
                <w:cs/>
                <w:lang w:val="en-GB"/>
              </w:rPr>
              <w:t>การอ่อนค่า</w:t>
            </w:r>
          </w:p>
        </w:tc>
      </w:tr>
      <w:tr w:rsidR="007F572C" w:rsidRPr="007F572C" w14:paraId="70589004" w14:textId="77777777" w:rsidTr="00A6331D">
        <w:trPr>
          <w:trHeight w:val="441"/>
          <w:tblHeader/>
        </w:trPr>
        <w:tc>
          <w:tcPr>
            <w:tcW w:w="2167" w:type="dxa"/>
          </w:tcPr>
          <w:p w14:paraId="30853D59" w14:textId="77777777" w:rsidR="007F572C" w:rsidRPr="007F572C" w:rsidRDefault="007F572C" w:rsidP="007F572C">
            <w:pPr>
              <w:spacing w:line="240" w:lineRule="auto"/>
              <w:ind w:right="-25"/>
              <w:jc w:val="center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307" w:type="dxa"/>
          </w:tcPr>
          <w:p w14:paraId="028F39EE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GB"/>
              </w:rPr>
            </w:pPr>
            <w:r w:rsidRPr="007F572C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</w:rPr>
              <w:t>(ร้อยละ)</w:t>
            </w:r>
          </w:p>
        </w:tc>
        <w:tc>
          <w:tcPr>
            <w:tcW w:w="5607" w:type="dxa"/>
            <w:gridSpan w:val="7"/>
            <w:hideMark/>
          </w:tcPr>
          <w:p w14:paraId="4BAE1496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ind w:right="-25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rtl/>
                <w:cs/>
                <w:lang w:val="en-GB" w:bidi="ar-SA"/>
              </w:rPr>
            </w:pPr>
            <w:r w:rsidRPr="007F572C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GB"/>
              </w:rPr>
              <w:t>(ล้านบาท)</w:t>
            </w:r>
          </w:p>
        </w:tc>
      </w:tr>
      <w:tr w:rsidR="00A6331D" w:rsidRPr="007F572C" w14:paraId="67405EDF" w14:textId="77777777" w:rsidTr="00F15BCB">
        <w:trPr>
          <w:trHeight w:val="407"/>
        </w:trPr>
        <w:tc>
          <w:tcPr>
            <w:tcW w:w="2167" w:type="dxa"/>
          </w:tcPr>
          <w:p w14:paraId="1099CBEA" w14:textId="2483154A" w:rsidR="007F572C" w:rsidRPr="007F572C" w:rsidRDefault="007F572C" w:rsidP="007F572C">
            <w:pPr>
              <w:spacing w:line="240" w:lineRule="auto"/>
              <w:ind w:left="98" w:right="-25" w:hanging="9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BF177D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BF177D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307" w:type="dxa"/>
          </w:tcPr>
          <w:p w14:paraId="77307731" w14:textId="17E81CEF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line="240" w:lineRule="auto"/>
              <w:ind w:right="-2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307" w:type="dxa"/>
            <w:vAlign w:val="bottom"/>
          </w:tcPr>
          <w:p w14:paraId="195992EE" w14:textId="4B757A51" w:rsidR="007F572C" w:rsidRPr="007F572C" w:rsidRDefault="00FB4BAD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  <w:tab w:val="decimal" w:pos="1001"/>
              </w:tabs>
              <w:spacing w:line="240" w:lineRule="auto"/>
              <w:ind w:right="6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45</w:t>
            </w:r>
          </w:p>
        </w:tc>
        <w:tc>
          <w:tcPr>
            <w:tcW w:w="186" w:type="dxa"/>
            <w:vAlign w:val="bottom"/>
          </w:tcPr>
          <w:p w14:paraId="1C667F51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54"/>
              </w:tabs>
              <w:spacing w:line="240" w:lineRule="auto"/>
              <w:ind w:right="-25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17" w:type="dxa"/>
            <w:vAlign w:val="bottom"/>
          </w:tcPr>
          <w:p w14:paraId="232F0B83" w14:textId="28837B53" w:rsidR="007F572C" w:rsidRPr="007F572C" w:rsidRDefault="00164AD1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line="240" w:lineRule="auto"/>
              <w:ind w:right="107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(</w:t>
            </w:r>
            <w:r w:rsidR="00FB4BAD"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45</w:t>
            </w:r>
            <w:r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)</w:t>
            </w:r>
          </w:p>
        </w:tc>
        <w:tc>
          <w:tcPr>
            <w:tcW w:w="186" w:type="dxa"/>
            <w:vAlign w:val="bottom"/>
          </w:tcPr>
          <w:p w14:paraId="5ED96632" w14:textId="77777777" w:rsidR="007F572C" w:rsidRPr="007F572C" w:rsidRDefault="007F572C" w:rsidP="007F57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54"/>
              </w:tabs>
              <w:spacing w:line="240" w:lineRule="auto"/>
              <w:ind w:right="-25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14" w:type="dxa"/>
            <w:vAlign w:val="bottom"/>
          </w:tcPr>
          <w:p w14:paraId="5532828D" w14:textId="59DB7E9A" w:rsidR="007F572C" w:rsidRPr="007F572C" w:rsidRDefault="00164AD1" w:rsidP="00FB4B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  <w:tab w:val="decimal" w:pos="885"/>
              </w:tabs>
              <w:spacing w:line="240" w:lineRule="auto"/>
              <w:ind w:right="124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(</w:t>
            </w:r>
            <w:r w:rsidR="00FB4BAD"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)</w:t>
            </w:r>
          </w:p>
        </w:tc>
        <w:tc>
          <w:tcPr>
            <w:tcW w:w="186" w:type="dxa"/>
            <w:vAlign w:val="bottom"/>
          </w:tcPr>
          <w:p w14:paraId="0DC734C4" w14:textId="77777777" w:rsidR="007F572C" w:rsidRPr="007F572C" w:rsidRDefault="007F572C" w:rsidP="00FB4B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54"/>
              </w:tabs>
              <w:spacing w:line="240" w:lineRule="auto"/>
              <w:ind w:right="124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11" w:type="dxa"/>
            <w:vAlign w:val="bottom"/>
          </w:tcPr>
          <w:p w14:paraId="2E3FF901" w14:textId="66ED4142" w:rsidR="007F572C" w:rsidRPr="007F572C" w:rsidRDefault="00FB4BAD" w:rsidP="00FB4B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line="240" w:lineRule="auto"/>
              <w:ind w:right="90"/>
              <w:jc w:val="right"/>
              <w:rPr>
                <w:rFonts w:ascii="Angsana New" w:hAnsi="Angsana New" w:cs="Angsana New"/>
                <w:sz w:val="30"/>
                <w:szCs w:val="30"/>
                <w:lang w:val="en-GB" w:bidi="ar-SA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GB" w:bidi="ar-SA"/>
              </w:rPr>
              <w:t>3</w:t>
            </w:r>
          </w:p>
        </w:tc>
      </w:tr>
    </w:tbl>
    <w:p w14:paraId="47994DD0" w14:textId="77777777" w:rsidR="00CB4861" w:rsidRPr="000831D8" w:rsidRDefault="00CB4861" w:rsidP="00CB48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9164006" w14:textId="1707EEE5" w:rsidR="002C0C35" w:rsidRPr="000B1660" w:rsidRDefault="00E1467F" w:rsidP="00FD68C1">
      <w:pPr>
        <w:pStyle w:val="Heading1"/>
        <w:keepLines/>
        <w:numPr>
          <w:ilvl w:val="0"/>
          <w:numId w:val="0"/>
        </w:numPr>
        <w:shd w:val="clear" w:color="auto" w:fill="auto"/>
        <w:ind w:left="1080" w:right="-45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0B1660">
        <w:rPr>
          <w:rFonts w:asciiTheme="majorBidi" w:hAnsiTheme="majorBidi" w:cstheme="majorBidi" w:hint="cs"/>
          <w:i/>
          <w:iCs/>
          <w:sz w:val="30"/>
          <w:szCs w:val="30"/>
          <w:u w:val="none"/>
          <w:cs/>
        </w:rPr>
        <w:t>(</w:t>
      </w:r>
      <w:r w:rsidR="00A11025" w:rsidRPr="000B1660">
        <w:rPr>
          <w:rFonts w:asciiTheme="majorBidi" w:hAnsiTheme="majorBidi" w:cstheme="majorBidi" w:hint="cs"/>
          <w:i/>
          <w:iCs/>
          <w:sz w:val="30"/>
          <w:szCs w:val="30"/>
          <w:u w:val="none"/>
          <w:cs/>
        </w:rPr>
        <w:t>ข</w:t>
      </w:r>
      <w:r w:rsidRPr="000B1660">
        <w:rPr>
          <w:rFonts w:asciiTheme="majorBidi" w:hAnsiTheme="majorBidi" w:cstheme="majorBidi"/>
          <w:i/>
          <w:iCs/>
          <w:sz w:val="30"/>
          <w:szCs w:val="30"/>
          <w:u w:val="none"/>
        </w:rPr>
        <w:t>.</w:t>
      </w:r>
      <w:r w:rsidR="004B0B8A" w:rsidRPr="004B0B8A">
        <w:rPr>
          <w:rFonts w:asciiTheme="majorBidi" w:hAnsiTheme="majorBidi" w:cstheme="majorBidi"/>
          <w:i/>
          <w:iCs/>
          <w:sz w:val="30"/>
          <w:szCs w:val="30"/>
          <w:u w:val="none"/>
        </w:rPr>
        <w:t>3</w:t>
      </w:r>
      <w:r w:rsidRPr="000B1660">
        <w:rPr>
          <w:rFonts w:asciiTheme="majorBidi" w:hAnsiTheme="majorBidi" w:cstheme="majorBidi"/>
          <w:i/>
          <w:iCs/>
          <w:sz w:val="30"/>
          <w:szCs w:val="30"/>
          <w:u w:val="none"/>
        </w:rPr>
        <w:t>.</w:t>
      </w:r>
      <w:r w:rsidR="00086D0E" w:rsidRPr="00086D0E">
        <w:rPr>
          <w:rFonts w:asciiTheme="majorBidi" w:hAnsiTheme="majorBidi" w:cstheme="majorBidi"/>
          <w:i/>
          <w:iCs/>
          <w:sz w:val="30"/>
          <w:szCs w:val="30"/>
          <w:u w:val="none"/>
        </w:rPr>
        <w:t>2</w:t>
      </w:r>
      <w:r w:rsidRPr="000B1660">
        <w:rPr>
          <w:rFonts w:asciiTheme="majorBidi" w:hAnsiTheme="majorBidi" w:cstheme="majorBidi" w:hint="cs"/>
          <w:i/>
          <w:iCs/>
          <w:sz w:val="30"/>
          <w:szCs w:val="30"/>
          <w:u w:val="none"/>
          <w:cs/>
        </w:rPr>
        <w:t xml:space="preserve">) </w:t>
      </w:r>
      <w:r w:rsidR="002C0C35" w:rsidRPr="000B1660">
        <w:rPr>
          <w:rFonts w:asciiTheme="majorBidi" w:hAnsiTheme="majorBidi" w:cstheme="majorBidi"/>
          <w:i/>
          <w:iCs/>
          <w:sz w:val="30"/>
          <w:szCs w:val="30"/>
          <w:u w:val="none"/>
          <w:cs/>
        </w:rPr>
        <w:t>ความเสี่ยงด้านอัตราดอกเบี้ย</w:t>
      </w:r>
    </w:p>
    <w:p w14:paraId="55A2E199" w14:textId="77777777" w:rsidR="002C0C35" w:rsidRPr="00CF1517" w:rsidRDefault="002C0C35" w:rsidP="008A7CAF">
      <w:pPr>
        <w:rPr>
          <w:rFonts w:asciiTheme="majorBidi" w:hAnsiTheme="majorBidi" w:cstheme="majorBidi"/>
          <w:sz w:val="30"/>
          <w:szCs w:val="30"/>
        </w:rPr>
      </w:pPr>
    </w:p>
    <w:p w14:paraId="64B585FE" w14:textId="29E96C16" w:rsidR="002C0C35" w:rsidRPr="00CF1517" w:rsidRDefault="002C0C35" w:rsidP="00FD68C1">
      <w:pPr>
        <w:pStyle w:val="ListParagraph"/>
        <w:tabs>
          <w:tab w:val="clear" w:pos="454"/>
          <w:tab w:val="clear" w:pos="907"/>
          <w:tab w:val="clear" w:pos="1644"/>
          <w:tab w:val="left" w:pos="540"/>
          <w:tab w:val="left" w:pos="630"/>
        </w:tabs>
        <w:spacing w:line="240" w:lineRule="auto"/>
        <w:ind w:left="171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  <w:shd w:val="clear" w:color="auto" w:fill="D9D9D9" w:themeFill="background1" w:themeFillShade="D9"/>
        </w:rPr>
      </w:pPr>
      <w:r w:rsidRPr="00CF1517">
        <w:rPr>
          <w:rFonts w:asciiTheme="majorBidi" w:hAnsiTheme="majorBidi" w:cstheme="majorBidi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ส่งผลกระทบต่อผลการดำเนินงานและกระแสเงินสดของ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</w:rPr>
        <w:t xml:space="preserve"> </w:t>
      </w:r>
      <w:r w:rsidRPr="00CF1517">
        <w:rPr>
          <w:rFonts w:asciiTheme="majorBidi" w:hAnsiTheme="majorBidi" w:cstheme="majorBidi"/>
          <w:sz w:val="30"/>
          <w:szCs w:val="30"/>
          <w:cs/>
        </w:rPr>
        <w:t>เนื่องจาก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ตราสารหนี้และ</w:t>
      </w:r>
      <w:r w:rsidRPr="00CF1517">
        <w:rPr>
          <w:rFonts w:asciiTheme="majorBidi" w:hAnsiTheme="majorBidi" w:cstheme="majorBidi"/>
          <w:sz w:val="30"/>
          <w:szCs w:val="30"/>
          <w:cs/>
        </w:rPr>
        <w:t>เงินกู้ยืม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ส่วนใหญ่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มีอัตราดอกเบี้ยคงที่ 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 มีฐานะเปิดต่อความเสี่ยงด้านอัตราดอกเบี้ยโดยหลักมาจาก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ตราสารหนี้</w:t>
      </w:r>
      <w:r w:rsidRPr="00CF1517">
        <w:rPr>
          <w:rFonts w:asciiTheme="majorBidi" w:eastAsia="Calibri" w:hAnsiTheme="majorBidi" w:cstheme="majorBidi" w:hint="cs"/>
          <w:sz w:val="30"/>
          <w:szCs w:val="30"/>
          <w:cs/>
          <w:lang w:val="en-GB"/>
        </w:rPr>
        <w:t>และเงิน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กู้ยืม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 (ดูหมายเหตุ</w:t>
      </w:r>
      <w:r w:rsidR="00DD45A9">
        <w:rPr>
          <w:rFonts w:asciiTheme="majorBidi" w:hAnsiTheme="majorBidi" w:cstheme="majorBidi" w:hint="cs"/>
          <w:sz w:val="30"/>
          <w:szCs w:val="30"/>
          <w:cs/>
        </w:rPr>
        <w:t>ประกอบงบการเงิน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ข้อ </w:t>
      </w:r>
      <w:r w:rsidR="00003C10">
        <w:rPr>
          <w:rFonts w:asciiTheme="majorBidi" w:hAnsiTheme="majorBidi" w:cstheme="majorBidi"/>
          <w:sz w:val="30"/>
          <w:szCs w:val="30"/>
        </w:rPr>
        <w:t>20</w:t>
      </w:r>
      <w:r w:rsidRPr="00CF1517">
        <w:rPr>
          <w:rFonts w:asciiTheme="majorBidi" w:hAnsiTheme="majorBidi" w:cstheme="majorBidi"/>
          <w:sz w:val="30"/>
          <w:szCs w:val="30"/>
          <w:cs/>
        </w:rPr>
        <w:t xml:space="preserve">) 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กลุ่มบริษัท</w:t>
      </w:r>
      <w:r w:rsidRPr="00CF1517">
        <w:rPr>
          <w:rFonts w:asciiTheme="majorBidi" w:hAnsiTheme="majorBidi" w:cstheme="majorBidi"/>
          <w:sz w:val="30"/>
          <w:szCs w:val="30"/>
          <w:cs/>
        </w:rPr>
        <w:t>ได้ลดความเสี่ยง</w:t>
      </w:r>
      <w:r w:rsidRPr="00CF1517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Pr="00CF1517">
        <w:rPr>
          <w:rFonts w:asciiTheme="majorBidi" w:hAnsiTheme="majorBidi" w:cstheme="majorBidi"/>
          <w:sz w:val="30"/>
          <w:szCs w:val="30"/>
          <w:cs/>
        </w:rPr>
        <w:t>ด้วยการทำให้มั่นใจว่า</w:t>
      </w:r>
      <w:r w:rsidRPr="00CF1517">
        <w:rPr>
          <w:rFonts w:asciiTheme="majorBidi" w:eastAsia="Calibri" w:hAnsiTheme="majorBidi" w:cstheme="majorBidi"/>
          <w:sz w:val="30"/>
          <w:szCs w:val="30"/>
          <w:cs/>
          <w:lang w:val="en-GB"/>
        </w:rPr>
        <w:t>ตราสารหนี้และ</w:t>
      </w:r>
      <w:r w:rsidRPr="00CF1517">
        <w:rPr>
          <w:rFonts w:asciiTheme="majorBidi" w:hAnsiTheme="majorBidi" w:cstheme="majorBidi"/>
          <w:sz w:val="30"/>
          <w:szCs w:val="30"/>
          <w:cs/>
        </w:rPr>
        <w:t>เงินกู้ยืมส่วนใหญ่มีอัตราดอกเบี้ยคงที่</w:t>
      </w:r>
      <w:r w:rsidRPr="00CF1517">
        <w:rPr>
          <w:rFonts w:asciiTheme="majorBidi" w:eastAsia="Calibri" w:hAnsiTheme="majorBidi" w:cstheme="majorBidi" w:hint="cs"/>
          <w:sz w:val="30"/>
          <w:szCs w:val="30"/>
          <w:cs/>
          <w:lang w:val="en-GB"/>
        </w:rPr>
        <w:t xml:space="preserve"> </w:t>
      </w:r>
    </w:p>
    <w:tbl>
      <w:tblPr>
        <w:tblW w:w="9270" w:type="dxa"/>
        <w:tblInd w:w="990" w:type="dxa"/>
        <w:tblLook w:val="01E0" w:firstRow="1" w:lastRow="1" w:firstColumn="1" w:lastColumn="1" w:noHBand="0" w:noVBand="0"/>
      </w:tblPr>
      <w:tblGrid>
        <w:gridCol w:w="3870"/>
        <w:gridCol w:w="1170"/>
        <w:gridCol w:w="270"/>
        <w:gridCol w:w="1170"/>
        <w:gridCol w:w="270"/>
        <w:gridCol w:w="1080"/>
        <w:gridCol w:w="270"/>
        <w:gridCol w:w="1170"/>
      </w:tblGrid>
      <w:tr w:rsidR="002C0C35" w:rsidRPr="00CF1517" w14:paraId="71F47A09" w14:textId="77777777" w:rsidTr="00E1467F">
        <w:trPr>
          <w:tblHeader/>
        </w:trPr>
        <w:tc>
          <w:tcPr>
            <w:tcW w:w="3870" w:type="dxa"/>
          </w:tcPr>
          <w:p w14:paraId="5F77F15F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ฐานะเปิดต่อความเสี่ยงด้านอัตราดอกเบี้ย </w:t>
            </w:r>
          </w:p>
        </w:tc>
        <w:tc>
          <w:tcPr>
            <w:tcW w:w="2610" w:type="dxa"/>
            <w:gridSpan w:val="3"/>
          </w:tcPr>
          <w:p w14:paraId="1773C5F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7E899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44725A06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0C35" w:rsidRPr="00CF1517" w14:paraId="200EC344" w14:textId="77777777" w:rsidTr="00E1467F">
        <w:trPr>
          <w:tblHeader/>
        </w:trPr>
        <w:tc>
          <w:tcPr>
            <w:tcW w:w="3870" w:type="dxa"/>
          </w:tcPr>
          <w:p w14:paraId="4AFA8DA6" w14:textId="7B0A1E0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B0B8A" w:rsidRPr="004B0B8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E967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1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CF15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5400" w:type="dxa"/>
            <w:gridSpan w:val="7"/>
          </w:tcPr>
          <w:p w14:paraId="0919062E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C0C35" w:rsidRPr="00CF1517" w14:paraId="3B2536DD" w14:textId="77777777" w:rsidTr="00E1467F">
        <w:trPr>
          <w:tblHeader/>
        </w:trPr>
        <w:tc>
          <w:tcPr>
            <w:tcW w:w="3870" w:type="dxa"/>
            <w:hideMark/>
          </w:tcPr>
          <w:p w14:paraId="7165D626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D576D3" w14:textId="77F5B438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1A3C62C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9A65C50" w14:textId="5027640B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1E3031B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39F12735" w14:textId="009BD3E4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="004B0B8A"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7379E64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8443AE" w14:textId="2A96F14A" w:rsidR="002C0C35" w:rsidRPr="00CF1517" w:rsidRDefault="00086D0E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56</w:t>
            </w: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2C0C35" w:rsidRPr="00CF1517" w14:paraId="63EAB359" w14:textId="77777777" w:rsidTr="00E1467F">
        <w:trPr>
          <w:tblHeader/>
        </w:trPr>
        <w:tc>
          <w:tcPr>
            <w:tcW w:w="3870" w:type="dxa"/>
          </w:tcPr>
          <w:p w14:paraId="1DB68F29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</w:rPr>
              <w:t>เครื่องมือทางการเงินที่มีอัตราดอกเบี้ยคงที่</w:t>
            </w:r>
          </w:p>
        </w:tc>
        <w:tc>
          <w:tcPr>
            <w:tcW w:w="1170" w:type="dxa"/>
          </w:tcPr>
          <w:p w14:paraId="7F9EC75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951942C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9AE075F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45D818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23E225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34B7E30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D8C8C30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C0C35" w:rsidRPr="00CF1517" w14:paraId="16BC3517" w14:textId="77777777" w:rsidTr="00E1467F">
        <w:trPr>
          <w:tblHeader/>
        </w:trPr>
        <w:tc>
          <w:tcPr>
            <w:tcW w:w="3870" w:type="dxa"/>
            <w:hideMark/>
          </w:tcPr>
          <w:p w14:paraId="3DEF5A17" w14:textId="77777777" w:rsidR="002C0C35" w:rsidRPr="00CF1517" w:rsidRDefault="002C0C35" w:rsidP="00D704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170" w:type="dxa"/>
          </w:tcPr>
          <w:p w14:paraId="225FE86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4631B78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921ADF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C1B1793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6642337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AA7D364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6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3657812" w14:textId="77777777" w:rsidR="002C0C35" w:rsidRPr="00CF1517" w:rsidRDefault="002C0C35" w:rsidP="00D704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6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952A8" w:rsidRPr="00CF1517" w14:paraId="5CB199A6" w14:textId="77777777" w:rsidTr="000B1EEB">
        <w:trPr>
          <w:tblHeader/>
        </w:trPr>
        <w:tc>
          <w:tcPr>
            <w:tcW w:w="3870" w:type="dxa"/>
          </w:tcPr>
          <w:p w14:paraId="4D4D7238" w14:textId="77777777" w:rsidR="00A952A8" w:rsidRPr="00CF1517" w:rsidRDefault="00A952A8" w:rsidP="00A952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เงินทดรองจ่ายให้แก่เกษตรกร</w:t>
            </w:r>
          </w:p>
        </w:tc>
        <w:tc>
          <w:tcPr>
            <w:tcW w:w="1170" w:type="dxa"/>
          </w:tcPr>
          <w:p w14:paraId="2F23B765" w14:textId="4BF466B4" w:rsidR="00A952A8" w:rsidRPr="00CF1517" w:rsidRDefault="004B0B8A" w:rsidP="004B27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E376CA">
              <w:rPr>
                <w:rFonts w:asciiTheme="majorBidi" w:hAnsiTheme="majorBidi" w:cstheme="majorBidi"/>
                <w:sz w:val="30"/>
                <w:szCs w:val="30"/>
              </w:rPr>
              <w:t>79</w:t>
            </w:r>
          </w:p>
        </w:tc>
        <w:tc>
          <w:tcPr>
            <w:tcW w:w="270" w:type="dxa"/>
          </w:tcPr>
          <w:p w14:paraId="083F6A7F" w14:textId="77777777" w:rsidR="00A952A8" w:rsidRPr="00CF1517" w:rsidRDefault="00A952A8" w:rsidP="00A952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3E54496" w14:textId="5F3A1104" w:rsidR="00A952A8" w:rsidRPr="00CF1517" w:rsidRDefault="004B0B8A" w:rsidP="004B27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B0B8A">
              <w:rPr>
                <w:rFonts w:asciiTheme="majorBidi" w:hAnsiTheme="majorBidi" w:cstheme="majorBidi"/>
                <w:sz w:val="30"/>
                <w:szCs w:val="30"/>
              </w:rPr>
              <w:t>44</w:t>
            </w:r>
            <w:r w:rsidR="00360B44" w:rsidRPr="00360B44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0D84D5AF" w14:textId="77777777" w:rsidR="00A952A8" w:rsidRPr="00CF1517" w:rsidRDefault="00A952A8" w:rsidP="00A952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C064DFA" w14:textId="24488B3C" w:rsidR="00A952A8" w:rsidRPr="00CF1517" w:rsidRDefault="00A952A8" w:rsidP="004B27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EA3A86" w14:textId="77777777" w:rsidR="00A952A8" w:rsidRPr="00CF1517" w:rsidRDefault="00A952A8" w:rsidP="00A952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6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CD40431" w14:textId="1B92FE58" w:rsidR="00A952A8" w:rsidRPr="00CF1517" w:rsidRDefault="00A952A8" w:rsidP="004B27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13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45742" w:rsidRPr="00CF1517" w14:paraId="48BA188D" w14:textId="77777777" w:rsidTr="00291FD8">
        <w:trPr>
          <w:tblHeader/>
        </w:trPr>
        <w:tc>
          <w:tcPr>
            <w:tcW w:w="3870" w:type="dxa"/>
          </w:tcPr>
          <w:p w14:paraId="1AEF1012" w14:textId="532E8F9D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เงินให้กู้ยืมระยะยาวแก่บริษัทย่อย</w:t>
            </w:r>
          </w:p>
        </w:tc>
        <w:tc>
          <w:tcPr>
            <w:tcW w:w="1170" w:type="dxa"/>
          </w:tcPr>
          <w:p w14:paraId="60483856" w14:textId="3C485A52" w:rsidR="00D45742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DA6251E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9EABC9F" w14:textId="3EBDBEED" w:rsidR="00D45742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D531FF7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8FE187A" w14:textId="10525A59" w:rsidR="00D45742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Cs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06FDE0AF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6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4A13D50" w14:textId="4260D06A" w:rsidR="00D45742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13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45742" w:rsidRPr="00CF1517" w14:paraId="5EE1C9C3" w14:textId="77777777" w:rsidTr="000B1EEB">
        <w:trPr>
          <w:tblHeader/>
        </w:trPr>
        <w:tc>
          <w:tcPr>
            <w:tcW w:w="3870" w:type="dxa"/>
            <w:hideMark/>
          </w:tcPr>
          <w:p w14:paraId="24606AF2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170" w:type="dxa"/>
          </w:tcPr>
          <w:p w14:paraId="21F38023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587775D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08FAEA8E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04ECCE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0FD5C8C" w14:textId="0262EE98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72D44C29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557AB0E9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45742" w:rsidRPr="00CF1517" w14:paraId="75F135FF" w14:textId="77777777" w:rsidTr="00E1467F">
        <w:trPr>
          <w:tblHeader/>
        </w:trPr>
        <w:tc>
          <w:tcPr>
            <w:tcW w:w="3870" w:type="dxa"/>
          </w:tcPr>
          <w:p w14:paraId="170625FE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170" w:type="dxa"/>
          </w:tcPr>
          <w:p w14:paraId="61EC472E" w14:textId="2AA1C4F0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569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0739B9C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E2578BA" w14:textId="4483DD21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</w:rPr>
              <w:t>1</w:t>
            </w:r>
            <w:r w:rsidRPr="004B0B8A">
              <w:rPr>
                <w:rFonts w:ascii="Angsana New" w:hAnsi="Angsana New" w:cs="Angsana New"/>
                <w:color w:val="000000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</w:rPr>
              <w:t>9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E95553A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1F39438" w14:textId="591FE1E9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569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88A15D1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473B4F0" w14:textId="1B579322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(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</w:rPr>
              <w:t>1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</w:rPr>
              <w:t>1</w:t>
            </w:r>
            <w:r w:rsidRPr="004B0B8A">
              <w:rPr>
                <w:rFonts w:ascii="Angsana New" w:hAnsi="Angsana New" w:cs="Angsana New"/>
                <w:color w:val="000000"/>
                <w:sz w:val="30"/>
                <w:szCs w:val="30"/>
              </w:rPr>
              <w:t>4</w:t>
            </w:r>
            <w:r w:rsidRPr="00360B44">
              <w:rPr>
                <w:rFonts w:ascii="Angsana New" w:hAnsi="Angsana New" w:cs="Angsana New"/>
                <w:color w:val="000000"/>
                <w:sz w:val="30"/>
                <w:szCs w:val="30"/>
              </w:rPr>
              <w:t>9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</w:p>
        </w:tc>
      </w:tr>
      <w:tr w:rsidR="00D45742" w:rsidRPr="00CF1517" w14:paraId="35277033" w14:textId="77777777" w:rsidTr="00E1467F">
        <w:trPr>
          <w:tblHeader/>
        </w:trPr>
        <w:tc>
          <w:tcPr>
            <w:tcW w:w="3870" w:type="dxa"/>
          </w:tcPr>
          <w:p w14:paraId="41B17D89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170" w:type="dxa"/>
          </w:tcPr>
          <w:p w14:paraId="5129BB06" w14:textId="4D464D3C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77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8F8AF3E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767C41B" w14:textId="62BB0D6B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71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2DAE679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2C87F4F" w14:textId="0E8E87F5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0C8BAE3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FB6715B" w14:textId="4F876A5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Pr="004B0B8A">
              <w:rPr>
                <w:rFonts w:asciiTheme="majorBidi" w:hAnsiTheme="majorBidi" w:cstheme="majorBidi"/>
                <w:sz w:val="30"/>
                <w:szCs w:val="30"/>
              </w:rPr>
              <w:t>44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D45742" w:rsidRPr="00CF1517" w14:paraId="20304E6B" w14:textId="77777777" w:rsidTr="00E1467F">
        <w:trPr>
          <w:tblHeader/>
        </w:trPr>
        <w:tc>
          <w:tcPr>
            <w:tcW w:w="3870" w:type="dxa"/>
          </w:tcPr>
          <w:p w14:paraId="45081A96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170" w:type="dxa"/>
          </w:tcPr>
          <w:p w14:paraId="62F0BFF6" w14:textId="1A90CDE8" w:rsidR="00D45742" w:rsidRPr="00E86D8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86D87">
              <w:rPr>
                <w:rFonts w:asciiTheme="majorBidi" w:hAnsiTheme="majorBidi" w:cstheme="majorBidi"/>
                <w:sz w:val="30"/>
                <w:szCs w:val="30"/>
              </w:rPr>
              <w:t>(1,214)</w:t>
            </w:r>
          </w:p>
        </w:tc>
        <w:tc>
          <w:tcPr>
            <w:tcW w:w="270" w:type="dxa"/>
          </w:tcPr>
          <w:p w14:paraId="4901278B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C56DDE8" w14:textId="7F78FCFC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(986)</w:t>
            </w:r>
          </w:p>
        </w:tc>
        <w:tc>
          <w:tcPr>
            <w:tcW w:w="270" w:type="dxa"/>
          </w:tcPr>
          <w:p w14:paraId="3B8BE207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006AEABB" w14:textId="72512203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(897)</w:t>
            </w:r>
          </w:p>
        </w:tc>
        <w:tc>
          <w:tcPr>
            <w:tcW w:w="270" w:type="dxa"/>
          </w:tcPr>
          <w:p w14:paraId="20BBC6A7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EC0A96B" w14:textId="3918A027" w:rsidR="00D45742" w:rsidRPr="000B494D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B494D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565</w:t>
            </w:r>
            <w:r w:rsidRPr="000B494D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D45742" w:rsidRPr="00CF1517" w14:paraId="44329825" w14:textId="77777777" w:rsidTr="00E1467F">
        <w:trPr>
          <w:tblHeader/>
        </w:trPr>
        <w:tc>
          <w:tcPr>
            <w:tcW w:w="3870" w:type="dxa"/>
          </w:tcPr>
          <w:p w14:paraId="783D2740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D17ADEC" w14:textId="2B3E0F50" w:rsidR="00D45742" w:rsidRPr="00E86D8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86D87">
              <w:rPr>
                <w:rFonts w:asciiTheme="majorBidi" w:hAnsiTheme="majorBidi" w:cstheme="majorBidi"/>
                <w:sz w:val="30"/>
                <w:szCs w:val="30"/>
              </w:rPr>
              <w:t>(1,576)</w:t>
            </w:r>
          </w:p>
        </w:tc>
        <w:tc>
          <w:tcPr>
            <w:tcW w:w="270" w:type="dxa"/>
          </w:tcPr>
          <w:p w14:paraId="70781152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93D67C8" w14:textId="3452897E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(872)</w:t>
            </w:r>
          </w:p>
        </w:tc>
        <w:tc>
          <w:tcPr>
            <w:tcW w:w="270" w:type="dxa"/>
          </w:tcPr>
          <w:p w14:paraId="53C33A33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39C8881" w14:textId="37546004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(388)</w:t>
            </w:r>
          </w:p>
        </w:tc>
        <w:tc>
          <w:tcPr>
            <w:tcW w:w="270" w:type="dxa"/>
          </w:tcPr>
          <w:p w14:paraId="272D6567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397DE29" w14:textId="64D32A8D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50</w:t>
            </w: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D45742" w:rsidRPr="00CF1517" w14:paraId="017E349C" w14:textId="77777777" w:rsidTr="00E1467F">
        <w:trPr>
          <w:tblHeader/>
        </w:trPr>
        <w:tc>
          <w:tcPr>
            <w:tcW w:w="3870" w:type="dxa"/>
          </w:tcPr>
          <w:p w14:paraId="6403A7B2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B4532D9" w14:textId="6E47905F" w:rsidR="00D45742" w:rsidRPr="00E86D8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E86D8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</w:t>
            </w:r>
            <w:r w:rsidR="00E376C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8BCB136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9E71A30" w14:textId="4812AE1A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(8,273)</w:t>
            </w:r>
          </w:p>
        </w:tc>
        <w:tc>
          <w:tcPr>
            <w:tcW w:w="270" w:type="dxa"/>
          </w:tcPr>
          <w:p w14:paraId="61E49EC5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AABC4A9" w14:textId="7E849554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Pr="00414C1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,696)</w:t>
            </w:r>
          </w:p>
        </w:tc>
        <w:tc>
          <w:tcPr>
            <w:tcW w:w="270" w:type="dxa"/>
          </w:tcPr>
          <w:p w14:paraId="4AA439BF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4830A0" w14:textId="1DED38B3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  <w:tr w:rsidR="00D45742" w:rsidRPr="00CF1517" w14:paraId="27542DC5" w14:textId="77777777" w:rsidTr="00E1467F">
        <w:trPr>
          <w:trHeight w:val="188"/>
          <w:tblHeader/>
        </w:trPr>
        <w:tc>
          <w:tcPr>
            <w:tcW w:w="3870" w:type="dxa"/>
          </w:tcPr>
          <w:p w14:paraId="61B4E6EA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2"/>
                <w:szCs w:val="2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740B7938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2"/>
                <w:szCs w:val="2"/>
                <w:cs/>
              </w:rPr>
            </w:pPr>
          </w:p>
        </w:tc>
        <w:tc>
          <w:tcPr>
            <w:tcW w:w="270" w:type="dxa"/>
          </w:tcPr>
          <w:p w14:paraId="77365951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2"/>
                <w:szCs w:val="2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B0D81EA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2"/>
                <w:szCs w:val="2"/>
              </w:rPr>
            </w:pPr>
          </w:p>
        </w:tc>
        <w:tc>
          <w:tcPr>
            <w:tcW w:w="270" w:type="dxa"/>
          </w:tcPr>
          <w:p w14:paraId="503DFA33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2"/>
                <w:szCs w:val="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center"/>
          </w:tcPr>
          <w:p w14:paraId="74B44AAB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2"/>
                <w:szCs w:val="2"/>
              </w:rPr>
            </w:pPr>
          </w:p>
        </w:tc>
        <w:tc>
          <w:tcPr>
            <w:tcW w:w="270" w:type="dxa"/>
          </w:tcPr>
          <w:p w14:paraId="43A181A6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2"/>
                <w:szCs w:val="2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5F79D24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2"/>
                <w:szCs w:val="2"/>
              </w:rPr>
            </w:pPr>
          </w:p>
        </w:tc>
      </w:tr>
      <w:tr w:rsidR="00D45742" w:rsidRPr="00CF1517" w14:paraId="64AC3880" w14:textId="77777777" w:rsidTr="00E1467F">
        <w:trPr>
          <w:tblHeader/>
        </w:trPr>
        <w:tc>
          <w:tcPr>
            <w:tcW w:w="3870" w:type="dxa"/>
            <w:hideMark/>
          </w:tcPr>
          <w:p w14:paraId="636CA12D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170" w:type="dxa"/>
          </w:tcPr>
          <w:p w14:paraId="5970278B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EA9E46D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6ACF6C7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483E738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34A084A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A2CDA85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5C7FFC7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45742" w:rsidRPr="00CF1517" w14:paraId="29E807B5" w14:textId="77777777" w:rsidTr="00E1467F">
        <w:trPr>
          <w:tblHeader/>
        </w:trPr>
        <w:tc>
          <w:tcPr>
            <w:tcW w:w="3870" w:type="dxa"/>
            <w:hideMark/>
          </w:tcPr>
          <w:p w14:paraId="3E008415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170" w:type="dxa"/>
          </w:tcPr>
          <w:p w14:paraId="34D7DD97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85CBA07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8598604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7741BD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321B3ED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3F002A6B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6821DF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45742" w:rsidRPr="00CF1517" w14:paraId="1B3A1B35" w14:textId="77777777" w:rsidTr="00E1467F">
        <w:trPr>
          <w:tblHeader/>
        </w:trPr>
        <w:tc>
          <w:tcPr>
            <w:tcW w:w="3870" w:type="dxa"/>
          </w:tcPr>
          <w:p w14:paraId="457C7E39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เงินให้กู้ยืมระยะสั้นแก่บริษัทย่อย</w:t>
            </w:r>
          </w:p>
        </w:tc>
        <w:tc>
          <w:tcPr>
            <w:tcW w:w="1170" w:type="dxa"/>
          </w:tcPr>
          <w:p w14:paraId="540337E2" w14:textId="29C031CC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83B784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A23F155" w14:textId="13E205D0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EE346D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05E1EAD" w14:textId="23FF45F0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44"/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Cs/>
                <w:sz w:val="30"/>
                <w:szCs w:val="30"/>
              </w:rPr>
              <w:t>3,632</w:t>
            </w:r>
          </w:p>
        </w:tc>
        <w:tc>
          <w:tcPr>
            <w:tcW w:w="270" w:type="dxa"/>
          </w:tcPr>
          <w:p w14:paraId="45CBADF6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1DD8B69" w14:textId="568AF73F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86D0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sz w:val="30"/>
                <w:szCs w:val="30"/>
              </w:rPr>
              <w:t>870</w:t>
            </w:r>
          </w:p>
        </w:tc>
      </w:tr>
      <w:tr w:rsidR="00D45742" w:rsidRPr="00CF1517" w14:paraId="019B6D3E" w14:textId="77777777" w:rsidTr="00E1467F">
        <w:trPr>
          <w:tblHeader/>
        </w:trPr>
        <w:tc>
          <w:tcPr>
            <w:tcW w:w="3870" w:type="dxa"/>
          </w:tcPr>
          <w:p w14:paraId="1F326E7D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170" w:type="dxa"/>
          </w:tcPr>
          <w:p w14:paraId="6CC567A8" w14:textId="43BEA115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6C268559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CD6A823" w14:textId="1601D20B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17</w:t>
            </w:r>
          </w:p>
        </w:tc>
        <w:tc>
          <w:tcPr>
            <w:tcW w:w="270" w:type="dxa"/>
          </w:tcPr>
          <w:p w14:paraId="71FD037B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27B6B70" w14:textId="31BE2EFA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44"/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D574F1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EF3FF71" w14:textId="4B74766C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45742" w:rsidRPr="00CF1517" w14:paraId="2477B9DA" w14:textId="77777777" w:rsidTr="00E1467F">
        <w:trPr>
          <w:tblHeader/>
        </w:trPr>
        <w:tc>
          <w:tcPr>
            <w:tcW w:w="3870" w:type="dxa"/>
            <w:hideMark/>
          </w:tcPr>
          <w:p w14:paraId="246CFC97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170" w:type="dxa"/>
          </w:tcPr>
          <w:p w14:paraId="0422F64A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C4F28A8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13D7A294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284D0AC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C462635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44"/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3A34A349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1068EDCE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45742" w:rsidRPr="00CF1517" w14:paraId="65E92635" w14:textId="77777777" w:rsidTr="00B16B3B">
        <w:trPr>
          <w:tblHeader/>
        </w:trPr>
        <w:tc>
          <w:tcPr>
            <w:tcW w:w="3870" w:type="dxa"/>
          </w:tcPr>
          <w:p w14:paraId="202194A6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เงินกู้ยืมระยะสั้นจากบริษัทย่อย</w:t>
            </w:r>
          </w:p>
        </w:tc>
        <w:tc>
          <w:tcPr>
            <w:tcW w:w="1170" w:type="dxa"/>
          </w:tcPr>
          <w:p w14:paraId="43505D7A" w14:textId="2FDFED06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1EDB7F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23D79099" w14:textId="6EFD2E14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FD301FE" w14:textId="77777777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D0040E4" w14:textId="27CEADD9" w:rsidR="00D45742" w:rsidRPr="00414C11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-15"/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Cs/>
                <w:sz w:val="30"/>
                <w:szCs w:val="30"/>
              </w:rPr>
              <w:t>(226)</w:t>
            </w:r>
          </w:p>
        </w:tc>
        <w:tc>
          <w:tcPr>
            <w:tcW w:w="270" w:type="dxa"/>
          </w:tcPr>
          <w:p w14:paraId="0DC65FF2" w14:textId="77777777" w:rsidR="00D45742" w:rsidRPr="00FB0169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0E5B76CC" w14:textId="6E2ED495" w:rsidR="00D45742" w:rsidRPr="00FB0169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-</w:t>
            </w:r>
          </w:p>
        </w:tc>
      </w:tr>
      <w:tr w:rsidR="001A31E2" w:rsidRPr="00CF1517" w14:paraId="29634A36" w14:textId="77777777" w:rsidTr="00B16B3B">
        <w:trPr>
          <w:tblHeader/>
        </w:trPr>
        <w:tc>
          <w:tcPr>
            <w:tcW w:w="3870" w:type="dxa"/>
          </w:tcPr>
          <w:p w14:paraId="3CFDA923" w14:textId="2DCE55D3" w:rsidR="001A31E2" w:rsidRPr="00CF1517" w:rsidRDefault="001A31E2" w:rsidP="001A31E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F15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</w:t>
            </w:r>
            <w:r w:rsidRPr="00CF1517">
              <w:rPr>
                <w:rFonts w:asciiTheme="majorBidi" w:hAnsiTheme="majorBidi" w:cs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A4E8053" w14:textId="4663DBCA" w:rsidR="001A31E2" w:rsidRPr="00CF1517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86D87">
              <w:rPr>
                <w:rFonts w:asciiTheme="majorBidi" w:hAnsiTheme="majorBidi" w:cstheme="majorBidi"/>
                <w:sz w:val="30"/>
                <w:szCs w:val="30"/>
              </w:rPr>
              <w:t>(907)</w:t>
            </w:r>
          </w:p>
        </w:tc>
        <w:tc>
          <w:tcPr>
            <w:tcW w:w="270" w:type="dxa"/>
          </w:tcPr>
          <w:p w14:paraId="609DDD79" w14:textId="77777777" w:rsidR="001A31E2" w:rsidRPr="00CF1517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3464553" w14:textId="40560A90" w:rsidR="001A31E2" w:rsidRPr="00CF1517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sz w:val="30"/>
                <w:szCs w:val="30"/>
              </w:rPr>
              <w:t>(1,147)</w:t>
            </w:r>
          </w:p>
        </w:tc>
        <w:tc>
          <w:tcPr>
            <w:tcW w:w="270" w:type="dxa"/>
          </w:tcPr>
          <w:p w14:paraId="59DE36E0" w14:textId="77777777" w:rsidR="001A31E2" w:rsidRPr="00CF1517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3CEC1248" w14:textId="124B74AB" w:rsidR="001A31E2" w:rsidRPr="00FB0169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44"/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414C11">
              <w:rPr>
                <w:rFonts w:asciiTheme="majorBidi" w:hAnsiTheme="majorBidi" w:cstheme="majorBidi"/>
                <w:bCs/>
                <w:sz w:val="30"/>
                <w:szCs w:val="30"/>
              </w:rPr>
              <w:t>(1)</w:t>
            </w:r>
          </w:p>
        </w:tc>
        <w:tc>
          <w:tcPr>
            <w:tcW w:w="270" w:type="dxa"/>
          </w:tcPr>
          <w:p w14:paraId="47862501" w14:textId="77777777" w:rsidR="001A31E2" w:rsidRPr="00FB0169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04670D5" w14:textId="4A3D8C79" w:rsidR="001A31E2" w:rsidRPr="00FB0169" w:rsidRDefault="001A31E2" w:rsidP="001A31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B494D">
              <w:rPr>
                <w:rFonts w:asciiTheme="majorBidi" w:hAnsiTheme="majorBidi" w:cstheme="majorBidi"/>
                <w:bCs/>
                <w:sz w:val="30"/>
                <w:szCs w:val="30"/>
              </w:rPr>
              <w:t>(</w:t>
            </w:r>
            <w:r w:rsidRPr="004B0B8A">
              <w:rPr>
                <w:rFonts w:asciiTheme="majorBidi" w:hAnsiTheme="majorBidi" w:cstheme="majorBidi"/>
                <w:bCs/>
                <w:sz w:val="30"/>
                <w:szCs w:val="30"/>
              </w:rPr>
              <w:t>3</w:t>
            </w:r>
            <w:r w:rsidRPr="00360B44">
              <w:rPr>
                <w:rFonts w:asciiTheme="majorBidi" w:hAnsiTheme="majorBidi" w:cstheme="majorBidi"/>
                <w:bCs/>
                <w:sz w:val="30"/>
                <w:szCs w:val="30"/>
              </w:rPr>
              <w:t>50</w:t>
            </w:r>
            <w:r w:rsidRPr="000B494D">
              <w:rPr>
                <w:rFonts w:asciiTheme="majorBidi" w:hAnsiTheme="majorBidi" w:cstheme="majorBidi"/>
                <w:bCs/>
                <w:sz w:val="30"/>
                <w:szCs w:val="30"/>
              </w:rPr>
              <w:t>)</w:t>
            </w:r>
          </w:p>
        </w:tc>
      </w:tr>
      <w:tr w:rsidR="00D45742" w:rsidRPr="00CF1517" w14:paraId="35365E6B" w14:textId="77777777" w:rsidTr="00E1467F">
        <w:trPr>
          <w:tblHeader/>
        </w:trPr>
        <w:tc>
          <w:tcPr>
            <w:tcW w:w="3870" w:type="dxa"/>
          </w:tcPr>
          <w:p w14:paraId="2D1F7094" w14:textId="77777777" w:rsidR="00D45742" w:rsidRPr="00CF1517" w:rsidRDefault="00D45742" w:rsidP="00D457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spacing w:after="0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A2E9823" w14:textId="486F660C" w:rsidR="00D45742" w:rsidRPr="000B1EEB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  <w:tab w:val="center" w:pos="4536"/>
                <w:tab w:val="right" w:pos="9072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B1EE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Pr="000B1EE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88F3D4C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A2F6A80" w14:textId="16CA2B66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8155477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5563A43" w14:textId="2505463F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</w:t>
            </w:r>
            <w:r w:rsidRPr="004B0B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1805FECC" w14:textId="77777777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90CA583" w14:textId="584B5589" w:rsidR="00D45742" w:rsidRPr="00CF1517" w:rsidRDefault="00D45742" w:rsidP="00D457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536"/>
                <w:tab w:val="right" w:pos="9072"/>
              </w:tabs>
              <w:ind w:right="7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Pr="00086D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</w:p>
        </w:tc>
      </w:tr>
    </w:tbl>
    <w:p w14:paraId="1502310B" w14:textId="77777777" w:rsidR="001C39CD" w:rsidRDefault="001C39CD" w:rsidP="001C39CD">
      <w:pPr>
        <w:pStyle w:val="Heading1"/>
        <w:keepLines/>
        <w:numPr>
          <w:ilvl w:val="0"/>
          <w:numId w:val="0"/>
        </w:numPr>
        <w:shd w:val="clear" w:color="auto" w:fill="auto"/>
        <w:ind w:right="-45"/>
        <w:jc w:val="thaiDistribute"/>
        <w:rPr>
          <w:rFonts w:ascii="Angsana New" w:hAnsi="Angsana New" w:cs="Angsana New"/>
          <w:sz w:val="30"/>
          <w:szCs w:val="30"/>
          <w:cs/>
          <w:lang w:val="th-TH"/>
        </w:rPr>
      </w:pPr>
    </w:p>
    <w:p w14:paraId="698208AE" w14:textId="77777777" w:rsidR="001C39CD" w:rsidRPr="00835007" w:rsidRDefault="001C39CD" w:rsidP="001C39CD">
      <w:pPr>
        <w:pStyle w:val="block"/>
        <w:tabs>
          <w:tab w:val="left" w:pos="1080"/>
        </w:tabs>
        <w:spacing w:after="0" w:line="240" w:lineRule="auto"/>
        <w:ind w:left="1170"/>
        <w:jc w:val="both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835007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การ</w:t>
      </w:r>
      <w:r w:rsidRPr="00835007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วิเคราะห์ความอ่อนไหวในมูลค่ายุติธรรมของเครื่องมือที่มีอัตราดอกเบี้ยคงที่</w:t>
      </w:r>
    </w:p>
    <w:p w14:paraId="3C93EC81" w14:textId="77777777" w:rsidR="001C39CD" w:rsidRPr="00835007" w:rsidRDefault="001C39CD" w:rsidP="001C39CD">
      <w:pPr>
        <w:pStyle w:val="block"/>
        <w:tabs>
          <w:tab w:val="left" w:pos="1080"/>
        </w:tabs>
        <w:spacing w:after="0" w:line="240" w:lineRule="auto"/>
        <w:ind w:left="1170"/>
        <w:jc w:val="both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</w:p>
    <w:p w14:paraId="11E4DCEB" w14:textId="273A023F" w:rsidR="001C39CD" w:rsidRPr="000B7260" w:rsidRDefault="00835007" w:rsidP="001C39CD">
      <w:pPr>
        <w:pStyle w:val="block"/>
        <w:spacing w:after="0" w:line="240" w:lineRule="atLeast"/>
        <w:ind w:left="117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กลุ่มบริษัท</w:t>
      </w:r>
      <w:r w:rsidR="001C39CD" w:rsidRPr="00835007">
        <w:rPr>
          <w:rFonts w:asciiTheme="majorBidi" w:hAnsiTheme="majorBidi" w:cstheme="majorBidi"/>
          <w:sz w:val="30"/>
          <w:szCs w:val="30"/>
          <w:cs/>
          <w:lang w:val="en-US" w:bidi="th-TH"/>
        </w:rPr>
        <w:t>ไม่บันทึกสินทรัพย์ทางการเงินหรือหนี้สินทางการเงินซึ่งมีอัตราดอกเบี้ยคงที่ด้วยมูลค่ายุติธรรมผ่านกำไรหรือขาดทุน</w:t>
      </w:r>
      <w:r w:rsidR="001C39CD" w:rsidRPr="00835007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835007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และกลุ่มบริษัทไม่มีการกำหนดอนุพันธ์ (สัญญาแลกเปลี่ยนอัตราดอกเบี้ย) เป็นเครื่องมือที่ใช้ในการป้องกันความเสี่ยงตามการป้องกันความเสี่ยงในมูลค่ายุติธรรม </w:t>
      </w:r>
      <w:r w:rsidR="001C39CD" w:rsidRPr="00835007">
        <w:rPr>
          <w:rFonts w:asciiTheme="majorBidi" w:hAnsiTheme="majorBidi" w:cstheme="majorBidi"/>
          <w:sz w:val="30"/>
          <w:szCs w:val="30"/>
          <w:cs/>
          <w:lang w:val="en-US" w:bidi="th-TH"/>
        </w:rPr>
        <w:t>ดังนั้น การเปลี่ยนแปลงในอัตราดอกเบี้ย ณ วันที่รายงานไม่ส่งผลต่อกำไรหรือขาดทุน</w:t>
      </w:r>
    </w:p>
    <w:p w14:paraId="7B998F90" w14:textId="77777777" w:rsidR="000B7260" w:rsidRDefault="000B7260" w:rsidP="000B7260">
      <w:pPr>
        <w:pStyle w:val="block"/>
        <w:spacing w:after="0" w:line="240" w:lineRule="atLeast"/>
        <w:ind w:left="117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7FE7D529" w14:textId="77777777" w:rsidR="001A31E2" w:rsidRDefault="001A31E2" w:rsidP="000B7260">
      <w:pPr>
        <w:pStyle w:val="block"/>
        <w:spacing w:after="0" w:line="240" w:lineRule="atLeast"/>
        <w:ind w:left="1170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</w:p>
    <w:p w14:paraId="467A1978" w14:textId="77777777" w:rsidR="001A31E2" w:rsidRDefault="001A31E2" w:rsidP="000B7260">
      <w:pPr>
        <w:pStyle w:val="block"/>
        <w:spacing w:after="0" w:line="240" w:lineRule="atLeast"/>
        <w:ind w:left="1170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</w:p>
    <w:p w14:paraId="238B8BC2" w14:textId="7BE976A9" w:rsidR="001C39CD" w:rsidRPr="00C84D4E" w:rsidRDefault="001C39CD" w:rsidP="000B7260">
      <w:pPr>
        <w:pStyle w:val="block"/>
        <w:spacing w:after="0" w:line="240" w:lineRule="atLeast"/>
        <w:ind w:left="1170"/>
        <w:jc w:val="thaiDistribute"/>
        <w:rPr>
          <w:rFonts w:cstheme="minorBidi"/>
          <w:b/>
          <w:bCs/>
          <w:color w:val="0000FF"/>
          <w:sz w:val="30"/>
          <w:szCs w:val="30"/>
        </w:rPr>
      </w:pPr>
      <w:r w:rsidRPr="00C84D4E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การวิเคราะห์ความอ่อนไหวในกระแสเงินสด</w:t>
      </w:r>
      <w:r w:rsidRPr="00C84D4E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ของเครื่องมือที่มีอัตราดอกเบี้ยผันแปร</w:t>
      </w:r>
    </w:p>
    <w:p w14:paraId="3B7D56DC" w14:textId="77777777" w:rsidR="001C39CD" w:rsidRPr="00C84D4E" w:rsidRDefault="001C39CD" w:rsidP="001C3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260"/>
        <w:jc w:val="thaiDistribute"/>
        <w:rPr>
          <w:rFonts w:asciiTheme="majorBidi" w:hAnsiTheme="majorBidi" w:cstheme="majorBidi"/>
          <w:sz w:val="30"/>
          <w:szCs w:val="30"/>
        </w:rPr>
      </w:pPr>
      <w:r w:rsidRPr="00C84D4E">
        <w:rPr>
          <w:rFonts w:asciiTheme="majorBidi" w:hAnsiTheme="majorBidi" w:cstheme="majorBidi"/>
          <w:sz w:val="30"/>
          <w:szCs w:val="30"/>
        </w:rPr>
        <w:t xml:space="preserve"> </w:t>
      </w:r>
    </w:p>
    <w:p w14:paraId="527A1767" w14:textId="484C6D1A" w:rsidR="001C39CD" w:rsidRPr="00C84D4E" w:rsidRDefault="001C39CD" w:rsidP="001C39CD">
      <w:pPr>
        <w:pStyle w:val="block"/>
        <w:tabs>
          <w:tab w:val="left" w:pos="1080"/>
        </w:tabs>
        <w:spacing w:after="0" w:line="240" w:lineRule="atLeast"/>
        <w:ind w:left="117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 w:rsidRPr="00C84D4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การเปลี่ยนแปลงของอัตราดอกเบี้ยที่ </w:t>
      </w:r>
      <w:r w:rsidR="00360B44" w:rsidRPr="00C84D4E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Pr="00C84D4E">
        <w:rPr>
          <w:rFonts w:asciiTheme="majorBidi" w:hAnsiTheme="majorBidi" w:cstheme="majorBidi"/>
          <w:sz w:val="30"/>
          <w:szCs w:val="30"/>
          <w:lang w:val="en-US" w:bidi="th-TH"/>
        </w:rPr>
        <w:t>%</w:t>
      </w:r>
      <w:r w:rsidRPr="00C84D4E">
        <w:rPr>
          <w:rFonts w:asciiTheme="majorBidi" w:hAnsiTheme="majorBidi" w:cstheme="majorBidi" w:hint="cs"/>
          <w:sz w:val="30"/>
          <w:szCs w:val="30"/>
          <w:lang w:val="en-US" w:bidi="th-TH"/>
        </w:rPr>
        <w:t xml:space="preserve"> </w:t>
      </w:r>
      <w:r w:rsidRPr="00C84D4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ซึ่งเป็นไปได้อย่างสมเหตุสมผล</w:t>
      </w:r>
      <w:r w:rsidRPr="00C84D4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ณ วันที่รายงาน </w:t>
      </w:r>
      <w:r w:rsidRPr="00C84D4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ทำให้เกิดการ</w:t>
      </w:r>
      <w:r w:rsidRPr="00835007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เพิ่มขึ้นหรือลดลง</w:t>
      </w:r>
      <w:r w:rsidRPr="00835007">
        <w:rPr>
          <w:rFonts w:asciiTheme="majorBidi" w:hAnsiTheme="majorBidi" w:cstheme="majorBidi" w:hint="cs"/>
          <w:spacing w:val="4"/>
          <w:sz w:val="30"/>
          <w:szCs w:val="30"/>
          <w:cs/>
          <w:lang w:val="en-US" w:bidi="th-TH"/>
        </w:rPr>
        <w:t>ในส่วนของผู้ถือหุ้นและกำไรหรือขาดทุนด้วยจำนวนเงินที่แสดงในตารางดังต่อไปนี้ การ</w:t>
      </w:r>
      <w:r w:rsidRPr="00C84D4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วิเคราะห์ตั้งอยู่บนข้อสมมติที่ว่าตัวแปรอื่นโดยเฉพาะอัตราแลกเปลี่ยนเงินตราต่างประเทศมีค่าคงที่</w:t>
      </w:r>
    </w:p>
    <w:p w14:paraId="30E0B052" w14:textId="77777777" w:rsidR="001C39CD" w:rsidRPr="00C84D4E" w:rsidRDefault="001C39CD" w:rsidP="001C3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</w:pPr>
    </w:p>
    <w:tbl>
      <w:tblPr>
        <w:tblW w:w="9386" w:type="dxa"/>
        <w:tblInd w:w="9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510"/>
        <w:gridCol w:w="1260"/>
        <w:gridCol w:w="180"/>
        <w:gridCol w:w="1440"/>
        <w:gridCol w:w="23"/>
        <w:gridCol w:w="157"/>
        <w:gridCol w:w="41"/>
        <w:gridCol w:w="1288"/>
        <w:gridCol w:w="198"/>
        <w:gridCol w:w="1289"/>
      </w:tblGrid>
      <w:tr w:rsidR="00C86741" w:rsidRPr="00C84D4E" w14:paraId="58487189" w14:textId="77777777" w:rsidTr="00C86741">
        <w:trPr>
          <w:trHeight w:val="392"/>
        </w:trPr>
        <w:tc>
          <w:tcPr>
            <w:tcW w:w="3510" w:type="dxa"/>
          </w:tcPr>
          <w:p w14:paraId="36D914D4" w14:textId="77777777" w:rsidR="00C86741" w:rsidRPr="00C84D4E" w:rsidRDefault="00C86741" w:rsidP="00237BCA">
            <w:pPr>
              <w:pStyle w:val="NoSpacing"/>
              <w:ind w:left="-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hideMark/>
          </w:tcPr>
          <w:p w14:paraId="315B1056" w14:textId="77777777" w:rsidR="00C86741" w:rsidRPr="00C84D4E" w:rsidRDefault="00C86741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80" w:type="dxa"/>
            <w:gridSpan w:val="2"/>
          </w:tcPr>
          <w:p w14:paraId="0D8E87B1" w14:textId="77777777" w:rsidR="00C86741" w:rsidRPr="00C84D4E" w:rsidRDefault="00C86741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816" w:type="dxa"/>
            <w:gridSpan w:val="4"/>
          </w:tcPr>
          <w:p w14:paraId="4100D717" w14:textId="40A533CE" w:rsidR="00C86741" w:rsidRPr="00C84D4E" w:rsidRDefault="00C86741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C39CD" w:rsidRPr="00C84D4E" w14:paraId="0F8EB147" w14:textId="77777777" w:rsidTr="000B7260">
        <w:trPr>
          <w:trHeight w:val="392"/>
        </w:trPr>
        <w:tc>
          <w:tcPr>
            <w:tcW w:w="3510" w:type="dxa"/>
          </w:tcPr>
          <w:p w14:paraId="6E3868FD" w14:textId="77777777" w:rsidR="001C39CD" w:rsidRPr="00C84D4E" w:rsidRDefault="001C39CD" w:rsidP="00237BCA">
            <w:pPr>
              <w:pStyle w:val="NoSpacing"/>
              <w:ind w:left="-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03" w:type="dxa"/>
            <w:gridSpan w:val="4"/>
            <w:hideMark/>
          </w:tcPr>
          <w:p w14:paraId="0520920C" w14:textId="08E52F3E" w:rsidR="001C39CD" w:rsidRPr="00C84D4E" w:rsidRDefault="00C86741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7F572C">
              <w:rPr>
                <w:rFonts w:ascii="Angsana New" w:hAnsi="Angsana New"/>
                <w:b/>
                <w:sz w:val="30"/>
                <w:szCs w:val="30"/>
                <w:cs/>
                <w:lang w:val="en-GB"/>
              </w:rPr>
              <w:t>กำไร</w:t>
            </w:r>
            <w:r w:rsidRPr="007F572C">
              <w:rPr>
                <w:rFonts w:ascii="Angsana New" w:hAnsi="Angsana New" w:hint="cs"/>
                <w:b/>
                <w:sz w:val="30"/>
                <w:szCs w:val="30"/>
                <w:cs/>
                <w:lang w:val="en-GB"/>
              </w:rPr>
              <w:t xml:space="preserve">/ </w:t>
            </w:r>
            <w:r w:rsidRPr="00C85791">
              <w:rPr>
                <w:rFonts w:ascii="Angsana New" w:hAnsi="Angsana New"/>
                <w:bCs/>
                <w:sz w:val="30"/>
                <w:szCs w:val="30"/>
              </w:rPr>
              <w:t>(</w:t>
            </w:r>
            <w:r w:rsidRPr="007F572C">
              <w:rPr>
                <w:rFonts w:ascii="Angsana New" w:hAnsi="Angsana New"/>
                <w:b/>
                <w:sz w:val="30"/>
                <w:szCs w:val="30"/>
                <w:cs/>
                <w:lang w:val="en-GB"/>
              </w:rPr>
              <w:t>ขาดทุน</w:t>
            </w:r>
            <w:r w:rsidRPr="00C85791">
              <w:rPr>
                <w:rFonts w:ascii="Angsana New" w:hAnsi="Angsana New"/>
                <w:bCs/>
                <w:sz w:val="30"/>
                <w:szCs w:val="30"/>
                <w:lang w:val="en-GB"/>
              </w:rPr>
              <w:t>)</w:t>
            </w:r>
          </w:p>
        </w:tc>
        <w:tc>
          <w:tcPr>
            <w:tcW w:w="198" w:type="dxa"/>
            <w:gridSpan w:val="2"/>
          </w:tcPr>
          <w:p w14:paraId="4D8F8BA2" w14:textId="77777777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75" w:type="dxa"/>
            <w:gridSpan w:val="3"/>
            <w:hideMark/>
          </w:tcPr>
          <w:p w14:paraId="16ECA550" w14:textId="77AAAFED" w:rsidR="001C39CD" w:rsidRPr="00C84D4E" w:rsidRDefault="00C86741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7F572C">
              <w:rPr>
                <w:rFonts w:ascii="Angsana New" w:hAnsi="Angsana New"/>
                <w:b/>
                <w:sz w:val="30"/>
                <w:szCs w:val="30"/>
                <w:cs/>
                <w:lang w:val="en-GB"/>
              </w:rPr>
              <w:t>กำไร</w:t>
            </w:r>
            <w:r w:rsidRPr="007F572C">
              <w:rPr>
                <w:rFonts w:ascii="Angsana New" w:hAnsi="Angsana New" w:hint="cs"/>
                <w:b/>
                <w:sz w:val="30"/>
                <w:szCs w:val="30"/>
                <w:cs/>
                <w:lang w:val="en-GB"/>
              </w:rPr>
              <w:t xml:space="preserve">/ </w:t>
            </w:r>
            <w:r w:rsidRPr="00C85791">
              <w:rPr>
                <w:rFonts w:ascii="Angsana New" w:hAnsi="Angsana New"/>
                <w:bCs/>
                <w:sz w:val="30"/>
                <w:szCs w:val="30"/>
              </w:rPr>
              <w:t>(</w:t>
            </w:r>
            <w:r w:rsidRPr="007F572C">
              <w:rPr>
                <w:rFonts w:ascii="Angsana New" w:hAnsi="Angsana New"/>
                <w:b/>
                <w:sz w:val="30"/>
                <w:szCs w:val="30"/>
                <w:cs/>
                <w:lang w:val="en-GB"/>
              </w:rPr>
              <w:t>ขาดทุน</w:t>
            </w:r>
            <w:r w:rsidRPr="00C85791">
              <w:rPr>
                <w:rFonts w:ascii="Angsana New" w:hAnsi="Angsana New"/>
                <w:bCs/>
                <w:sz w:val="30"/>
                <w:szCs w:val="30"/>
                <w:lang w:val="en-GB"/>
              </w:rPr>
              <w:t>)</w:t>
            </w:r>
          </w:p>
        </w:tc>
      </w:tr>
      <w:tr w:rsidR="001C39CD" w:rsidRPr="00C84D4E" w14:paraId="12DEA48B" w14:textId="77777777" w:rsidTr="000B7260">
        <w:trPr>
          <w:trHeight w:val="776"/>
        </w:trPr>
        <w:tc>
          <w:tcPr>
            <w:tcW w:w="3510" w:type="dxa"/>
            <w:hideMark/>
          </w:tcPr>
          <w:p w14:paraId="7033A1A5" w14:textId="77777777" w:rsidR="001C39CD" w:rsidRPr="00C84D4E" w:rsidRDefault="001C39CD" w:rsidP="00237BCA">
            <w:pPr>
              <w:pStyle w:val="NoSpacing"/>
              <w:ind w:left="10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07CD2145" w14:textId="16024547" w:rsidR="001C39CD" w:rsidRPr="00C84D4E" w:rsidRDefault="001C39CD" w:rsidP="00237BCA">
            <w:pPr>
              <w:pStyle w:val="NoSpacing"/>
              <w:ind w:left="10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B0B8A"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3</w:t>
            </w:r>
            <w:r w:rsidR="00E967B9"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1</w:t>
            </w:r>
            <w:r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086D0E"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2</w:t>
            </w:r>
            <w:r w:rsidR="00360B44"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56</w:t>
            </w:r>
            <w:r w:rsidR="004B0B8A" w:rsidRPr="00C84D4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1260" w:type="dxa"/>
            <w:hideMark/>
          </w:tcPr>
          <w:p w14:paraId="6381FDF3" w14:textId="7F05C6B3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84D4E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="00360B44"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0" w:type="dxa"/>
          </w:tcPr>
          <w:p w14:paraId="0CF841BA" w14:textId="77777777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463" w:type="dxa"/>
            <w:gridSpan w:val="2"/>
            <w:hideMark/>
          </w:tcPr>
          <w:p w14:paraId="2AFE2602" w14:textId="1A7BE76C" w:rsidR="001C39CD" w:rsidRPr="00C84D4E" w:rsidRDefault="001C39CD" w:rsidP="007B3393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="00360B44"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98" w:type="dxa"/>
            <w:gridSpan w:val="2"/>
          </w:tcPr>
          <w:p w14:paraId="7304DF5C" w14:textId="77777777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88" w:type="dxa"/>
            <w:hideMark/>
          </w:tcPr>
          <w:p w14:paraId="1CF9B4F3" w14:textId="5DDA1BB5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="00360B44"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98" w:type="dxa"/>
          </w:tcPr>
          <w:p w14:paraId="329F90BD" w14:textId="77777777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89" w:type="dxa"/>
            <w:hideMark/>
          </w:tcPr>
          <w:p w14:paraId="2E8080EC" w14:textId="458D8135" w:rsidR="001C39CD" w:rsidRPr="00C84D4E" w:rsidRDefault="001C39CD" w:rsidP="007B3393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="00360B44"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C84D4E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</w:tr>
      <w:tr w:rsidR="001C39CD" w:rsidRPr="00C84D4E" w14:paraId="206315F9" w14:textId="77777777" w:rsidTr="000B7260">
        <w:trPr>
          <w:trHeight w:val="377"/>
        </w:trPr>
        <w:tc>
          <w:tcPr>
            <w:tcW w:w="3510" w:type="dxa"/>
          </w:tcPr>
          <w:p w14:paraId="025B34ED" w14:textId="77777777" w:rsidR="001C39CD" w:rsidRPr="00C84D4E" w:rsidRDefault="001C39CD" w:rsidP="00237BCA">
            <w:pPr>
              <w:pStyle w:val="NoSpacing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76" w:type="dxa"/>
            <w:gridSpan w:val="9"/>
            <w:hideMark/>
          </w:tcPr>
          <w:p w14:paraId="000A2611" w14:textId="77777777" w:rsidR="001C39CD" w:rsidRPr="00C84D4E" w:rsidRDefault="001C39CD" w:rsidP="007B3393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86741" w:rsidRPr="00C84D4E" w14:paraId="0A5AE443" w14:textId="77777777" w:rsidTr="00C86741">
        <w:trPr>
          <w:trHeight w:val="317"/>
        </w:trPr>
        <w:tc>
          <w:tcPr>
            <w:tcW w:w="3510" w:type="dxa"/>
            <w:hideMark/>
          </w:tcPr>
          <w:p w14:paraId="54EF7415" w14:textId="77777777" w:rsidR="00C86741" w:rsidRPr="00C84D4E" w:rsidRDefault="00C86741" w:rsidP="00C86741">
            <w:pPr>
              <w:pStyle w:val="NoSpacing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</w:t>
            </w:r>
          </w:p>
          <w:p w14:paraId="144EB9FC" w14:textId="0B047A8F" w:rsidR="00C86741" w:rsidRPr="00C84D4E" w:rsidRDefault="00C86741" w:rsidP="00C86741">
            <w:pPr>
              <w:pStyle w:val="NoSpacing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C84D4E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C84D4E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ผันแปร</w:t>
            </w:r>
          </w:p>
        </w:tc>
        <w:tc>
          <w:tcPr>
            <w:tcW w:w="1260" w:type="dxa"/>
            <w:vAlign w:val="bottom"/>
          </w:tcPr>
          <w:p w14:paraId="2B41BAD3" w14:textId="7186A62F" w:rsidR="00C86741" w:rsidRPr="00C84D4E" w:rsidRDefault="00C86741" w:rsidP="00C86741">
            <w:pPr>
              <w:pStyle w:val="NoSpacing"/>
              <w:ind w:right="10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(9)</w:t>
            </w:r>
          </w:p>
        </w:tc>
        <w:tc>
          <w:tcPr>
            <w:tcW w:w="180" w:type="dxa"/>
            <w:vAlign w:val="bottom"/>
          </w:tcPr>
          <w:p w14:paraId="13A8EA50" w14:textId="77777777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3" w:type="dxa"/>
            <w:gridSpan w:val="2"/>
            <w:vAlign w:val="bottom"/>
          </w:tcPr>
          <w:p w14:paraId="5231BCFD" w14:textId="08501973" w:rsidR="00C86741" w:rsidRPr="00C84D4E" w:rsidRDefault="00C86741" w:rsidP="00C86741">
            <w:pPr>
              <w:pStyle w:val="NoSpacing"/>
              <w:ind w:right="12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198" w:type="dxa"/>
            <w:gridSpan w:val="2"/>
            <w:vAlign w:val="bottom"/>
          </w:tcPr>
          <w:p w14:paraId="592C27C3" w14:textId="77777777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8" w:type="dxa"/>
            <w:vAlign w:val="bottom"/>
          </w:tcPr>
          <w:p w14:paraId="0DFE50F0" w14:textId="4C6D363F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198" w:type="dxa"/>
            <w:vAlign w:val="bottom"/>
          </w:tcPr>
          <w:p w14:paraId="7073CCA5" w14:textId="77777777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9" w:type="dxa"/>
            <w:vAlign w:val="bottom"/>
          </w:tcPr>
          <w:p w14:paraId="257EBE65" w14:textId="6195E5DB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(54)</w:t>
            </w:r>
          </w:p>
        </w:tc>
      </w:tr>
      <w:tr w:rsidR="00C86741" w:rsidRPr="00C84D4E" w14:paraId="1006DCC0" w14:textId="77777777" w:rsidTr="00C86741">
        <w:trPr>
          <w:trHeight w:val="392"/>
        </w:trPr>
        <w:tc>
          <w:tcPr>
            <w:tcW w:w="3510" w:type="dxa"/>
            <w:hideMark/>
          </w:tcPr>
          <w:p w14:paraId="5B15F623" w14:textId="77777777" w:rsidR="00C86741" w:rsidRPr="00C84D4E" w:rsidRDefault="00C86741" w:rsidP="00C86741">
            <w:pPr>
              <w:pStyle w:val="NoSpacing"/>
              <w:ind w:left="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84D4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49074E7" w14:textId="41E4F9CE" w:rsidR="00C86741" w:rsidRPr="00C84D4E" w:rsidRDefault="00C86741" w:rsidP="00C86741">
            <w:pPr>
              <w:pStyle w:val="NoSpacing"/>
              <w:ind w:right="10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(9)</w:t>
            </w:r>
          </w:p>
        </w:tc>
        <w:tc>
          <w:tcPr>
            <w:tcW w:w="180" w:type="dxa"/>
            <w:vAlign w:val="bottom"/>
          </w:tcPr>
          <w:p w14:paraId="64E1BA1A" w14:textId="77777777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6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2AD5EC6" w14:textId="4232DEA0" w:rsidR="00C86741" w:rsidRPr="00724869" w:rsidRDefault="00C86741" w:rsidP="00C86741">
            <w:pPr>
              <w:pStyle w:val="NoSpacing"/>
              <w:tabs>
                <w:tab w:val="clear" w:pos="680"/>
                <w:tab w:val="clear" w:pos="907"/>
                <w:tab w:val="clear" w:pos="1871"/>
                <w:tab w:val="left" w:pos="915"/>
                <w:tab w:val="left" w:pos="1185"/>
              </w:tabs>
              <w:ind w:right="-59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9</w:t>
            </w:r>
          </w:p>
        </w:tc>
        <w:tc>
          <w:tcPr>
            <w:tcW w:w="198" w:type="dxa"/>
            <w:gridSpan w:val="2"/>
            <w:vAlign w:val="bottom"/>
          </w:tcPr>
          <w:p w14:paraId="101997EA" w14:textId="77777777" w:rsidR="00C86741" w:rsidRPr="00C84D4E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E5B883" w14:textId="14C6FE15" w:rsidR="00C86741" w:rsidRPr="00724869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54</w:t>
            </w:r>
          </w:p>
        </w:tc>
        <w:tc>
          <w:tcPr>
            <w:tcW w:w="198" w:type="dxa"/>
            <w:vAlign w:val="bottom"/>
          </w:tcPr>
          <w:p w14:paraId="47E43E86" w14:textId="77777777" w:rsidR="00C86741" w:rsidRPr="00724869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A3F78B8" w14:textId="6801CDC4" w:rsidR="00C86741" w:rsidRPr="00724869" w:rsidRDefault="00C86741" w:rsidP="00C86741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(54)</w:t>
            </w:r>
          </w:p>
        </w:tc>
      </w:tr>
    </w:tbl>
    <w:p w14:paraId="724F642D" w14:textId="77777777" w:rsidR="001C39CD" w:rsidRPr="00C84D4E" w:rsidRDefault="001C39CD" w:rsidP="001C3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66FF5663" w14:textId="6DF218FD" w:rsidR="004926F5" w:rsidRDefault="004926F5" w:rsidP="00323F8C">
      <w:pPr>
        <w:pStyle w:val="Heading1"/>
        <w:keepLines/>
        <w:numPr>
          <w:ilvl w:val="0"/>
          <w:numId w:val="32"/>
        </w:numPr>
        <w:shd w:val="clear" w:color="auto" w:fill="auto"/>
        <w:ind w:left="540" w:right="-45" w:hanging="540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4926F5">
        <w:rPr>
          <w:rFonts w:ascii="Angsana New" w:hAnsi="Angsana New" w:cs="Angsana New" w:hint="cs"/>
          <w:sz w:val="30"/>
          <w:szCs w:val="30"/>
          <w:u w:val="none"/>
          <w:cs/>
          <w:lang w:val="th-TH"/>
        </w:rPr>
        <w:t>การบริหารจัดการทุน</w:t>
      </w:r>
    </w:p>
    <w:p w14:paraId="7BB59A77" w14:textId="768958E3" w:rsidR="004926F5" w:rsidRPr="004926F5" w:rsidRDefault="004926F5" w:rsidP="004926F5">
      <w:pPr>
        <w:rPr>
          <w:rFonts w:asciiTheme="majorBidi" w:hAnsiTheme="majorBidi" w:cstheme="majorBidi"/>
          <w:sz w:val="30"/>
          <w:szCs w:val="30"/>
        </w:rPr>
      </w:pPr>
    </w:p>
    <w:p w14:paraId="0E23E48B" w14:textId="2C03D1DD" w:rsidR="004926F5" w:rsidRDefault="004926F5" w:rsidP="00164AD1">
      <w:pPr>
        <w:ind w:left="540"/>
        <w:jc w:val="thaiDistribute"/>
        <w:rPr>
          <w:rFonts w:asciiTheme="majorBidi" w:hAnsiTheme="majorBidi" w:cs="Angsana New"/>
          <w:sz w:val="30"/>
          <w:szCs w:val="30"/>
        </w:rPr>
      </w:pPr>
      <w:r w:rsidRPr="004926F5">
        <w:rPr>
          <w:rFonts w:asciiTheme="majorBidi" w:hAnsiTheme="majorBidi" w:cs="Angsana New" w:hint="cs"/>
          <w:sz w:val="30"/>
          <w:szCs w:val="30"/>
          <w:cs/>
        </w:rPr>
        <w:t>นโยบายของคณะกรรมการบริษัท</w:t>
      </w:r>
      <w:r w:rsidRPr="004926F5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4926F5">
        <w:rPr>
          <w:rFonts w:asciiTheme="majorBidi" w:hAnsiTheme="majorBidi" w:cs="Angsana New" w:hint="cs"/>
          <w:sz w:val="30"/>
          <w:szCs w:val="30"/>
          <w:cs/>
        </w:rPr>
        <w:t>คือการรักษาระดับเงินทุนให้มั่นคงเพื่อรักษาความเชื่อมั่นของนักลงทุน</w:t>
      </w:r>
      <w:r w:rsidRPr="004926F5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4926F5">
        <w:rPr>
          <w:rFonts w:asciiTheme="majorBidi" w:hAnsiTheme="majorBidi" w:cs="Angsana New" w:hint="cs"/>
          <w:sz w:val="30"/>
          <w:szCs w:val="30"/>
          <w:cs/>
        </w:rPr>
        <w:t>เจ้าหนี้และตลาดและก่อให้เกิดการพัฒนาของธุรกิจในอนาคต</w:t>
      </w:r>
      <w:r w:rsidRPr="004926F5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4926F5">
        <w:rPr>
          <w:rFonts w:asciiTheme="majorBidi" w:hAnsiTheme="majorBidi" w:cs="Angsana New" w:hint="cs"/>
          <w:sz w:val="30"/>
          <w:szCs w:val="30"/>
          <w:cs/>
        </w:rPr>
        <w:t>คณะกรรมการได้มีการกำกับดูแลผลตอบแทนจากการลงทุน</w:t>
      </w:r>
      <w:r w:rsidRPr="004926F5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4926F5">
        <w:rPr>
          <w:rFonts w:asciiTheme="majorBidi" w:hAnsiTheme="majorBidi" w:cs="Angsana New" w:hint="cs"/>
          <w:sz w:val="30"/>
          <w:szCs w:val="30"/>
          <w:cs/>
        </w:rPr>
        <w:t>ซึ่งกลุ่มบริษัทพิจารณาจากสัดส่วนของผลตอบแทนจากกิจกรรมดำเนินงานต่อส่วนของเจ้าของรวม</w:t>
      </w:r>
      <w:r w:rsidRPr="004926F5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4926F5">
        <w:rPr>
          <w:rFonts w:asciiTheme="majorBidi" w:hAnsiTheme="majorBidi" w:cs="Angsana New" w:hint="cs"/>
          <w:sz w:val="30"/>
          <w:szCs w:val="30"/>
          <w:cs/>
        </w:rPr>
        <w:t>ซึ่งไม่รวมส่วนได้เสียที่ไม่มีอำนาจควบคุม</w:t>
      </w:r>
      <w:r w:rsidRPr="004926F5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4926F5">
        <w:rPr>
          <w:rFonts w:asciiTheme="majorBidi" w:hAnsiTheme="majorBidi" w:cs="Angsana New" w:hint="cs"/>
          <w:sz w:val="30"/>
          <w:szCs w:val="30"/>
          <w:cs/>
        </w:rPr>
        <w:t>อีกทั้งยังกำกับดูแลระดับการจ่ายเงินปันผลให้แก่ผู้ถือหุ้นสามัญ</w:t>
      </w:r>
    </w:p>
    <w:p w14:paraId="2996D803" w14:textId="1ED964DA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14FEC88E" w14:textId="0D609C65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4E5C99FE" w14:textId="518C942B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191D08DE" w14:textId="09E9FEEC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70E56824" w14:textId="2BD92710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44BC5F90" w14:textId="09AAED7C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7D655D2C" w14:textId="34B46ADA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08740F6E" w14:textId="6780A774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4DA50BB2" w14:textId="4FBE7D7C" w:rsid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59E0E55F" w14:textId="77777777" w:rsidR="004926F5" w:rsidRPr="004926F5" w:rsidRDefault="004926F5" w:rsidP="004926F5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0D5D81CA" w14:textId="3C320BE6" w:rsidR="006A30DA" w:rsidRPr="00CF1517" w:rsidRDefault="006A30DA" w:rsidP="00323F8C">
      <w:pPr>
        <w:pStyle w:val="Heading1"/>
        <w:keepLines/>
        <w:numPr>
          <w:ilvl w:val="0"/>
          <w:numId w:val="32"/>
        </w:numPr>
        <w:shd w:val="clear" w:color="auto" w:fill="auto"/>
        <w:ind w:left="540" w:right="-45" w:hanging="540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ข้อมูลงบกระแสเงินสดเปิดเผยเพิ่มเติม</w:t>
      </w:r>
    </w:p>
    <w:p w14:paraId="76F80B31" w14:textId="77777777" w:rsidR="007B6B72" w:rsidRDefault="007B6B72" w:rsidP="007B6B72">
      <w:pPr>
        <w:ind w:left="878"/>
        <w:jc w:val="thaiDistribute"/>
        <w:rPr>
          <w:rFonts w:ascii="Angsana New" w:hAnsi="Angsana New" w:cs="Angsana New"/>
          <w:spacing w:val="-4"/>
          <w:sz w:val="30"/>
          <w:szCs w:val="30"/>
        </w:rPr>
      </w:pPr>
    </w:p>
    <w:p w14:paraId="6C6BFC18" w14:textId="3DB57FE3" w:rsidR="006A30DA" w:rsidRPr="00CF1517" w:rsidRDefault="001D68D1" w:rsidP="007B6B72">
      <w:pPr>
        <w:tabs>
          <w:tab w:val="clear" w:pos="907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ที่ดิน </w:t>
      </w:r>
      <w:r w:rsidR="006A30DA" w:rsidRPr="00CF1517">
        <w:rPr>
          <w:rFonts w:ascii="Angsana New" w:hAnsi="Angsana New" w:cs="Angsana New"/>
          <w:spacing w:val="-4"/>
          <w:sz w:val="30"/>
          <w:szCs w:val="30"/>
          <w:cs/>
        </w:rPr>
        <w:t>อาคารและอุปกรณ์</w:t>
      </w:r>
      <w:r w:rsidR="007C072C" w:rsidRPr="00CF1517">
        <w:rPr>
          <w:rFonts w:ascii="Angsana New" w:hAnsi="Angsana New" w:cs="Angsana New"/>
          <w:spacing w:val="-4"/>
          <w:sz w:val="30"/>
          <w:szCs w:val="30"/>
          <w:cs/>
        </w:rPr>
        <w:t>และสินทรัพย์ไม่มีตัวตน</w:t>
      </w:r>
      <w:r w:rsidR="006A30DA" w:rsidRPr="00CF1517">
        <w:rPr>
          <w:rFonts w:ascii="Angsana New" w:hAnsi="Angsana New" w:cs="Angsana New"/>
          <w:spacing w:val="-4"/>
          <w:sz w:val="30"/>
          <w:szCs w:val="30"/>
          <w:cs/>
        </w:rPr>
        <w:t>ที่</w:t>
      </w:r>
      <w:r w:rsidR="007C072C" w:rsidRPr="00CF1517">
        <w:rPr>
          <w:rFonts w:ascii="Angsana New" w:hAnsi="Angsana New" w:cs="Angsana New"/>
          <w:spacing w:val="-4"/>
          <w:sz w:val="30"/>
          <w:szCs w:val="30"/>
          <w:cs/>
        </w:rPr>
        <w:t>จ่ายชำระเป็นเงินสด</w:t>
      </w:r>
      <w:r w:rsidR="006A30DA" w:rsidRPr="00CF1517">
        <w:rPr>
          <w:rFonts w:ascii="Angsana New" w:hAnsi="Angsana New" w:cs="Angsana New"/>
          <w:spacing w:val="-4"/>
          <w:sz w:val="30"/>
          <w:szCs w:val="30"/>
          <w:cs/>
        </w:rPr>
        <w:t>ในระหว่าง</w:t>
      </w:r>
      <w:r w:rsidR="006A30DA" w:rsidRPr="00CF1517">
        <w:rPr>
          <w:rFonts w:ascii="Angsana New" w:hAnsi="Angsana New" w:cs="Angsana New"/>
          <w:sz w:val="30"/>
          <w:szCs w:val="30"/>
          <w:cs/>
        </w:rPr>
        <w:t xml:space="preserve">ปีสิ้นสุดวันที่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="006A30DA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A30DA" w:rsidRPr="00CF1517">
        <w:rPr>
          <w:rFonts w:ascii="Angsana New" w:hAnsi="Angsana New" w:cs="Angsana New"/>
          <w:sz w:val="30"/>
          <w:szCs w:val="30"/>
          <w:cs/>
        </w:rPr>
        <w:t>ธันวาคม</w:t>
      </w:r>
      <w:r w:rsidR="006A30DA" w:rsidRPr="00CF1517">
        <w:rPr>
          <w:rFonts w:ascii="Angsana New" w:hAnsi="Angsana New" w:cs="Angsana New"/>
          <w:spacing w:val="-4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1A0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E91A05" w:rsidRPr="00CF1517">
        <w:rPr>
          <w:rFonts w:ascii="Angsana New" w:hAnsi="Angsana New" w:cs="Angsana New"/>
          <w:sz w:val="30"/>
          <w:szCs w:val="30"/>
          <w:cs/>
        </w:rPr>
        <w:t xml:space="preserve">และ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C60035" w:rsidRPr="00CF1517">
        <w:rPr>
          <w:rFonts w:ascii="Angsana New" w:hAnsi="Angsana New" w:cs="Angsana New"/>
          <w:sz w:val="30"/>
          <w:szCs w:val="30"/>
        </w:rPr>
        <w:t xml:space="preserve"> </w:t>
      </w:r>
      <w:r w:rsidR="006A30DA" w:rsidRPr="00CF1517">
        <w:rPr>
          <w:rFonts w:ascii="Angsana New" w:hAnsi="Angsana New" w:cs="Angsana New"/>
          <w:sz w:val="30"/>
          <w:szCs w:val="30"/>
          <w:cs/>
        </w:rPr>
        <w:t>มี</w:t>
      </w:r>
      <w:r w:rsidR="007C072C" w:rsidRPr="00CF1517">
        <w:rPr>
          <w:rFonts w:ascii="Angsana New" w:hAnsi="Angsana New" w:cs="Angsana New"/>
          <w:sz w:val="30"/>
          <w:szCs w:val="30"/>
          <w:cs/>
        </w:rPr>
        <w:t>รายละเอียด</w:t>
      </w:r>
      <w:r w:rsidR="006A30DA" w:rsidRPr="00CF1517">
        <w:rPr>
          <w:rFonts w:ascii="Angsana New" w:hAnsi="Angsana New" w:cs="Angsana New"/>
          <w:sz w:val="30"/>
          <w:szCs w:val="30"/>
          <w:cs/>
        </w:rPr>
        <w:t>ดังนี้</w:t>
      </w:r>
    </w:p>
    <w:p w14:paraId="05B31CD5" w14:textId="77777777" w:rsidR="00886909" w:rsidRPr="004926F5" w:rsidRDefault="00886909" w:rsidP="001D68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47"/>
        <w:jc w:val="both"/>
        <w:rPr>
          <w:rFonts w:ascii="Angsana New" w:hAnsi="Angsana New" w:cs="Angsana New"/>
          <w:spacing w:val="-4"/>
          <w:sz w:val="30"/>
          <w:szCs w:val="30"/>
        </w:rPr>
      </w:pPr>
    </w:p>
    <w:tbl>
      <w:tblPr>
        <w:tblW w:w="9338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761"/>
        <w:gridCol w:w="812"/>
        <w:gridCol w:w="984"/>
        <w:gridCol w:w="271"/>
        <w:gridCol w:w="992"/>
        <w:gridCol w:w="271"/>
        <w:gridCol w:w="988"/>
        <w:gridCol w:w="271"/>
        <w:gridCol w:w="988"/>
      </w:tblGrid>
      <w:tr w:rsidR="007463FD" w:rsidRPr="00CF1517" w14:paraId="62929584" w14:textId="77777777" w:rsidTr="00B00E4B">
        <w:trPr>
          <w:trHeight w:hRule="exact" w:val="374"/>
        </w:trPr>
        <w:tc>
          <w:tcPr>
            <w:tcW w:w="2014" w:type="pct"/>
          </w:tcPr>
          <w:p w14:paraId="4365D173" w14:textId="77777777" w:rsidR="006A30DA" w:rsidRPr="00CF1517" w:rsidRDefault="001D68D1" w:rsidP="00B00E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47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435" w:type="pct"/>
          </w:tcPr>
          <w:p w14:paraId="3420F9DA" w14:textId="77777777" w:rsidR="006A30DA" w:rsidRPr="00CF1517" w:rsidRDefault="006A30DA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3" w:type="pct"/>
            <w:gridSpan w:val="3"/>
          </w:tcPr>
          <w:p w14:paraId="701DE833" w14:textId="77777777" w:rsidR="006A30DA" w:rsidRPr="00CF1517" w:rsidRDefault="006A30DA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5" w:type="pct"/>
          </w:tcPr>
          <w:p w14:paraId="4661DBB9" w14:textId="77777777" w:rsidR="006A30DA" w:rsidRPr="00CF1517" w:rsidRDefault="006A30DA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03" w:type="pct"/>
            <w:gridSpan w:val="3"/>
          </w:tcPr>
          <w:p w14:paraId="333710F7" w14:textId="77777777" w:rsidR="006A30DA" w:rsidRPr="00CF1517" w:rsidRDefault="006A30DA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7463FD" w:rsidRPr="00CF1517" w14:paraId="2901AA00" w14:textId="77777777" w:rsidTr="00B00E4B">
        <w:trPr>
          <w:trHeight w:hRule="exact" w:val="374"/>
        </w:trPr>
        <w:tc>
          <w:tcPr>
            <w:tcW w:w="2014" w:type="pct"/>
          </w:tcPr>
          <w:p w14:paraId="2C7ED53A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 w:firstLine="7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35" w:type="pct"/>
          </w:tcPr>
          <w:p w14:paraId="18C6D79B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3" w:type="pct"/>
            <w:gridSpan w:val="3"/>
          </w:tcPr>
          <w:p w14:paraId="1F4A1E5E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5" w:type="pct"/>
          </w:tcPr>
          <w:p w14:paraId="797BB371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03" w:type="pct"/>
            <w:gridSpan w:val="3"/>
          </w:tcPr>
          <w:p w14:paraId="199FF834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7463FD" w:rsidRPr="00CF1517" w14:paraId="7539BFE4" w14:textId="77777777" w:rsidTr="00B00E4B">
        <w:trPr>
          <w:trHeight w:hRule="exact" w:val="374"/>
        </w:trPr>
        <w:tc>
          <w:tcPr>
            <w:tcW w:w="2014" w:type="pct"/>
          </w:tcPr>
          <w:p w14:paraId="3FE383F0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 w:firstLine="7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35" w:type="pct"/>
          </w:tcPr>
          <w:p w14:paraId="16496209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3" w:type="pct"/>
            <w:gridSpan w:val="3"/>
          </w:tcPr>
          <w:p w14:paraId="1842B090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517C4E1E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03" w:type="pct"/>
            <w:gridSpan w:val="3"/>
          </w:tcPr>
          <w:p w14:paraId="28CDAB84" w14:textId="77777777" w:rsidR="001D68D1" w:rsidRPr="00CF1517" w:rsidRDefault="001D68D1" w:rsidP="00D827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C3E29" w:rsidRPr="00CF1517" w14:paraId="260FF4E7" w14:textId="77777777" w:rsidTr="00B00E4B">
        <w:trPr>
          <w:trHeight w:hRule="exact" w:val="374"/>
        </w:trPr>
        <w:tc>
          <w:tcPr>
            <w:tcW w:w="2014" w:type="pct"/>
          </w:tcPr>
          <w:p w14:paraId="43837EF8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 w:firstLine="7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35" w:type="pct"/>
          </w:tcPr>
          <w:p w14:paraId="26AAD4B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27" w:type="pct"/>
          </w:tcPr>
          <w:p w14:paraId="02AF94E1" w14:textId="3A99DD23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5" w:type="pct"/>
          </w:tcPr>
          <w:p w14:paraId="24EF1CC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04300279" w14:textId="7151B263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5" w:type="pct"/>
          </w:tcPr>
          <w:p w14:paraId="40DB8FF5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422E8617" w14:textId="1E98521F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5" w:type="pct"/>
          </w:tcPr>
          <w:p w14:paraId="0DDB0344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2618F230" w14:textId="6F6EC231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1C3E29" w:rsidRPr="00CF1517" w14:paraId="7246E9D1" w14:textId="77777777" w:rsidTr="00B00E4B">
        <w:trPr>
          <w:trHeight w:hRule="exact" w:val="374"/>
        </w:trPr>
        <w:tc>
          <w:tcPr>
            <w:tcW w:w="2014" w:type="pct"/>
          </w:tcPr>
          <w:p w14:paraId="4D33171C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47" w:firstLine="7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35" w:type="pct"/>
          </w:tcPr>
          <w:p w14:paraId="3C0A7B2B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51" w:type="pct"/>
            <w:gridSpan w:val="7"/>
          </w:tcPr>
          <w:p w14:paraId="7923ECF8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C3E29" w:rsidRPr="00CF1517" w14:paraId="22201A4D" w14:textId="77777777" w:rsidTr="00B00E4B">
        <w:trPr>
          <w:trHeight w:hRule="exact" w:val="374"/>
        </w:trPr>
        <w:tc>
          <w:tcPr>
            <w:tcW w:w="2014" w:type="pct"/>
          </w:tcPr>
          <w:p w14:paraId="2584DD5B" w14:textId="77777777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4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เพิ่มขึ้นในระหว่างปี</w:t>
            </w:r>
          </w:p>
        </w:tc>
        <w:tc>
          <w:tcPr>
            <w:tcW w:w="435" w:type="pct"/>
          </w:tcPr>
          <w:p w14:paraId="752CAB38" w14:textId="002A509F" w:rsidR="001C3E29" w:rsidRPr="00CF1517" w:rsidRDefault="00360B44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1</w:t>
            </w:r>
            <w:r w:rsidR="00997EE4">
              <w:rPr>
                <w:rFonts w:ascii="Angsana New" w:hAnsi="Angsana New" w:cs="Angsana New"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527" w:type="pct"/>
          </w:tcPr>
          <w:p w14:paraId="4DB18844" w14:textId="521A5455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right="-157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1,480,66</w:t>
            </w:r>
            <w:r w:rsidR="00D5432D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</w:p>
        </w:tc>
        <w:tc>
          <w:tcPr>
            <w:tcW w:w="145" w:type="pct"/>
          </w:tcPr>
          <w:p w14:paraId="2EC57B89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692100A6" w14:textId="11375D57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right="-157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1</w:t>
            </w:r>
            <w:r w:rsidR="001C3E29"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7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  <w:r w:rsidR="001C3E29"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51</w:t>
            </w:r>
          </w:p>
        </w:tc>
        <w:tc>
          <w:tcPr>
            <w:tcW w:w="145" w:type="pct"/>
          </w:tcPr>
          <w:p w14:paraId="3222BDE4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79DBA8A5" w14:textId="5FA37C12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BD3D46">
              <w:rPr>
                <w:rFonts w:ascii="Angsana New" w:hAnsi="Angsana New" w:cs="Angsana New"/>
                <w:sz w:val="30"/>
                <w:szCs w:val="30"/>
              </w:rPr>
              <w:t>19</w:t>
            </w:r>
            <w:r w:rsidR="00FD55D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BD3D46">
              <w:rPr>
                <w:rFonts w:ascii="Angsana New" w:hAnsi="Angsana New" w:cs="Angsana New"/>
                <w:sz w:val="30"/>
                <w:szCs w:val="30"/>
              </w:rPr>
              <w:t>044</w:t>
            </w:r>
          </w:p>
        </w:tc>
        <w:tc>
          <w:tcPr>
            <w:tcW w:w="145" w:type="pct"/>
          </w:tcPr>
          <w:p w14:paraId="7AE1B374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3FAE7089" w14:textId="1BE291F6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510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807</w:t>
            </w:r>
          </w:p>
        </w:tc>
      </w:tr>
      <w:tr w:rsidR="001C3E29" w:rsidRPr="00CF1517" w14:paraId="0865EC8A" w14:textId="77777777" w:rsidTr="00B00E4B">
        <w:trPr>
          <w:trHeight w:hRule="exact" w:val="374"/>
        </w:trPr>
        <w:tc>
          <w:tcPr>
            <w:tcW w:w="2014" w:type="pct"/>
          </w:tcPr>
          <w:p w14:paraId="449DD058" w14:textId="26838B6C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981"/>
                <w:tab w:val="left" w:pos="1115"/>
              </w:tabs>
              <w:spacing w:line="240" w:lineRule="auto"/>
              <w:ind w:left="-110" w:right="47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 xml:space="preserve">บวก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</w:rPr>
              <w:t>(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หัก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</w:rPr>
              <w:t>)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-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การเปลี่ยนแปลงในเจ้าหนี้</w:t>
            </w:r>
          </w:p>
        </w:tc>
        <w:tc>
          <w:tcPr>
            <w:tcW w:w="435" w:type="pct"/>
          </w:tcPr>
          <w:p w14:paraId="754E87AC" w14:textId="77777777" w:rsidR="001C3E29" w:rsidRPr="00CF1517" w:rsidRDefault="001C3E29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shd w:val="clear" w:color="auto" w:fill="auto"/>
          </w:tcPr>
          <w:p w14:paraId="60B7CB2B" w14:textId="5C76EF8D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(25,096)</w:t>
            </w:r>
          </w:p>
        </w:tc>
        <w:tc>
          <w:tcPr>
            <w:tcW w:w="145" w:type="pct"/>
          </w:tcPr>
          <w:p w14:paraId="05FA09DD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64592392" w14:textId="7660F150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67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5" w:type="pct"/>
          </w:tcPr>
          <w:p w14:paraId="4AB69266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591B1E48" w14:textId="046B8D3A" w:rsidR="001C3E29" w:rsidRPr="00CF1517" w:rsidRDefault="00B16E62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37</w:t>
            </w:r>
            <w:r w:rsidR="00FD55D8">
              <w:rPr>
                <w:rFonts w:ascii="Angsana New" w:hAnsi="Angsana New" w:cs="Angsana New"/>
                <w:sz w:val="30"/>
                <w:szCs w:val="30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</w:rPr>
              <w:t>006</w:t>
            </w:r>
          </w:p>
        </w:tc>
        <w:tc>
          <w:tcPr>
            <w:tcW w:w="145" w:type="pct"/>
          </w:tcPr>
          <w:p w14:paraId="00659816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548834FF" w14:textId="00FB2470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C3E29" w:rsidRPr="00CF1517" w14:paraId="1D8AF682" w14:textId="77777777" w:rsidTr="00B00E4B">
        <w:trPr>
          <w:trHeight w:hRule="exact" w:val="374"/>
        </w:trPr>
        <w:tc>
          <w:tcPr>
            <w:tcW w:w="2014" w:type="pct"/>
          </w:tcPr>
          <w:p w14:paraId="49301A16" w14:textId="1F887724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981"/>
                <w:tab w:val="left" w:pos="1115"/>
              </w:tabs>
              <w:spacing w:line="240" w:lineRule="auto"/>
              <w:ind w:left="-110" w:right="-44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  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-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ab/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สินทรัพย์ภายใต้สัญญาเช่า</w:t>
            </w:r>
          </w:p>
        </w:tc>
        <w:tc>
          <w:tcPr>
            <w:tcW w:w="435" w:type="pct"/>
          </w:tcPr>
          <w:p w14:paraId="5565A16C" w14:textId="77777777" w:rsidR="001C3E29" w:rsidRPr="00CF1517" w:rsidRDefault="001C3E29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shd w:val="clear" w:color="auto" w:fill="auto"/>
          </w:tcPr>
          <w:p w14:paraId="36EE877F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77D0F61D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267EB4B7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65E7A5D2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02D16539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3624FFD1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</w:tcPr>
          <w:p w14:paraId="4476D30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C3E29" w:rsidRPr="00CF1517" w14:paraId="554419B9" w14:textId="77777777" w:rsidTr="00B00E4B">
        <w:trPr>
          <w:trHeight w:hRule="exact" w:val="374"/>
        </w:trPr>
        <w:tc>
          <w:tcPr>
            <w:tcW w:w="2014" w:type="pct"/>
          </w:tcPr>
          <w:p w14:paraId="771FA4D4" w14:textId="77777777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981"/>
                <w:tab w:val="left" w:pos="1115"/>
              </w:tabs>
              <w:spacing w:line="240" w:lineRule="auto"/>
              <w:ind w:left="-110" w:right="4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            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  การเงิน</w:t>
            </w:r>
          </w:p>
        </w:tc>
        <w:tc>
          <w:tcPr>
            <w:tcW w:w="435" w:type="pct"/>
          </w:tcPr>
          <w:p w14:paraId="14033D6C" w14:textId="77777777" w:rsidR="001C3E29" w:rsidRPr="00CF1517" w:rsidRDefault="001C3E29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bottom w:val="single" w:sz="4" w:space="0" w:color="auto"/>
            </w:tcBorders>
            <w:shd w:val="clear" w:color="auto" w:fill="auto"/>
          </w:tcPr>
          <w:p w14:paraId="5B581AFF" w14:textId="59D0D40E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5" w:type="pct"/>
          </w:tcPr>
          <w:p w14:paraId="5E107C68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</w:tcPr>
          <w:p w14:paraId="39817E78" w14:textId="15EB2580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151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60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45" w:type="pct"/>
          </w:tcPr>
          <w:p w14:paraId="37DD8F85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  <w:tcBorders>
              <w:bottom w:val="single" w:sz="4" w:space="0" w:color="auto"/>
            </w:tcBorders>
          </w:tcPr>
          <w:p w14:paraId="49D7B78F" w14:textId="7FC7B2C7" w:rsidR="001C3E29" w:rsidRPr="00CF1517" w:rsidRDefault="00FD55D8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5" w:type="pct"/>
          </w:tcPr>
          <w:p w14:paraId="73A9C568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29" w:type="pct"/>
            <w:tcBorders>
              <w:bottom w:val="single" w:sz="4" w:space="0" w:color="auto"/>
            </w:tcBorders>
          </w:tcPr>
          <w:p w14:paraId="53072C87" w14:textId="29213430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9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C3E29" w:rsidRPr="00CF1517" w14:paraId="176FC442" w14:textId="77777777" w:rsidTr="00B00E4B">
        <w:trPr>
          <w:trHeight w:hRule="exact" w:val="374"/>
        </w:trPr>
        <w:tc>
          <w:tcPr>
            <w:tcW w:w="2014" w:type="pct"/>
          </w:tcPr>
          <w:p w14:paraId="309BB084" w14:textId="77777777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47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ซื้อมาและจ่ายชำระเป็นเงินสด</w:t>
            </w:r>
          </w:p>
        </w:tc>
        <w:tc>
          <w:tcPr>
            <w:tcW w:w="435" w:type="pct"/>
          </w:tcPr>
          <w:p w14:paraId="5FCF776A" w14:textId="77777777" w:rsidR="001C3E29" w:rsidRPr="00CF1517" w:rsidRDefault="001C3E29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top w:val="single" w:sz="4" w:space="0" w:color="auto"/>
              <w:bottom w:val="double" w:sz="4" w:space="0" w:color="auto"/>
            </w:tcBorders>
          </w:tcPr>
          <w:p w14:paraId="352517F1" w14:textId="55AC50E1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7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1,455,56</w:t>
            </w:r>
            <w:r w:rsidR="00D5432D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5" w:type="pct"/>
          </w:tcPr>
          <w:p w14:paraId="6B144ABF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</w:tcPr>
          <w:p w14:paraId="04846532" w14:textId="5E8A3D39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7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89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00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5" w:type="pct"/>
          </w:tcPr>
          <w:p w14:paraId="662AE08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9" w:type="pct"/>
            <w:tcBorders>
              <w:top w:val="single" w:sz="4" w:space="0" w:color="auto"/>
              <w:bottom w:val="double" w:sz="4" w:space="0" w:color="auto"/>
            </w:tcBorders>
          </w:tcPr>
          <w:p w14:paraId="15F502E0" w14:textId="1F593EED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3</w:t>
            </w:r>
            <w:r w:rsidR="00BD3D46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B16E62">
              <w:rPr>
                <w:rFonts w:ascii="Angsana New" w:hAnsi="Angsana New" w:cs="Angsana New"/>
                <w:b/>
                <w:bCs/>
                <w:sz w:val="30"/>
                <w:szCs w:val="30"/>
              </w:rPr>
              <w:t>6</w:t>
            </w:r>
            <w:r w:rsidR="00FD55D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B16E62">
              <w:rPr>
                <w:rFonts w:ascii="Angsana New" w:hAnsi="Angsana New" w:cs="Angsana New"/>
                <w:b/>
                <w:bCs/>
                <w:sz w:val="30"/>
                <w:szCs w:val="30"/>
              </w:rPr>
              <w:t>050</w:t>
            </w:r>
          </w:p>
        </w:tc>
        <w:tc>
          <w:tcPr>
            <w:tcW w:w="145" w:type="pct"/>
          </w:tcPr>
          <w:p w14:paraId="737BFEB3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29" w:type="pct"/>
            <w:tcBorders>
              <w:top w:val="single" w:sz="4" w:space="0" w:color="auto"/>
              <w:bottom w:val="double" w:sz="4" w:space="0" w:color="auto"/>
            </w:tcBorders>
          </w:tcPr>
          <w:p w14:paraId="76E7031F" w14:textId="19C20648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7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650</w:t>
            </w:r>
          </w:p>
        </w:tc>
      </w:tr>
    </w:tbl>
    <w:p w14:paraId="35C8E587" w14:textId="77777777" w:rsidR="001D68D1" w:rsidRPr="004926F5" w:rsidRDefault="001D68D1">
      <w:pPr>
        <w:rPr>
          <w:rFonts w:ascii="Angsana New" w:hAnsi="Angsana New" w:cs="Angsana New"/>
          <w:sz w:val="30"/>
          <w:szCs w:val="30"/>
        </w:rPr>
      </w:pPr>
    </w:p>
    <w:tbl>
      <w:tblPr>
        <w:tblW w:w="9346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762"/>
        <w:gridCol w:w="809"/>
        <w:gridCol w:w="989"/>
        <w:gridCol w:w="269"/>
        <w:gridCol w:w="993"/>
        <w:gridCol w:w="269"/>
        <w:gridCol w:w="993"/>
        <w:gridCol w:w="269"/>
        <w:gridCol w:w="993"/>
      </w:tblGrid>
      <w:tr w:rsidR="00066702" w:rsidRPr="00CF1517" w14:paraId="0882AC88" w14:textId="77777777" w:rsidTr="00B00E4B">
        <w:trPr>
          <w:trHeight w:hRule="exact" w:val="374"/>
        </w:trPr>
        <w:tc>
          <w:tcPr>
            <w:tcW w:w="2013" w:type="pct"/>
          </w:tcPr>
          <w:p w14:paraId="771A45CE" w14:textId="77777777" w:rsidR="00066702" w:rsidRPr="00CF1517" w:rsidRDefault="00066702" w:rsidP="00B00E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47" w:firstLine="18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สินทรัพย์ไม่มีตัวตน</w:t>
            </w:r>
            <w:r w:rsidR="00906F9E"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อื่น</w:t>
            </w:r>
          </w:p>
        </w:tc>
        <w:tc>
          <w:tcPr>
            <w:tcW w:w="433" w:type="pct"/>
          </w:tcPr>
          <w:p w14:paraId="45F4E0E7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4" w:type="pct"/>
            <w:gridSpan w:val="3"/>
          </w:tcPr>
          <w:p w14:paraId="5E64DB80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44" w:type="pct"/>
          </w:tcPr>
          <w:p w14:paraId="5E45B8AE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06" w:type="pct"/>
            <w:gridSpan w:val="3"/>
          </w:tcPr>
          <w:p w14:paraId="33CADCBA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</w:tr>
      <w:tr w:rsidR="00066702" w:rsidRPr="00CF1517" w14:paraId="6F3ACE2C" w14:textId="77777777" w:rsidTr="00B00E4B">
        <w:trPr>
          <w:trHeight w:hRule="exact" w:val="374"/>
        </w:trPr>
        <w:tc>
          <w:tcPr>
            <w:tcW w:w="2013" w:type="pct"/>
          </w:tcPr>
          <w:p w14:paraId="18219288" w14:textId="77777777" w:rsidR="00066702" w:rsidRPr="00CF1517" w:rsidRDefault="00066702" w:rsidP="00B00E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47" w:firstLine="7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33" w:type="pct"/>
          </w:tcPr>
          <w:p w14:paraId="5AFF3CED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4" w:type="pct"/>
            <w:gridSpan w:val="3"/>
          </w:tcPr>
          <w:p w14:paraId="0CD141EB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" w:type="pct"/>
          </w:tcPr>
          <w:p w14:paraId="52DA8479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06" w:type="pct"/>
            <w:gridSpan w:val="3"/>
          </w:tcPr>
          <w:p w14:paraId="24190753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</w:p>
        </w:tc>
      </w:tr>
      <w:tr w:rsidR="00066702" w:rsidRPr="00CF1517" w14:paraId="2BD6BE5D" w14:textId="77777777" w:rsidTr="00B00E4B">
        <w:trPr>
          <w:trHeight w:hRule="exact" w:val="374"/>
        </w:trPr>
        <w:tc>
          <w:tcPr>
            <w:tcW w:w="2013" w:type="pct"/>
          </w:tcPr>
          <w:p w14:paraId="3E0451B7" w14:textId="77777777" w:rsidR="00066702" w:rsidRPr="00CF1517" w:rsidRDefault="00066702" w:rsidP="00B00E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47" w:firstLine="72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433" w:type="pct"/>
          </w:tcPr>
          <w:p w14:paraId="46BFAA54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4" w:type="pct"/>
            <w:gridSpan w:val="3"/>
          </w:tcPr>
          <w:p w14:paraId="41F631FB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1CE83F61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7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206" w:type="pct"/>
            <w:gridSpan w:val="3"/>
          </w:tcPr>
          <w:p w14:paraId="14D433DF" w14:textId="77777777" w:rsidR="00066702" w:rsidRPr="00CF1517" w:rsidRDefault="00066702" w:rsidP="007C6E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C3E29" w:rsidRPr="00CF1517" w14:paraId="52F8830D" w14:textId="77777777" w:rsidTr="00B00E4B">
        <w:trPr>
          <w:trHeight w:hRule="exact" w:val="374"/>
        </w:trPr>
        <w:tc>
          <w:tcPr>
            <w:tcW w:w="2013" w:type="pct"/>
          </w:tcPr>
          <w:p w14:paraId="6851D325" w14:textId="77777777" w:rsidR="001C3E29" w:rsidRPr="00CF1517" w:rsidRDefault="001C3E29" w:rsidP="00B00E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47" w:firstLine="7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33" w:type="pct"/>
          </w:tcPr>
          <w:p w14:paraId="261E18B8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29" w:type="pct"/>
          </w:tcPr>
          <w:p w14:paraId="6BA7225C" w14:textId="48F79152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4" w:type="pct"/>
          </w:tcPr>
          <w:p w14:paraId="05DE0342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312FBABE" w14:textId="525A99AD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4" w:type="pct"/>
          </w:tcPr>
          <w:p w14:paraId="0F1BD49B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39B80005" w14:textId="6BEF78CA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4" w:type="pct"/>
          </w:tcPr>
          <w:p w14:paraId="62E5A51E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1EFC5FEB" w14:textId="677386E9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1C3E29" w:rsidRPr="00CF1517" w14:paraId="24C6615C" w14:textId="77777777" w:rsidTr="00B00E4B">
        <w:trPr>
          <w:trHeight w:hRule="exact" w:val="374"/>
        </w:trPr>
        <w:tc>
          <w:tcPr>
            <w:tcW w:w="2013" w:type="pct"/>
          </w:tcPr>
          <w:p w14:paraId="22C86AE8" w14:textId="77777777" w:rsidR="001C3E29" w:rsidRPr="00CF1517" w:rsidRDefault="001C3E29" w:rsidP="00B00E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47" w:firstLine="7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33" w:type="pct"/>
          </w:tcPr>
          <w:p w14:paraId="7DBA104F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55" w:type="pct"/>
            <w:gridSpan w:val="7"/>
          </w:tcPr>
          <w:p w14:paraId="66109238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4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C3E29" w:rsidRPr="00CF1517" w14:paraId="592E9815" w14:textId="77777777" w:rsidTr="00B00E4B">
        <w:trPr>
          <w:trHeight w:hRule="exact" w:val="374"/>
        </w:trPr>
        <w:tc>
          <w:tcPr>
            <w:tcW w:w="2013" w:type="pct"/>
          </w:tcPr>
          <w:p w14:paraId="6991D94A" w14:textId="77777777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47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เพิ่มขึ้นในระหว่างปี</w:t>
            </w:r>
          </w:p>
        </w:tc>
        <w:tc>
          <w:tcPr>
            <w:tcW w:w="433" w:type="pct"/>
          </w:tcPr>
          <w:p w14:paraId="1B49E80B" w14:textId="68D19744" w:rsidR="001C3E29" w:rsidRPr="00CF1517" w:rsidRDefault="00360B44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i/>
                <w:iCs/>
                <w:sz w:val="30"/>
                <w:szCs w:val="30"/>
              </w:rPr>
              <w:t>1</w:t>
            </w:r>
            <w:r w:rsidR="00361ED4">
              <w:rPr>
                <w:rFonts w:ascii="Angsana New" w:hAnsi="Angsana New" w:cs="Angsana New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529" w:type="pct"/>
          </w:tcPr>
          <w:p w14:paraId="7D57A0A5" w14:textId="763A2800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30,370</w:t>
            </w:r>
          </w:p>
        </w:tc>
        <w:tc>
          <w:tcPr>
            <w:tcW w:w="144" w:type="pct"/>
          </w:tcPr>
          <w:p w14:paraId="25BAD20E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0B191D29" w14:textId="777D4368" w:rsidR="001C3E29" w:rsidRPr="00CF1517" w:rsidRDefault="00086D0E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</w:pPr>
            <w:r w:rsidRPr="00086D0E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4</w:t>
            </w:r>
            <w:r w:rsidR="001C3E29" w:rsidRPr="00CF1517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,</w:t>
            </w:r>
            <w:r w:rsidR="00360B44" w:rsidRPr="00360B44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5</w:t>
            </w:r>
            <w:r w:rsidR="004B0B8A" w:rsidRPr="004B0B8A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3</w:t>
            </w:r>
            <w:r w:rsidRPr="00086D0E">
              <w:rPr>
                <w:rFonts w:ascii="Angsana New" w:eastAsia="Malgun Gothic" w:hAnsi="Angsana New" w:cs="Angsana New"/>
                <w:sz w:val="30"/>
                <w:szCs w:val="30"/>
                <w:lang w:eastAsia="ko-KR"/>
              </w:rPr>
              <w:t>2</w:t>
            </w:r>
          </w:p>
        </w:tc>
        <w:tc>
          <w:tcPr>
            <w:tcW w:w="144" w:type="pct"/>
          </w:tcPr>
          <w:p w14:paraId="5D80589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1FD3FA51" w14:textId="24F2598D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FD55D8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80</w:t>
            </w:r>
          </w:p>
        </w:tc>
        <w:tc>
          <w:tcPr>
            <w:tcW w:w="144" w:type="pct"/>
          </w:tcPr>
          <w:p w14:paraId="2236BE42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292DB2BC" w14:textId="41C03A79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75</w:t>
            </w:r>
          </w:p>
        </w:tc>
      </w:tr>
      <w:tr w:rsidR="001C3E29" w:rsidRPr="00CF1517" w14:paraId="34602739" w14:textId="77777777" w:rsidTr="00B00E4B">
        <w:trPr>
          <w:trHeight w:hRule="exact" w:val="374"/>
        </w:trPr>
        <w:tc>
          <w:tcPr>
            <w:tcW w:w="2013" w:type="pct"/>
          </w:tcPr>
          <w:p w14:paraId="6B8D49E6" w14:textId="77777777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981"/>
                <w:tab w:val="left" w:pos="1115"/>
              </w:tabs>
              <w:spacing w:line="240" w:lineRule="auto"/>
              <w:ind w:left="-110" w:right="47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บวก </w:t>
            </w: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(หัก)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>-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 xml:space="preserve"> การเปลี่ยนแปลงในเจ้าหนี้</w:t>
            </w:r>
          </w:p>
        </w:tc>
        <w:tc>
          <w:tcPr>
            <w:tcW w:w="433" w:type="pct"/>
          </w:tcPr>
          <w:p w14:paraId="2658E874" w14:textId="77777777" w:rsidR="001C3E29" w:rsidRPr="00CF1517" w:rsidRDefault="001C3E29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29" w:type="pct"/>
          </w:tcPr>
          <w:p w14:paraId="3BDA7332" w14:textId="4CCCC28C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(3,502)</w:t>
            </w:r>
          </w:p>
        </w:tc>
        <w:tc>
          <w:tcPr>
            <w:tcW w:w="144" w:type="pct"/>
          </w:tcPr>
          <w:p w14:paraId="468222D3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097ED471" w14:textId="37A046BD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33</w:t>
            </w:r>
            <w:r w:rsidRPr="00360B44">
              <w:rPr>
                <w:rFonts w:ascii="Angsana New" w:hAnsi="Angsana New" w:cs="Angsana New"/>
                <w:sz w:val="30"/>
                <w:szCs w:val="30"/>
              </w:rPr>
              <w:t>0</w:t>
            </w:r>
          </w:p>
        </w:tc>
        <w:tc>
          <w:tcPr>
            <w:tcW w:w="144" w:type="pct"/>
          </w:tcPr>
          <w:p w14:paraId="61A8BA15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20F798F7" w14:textId="7FF9CB97" w:rsidR="001C3E29" w:rsidRPr="00CF1517" w:rsidRDefault="00FD55D8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4" w:type="pct"/>
          </w:tcPr>
          <w:p w14:paraId="55B3ED55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31" w:type="pct"/>
          </w:tcPr>
          <w:p w14:paraId="72A4B928" w14:textId="7131D3C5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sz w:val="30"/>
                <w:szCs w:val="30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44</w:t>
            </w:r>
          </w:p>
        </w:tc>
      </w:tr>
      <w:tr w:rsidR="001C3E29" w:rsidRPr="00CF1517" w14:paraId="3254E6EC" w14:textId="77777777" w:rsidTr="00B00E4B">
        <w:trPr>
          <w:trHeight w:hRule="exact" w:val="374"/>
        </w:trPr>
        <w:tc>
          <w:tcPr>
            <w:tcW w:w="2013" w:type="pct"/>
          </w:tcPr>
          <w:p w14:paraId="67CD7A90" w14:textId="77777777" w:rsidR="001C3E29" w:rsidRPr="00CF1517" w:rsidRDefault="001C3E29" w:rsidP="00B00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47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ซื้อมาและจ่ายชำระเป็นเงินสด</w:t>
            </w:r>
          </w:p>
        </w:tc>
        <w:tc>
          <w:tcPr>
            <w:tcW w:w="433" w:type="pct"/>
          </w:tcPr>
          <w:p w14:paraId="50E3E3BE" w14:textId="77777777" w:rsidR="001C3E29" w:rsidRPr="00CF1517" w:rsidRDefault="001C3E29" w:rsidP="001C3E29">
            <w:pPr>
              <w:pStyle w:val="TOC7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06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529" w:type="pct"/>
            <w:tcBorders>
              <w:top w:val="single" w:sz="4" w:space="0" w:color="auto"/>
              <w:bottom w:val="double" w:sz="4" w:space="0" w:color="auto"/>
            </w:tcBorders>
          </w:tcPr>
          <w:p w14:paraId="51A4CC69" w14:textId="14CE9567" w:rsidR="001C3E29" w:rsidRPr="00CF1517" w:rsidRDefault="00BD3D46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26,868</w:t>
            </w:r>
          </w:p>
        </w:tc>
        <w:tc>
          <w:tcPr>
            <w:tcW w:w="144" w:type="pct"/>
          </w:tcPr>
          <w:p w14:paraId="3A42B090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</w:tcPr>
          <w:p w14:paraId="2B7C44AD" w14:textId="589D9C97" w:rsidR="001C3E29" w:rsidRPr="00CF1517" w:rsidRDefault="00086D0E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5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86</w:t>
            </w: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44" w:type="pct"/>
          </w:tcPr>
          <w:p w14:paraId="59637BCF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</w:tcPr>
          <w:p w14:paraId="5891A1AB" w14:textId="0893E87A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FD55D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</w:rPr>
              <w:t>4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80</w:t>
            </w:r>
          </w:p>
        </w:tc>
        <w:tc>
          <w:tcPr>
            <w:tcW w:w="144" w:type="pct"/>
          </w:tcPr>
          <w:p w14:paraId="65F4056B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</w:tcPr>
          <w:p w14:paraId="5D80D414" w14:textId="13313CE0" w:rsidR="001C3E29" w:rsidRPr="00CF1517" w:rsidRDefault="00086D0E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7" w:right="-157" w:firstLine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</w:rPr>
              <w:t>19</w:t>
            </w:r>
          </w:p>
        </w:tc>
      </w:tr>
    </w:tbl>
    <w:p w14:paraId="6DE045BF" w14:textId="22E014C5" w:rsidR="00804175" w:rsidRPr="00CF1517" w:rsidRDefault="008641A7" w:rsidP="00323F8C">
      <w:pPr>
        <w:pStyle w:val="Heading1"/>
        <w:keepLines/>
        <w:numPr>
          <w:ilvl w:val="0"/>
          <w:numId w:val="32"/>
        </w:numPr>
        <w:shd w:val="clear" w:color="auto" w:fill="auto"/>
        <w:tabs>
          <w:tab w:val="left" w:pos="180"/>
        </w:tabs>
        <w:ind w:left="540" w:right="-45" w:hanging="486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br w:type="page"/>
      </w:r>
      <w:r w:rsidR="00804175"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ภาระผูกพันกับบุคคลหรือกิจการที่ไม่เกี่ยวข้องกัน</w:t>
      </w:r>
    </w:p>
    <w:p w14:paraId="4FE0AFB0" w14:textId="77777777" w:rsidR="0036476B" w:rsidRPr="00CF1517" w:rsidRDefault="0036476B" w:rsidP="0036476B">
      <w:pPr>
        <w:rPr>
          <w:rFonts w:ascii="Angsana New" w:hAnsi="Angsana New" w:cs="Angsana New"/>
          <w:sz w:val="30"/>
          <w:szCs w:val="30"/>
          <w:cs/>
          <w:lang w:val="th-TH"/>
        </w:rPr>
      </w:pPr>
    </w:p>
    <w:tbl>
      <w:tblPr>
        <w:tblW w:w="925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145"/>
        <w:gridCol w:w="798"/>
        <w:gridCol w:w="1134"/>
        <w:gridCol w:w="250"/>
        <w:gridCol w:w="1121"/>
        <w:gridCol w:w="274"/>
        <w:gridCol w:w="1140"/>
        <w:gridCol w:w="276"/>
        <w:gridCol w:w="1114"/>
      </w:tblGrid>
      <w:tr w:rsidR="005E65D0" w:rsidRPr="00CF1517" w14:paraId="5574B219" w14:textId="77777777" w:rsidTr="00DF028E">
        <w:trPr>
          <w:tblHeader/>
        </w:trPr>
        <w:tc>
          <w:tcPr>
            <w:tcW w:w="2131" w:type="pct"/>
            <w:gridSpan w:val="2"/>
          </w:tcPr>
          <w:p w14:paraId="796AA5C7" w14:textId="77777777" w:rsidR="00DB3FD7" w:rsidRPr="00CF1517" w:rsidRDefault="00DB3FD7" w:rsidP="00C644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354" w:type="pct"/>
            <w:gridSpan w:val="3"/>
          </w:tcPr>
          <w:p w14:paraId="0B66BB08" w14:textId="77777777" w:rsidR="00DB3FD7" w:rsidRPr="00CF1517" w:rsidRDefault="00DB3FD7" w:rsidP="00C644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8" w:type="pct"/>
          </w:tcPr>
          <w:p w14:paraId="7F21DF92" w14:textId="77777777" w:rsidR="00DB3FD7" w:rsidRPr="00CF1517" w:rsidRDefault="00DB3FD7" w:rsidP="00C644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67" w:type="pct"/>
            <w:gridSpan w:val="3"/>
          </w:tcPr>
          <w:p w14:paraId="518AD0AF" w14:textId="77777777" w:rsidR="00DB3FD7" w:rsidRPr="00CF1517" w:rsidRDefault="00DB3FD7" w:rsidP="00C644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1C3E29" w:rsidRPr="00CF1517" w14:paraId="7E310990" w14:textId="77777777" w:rsidTr="00DF028E">
        <w:trPr>
          <w:trHeight w:val="344"/>
          <w:tblHeader/>
        </w:trPr>
        <w:tc>
          <w:tcPr>
            <w:tcW w:w="2131" w:type="pct"/>
            <w:gridSpan w:val="2"/>
          </w:tcPr>
          <w:p w14:paraId="78E151D4" w14:textId="77777777" w:rsidR="001C3E29" w:rsidRPr="00CF1517" w:rsidRDefault="001C3E29" w:rsidP="001C3E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3" w:type="pct"/>
          </w:tcPr>
          <w:p w14:paraId="770D2FAB" w14:textId="511C06EB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35" w:type="pct"/>
          </w:tcPr>
          <w:p w14:paraId="4FEAA47D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</w:tcPr>
          <w:p w14:paraId="77B52281" w14:textId="6FEE2EC9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  <w:tc>
          <w:tcPr>
            <w:tcW w:w="148" w:type="pct"/>
          </w:tcPr>
          <w:p w14:paraId="7AF9998F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6" w:type="pct"/>
          </w:tcPr>
          <w:p w14:paraId="5484F5F7" w14:textId="7B3181BD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0BDCD7AE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</w:tcPr>
          <w:p w14:paraId="324AE49C" w14:textId="2FA38C4A" w:rsidR="001C3E29" w:rsidRPr="00CF1517" w:rsidRDefault="00086D0E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/>
                <w:sz w:val="30"/>
                <w:szCs w:val="30"/>
              </w:rPr>
              <w:t>2</w:t>
            </w:r>
          </w:p>
        </w:tc>
      </w:tr>
      <w:tr w:rsidR="001C3E29" w:rsidRPr="00CF1517" w14:paraId="07A0564C" w14:textId="77777777" w:rsidTr="00DF028E">
        <w:trPr>
          <w:tblHeader/>
        </w:trPr>
        <w:tc>
          <w:tcPr>
            <w:tcW w:w="1700" w:type="pct"/>
          </w:tcPr>
          <w:p w14:paraId="3A48D1CC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431" w:type="pct"/>
          </w:tcPr>
          <w:p w14:paraId="16A55BF3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31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869" w:type="pct"/>
            <w:gridSpan w:val="7"/>
          </w:tcPr>
          <w:p w14:paraId="60C52EC6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C3E29" w:rsidRPr="00CF1517" w14:paraId="50F04CB4" w14:textId="77777777" w:rsidTr="00DF028E">
        <w:trPr>
          <w:tblHeader/>
        </w:trPr>
        <w:tc>
          <w:tcPr>
            <w:tcW w:w="1700" w:type="pct"/>
          </w:tcPr>
          <w:p w14:paraId="3CD56D03" w14:textId="1D68B891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431" w:type="pct"/>
          </w:tcPr>
          <w:p w14:paraId="62C3DD2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31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869" w:type="pct"/>
            <w:gridSpan w:val="7"/>
          </w:tcPr>
          <w:p w14:paraId="0F086AA7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</w:tr>
      <w:tr w:rsidR="001C3E29" w:rsidRPr="00CF1517" w14:paraId="63003C29" w14:textId="77777777" w:rsidTr="00DF028E">
        <w:tc>
          <w:tcPr>
            <w:tcW w:w="2131" w:type="pct"/>
            <w:gridSpan w:val="2"/>
          </w:tcPr>
          <w:p w14:paraId="2D1B5875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</w:p>
        </w:tc>
        <w:tc>
          <w:tcPr>
            <w:tcW w:w="613" w:type="pct"/>
          </w:tcPr>
          <w:p w14:paraId="0D1D58D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5" w:type="pct"/>
          </w:tcPr>
          <w:p w14:paraId="39E6363A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6" w:type="pct"/>
          </w:tcPr>
          <w:p w14:paraId="4FBB2E27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5AE67B43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left="-126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6" w:type="pct"/>
          </w:tcPr>
          <w:p w14:paraId="5713A52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" w:type="pct"/>
          </w:tcPr>
          <w:p w14:paraId="27B3FE5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02" w:type="pct"/>
          </w:tcPr>
          <w:p w14:paraId="3F3157C0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after="0"/>
              <w:ind w:left="-108" w:right="-131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C3E29" w:rsidRPr="00CF1517" w14:paraId="762FA14B" w14:textId="77777777" w:rsidTr="00DF028E">
        <w:tc>
          <w:tcPr>
            <w:tcW w:w="2131" w:type="pct"/>
            <w:gridSpan w:val="2"/>
          </w:tcPr>
          <w:p w14:paraId="1B10E1D0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อาคารและอุปกรณ์</w:t>
            </w:r>
          </w:p>
        </w:tc>
        <w:tc>
          <w:tcPr>
            <w:tcW w:w="613" w:type="pct"/>
            <w:vAlign w:val="bottom"/>
          </w:tcPr>
          <w:p w14:paraId="71B3B822" w14:textId="05F3BA4D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81</w:t>
            </w:r>
            <w:r w:rsidR="005D79D5">
              <w:rPr>
                <w:rFonts w:ascii="Angsana New" w:hAnsi="Angsana New" w:cs="Angsana New"/>
                <w:sz w:val="30"/>
                <w:szCs w:val="30"/>
                <w:lang w:eastAsia="ko-KR"/>
              </w:rPr>
              <w:t>7</w:t>
            </w:r>
            <w:r w:rsidR="009C39B8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="005D79D5">
              <w:rPr>
                <w:rFonts w:ascii="Angsana New" w:hAnsi="Angsana New" w:cs="Angsana New"/>
                <w:sz w:val="30"/>
                <w:szCs w:val="30"/>
                <w:lang w:eastAsia="ko-KR"/>
              </w:rPr>
              <w:t>223</w:t>
            </w:r>
          </w:p>
        </w:tc>
        <w:tc>
          <w:tcPr>
            <w:tcW w:w="135" w:type="pct"/>
            <w:vAlign w:val="bottom"/>
          </w:tcPr>
          <w:p w14:paraId="16ABECCF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606" w:type="pct"/>
            <w:vAlign w:val="bottom"/>
          </w:tcPr>
          <w:p w14:paraId="5CA88FCC" w14:textId="1E6FBA84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8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6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E967B9" w:rsidRPr="00E967B9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</w:p>
        </w:tc>
        <w:tc>
          <w:tcPr>
            <w:tcW w:w="148" w:type="pct"/>
            <w:vAlign w:val="bottom"/>
          </w:tcPr>
          <w:p w14:paraId="49A173B4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616" w:type="pct"/>
            <w:vAlign w:val="bottom"/>
          </w:tcPr>
          <w:p w14:paraId="51E09E20" w14:textId="1659F58F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right="-71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55</w:t>
            </w:r>
            <w:r w:rsidR="0002041C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618</w:t>
            </w:r>
          </w:p>
        </w:tc>
        <w:tc>
          <w:tcPr>
            <w:tcW w:w="149" w:type="pct"/>
            <w:vAlign w:val="bottom"/>
          </w:tcPr>
          <w:p w14:paraId="311F1462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602" w:type="pct"/>
            <w:vAlign w:val="bottom"/>
          </w:tcPr>
          <w:p w14:paraId="105DB684" w14:textId="6D47F146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10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</w:p>
        </w:tc>
      </w:tr>
      <w:tr w:rsidR="001C3E29" w:rsidRPr="00CF1517" w14:paraId="4EE61A3A" w14:textId="77777777" w:rsidTr="00DF028E">
        <w:tc>
          <w:tcPr>
            <w:tcW w:w="2131" w:type="pct"/>
            <w:gridSpan w:val="2"/>
          </w:tcPr>
          <w:p w14:paraId="1C4BB50E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สินทรัพย์ไม่มีตัวตนอื่น</w:t>
            </w:r>
          </w:p>
        </w:tc>
        <w:tc>
          <w:tcPr>
            <w:tcW w:w="613" w:type="pct"/>
            <w:vAlign w:val="bottom"/>
          </w:tcPr>
          <w:p w14:paraId="1F6DA8D6" w14:textId="1FB362CE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8</w:t>
            </w:r>
            <w:r w:rsidR="009C39B8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05</w:t>
            </w:r>
            <w:r w:rsidR="005D79D5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</w:p>
        </w:tc>
        <w:tc>
          <w:tcPr>
            <w:tcW w:w="135" w:type="pct"/>
            <w:vAlign w:val="bottom"/>
          </w:tcPr>
          <w:p w14:paraId="4CF2EFE9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606" w:type="pct"/>
            <w:vAlign w:val="bottom"/>
          </w:tcPr>
          <w:p w14:paraId="1EEA9324" w14:textId="5A199707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510</w:t>
            </w:r>
          </w:p>
        </w:tc>
        <w:tc>
          <w:tcPr>
            <w:tcW w:w="148" w:type="pct"/>
            <w:vAlign w:val="bottom"/>
          </w:tcPr>
          <w:p w14:paraId="281B8939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616" w:type="pct"/>
            <w:vAlign w:val="bottom"/>
          </w:tcPr>
          <w:p w14:paraId="436C0B93" w14:textId="4B9AA177" w:rsidR="001C3E29" w:rsidRPr="00CF1517" w:rsidRDefault="007F6E9E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149" w:type="pct"/>
            <w:vAlign w:val="bottom"/>
          </w:tcPr>
          <w:p w14:paraId="2304E543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602" w:type="pct"/>
            <w:vAlign w:val="bottom"/>
          </w:tcPr>
          <w:p w14:paraId="0DDC1389" w14:textId="4DE0FB9D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510</w:t>
            </w:r>
          </w:p>
        </w:tc>
      </w:tr>
      <w:tr w:rsidR="001C3E29" w:rsidRPr="00CF1517" w14:paraId="0E570D7D" w14:textId="77777777" w:rsidTr="00DF028E">
        <w:tc>
          <w:tcPr>
            <w:tcW w:w="2131" w:type="pct"/>
            <w:gridSpan w:val="2"/>
          </w:tcPr>
          <w:p w14:paraId="6C890A65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1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60B109" w14:textId="0373AF82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8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  <w:r w:rsidR="005D79D5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5</w:t>
            </w:r>
            <w:r w:rsidR="009C39B8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="005D79D5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277</w:t>
            </w:r>
          </w:p>
        </w:tc>
        <w:tc>
          <w:tcPr>
            <w:tcW w:w="135" w:type="pct"/>
            <w:vAlign w:val="bottom"/>
          </w:tcPr>
          <w:p w14:paraId="78749948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295864" w14:textId="2F2D0124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9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</w:p>
        </w:tc>
        <w:tc>
          <w:tcPr>
            <w:tcW w:w="148" w:type="pct"/>
            <w:vAlign w:val="bottom"/>
          </w:tcPr>
          <w:p w14:paraId="4930CA45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6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CCA004" w14:textId="3EB58DD6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55</w:t>
            </w:r>
            <w:r w:rsidR="0002041C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618</w:t>
            </w:r>
          </w:p>
        </w:tc>
        <w:tc>
          <w:tcPr>
            <w:tcW w:w="149" w:type="pct"/>
            <w:vAlign w:val="bottom"/>
          </w:tcPr>
          <w:p w14:paraId="1823A953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238FF9" w14:textId="3460D8C9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="00086D0E" w:rsidRPr="00086D0E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61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</w:p>
        </w:tc>
      </w:tr>
    </w:tbl>
    <w:p w14:paraId="5A6439D3" w14:textId="77777777" w:rsidR="00DD4917" w:rsidRPr="00CF1517" w:rsidRDefault="00DD49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</w:p>
    <w:tbl>
      <w:tblPr>
        <w:tblW w:w="922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150"/>
        <w:gridCol w:w="895"/>
        <w:gridCol w:w="13"/>
        <w:gridCol w:w="1098"/>
        <w:gridCol w:w="260"/>
        <w:gridCol w:w="1090"/>
        <w:gridCol w:w="260"/>
        <w:gridCol w:w="1090"/>
        <w:gridCol w:w="280"/>
        <w:gridCol w:w="1089"/>
      </w:tblGrid>
      <w:tr w:rsidR="001C3E29" w:rsidRPr="00CF1517" w14:paraId="6EA0AD2E" w14:textId="77777777" w:rsidTr="00117DC9">
        <w:trPr>
          <w:trHeight w:hRule="exact" w:val="403"/>
          <w:tblHeader/>
        </w:trPr>
        <w:tc>
          <w:tcPr>
            <w:tcW w:w="1707" w:type="pct"/>
          </w:tcPr>
          <w:p w14:paraId="2693ABAE" w14:textId="6A50FAC9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rPr>
                <w:rFonts w:ascii="Angsana New" w:hAnsi="Angsana New" w:cs="Angsana New"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485" w:type="pct"/>
          </w:tcPr>
          <w:p w14:paraId="0A2DFFC4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808" w:type="pct"/>
            <w:gridSpan w:val="8"/>
          </w:tcPr>
          <w:p w14:paraId="21B9C3FE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1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</w:rPr>
            </w:pPr>
          </w:p>
        </w:tc>
      </w:tr>
      <w:tr w:rsidR="001C3E29" w:rsidRPr="00CF1517" w14:paraId="643C3240" w14:textId="77777777" w:rsidTr="00117DC9">
        <w:trPr>
          <w:trHeight w:hRule="exact" w:val="403"/>
        </w:trPr>
        <w:tc>
          <w:tcPr>
            <w:tcW w:w="2199" w:type="pct"/>
            <w:gridSpan w:val="3"/>
          </w:tcPr>
          <w:p w14:paraId="34C2F349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เลตเตอร์ออฟเครดิตที่ยังไม่ได้ใช้สำหรับ</w:t>
            </w:r>
          </w:p>
        </w:tc>
        <w:tc>
          <w:tcPr>
            <w:tcW w:w="595" w:type="pct"/>
          </w:tcPr>
          <w:p w14:paraId="35FBF6C3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1" w:type="pct"/>
          </w:tcPr>
          <w:p w14:paraId="1E365602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shd w:val="clear" w:color="auto" w:fill="auto"/>
          </w:tcPr>
          <w:p w14:paraId="258E42ED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1" w:type="pct"/>
          </w:tcPr>
          <w:p w14:paraId="5DAA3A6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</w:tcPr>
          <w:p w14:paraId="668FD6D0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52" w:type="pct"/>
          </w:tcPr>
          <w:p w14:paraId="3730CF64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0" w:type="pct"/>
            <w:shd w:val="clear" w:color="auto" w:fill="auto"/>
          </w:tcPr>
          <w:p w14:paraId="66910365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1C3E29" w:rsidRPr="00CF1517" w14:paraId="62D03B8B" w14:textId="77777777" w:rsidTr="00290064">
        <w:trPr>
          <w:trHeight w:hRule="exact" w:val="403"/>
        </w:trPr>
        <w:tc>
          <w:tcPr>
            <w:tcW w:w="2199" w:type="pct"/>
            <w:gridSpan w:val="3"/>
          </w:tcPr>
          <w:p w14:paraId="7460A50D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ซื้อสินค้า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วัตถุดิบ วัสดุสิ้นเปลืองและอื่นๆ</w:t>
            </w:r>
          </w:p>
        </w:tc>
        <w:tc>
          <w:tcPr>
            <w:tcW w:w="595" w:type="pct"/>
          </w:tcPr>
          <w:p w14:paraId="3AA8E1D4" w14:textId="4223AFCF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cs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5</w:t>
            </w:r>
            <w:r w:rsidR="009C39B8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6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  <w:r w:rsidR="009C39B8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87</w:t>
            </w:r>
          </w:p>
        </w:tc>
        <w:tc>
          <w:tcPr>
            <w:tcW w:w="141" w:type="pct"/>
          </w:tcPr>
          <w:p w14:paraId="7BEC5076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shd w:val="clear" w:color="auto" w:fill="auto"/>
          </w:tcPr>
          <w:p w14:paraId="33D7C5E4" w14:textId="52D44C60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222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  <w:r w:rsidR="00360B44"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086D0E" w:rsidRPr="00086D0E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</w:p>
        </w:tc>
        <w:tc>
          <w:tcPr>
            <w:tcW w:w="141" w:type="pct"/>
          </w:tcPr>
          <w:p w14:paraId="77CF7B97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shd w:val="clear" w:color="auto" w:fill="auto"/>
          </w:tcPr>
          <w:p w14:paraId="6DC53FCC" w14:textId="1E7040E1" w:rsidR="001C3E29" w:rsidRPr="00CF1517" w:rsidRDefault="004E4B6B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152" w:type="pct"/>
          </w:tcPr>
          <w:p w14:paraId="432D5D56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0" w:type="pct"/>
            <w:shd w:val="clear" w:color="auto" w:fill="auto"/>
          </w:tcPr>
          <w:p w14:paraId="3E627932" w14:textId="7F3F71A0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-</w:t>
            </w:r>
          </w:p>
        </w:tc>
      </w:tr>
      <w:tr w:rsidR="001C3E29" w:rsidRPr="00CF1517" w14:paraId="414A6B65" w14:textId="77777777" w:rsidTr="00290064">
        <w:trPr>
          <w:trHeight w:hRule="exact" w:val="403"/>
        </w:trPr>
        <w:tc>
          <w:tcPr>
            <w:tcW w:w="2199" w:type="pct"/>
            <w:gridSpan w:val="3"/>
          </w:tcPr>
          <w:p w14:paraId="69892F2A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คำสั่งซื้อที่ผู้ขายสินค้าวัตถุดิบ วัสดุสิ้นเปลือง</w:t>
            </w:r>
          </w:p>
        </w:tc>
        <w:tc>
          <w:tcPr>
            <w:tcW w:w="595" w:type="pct"/>
          </w:tcPr>
          <w:p w14:paraId="4EE35F22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1" w:type="pct"/>
          </w:tcPr>
          <w:p w14:paraId="03C58561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shd w:val="clear" w:color="auto" w:fill="auto"/>
          </w:tcPr>
          <w:p w14:paraId="4B9A8E8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41" w:type="pct"/>
          </w:tcPr>
          <w:p w14:paraId="035B15BC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shd w:val="clear" w:color="auto" w:fill="auto"/>
          </w:tcPr>
          <w:p w14:paraId="585D795B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52" w:type="pct"/>
          </w:tcPr>
          <w:p w14:paraId="15056A68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0" w:type="pct"/>
            <w:shd w:val="clear" w:color="auto" w:fill="auto"/>
          </w:tcPr>
          <w:p w14:paraId="0BCFE32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1C3E29" w:rsidRPr="00CF1517" w14:paraId="28F937DE" w14:textId="77777777" w:rsidTr="0094411C">
        <w:trPr>
          <w:trHeight w:hRule="exact" w:val="403"/>
        </w:trPr>
        <w:tc>
          <w:tcPr>
            <w:tcW w:w="2199" w:type="pct"/>
            <w:gridSpan w:val="3"/>
          </w:tcPr>
          <w:p w14:paraId="5F06D0D0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i/>
                <w:iCs/>
                <w:sz w:val="30"/>
                <w:szCs w:val="30"/>
              </w:rPr>
              <w:t xml:space="preserve">  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และอื่นๆ</w:t>
            </w:r>
            <w:r w:rsidRPr="00CF1517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CF1517">
              <w:rPr>
                <w:rFonts w:ascii="Angsana New" w:hAnsi="Angsana New" w:cs="Angsana New"/>
                <w:sz w:val="30"/>
                <w:szCs w:val="30"/>
                <w:cs/>
              </w:rPr>
              <w:t>ตกลงแล้ว</w:t>
            </w:r>
          </w:p>
        </w:tc>
        <w:tc>
          <w:tcPr>
            <w:tcW w:w="595" w:type="pct"/>
            <w:tcBorders>
              <w:bottom w:val="single" w:sz="4" w:space="0" w:color="auto"/>
            </w:tcBorders>
            <w:shd w:val="clear" w:color="auto" w:fill="auto"/>
          </w:tcPr>
          <w:p w14:paraId="2385B493" w14:textId="695A4F69" w:rsidR="001C3E29" w:rsidRPr="00CF1517" w:rsidRDefault="00597AA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897,268</w:t>
            </w:r>
          </w:p>
        </w:tc>
        <w:tc>
          <w:tcPr>
            <w:tcW w:w="141" w:type="pct"/>
          </w:tcPr>
          <w:p w14:paraId="5B6D2C4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0648F844" w14:textId="1548BCCB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571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5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1</w:t>
            </w:r>
          </w:p>
        </w:tc>
        <w:tc>
          <w:tcPr>
            <w:tcW w:w="141" w:type="pct"/>
          </w:tcPr>
          <w:p w14:paraId="3868F2F7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2D3DB24B" w14:textId="701B0117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597AA4">
              <w:rPr>
                <w:rFonts w:ascii="Angsana New" w:hAnsi="Angsana New" w:cs="Angsana New"/>
                <w:sz w:val="30"/>
                <w:szCs w:val="30"/>
                <w:lang w:eastAsia="ko-KR"/>
              </w:rPr>
              <w:t>5,0</w:t>
            </w:r>
            <w:r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597AA4"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</w:p>
        </w:tc>
        <w:tc>
          <w:tcPr>
            <w:tcW w:w="152" w:type="pct"/>
          </w:tcPr>
          <w:p w14:paraId="32EDA271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617D8F8E" w14:textId="0F270587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75</w:t>
            </w:r>
            <w:r w:rsidR="001C3E29" w:rsidRPr="00CF151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sz w:val="30"/>
                <w:szCs w:val="30"/>
                <w:lang w:eastAsia="ko-KR"/>
              </w:rPr>
              <w:t>97</w:t>
            </w:r>
            <w:r w:rsidR="004B0B8A" w:rsidRPr="004B0B8A">
              <w:rPr>
                <w:rFonts w:ascii="Angsana New" w:hAnsi="Angsana New" w:cs="Angsana New"/>
                <w:sz w:val="30"/>
                <w:szCs w:val="30"/>
                <w:lang w:eastAsia="ko-KR"/>
              </w:rPr>
              <w:t>4</w:t>
            </w:r>
          </w:p>
        </w:tc>
      </w:tr>
      <w:tr w:rsidR="001C3E29" w:rsidRPr="00CF1517" w14:paraId="42963306" w14:textId="77777777" w:rsidTr="00290064">
        <w:trPr>
          <w:trHeight w:hRule="exact" w:val="403"/>
        </w:trPr>
        <w:tc>
          <w:tcPr>
            <w:tcW w:w="2199" w:type="pct"/>
            <w:gridSpan w:val="3"/>
          </w:tcPr>
          <w:p w14:paraId="7BE10E18" w14:textId="77777777" w:rsidR="001C3E29" w:rsidRPr="00CF1517" w:rsidRDefault="001C3E29" w:rsidP="001C3E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63" w:right="-131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F1517"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95" w:type="pct"/>
            <w:tcBorders>
              <w:top w:val="single" w:sz="4" w:space="0" w:color="auto"/>
              <w:bottom w:val="double" w:sz="4" w:space="0" w:color="auto"/>
            </w:tcBorders>
          </w:tcPr>
          <w:p w14:paraId="03E6B5BE" w14:textId="68E985A8" w:rsidR="001C3E29" w:rsidRPr="00CF1517" w:rsidRDefault="00597AA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6,259,755</w:t>
            </w:r>
          </w:p>
        </w:tc>
        <w:tc>
          <w:tcPr>
            <w:tcW w:w="141" w:type="pct"/>
          </w:tcPr>
          <w:p w14:paraId="44D6F9CA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63983F7" w14:textId="1D10B606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79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="00360B44"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75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</w:p>
        </w:tc>
        <w:tc>
          <w:tcPr>
            <w:tcW w:w="141" w:type="pct"/>
          </w:tcPr>
          <w:p w14:paraId="67885C71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4F405A" w14:textId="64FF74B8" w:rsidR="001C3E29" w:rsidRPr="00CF1517" w:rsidRDefault="004B0B8A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="00597AA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5,0</w:t>
            </w:r>
            <w:r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3</w:t>
            </w:r>
            <w:r w:rsidR="00597AA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2</w:t>
            </w:r>
          </w:p>
        </w:tc>
        <w:tc>
          <w:tcPr>
            <w:tcW w:w="152" w:type="pct"/>
          </w:tcPr>
          <w:p w14:paraId="7C64ACB6" w14:textId="77777777" w:rsidR="001C3E29" w:rsidRPr="00CF1517" w:rsidRDefault="001C3E29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D42B13D" w14:textId="05503FF7" w:rsidR="001C3E29" w:rsidRPr="00CF1517" w:rsidRDefault="00360B44" w:rsidP="001C3E29">
            <w:pPr>
              <w:pStyle w:val="TableofAuthorities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spacing w:line="240" w:lineRule="auto"/>
              <w:ind w:left="-107" w:right="-71" w:firstLine="0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75</w:t>
            </w:r>
            <w:r w:rsidR="001C3E29" w:rsidRPr="00CF1517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,</w:t>
            </w:r>
            <w:r w:rsidRPr="00360B44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97</w:t>
            </w:r>
            <w:r w:rsidR="004B0B8A" w:rsidRPr="004B0B8A"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4</w:t>
            </w:r>
          </w:p>
        </w:tc>
      </w:tr>
    </w:tbl>
    <w:p w14:paraId="3707D9E0" w14:textId="40325C3C" w:rsidR="00DF028E" w:rsidRPr="00906FA7" w:rsidRDefault="00DF02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b/>
          <w:bCs/>
          <w:sz w:val="30"/>
          <w:szCs w:val="30"/>
        </w:rPr>
      </w:pPr>
    </w:p>
    <w:p w14:paraId="303012DD" w14:textId="1BC75BB0" w:rsidR="00487153" w:rsidRPr="00CF1517" w:rsidRDefault="00487153" w:rsidP="00323F8C">
      <w:pPr>
        <w:pStyle w:val="Heading1"/>
        <w:keepLines/>
        <w:numPr>
          <w:ilvl w:val="0"/>
          <w:numId w:val="32"/>
        </w:numPr>
        <w:shd w:val="clear" w:color="auto" w:fill="auto"/>
        <w:ind w:left="540" w:right="-45" w:hanging="540"/>
        <w:jc w:val="thaiDistribute"/>
        <w:rPr>
          <w:rFonts w:ascii="Angsana New" w:hAnsi="Angsana New" w:cs="Angsana New"/>
          <w:sz w:val="30"/>
          <w:szCs w:val="30"/>
          <w:u w:val="none"/>
          <w:cs/>
          <w:lang w:val="th-TH"/>
        </w:rPr>
      </w:pPr>
      <w:r w:rsidRPr="00CF1517">
        <w:rPr>
          <w:rFonts w:ascii="Angsana New" w:hAnsi="Angsana New" w:cs="Angsana New"/>
          <w:sz w:val="30"/>
          <w:szCs w:val="30"/>
          <w:u w:val="none"/>
          <w:cs/>
          <w:lang w:val="th-TH"/>
        </w:rPr>
        <w:t>หนี้สินที่อาจเกิดขึ้น</w:t>
      </w:r>
    </w:p>
    <w:p w14:paraId="3F5071B7" w14:textId="77777777" w:rsidR="00487153" w:rsidRPr="00CF1517" w:rsidRDefault="00487153" w:rsidP="004146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22"/>
          <w:szCs w:val="22"/>
        </w:rPr>
      </w:pPr>
    </w:p>
    <w:p w14:paraId="0C27539F" w14:textId="77777777" w:rsidR="004146A3" w:rsidRPr="00CF1517" w:rsidRDefault="00487153" w:rsidP="004146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b/>
          <w:bCs/>
          <w:i/>
          <w:iCs/>
          <w:sz w:val="30"/>
          <w:szCs w:val="30"/>
          <w:cs/>
        </w:rPr>
      </w:pP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ภาระ</w:t>
      </w:r>
      <w:r w:rsidR="004146A3"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ค้ำประกัน</w:t>
      </w:r>
      <w:r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ภายใต้สั</w:t>
      </w:r>
      <w:r w:rsidR="00526C08"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ญญากู้ยืม</w:t>
      </w:r>
      <w:r w:rsidR="00CD682A" w:rsidRPr="00CF1517">
        <w:rPr>
          <w:rFonts w:ascii="Angsana New" w:hAnsi="Angsana New" w:cs="Angsana New"/>
          <w:b/>
          <w:bCs/>
          <w:i/>
          <w:iCs/>
          <w:sz w:val="30"/>
          <w:szCs w:val="30"/>
          <w:cs/>
        </w:rPr>
        <w:t>ของเกษตรกร</w:t>
      </w:r>
    </w:p>
    <w:p w14:paraId="5BBFC1F1" w14:textId="77777777" w:rsidR="00526C08" w:rsidRPr="00CF1517" w:rsidRDefault="00526C08" w:rsidP="004146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 w:cs="Angsana New"/>
          <w:sz w:val="22"/>
          <w:szCs w:val="22"/>
          <w:cs/>
        </w:rPr>
      </w:pPr>
    </w:p>
    <w:p w14:paraId="668029D1" w14:textId="42668B30" w:rsidR="00737843" w:rsidRPr="00CF1517" w:rsidRDefault="004146A3" w:rsidP="00526C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 w:cs="Angsana New"/>
          <w:i/>
          <w:iCs/>
          <w:sz w:val="30"/>
          <w:szCs w:val="30"/>
        </w:rPr>
      </w:pPr>
      <w:r w:rsidRPr="00CF1517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E967B9" w:rsidRPr="00E967B9">
        <w:rPr>
          <w:rFonts w:ascii="Angsana New" w:hAnsi="Angsana New" w:cs="Angsana New"/>
          <w:sz w:val="30"/>
          <w:szCs w:val="30"/>
        </w:rPr>
        <w:t>1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8522DD" w:rsidRPr="00CF1517">
        <w:rPr>
          <w:rFonts w:ascii="Angsana New" w:hAnsi="Angsana New" w:cs="Angsana New"/>
          <w:sz w:val="30"/>
          <w:szCs w:val="30"/>
          <w:cs/>
        </w:rPr>
        <w:t>ธันว</w:t>
      </w:r>
      <w:r w:rsidRPr="00CF1517">
        <w:rPr>
          <w:rFonts w:ascii="Angsana New" w:hAnsi="Angsana New" w:cs="Angsana New"/>
          <w:sz w:val="30"/>
          <w:szCs w:val="30"/>
          <w:cs/>
        </w:rPr>
        <w:t>า</w:t>
      </w:r>
      <w:r w:rsidR="00487153" w:rsidRPr="00CF1517">
        <w:rPr>
          <w:rFonts w:ascii="Angsana New" w:hAnsi="Angsana New" w:cs="Angsana New"/>
          <w:sz w:val="30"/>
          <w:szCs w:val="30"/>
          <w:cs/>
        </w:rPr>
        <w:t>คม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 </w:t>
      </w:r>
      <w:r w:rsidR="00086D0E" w:rsidRPr="00086D0E">
        <w:rPr>
          <w:rFonts w:ascii="Angsana New" w:hAnsi="Angsana New" w:cs="Angsana New"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sz w:val="30"/>
          <w:szCs w:val="30"/>
        </w:rPr>
        <w:t>56</w:t>
      </w:r>
      <w:r w:rsidR="004B0B8A" w:rsidRPr="004B0B8A">
        <w:rPr>
          <w:rFonts w:ascii="Angsana New" w:hAnsi="Angsana New" w:cs="Angsana New"/>
          <w:sz w:val="30"/>
          <w:szCs w:val="30"/>
        </w:rPr>
        <w:t>3</w:t>
      </w:r>
      <w:r w:rsidR="00C60035" w:rsidRPr="00CF1517">
        <w:rPr>
          <w:rFonts w:ascii="Angsana New" w:hAnsi="Angsana New" w:cs="Angsana New"/>
          <w:sz w:val="30"/>
          <w:szCs w:val="30"/>
          <w:lang w:val="en-GB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>กลุ่มบริษัทมีภาระผูกพันภายใต้บันทึกข้อตกลงความร่วมมือกับ</w:t>
      </w:r>
      <w:r w:rsidR="00526C08" w:rsidRPr="00CF1517">
        <w:rPr>
          <w:rFonts w:ascii="Angsana New" w:hAnsi="Angsana New" w:cs="Angsana New"/>
          <w:sz w:val="30"/>
          <w:szCs w:val="30"/>
          <w:cs/>
        </w:rPr>
        <w:t>สถาบันการเงิน</w:t>
      </w:r>
      <w:r w:rsidRPr="00CF1517">
        <w:rPr>
          <w:rFonts w:ascii="Angsana New" w:hAnsi="Angsana New" w:cs="Angsana New"/>
          <w:sz w:val="30"/>
          <w:szCs w:val="30"/>
          <w:cs/>
        </w:rPr>
        <w:t>ในโครงการสินเชื่อสำหรับเกษตรกรผู้เลี้ยงไก่และสุกร โดยเป็นผู้ค้ำประกันเงินกู้ยืมที่เกษตรกรกู้ยืมมาจาก</w:t>
      </w:r>
      <w:r w:rsidR="00526C08" w:rsidRPr="00CF1517">
        <w:rPr>
          <w:rFonts w:ascii="Angsana New" w:hAnsi="Angsana New" w:cs="Angsana New"/>
          <w:sz w:val="30"/>
          <w:szCs w:val="30"/>
          <w:cs/>
        </w:rPr>
        <w:t>สถาบันการเงิน</w:t>
      </w:r>
      <w:r w:rsidRPr="00CF1517">
        <w:rPr>
          <w:rFonts w:ascii="Angsana New" w:hAnsi="Angsana New" w:cs="Angsana New"/>
          <w:sz w:val="30"/>
          <w:szCs w:val="30"/>
          <w:cs/>
        </w:rPr>
        <w:t>สำหรับสร้างฟาร์มเลี้ยงไก่และสุกรเพื่อรับจ้างเลี้ยงไก่และสุกรให้แก่กลุ่มบริษัท เงินต้นของเงินกู้ยืมคงค้างที่</w:t>
      </w:r>
      <w:r w:rsidR="000B2FDB" w:rsidRPr="00CF1517">
        <w:rPr>
          <w:rFonts w:ascii="Angsana New" w:hAnsi="Angsana New" w:cs="Angsana New"/>
          <w:sz w:val="30"/>
          <w:szCs w:val="30"/>
          <w:cs/>
        </w:rPr>
        <w:t>เป็นภาระค้ำประกันมีจำนวนเงินรวม</w:t>
      </w:r>
      <w:r w:rsidR="00765F81">
        <w:rPr>
          <w:rFonts w:ascii="Angsana New" w:hAnsi="Angsana New" w:cs="Angsana New"/>
          <w:sz w:val="30"/>
          <w:szCs w:val="30"/>
        </w:rPr>
        <w:t xml:space="preserve"> </w:t>
      </w:r>
      <w:r w:rsidR="00F62945">
        <w:rPr>
          <w:rFonts w:ascii="Angsana New" w:hAnsi="Angsana New" w:cs="Angsana New"/>
          <w:sz w:val="30"/>
          <w:szCs w:val="30"/>
        </w:rPr>
        <w:t>92</w:t>
      </w:r>
      <w:r w:rsidRPr="00CF1517">
        <w:rPr>
          <w:rFonts w:ascii="Angsana New" w:hAnsi="Angsana New" w:cs="Angsana New"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sz w:val="30"/>
          <w:szCs w:val="30"/>
          <w:cs/>
        </w:rPr>
        <w:t xml:space="preserve">ล้านบาท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(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56</w:t>
      </w:r>
      <w:r w:rsidR="00086D0E" w:rsidRPr="00086D0E">
        <w:rPr>
          <w:rFonts w:ascii="Angsana New" w:hAnsi="Angsana New" w:cs="Angsana New"/>
          <w:i/>
          <w:iCs/>
          <w:sz w:val="30"/>
          <w:szCs w:val="30"/>
        </w:rPr>
        <w:t>2</w:t>
      </w:r>
      <w:r w:rsidRPr="00CF1517">
        <w:rPr>
          <w:rFonts w:ascii="Angsana New" w:hAnsi="Angsana New" w:cs="Angsana New"/>
          <w:i/>
          <w:iCs/>
          <w:sz w:val="30"/>
          <w:szCs w:val="30"/>
          <w:lang w:val="en-GB"/>
        </w:rPr>
        <w:t>:</w:t>
      </w:r>
      <w:r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="00360B44" w:rsidRPr="00360B44">
        <w:rPr>
          <w:rFonts w:ascii="Angsana New" w:hAnsi="Angsana New" w:cs="Angsana New"/>
          <w:i/>
          <w:iCs/>
          <w:sz w:val="30"/>
          <w:szCs w:val="30"/>
        </w:rPr>
        <w:t>187</w:t>
      </w:r>
      <w:r w:rsidR="00E73046" w:rsidRPr="00CF1517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CF1517">
        <w:rPr>
          <w:rFonts w:ascii="Angsana New" w:hAnsi="Angsana New" w:cs="Angsana New"/>
          <w:i/>
          <w:iCs/>
          <w:sz w:val="30"/>
          <w:szCs w:val="30"/>
          <w:cs/>
        </w:rPr>
        <w:t>ล้านบาท)</w:t>
      </w:r>
    </w:p>
    <w:p w14:paraId="5DD12D03" w14:textId="2E8FF4E0" w:rsidR="004146A3" w:rsidRDefault="004146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63B1F237" w14:textId="3CA614B4" w:rsidR="003B592C" w:rsidRDefault="003B592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4A75065F" w14:textId="7DADD09D" w:rsidR="003B592C" w:rsidRDefault="003B592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1029215B" w14:textId="14F15F87" w:rsidR="002D19A5" w:rsidRDefault="002D19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0AEA6BC1" w14:textId="5E3476F2" w:rsidR="002D19A5" w:rsidRDefault="002D19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1DC405B9" w14:textId="041C3B97" w:rsidR="002D19A5" w:rsidRDefault="002D19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4A26B7DE" w14:textId="77777777" w:rsidR="002D19A5" w:rsidRPr="00CF1517" w:rsidRDefault="002D19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22"/>
          <w:szCs w:val="22"/>
        </w:rPr>
      </w:pPr>
    </w:p>
    <w:p w14:paraId="3CB8B01F" w14:textId="3919BA30" w:rsidR="0077706C" w:rsidRPr="00CF1517" w:rsidRDefault="00320D7B" w:rsidP="00323F8C">
      <w:pPr>
        <w:pStyle w:val="Heading1"/>
        <w:keepLines/>
        <w:numPr>
          <w:ilvl w:val="0"/>
          <w:numId w:val="32"/>
        </w:numPr>
        <w:shd w:val="clear" w:color="auto" w:fill="auto"/>
        <w:ind w:left="540" w:right="-45" w:hanging="540"/>
        <w:jc w:val="thaiDistribute"/>
        <w:rPr>
          <w:rFonts w:asciiTheme="majorBidi" w:hAnsiTheme="majorBidi" w:cs="Angsana New"/>
          <w:sz w:val="30"/>
          <w:szCs w:val="30"/>
          <w:u w:val="none"/>
          <w:cs/>
          <w:lang w:val="th-TH"/>
        </w:rPr>
      </w:pPr>
      <w:r w:rsidRPr="00CF1517">
        <w:rPr>
          <w:rFonts w:asciiTheme="majorBidi" w:hAnsiTheme="majorBidi" w:cstheme="majorBidi"/>
          <w:sz w:val="30"/>
          <w:szCs w:val="30"/>
          <w:u w:val="none"/>
          <w:cs/>
          <w:lang w:val="th-TH"/>
        </w:rPr>
        <w:t>เหตุการณ์ภายหลัง</w:t>
      </w:r>
      <w:r w:rsidR="006737A5" w:rsidRPr="00CF1517">
        <w:rPr>
          <w:rFonts w:asciiTheme="majorBidi" w:hAnsiTheme="majorBidi" w:cstheme="majorBidi"/>
          <w:sz w:val="30"/>
          <w:szCs w:val="30"/>
          <w:u w:val="none"/>
          <w:cs/>
          <w:lang w:val="th-TH"/>
        </w:rPr>
        <w:t>รอบระยะเวลาที่รายงาน</w:t>
      </w:r>
    </w:p>
    <w:p w14:paraId="2B088B38" w14:textId="01D1BDA3" w:rsidR="00264214" w:rsidRPr="00CF1517" w:rsidRDefault="00264214" w:rsidP="00B67233">
      <w:pPr>
        <w:jc w:val="thaiDistribute"/>
        <w:rPr>
          <w:rFonts w:asciiTheme="majorBidi" w:hAnsiTheme="majorBidi" w:cstheme="majorBidi"/>
          <w:sz w:val="30"/>
          <w:szCs w:val="30"/>
        </w:rPr>
      </w:pPr>
    </w:p>
    <w:p w14:paraId="1FDE386F" w14:textId="18964D35" w:rsidR="00865CC3" w:rsidRDefault="00991EBB" w:rsidP="00991E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pacing w:val="8"/>
          <w:sz w:val="30"/>
          <w:szCs w:val="30"/>
        </w:rPr>
        <w:t xml:space="preserve">36.1     </w:t>
      </w:r>
      <w:r w:rsidR="005372C2" w:rsidRPr="00865CC3">
        <w:rPr>
          <w:rFonts w:ascii="Angsana New" w:hAnsi="Angsana New" w:cs="Angsana New"/>
          <w:spacing w:val="8"/>
          <w:sz w:val="30"/>
          <w:szCs w:val="30"/>
          <w:cs/>
        </w:rPr>
        <w:t>ในการประชุมคณะกรรมการของบริษัทเมื่อ</w:t>
      </w:r>
      <w:r w:rsidR="005372C2" w:rsidRPr="002461DA">
        <w:rPr>
          <w:rFonts w:ascii="Angsana New" w:hAnsi="Angsana New" w:cs="Angsana New"/>
          <w:spacing w:val="8"/>
          <w:sz w:val="30"/>
          <w:szCs w:val="30"/>
          <w:cs/>
        </w:rPr>
        <w:t>วันที่</w:t>
      </w:r>
      <w:r w:rsidR="005372C2" w:rsidRPr="002461DA">
        <w:rPr>
          <w:rFonts w:ascii="Segoe UI" w:hAnsi="Segoe UI" w:cs="Segoe UI"/>
          <w:spacing w:val="8"/>
          <w:sz w:val="21"/>
          <w:szCs w:val="21"/>
        </w:rPr>
        <w:t xml:space="preserve"> </w:t>
      </w:r>
      <w:r w:rsidR="00865CC3" w:rsidRPr="002461DA">
        <w:rPr>
          <w:rFonts w:ascii="Angsana New" w:hAnsi="Angsana New" w:cs="Angsana New"/>
          <w:spacing w:val="8"/>
          <w:sz w:val="30"/>
          <w:szCs w:val="30"/>
        </w:rPr>
        <w:t xml:space="preserve">24 </w:t>
      </w:r>
      <w:r w:rsidR="00865CC3" w:rsidRPr="002461DA">
        <w:rPr>
          <w:rFonts w:ascii="Angsana New" w:hAnsi="Angsana New" w:cs="Angsana New" w:hint="cs"/>
          <w:spacing w:val="8"/>
          <w:sz w:val="30"/>
          <w:szCs w:val="30"/>
          <w:cs/>
        </w:rPr>
        <w:t xml:space="preserve">กุมภาพันธ์ </w:t>
      </w:r>
      <w:r w:rsidR="00865CC3" w:rsidRPr="002461DA">
        <w:rPr>
          <w:rFonts w:ascii="Angsana New" w:hAnsi="Angsana New" w:cs="Angsana New"/>
          <w:spacing w:val="8"/>
          <w:sz w:val="30"/>
          <w:szCs w:val="30"/>
        </w:rPr>
        <w:t>256</w:t>
      </w:r>
      <w:r w:rsidR="00614028">
        <w:rPr>
          <w:rFonts w:ascii="Angsana New" w:hAnsi="Angsana New" w:cs="Angsana New"/>
          <w:spacing w:val="8"/>
          <w:sz w:val="30"/>
          <w:szCs w:val="30"/>
        </w:rPr>
        <w:t>4</w:t>
      </w:r>
      <w:r w:rsidR="005372C2" w:rsidRPr="002461DA">
        <w:rPr>
          <w:rFonts w:ascii="Angsana New" w:hAnsi="Angsana New" w:cs="Angsana New"/>
          <w:spacing w:val="8"/>
          <w:sz w:val="30"/>
          <w:szCs w:val="30"/>
        </w:rPr>
        <w:t xml:space="preserve"> </w:t>
      </w:r>
      <w:r w:rsidR="005372C2" w:rsidRPr="002461DA">
        <w:rPr>
          <w:rFonts w:ascii="Angsana New" w:hAnsi="Angsana New" w:cs="Angsana New"/>
          <w:spacing w:val="8"/>
          <w:sz w:val="30"/>
          <w:szCs w:val="30"/>
          <w:cs/>
        </w:rPr>
        <w:t>คณะกรรมการ</w:t>
      </w:r>
      <w:r w:rsidR="005372C2" w:rsidRPr="00865CC3">
        <w:rPr>
          <w:rFonts w:ascii="Angsana New" w:hAnsi="Angsana New" w:cs="Angsana New"/>
          <w:spacing w:val="8"/>
          <w:sz w:val="30"/>
          <w:szCs w:val="30"/>
          <w:cs/>
        </w:rPr>
        <w:t>ของบริษัทได้</w:t>
      </w:r>
      <w:r>
        <w:rPr>
          <w:rFonts w:ascii="Angsana New" w:hAnsi="Angsana New" w:cs="Angsana New"/>
          <w:spacing w:val="8"/>
          <w:sz w:val="30"/>
          <w:szCs w:val="30"/>
        </w:rPr>
        <w:t xml:space="preserve"> </w:t>
      </w:r>
      <w:r>
        <w:rPr>
          <w:rFonts w:ascii="Angsana New" w:hAnsi="Angsana New" w:cs="Angsana New"/>
          <w:spacing w:val="8"/>
          <w:sz w:val="30"/>
          <w:szCs w:val="30"/>
        </w:rPr>
        <w:br/>
        <w:t xml:space="preserve">            </w:t>
      </w:r>
      <w:r w:rsidR="005372C2" w:rsidRPr="00865CC3">
        <w:rPr>
          <w:rFonts w:ascii="Angsana New" w:hAnsi="Angsana New" w:cs="Angsana New"/>
          <w:spacing w:val="8"/>
          <w:sz w:val="30"/>
          <w:szCs w:val="30"/>
          <w:cs/>
        </w:rPr>
        <w:t>อนุมัติ</w:t>
      </w:r>
      <w:r w:rsidR="00865CC3" w:rsidRPr="00865CC3">
        <w:rPr>
          <w:rFonts w:ascii="Angsana New" w:hAnsi="Angsana New" w:cs="Angsana New" w:hint="cs"/>
          <w:spacing w:val="8"/>
          <w:sz w:val="30"/>
          <w:szCs w:val="30"/>
          <w:cs/>
        </w:rPr>
        <w:t>มติที่</w:t>
      </w:r>
      <w:r w:rsidR="00865CC3" w:rsidRPr="00865CC3">
        <w:rPr>
          <w:rFonts w:ascii="Angsana New" w:hAnsi="Angsana New" w:cs="Angsana New" w:hint="cs"/>
          <w:spacing w:val="6"/>
          <w:sz w:val="30"/>
          <w:szCs w:val="30"/>
          <w:cs/>
        </w:rPr>
        <w:t>สำคัญ</w:t>
      </w:r>
      <w:r w:rsidR="00865CC3">
        <w:rPr>
          <w:rFonts w:ascii="Angsana New" w:hAnsi="Angsana New" w:cs="Angsana New" w:hint="cs"/>
          <w:sz w:val="30"/>
          <w:szCs w:val="30"/>
          <w:cs/>
        </w:rPr>
        <w:t>ดังนี้</w:t>
      </w:r>
    </w:p>
    <w:p w14:paraId="2F3D20E0" w14:textId="45ACB22F" w:rsidR="00865CC3" w:rsidRDefault="00865CC3" w:rsidP="00865C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0D3C91B0" w14:textId="48142A9D" w:rsidR="00865CC3" w:rsidRDefault="00865CC3" w:rsidP="009E16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1710"/>
        </w:tabs>
        <w:spacing w:line="240" w:lineRule="auto"/>
        <w:ind w:left="1620" w:hanging="36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-     </w:t>
      </w:r>
      <w:r w:rsidRPr="002461DA">
        <w:rPr>
          <w:rFonts w:ascii="Angsana New" w:hAnsi="Angsana New" w:cs="Angsana New" w:hint="cs"/>
          <w:sz w:val="30"/>
          <w:szCs w:val="30"/>
          <w:cs/>
        </w:rPr>
        <w:t>การออกและจัดสรรใบสำคัญ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แสดงสิทธิที่จะซื้อหุ้นสามัญเพิ่มทุนของบริษัทครั้งที่ </w:t>
      </w:r>
      <w:r w:rsidR="00597230" w:rsidRPr="002461DA">
        <w:rPr>
          <w:rFonts w:ascii="Angsana New" w:hAnsi="Angsana New" w:cs="Angsana New"/>
          <w:sz w:val="30"/>
          <w:szCs w:val="30"/>
        </w:rPr>
        <w:t>3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>(“ใบสำคัญแสดง</w:t>
      </w:r>
      <w:r w:rsidR="00597230">
        <w:rPr>
          <w:rFonts w:ascii="Angsana New" w:hAnsi="Angsana New" w:cs="Angsana New" w:hint="cs"/>
          <w:sz w:val="30"/>
          <w:szCs w:val="30"/>
          <w:cs/>
        </w:rPr>
        <w:t xml:space="preserve">สิทธิฯ </w:t>
      </w:r>
      <w:r w:rsidR="00597230" w:rsidRPr="002461DA">
        <w:rPr>
          <w:rFonts w:ascii="Angsana New" w:hAnsi="Angsana New" w:cs="Angsana New"/>
          <w:sz w:val="30"/>
          <w:szCs w:val="30"/>
        </w:rPr>
        <w:t>TFG-W3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”) โดยไม่คิดมูลค่า จำนวนไม่เกิน </w:t>
      </w:r>
      <w:r w:rsidR="002461DA" w:rsidRPr="002461DA">
        <w:rPr>
          <w:rFonts w:ascii="Angsana New" w:hAnsi="Angsana New" w:cs="Angsana New"/>
          <w:sz w:val="30"/>
          <w:szCs w:val="30"/>
        </w:rPr>
        <w:t>560.76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 ล้านหน่วย ต่อผู้ถือหุ้นเดิมของบริษัทตาม</w:t>
      </w:r>
      <w:r w:rsidR="002461DA" w:rsidRPr="002461DA">
        <w:rPr>
          <w:rFonts w:ascii="Angsana New" w:hAnsi="Angsana New" w:cs="Angsana New" w:hint="cs"/>
          <w:sz w:val="30"/>
          <w:szCs w:val="30"/>
          <w:cs/>
        </w:rPr>
        <w:t>สัด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ส่วนการถือหุ้น ในอัตราส่วนการจัดสรรที่หุ้นสามัญเดิม มูลค่าหุ้นที่ตราไว้หุ้นละ </w:t>
      </w:r>
      <w:r w:rsidR="002461DA">
        <w:rPr>
          <w:rFonts w:ascii="Angsana New" w:hAnsi="Angsana New" w:cs="Angsana New"/>
          <w:sz w:val="30"/>
          <w:szCs w:val="30"/>
        </w:rPr>
        <w:t>1</w:t>
      </w:r>
      <w:r w:rsidR="00597230" w:rsidRPr="002461DA">
        <w:rPr>
          <w:rFonts w:ascii="Angsana New" w:hAnsi="Angsana New" w:cs="Angsana New"/>
          <w:sz w:val="30"/>
          <w:szCs w:val="30"/>
        </w:rPr>
        <w:t xml:space="preserve"> 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บาท จำนวน </w:t>
      </w:r>
      <w:r w:rsidR="002461DA">
        <w:rPr>
          <w:rFonts w:ascii="Angsana New" w:hAnsi="Angsana New" w:cs="Angsana New"/>
          <w:sz w:val="30"/>
          <w:szCs w:val="30"/>
        </w:rPr>
        <w:t>10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 หุ้น ต่อ </w:t>
      </w:r>
      <w:r w:rsidR="002461DA">
        <w:rPr>
          <w:rFonts w:ascii="Angsana New" w:hAnsi="Angsana New" w:cs="Angsana New"/>
          <w:sz w:val="30"/>
          <w:szCs w:val="30"/>
        </w:rPr>
        <w:t>1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 xml:space="preserve"> หน่วย</w:t>
      </w:r>
      <w:r w:rsidR="00164E03" w:rsidRPr="002461DA">
        <w:rPr>
          <w:rFonts w:ascii="Angsana New" w:hAnsi="Angsana New" w:cs="Angsana New" w:hint="cs"/>
          <w:sz w:val="30"/>
          <w:szCs w:val="30"/>
          <w:cs/>
        </w:rPr>
        <w:t>ใ</w:t>
      </w:r>
      <w:r w:rsidR="00597230" w:rsidRPr="002461DA">
        <w:rPr>
          <w:rFonts w:ascii="Angsana New" w:hAnsi="Angsana New" w:cs="Angsana New" w:hint="cs"/>
          <w:sz w:val="30"/>
          <w:szCs w:val="30"/>
          <w:cs/>
        </w:rPr>
        <w:t>บสำคัญเสดง</w:t>
      </w:r>
      <w:r w:rsidR="00597230">
        <w:rPr>
          <w:rFonts w:ascii="Angsana New" w:hAnsi="Angsana New" w:cs="Angsana New" w:hint="cs"/>
          <w:sz w:val="30"/>
          <w:szCs w:val="30"/>
          <w:cs/>
        </w:rPr>
        <w:t xml:space="preserve">สิทธิฯ </w:t>
      </w:r>
      <w:r w:rsidR="00597230">
        <w:rPr>
          <w:rFonts w:ascii="Angsana New" w:hAnsi="Angsana New" w:cs="Angsana New"/>
          <w:sz w:val="30"/>
          <w:szCs w:val="30"/>
        </w:rPr>
        <w:t>TFG-W3 (</w:t>
      </w:r>
      <w:r w:rsidR="002461DA">
        <w:rPr>
          <w:rFonts w:ascii="Angsana New" w:hAnsi="Angsana New" w:cs="Angsana New"/>
          <w:sz w:val="30"/>
          <w:szCs w:val="30"/>
        </w:rPr>
        <w:t>1</w:t>
      </w:r>
      <w:r w:rsidR="00DC12A5">
        <w:rPr>
          <w:rFonts w:ascii="Angsana New" w:hAnsi="Angsana New" w:cs="Angsana New"/>
          <w:sz w:val="30"/>
          <w:szCs w:val="30"/>
        </w:rPr>
        <w:t>0</w:t>
      </w:r>
      <w:r w:rsidR="002461DA">
        <w:rPr>
          <w:rFonts w:ascii="Angsana New" w:hAnsi="Angsana New" w:cs="Angsana New"/>
          <w:sz w:val="30"/>
          <w:szCs w:val="30"/>
        </w:rPr>
        <w:t>:1</w:t>
      </w:r>
      <w:r w:rsidR="00597230">
        <w:rPr>
          <w:rFonts w:ascii="Angsana New" w:hAnsi="Angsana New" w:cs="Angsana New"/>
          <w:sz w:val="30"/>
          <w:szCs w:val="30"/>
        </w:rPr>
        <w:t xml:space="preserve">) </w:t>
      </w:r>
      <w:r w:rsidR="00597230">
        <w:rPr>
          <w:rFonts w:ascii="Angsana New" w:hAnsi="Angsana New" w:cs="Angsana New" w:hint="cs"/>
          <w:sz w:val="30"/>
          <w:szCs w:val="30"/>
          <w:cs/>
        </w:rPr>
        <w:t>ทั้งนี้ อัตราการใช้สิทธิ คือใบสำคัญแสดง</w:t>
      </w:r>
      <w:r w:rsidR="00991EBB">
        <w:rPr>
          <w:rFonts w:ascii="Angsana New" w:hAnsi="Angsana New" w:cs="Angsana New"/>
          <w:sz w:val="30"/>
          <w:szCs w:val="30"/>
        </w:rPr>
        <w:br/>
      </w:r>
      <w:r w:rsidR="00597230">
        <w:rPr>
          <w:rFonts w:ascii="Angsana New" w:hAnsi="Angsana New" w:cs="Angsana New" w:hint="cs"/>
          <w:sz w:val="30"/>
          <w:szCs w:val="30"/>
          <w:cs/>
        </w:rPr>
        <w:t xml:space="preserve">สิทธิฯ </w:t>
      </w:r>
      <w:r w:rsidR="00597230">
        <w:rPr>
          <w:rFonts w:ascii="Angsana New" w:hAnsi="Angsana New" w:cs="Angsana New"/>
          <w:sz w:val="30"/>
          <w:szCs w:val="30"/>
        </w:rPr>
        <w:t xml:space="preserve">TFG-W3 </w:t>
      </w:r>
      <w:r w:rsidR="002461DA">
        <w:rPr>
          <w:rFonts w:ascii="Angsana New" w:hAnsi="Angsana New" w:cs="Angsana New"/>
          <w:sz w:val="30"/>
          <w:szCs w:val="30"/>
        </w:rPr>
        <w:t>1</w:t>
      </w:r>
      <w:r w:rsidR="00597230">
        <w:rPr>
          <w:rFonts w:ascii="Angsana New" w:hAnsi="Angsana New" w:cs="Angsana New"/>
          <w:sz w:val="30"/>
          <w:szCs w:val="30"/>
        </w:rPr>
        <w:t xml:space="preserve"> </w:t>
      </w:r>
      <w:r w:rsidR="00597230">
        <w:rPr>
          <w:rFonts w:ascii="Angsana New" w:hAnsi="Angsana New" w:cs="Angsana New" w:hint="cs"/>
          <w:sz w:val="30"/>
          <w:szCs w:val="30"/>
          <w:cs/>
        </w:rPr>
        <w:t xml:space="preserve">หน่วย มีสิทธิซื้อหุ้นสามัญของบริษัทได้ </w:t>
      </w:r>
      <w:r w:rsidR="002461DA">
        <w:rPr>
          <w:rFonts w:ascii="Angsana New" w:hAnsi="Angsana New" w:cs="Angsana New"/>
          <w:sz w:val="30"/>
          <w:szCs w:val="30"/>
        </w:rPr>
        <w:t>1</w:t>
      </w:r>
      <w:r w:rsidR="00597230">
        <w:rPr>
          <w:rFonts w:ascii="Angsana New" w:hAnsi="Angsana New" w:cs="Angsana New" w:hint="cs"/>
          <w:sz w:val="30"/>
          <w:szCs w:val="30"/>
          <w:cs/>
        </w:rPr>
        <w:t xml:space="preserve"> หุ้น และราคาใช้สิทธิคือ </w:t>
      </w:r>
      <w:r w:rsidR="00822C91">
        <w:rPr>
          <w:rFonts w:ascii="Angsana New" w:hAnsi="Angsana New" w:cs="Angsana New"/>
          <w:sz w:val="30"/>
          <w:szCs w:val="30"/>
        </w:rPr>
        <w:t>5.5</w:t>
      </w:r>
      <w:r w:rsidR="00597230">
        <w:rPr>
          <w:rFonts w:ascii="Angsana New" w:hAnsi="Angsana New" w:cs="Angsana New"/>
          <w:sz w:val="30"/>
          <w:szCs w:val="30"/>
        </w:rPr>
        <w:t xml:space="preserve"> </w:t>
      </w:r>
      <w:r w:rsidR="00597230">
        <w:rPr>
          <w:rFonts w:ascii="Angsana New" w:hAnsi="Angsana New" w:cs="Angsana New" w:hint="cs"/>
          <w:sz w:val="30"/>
          <w:szCs w:val="30"/>
          <w:cs/>
        </w:rPr>
        <w:t>บาทต่อ</w:t>
      </w:r>
      <w:r w:rsidR="00991EBB">
        <w:rPr>
          <w:rFonts w:ascii="Angsana New" w:hAnsi="Angsana New" w:cs="Angsana New"/>
          <w:sz w:val="30"/>
          <w:szCs w:val="30"/>
        </w:rPr>
        <w:br/>
      </w:r>
      <w:r w:rsidR="00597230">
        <w:rPr>
          <w:rFonts w:ascii="Angsana New" w:hAnsi="Angsana New" w:cs="Angsana New" w:hint="cs"/>
          <w:sz w:val="30"/>
          <w:szCs w:val="30"/>
          <w:cs/>
        </w:rPr>
        <w:t>หุ้น (เว้นแต่ในกรณีมีการปรับสิทธิ) ใบสำคัญแสดง</w:t>
      </w:r>
      <w:r w:rsidR="00164E03">
        <w:rPr>
          <w:rFonts w:ascii="Angsana New" w:hAnsi="Angsana New" w:cs="Angsana New" w:hint="cs"/>
          <w:sz w:val="30"/>
          <w:szCs w:val="30"/>
          <w:cs/>
        </w:rPr>
        <w:t xml:space="preserve">สิทธิฯ </w:t>
      </w:r>
      <w:r w:rsidR="00164E03">
        <w:rPr>
          <w:rFonts w:ascii="Angsana New" w:hAnsi="Angsana New" w:cs="Angsana New"/>
          <w:sz w:val="30"/>
          <w:szCs w:val="30"/>
        </w:rPr>
        <w:t>TFG-W3</w:t>
      </w:r>
      <w:r w:rsidR="00164E03">
        <w:rPr>
          <w:rFonts w:ascii="Angsana New" w:hAnsi="Angsana New" w:cs="Angsana New" w:hint="cs"/>
          <w:sz w:val="30"/>
          <w:szCs w:val="30"/>
          <w:cs/>
        </w:rPr>
        <w:t xml:space="preserve"> มีอายุ </w:t>
      </w:r>
      <w:r w:rsidR="002461DA">
        <w:rPr>
          <w:rFonts w:ascii="Angsana New" w:hAnsi="Angsana New" w:cs="Angsana New"/>
          <w:sz w:val="30"/>
          <w:szCs w:val="30"/>
        </w:rPr>
        <w:t>3</w:t>
      </w:r>
      <w:r w:rsidR="00164E03">
        <w:rPr>
          <w:rFonts w:ascii="Angsana New" w:hAnsi="Angsana New" w:cs="Angsana New"/>
          <w:sz w:val="30"/>
          <w:szCs w:val="30"/>
        </w:rPr>
        <w:t xml:space="preserve"> </w:t>
      </w:r>
      <w:r w:rsidR="00164E03">
        <w:rPr>
          <w:rFonts w:ascii="Angsana New" w:hAnsi="Angsana New" w:cs="Angsana New" w:hint="cs"/>
          <w:sz w:val="30"/>
          <w:szCs w:val="30"/>
          <w:cs/>
        </w:rPr>
        <w:t>ปี นับแต่วันที่ออก</w:t>
      </w:r>
      <w:r w:rsidR="00991EBB">
        <w:rPr>
          <w:rFonts w:ascii="Angsana New" w:hAnsi="Angsana New" w:cs="Angsana New"/>
          <w:sz w:val="30"/>
          <w:szCs w:val="30"/>
        </w:rPr>
        <w:br/>
      </w:r>
      <w:r w:rsidR="00164E03">
        <w:rPr>
          <w:rFonts w:ascii="Angsana New" w:hAnsi="Angsana New" w:cs="Angsana New" w:hint="cs"/>
          <w:sz w:val="30"/>
          <w:szCs w:val="30"/>
          <w:cs/>
        </w:rPr>
        <w:t xml:space="preserve">ใบสำคัญแสดงสิทธิฯ </w:t>
      </w:r>
      <w:r w:rsidR="00164E03">
        <w:rPr>
          <w:rFonts w:ascii="Angsana New" w:hAnsi="Angsana New" w:cs="Angsana New"/>
          <w:sz w:val="30"/>
          <w:szCs w:val="30"/>
        </w:rPr>
        <w:t>TFG-W3</w:t>
      </w:r>
    </w:p>
    <w:p w14:paraId="2C2522AB" w14:textId="27AFCD12" w:rsidR="00164E03" w:rsidRDefault="00164E03" w:rsidP="00865C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1E5AE1F0" w14:textId="52B5AF23" w:rsidR="00164E03" w:rsidRDefault="00164E03" w:rsidP="002461D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1620" w:hanging="36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-     การลดทุนจดทะเบียนของบริษัทเป็นจำนวนเงิน </w:t>
      </w:r>
      <w:r w:rsidR="002461DA">
        <w:rPr>
          <w:rFonts w:ascii="Angsana New" w:hAnsi="Angsana New" w:cs="Angsana New"/>
          <w:sz w:val="30"/>
          <w:szCs w:val="30"/>
        </w:rPr>
        <w:t>530.59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 โดยการตัดหุ้นที่ยังไม่ได้ออกจำหน่ายของบริษัท จำนวน </w:t>
      </w:r>
      <w:r w:rsidR="002461DA">
        <w:rPr>
          <w:rFonts w:ascii="Angsana New" w:hAnsi="Angsana New" w:cs="Angsana New"/>
          <w:sz w:val="30"/>
          <w:szCs w:val="30"/>
        </w:rPr>
        <w:t>530.59</w:t>
      </w:r>
      <w:r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</w:rPr>
        <w:t xml:space="preserve">หุ้น มูลค่าหุ้นละ </w:t>
      </w:r>
      <w:r w:rsidR="002461DA">
        <w:rPr>
          <w:rFonts w:ascii="Angsana New" w:hAnsi="Angsana New" w:cs="Angsana New"/>
          <w:sz w:val="30"/>
          <w:szCs w:val="30"/>
        </w:rPr>
        <w:t>1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 การเพิ่มทุนจดทะเบียนของบริษัทเป็นจำนวนเงิน</w:t>
      </w:r>
      <w:r w:rsidR="00757A2E">
        <w:rPr>
          <w:rFonts w:ascii="Angsana New" w:hAnsi="Angsana New" w:cs="Angsana New" w:hint="cs"/>
          <w:sz w:val="30"/>
          <w:szCs w:val="30"/>
          <w:cs/>
        </w:rPr>
        <w:t xml:space="preserve">ไม่เกิน </w:t>
      </w:r>
      <w:r w:rsidR="002461DA">
        <w:rPr>
          <w:rFonts w:ascii="Angsana New" w:hAnsi="Angsana New" w:cs="Angsana New"/>
          <w:sz w:val="30"/>
          <w:szCs w:val="30"/>
        </w:rPr>
        <w:t>560.76</w:t>
      </w:r>
      <w:r w:rsidR="00757A2E">
        <w:rPr>
          <w:rFonts w:ascii="Angsana New" w:hAnsi="Angsana New" w:cs="Angsana New"/>
          <w:sz w:val="30"/>
          <w:szCs w:val="30"/>
        </w:rPr>
        <w:t xml:space="preserve"> </w:t>
      </w:r>
      <w:r w:rsidR="00757A2E">
        <w:rPr>
          <w:rFonts w:ascii="Angsana New" w:hAnsi="Angsana New" w:cs="Angsana New" w:hint="cs"/>
          <w:sz w:val="30"/>
          <w:szCs w:val="30"/>
          <w:cs/>
        </w:rPr>
        <w:t xml:space="preserve">ล้านบาท โดยการออกหุ้นสามัญจำนวนไม่เกิน </w:t>
      </w:r>
      <w:r w:rsidR="002461DA">
        <w:rPr>
          <w:rFonts w:ascii="Angsana New" w:hAnsi="Angsana New" w:cs="Angsana New"/>
          <w:sz w:val="30"/>
          <w:szCs w:val="30"/>
        </w:rPr>
        <w:t>560.76</w:t>
      </w:r>
      <w:r w:rsidR="00757A2E">
        <w:rPr>
          <w:rFonts w:ascii="Angsana New" w:hAnsi="Angsana New" w:cs="Angsana New"/>
          <w:sz w:val="30"/>
          <w:szCs w:val="30"/>
        </w:rPr>
        <w:t xml:space="preserve"> </w:t>
      </w:r>
      <w:r w:rsidR="00757A2E">
        <w:rPr>
          <w:rFonts w:ascii="Angsana New" w:hAnsi="Angsana New" w:cs="Angsana New" w:hint="cs"/>
          <w:sz w:val="30"/>
          <w:szCs w:val="30"/>
          <w:cs/>
        </w:rPr>
        <w:t xml:space="preserve">ล้านหุ้น มูลค่าหุ้นละ </w:t>
      </w:r>
      <w:r w:rsidR="002461DA">
        <w:rPr>
          <w:rFonts w:ascii="Angsana New" w:hAnsi="Angsana New" w:cs="Angsana New"/>
          <w:sz w:val="30"/>
          <w:szCs w:val="30"/>
        </w:rPr>
        <w:t>1</w:t>
      </w:r>
      <w:r w:rsidR="00757A2E">
        <w:rPr>
          <w:rFonts w:ascii="Angsana New" w:hAnsi="Angsana New" w:cs="Angsana New" w:hint="cs"/>
          <w:sz w:val="30"/>
          <w:szCs w:val="30"/>
          <w:cs/>
        </w:rPr>
        <w:t xml:space="preserve"> บาท ภายหลังจากที่ได้ทำการลดทุนจดทะเบียนโดยวิธีตัดหุ้นที่ยังไม่ได้นำออกจำหน่ายเพื่อรองรับการใช้สิทธิของผู้ถือหุ้นใบแสดงสิทธิฯ </w:t>
      </w:r>
      <w:r w:rsidR="00757A2E">
        <w:rPr>
          <w:rFonts w:ascii="Angsana New" w:hAnsi="Angsana New" w:cs="Angsana New"/>
          <w:sz w:val="30"/>
          <w:szCs w:val="30"/>
        </w:rPr>
        <w:t>TFG-W3</w:t>
      </w:r>
    </w:p>
    <w:p w14:paraId="5C058EFB" w14:textId="77777777" w:rsidR="00597230" w:rsidRDefault="00597230" w:rsidP="00991E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126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6E8785E2" w14:textId="38744226" w:rsidR="00991EBB" w:rsidRDefault="00865CC3" w:rsidP="009570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1620" w:hanging="27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t xml:space="preserve">-    </w:t>
      </w:r>
      <w:r w:rsidR="009E16F5">
        <w:rPr>
          <w:rFonts w:ascii="Angsana New" w:hAnsi="Angsana New" w:cs="Angsana New" w:hint="cs"/>
          <w:sz w:val="30"/>
          <w:szCs w:val="30"/>
          <w:cs/>
        </w:rPr>
        <w:t>การ</w:t>
      </w:r>
      <w:r w:rsidR="005372C2" w:rsidRPr="001A3979">
        <w:rPr>
          <w:rFonts w:ascii="Angsana New" w:hAnsi="Angsana New" w:cs="Angsana New"/>
          <w:sz w:val="30"/>
          <w:szCs w:val="30"/>
          <w:cs/>
        </w:rPr>
        <w:t>ประกาศจ่ายเงินปันผลประจำปีจากกำไรสะสมที่ยัง</w:t>
      </w:r>
      <w:r w:rsidR="005372C2" w:rsidRPr="001A3979">
        <w:rPr>
          <w:rFonts w:ascii="Angsana New" w:hAnsi="Angsana New" w:cs="Angsana New"/>
          <w:spacing w:val="-2"/>
          <w:sz w:val="30"/>
          <w:szCs w:val="30"/>
          <w:cs/>
        </w:rPr>
        <w:t>ไม่ได้จัดสรร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2"/>
          <w:sz w:val="30"/>
          <w:szCs w:val="30"/>
          <w:cs/>
        </w:rPr>
        <w:t>ณ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2"/>
          <w:sz w:val="30"/>
          <w:szCs w:val="30"/>
          <w:cs/>
        </w:rPr>
        <w:t>วันที่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4"/>
          <w:sz w:val="30"/>
          <w:szCs w:val="30"/>
        </w:rPr>
        <w:t xml:space="preserve">31 </w:t>
      </w:r>
      <w:r w:rsidR="005372C2" w:rsidRPr="001A3979">
        <w:rPr>
          <w:rFonts w:ascii="Angsana New" w:hAnsi="Angsana New" w:cs="Angsana New"/>
          <w:spacing w:val="-6"/>
          <w:sz w:val="30"/>
          <w:szCs w:val="30"/>
          <w:cs/>
        </w:rPr>
        <w:t>ธันวาคม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6"/>
          <w:sz w:val="30"/>
          <w:szCs w:val="30"/>
        </w:rPr>
        <w:t>256</w:t>
      </w:r>
      <w:r w:rsidR="005372C2">
        <w:rPr>
          <w:rFonts w:ascii="Angsana New" w:hAnsi="Angsana New" w:cs="Angsana New"/>
          <w:spacing w:val="-6"/>
          <w:sz w:val="30"/>
          <w:szCs w:val="30"/>
        </w:rPr>
        <w:t>3</w:t>
      </w:r>
      <w:r w:rsidR="005372C2" w:rsidRPr="001A3979">
        <w:rPr>
          <w:rFonts w:ascii="Angsana New" w:hAnsi="Angsana New" w:cs="Angsana New"/>
          <w:spacing w:val="-6"/>
          <w:sz w:val="30"/>
          <w:szCs w:val="30"/>
        </w:rPr>
        <w:t xml:space="preserve"> </w:t>
      </w:r>
      <w:r w:rsidR="005372C2" w:rsidRPr="001A3979">
        <w:rPr>
          <w:rFonts w:ascii="Angsana New" w:hAnsi="Angsana New" w:cs="Angsana New"/>
          <w:spacing w:val="-6"/>
          <w:sz w:val="30"/>
          <w:szCs w:val="30"/>
          <w:cs/>
        </w:rPr>
        <w:t>ใน</w:t>
      </w:r>
      <w:r w:rsidR="00655818">
        <w:rPr>
          <w:rFonts w:ascii="Angsana New" w:hAnsi="Angsana New" w:cs="Angsana New"/>
          <w:spacing w:val="-6"/>
          <w:sz w:val="30"/>
          <w:szCs w:val="30"/>
        </w:rPr>
        <w:br/>
      </w:r>
      <w:r w:rsidR="005372C2" w:rsidRPr="001A3979">
        <w:rPr>
          <w:rFonts w:ascii="Angsana New" w:hAnsi="Angsana New" w:cs="Angsana New"/>
          <w:spacing w:val="-6"/>
          <w:sz w:val="30"/>
          <w:szCs w:val="30"/>
          <w:cs/>
        </w:rPr>
        <w:t>อัตราหุ้นละ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2461DA">
        <w:rPr>
          <w:rFonts w:ascii="Angsana New" w:hAnsi="Angsana New" w:cs="Angsana New"/>
          <w:spacing w:val="-6"/>
          <w:sz w:val="30"/>
          <w:szCs w:val="30"/>
        </w:rPr>
        <w:t>0.055</w:t>
      </w:r>
      <w:r w:rsidR="005372C2" w:rsidRPr="001A3979">
        <w:rPr>
          <w:rFonts w:ascii="Angsana New" w:hAnsi="Angsana New" w:cs="Angsana New"/>
          <w:spacing w:val="-6"/>
          <w:sz w:val="30"/>
          <w:szCs w:val="30"/>
        </w:rPr>
        <w:t xml:space="preserve"> </w:t>
      </w:r>
      <w:r w:rsidR="005372C2" w:rsidRPr="001A3979">
        <w:rPr>
          <w:rFonts w:ascii="Angsana New" w:hAnsi="Angsana New" w:cs="Angsana New"/>
          <w:spacing w:val="-6"/>
          <w:sz w:val="30"/>
          <w:szCs w:val="30"/>
          <w:cs/>
        </w:rPr>
        <w:t>บาท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4"/>
          <w:sz w:val="30"/>
          <w:szCs w:val="30"/>
          <w:cs/>
        </w:rPr>
        <w:t>สำหรับหุ้นสามัญ</w:t>
      </w:r>
      <w:r w:rsidR="005372C2" w:rsidRPr="001A3979">
        <w:rPr>
          <w:rFonts w:ascii="Angsana New" w:hAnsi="Angsana New" w:cs="Angsana New"/>
          <w:spacing w:val="-6"/>
          <w:sz w:val="30"/>
          <w:szCs w:val="30"/>
          <w:cs/>
        </w:rPr>
        <w:t>จำนวน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6"/>
          <w:sz w:val="30"/>
          <w:szCs w:val="30"/>
        </w:rPr>
        <w:t xml:space="preserve">5,607.6 </w:t>
      </w:r>
      <w:r w:rsidR="005372C2" w:rsidRPr="001A3979">
        <w:rPr>
          <w:rFonts w:ascii="Angsana New" w:hAnsi="Angsana New" w:cs="Angsana New"/>
          <w:spacing w:val="-6"/>
          <w:sz w:val="30"/>
          <w:szCs w:val="30"/>
          <w:cs/>
        </w:rPr>
        <w:t>ล้านหุ้น</w:t>
      </w:r>
      <w:r w:rsidR="005372C2" w:rsidRPr="001A3979">
        <w:rPr>
          <w:rFonts w:ascii="Segoe UI" w:hAnsi="Segoe UI" w:cs="Segoe UI"/>
          <w:sz w:val="21"/>
          <w:szCs w:val="21"/>
        </w:rPr>
        <w:t xml:space="preserve"> </w:t>
      </w:r>
      <w:r w:rsidR="005372C2" w:rsidRPr="001A3979">
        <w:rPr>
          <w:rFonts w:ascii="Angsana New" w:hAnsi="Angsana New" w:cs="Angsana New"/>
          <w:spacing w:val="-4"/>
          <w:sz w:val="30"/>
          <w:szCs w:val="30"/>
          <w:cs/>
        </w:rPr>
        <w:t>เป็นจำนวนเงิน</w:t>
      </w:r>
      <w:r w:rsidR="005372C2" w:rsidRPr="00B67233">
        <w:rPr>
          <w:rFonts w:ascii="Angsana New" w:hAnsi="Angsana New" w:cs="Angsana New"/>
          <w:spacing w:val="4"/>
          <w:sz w:val="30"/>
          <w:szCs w:val="30"/>
          <w:cs/>
        </w:rPr>
        <w:t>รวม</w:t>
      </w:r>
      <w:r w:rsidR="005372C2" w:rsidRPr="00B67233">
        <w:rPr>
          <w:rFonts w:ascii="Segoe UI" w:hAnsi="Segoe UI" w:cs="Segoe UI"/>
          <w:spacing w:val="4"/>
          <w:sz w:val="21"/>
          <w:szCs w:val="21"/>
        </w:rPr>
        <w:t xml:space="preserve"> </w:t>
      </w:r>
      <w:r w:rsidR="002461DA">
        <w:rPr>
          <w:rFonts w:ascii="Angsana New" w:hAnsi="Angsana New" w:cs="Angsana New"/>
          <w:spacing w:val="4"/>
          <w:sz w:val="30"/>
          <w:szCs w:val="30"/>
        </w:rPr>
        <w:t>308.42</w:t>
      </w:r>
      <w:r w:rsidR="005372C2" w:rsidRPr="00B67233">
        <w:rPr>
          <w:rFonts w:ascii="Angsana New" w:hAnsi="Angsana New" w:cs="Angsana New"/>
          <w:spacing w:val="4"/>
          <w:sz w:val="30"/>
          <w:szCs w:val="30"/>
        </w:rPr>
        <w:t xml:space="preserve"> </w:t>
      </w:r>
      <w:r w:rsidR="005372C2" w:rsidRPr="00B67233">
        <w:rPr>
          <w:rFonts w:ascii="Angsana New" w:hAnsi="Angsana New" w:cs="Angsana New"/>
          <w:spacing w:val="4"/>
          <w:sz w:val="30"/>
          <w:szCs w:val="30"/>
          <w:cs/>
        </w:rPr>
        <w:t>ล้านบาท</w:t>
      </w:r>
      <w:r w:rsidR="005372C2" w:rsidRPr="00B67233">
        <w:rPr>
          <w:rFonts w:ascii="Segoe UI" w:hAnsi="Segoe UI" w:cs="Segoe UI"/>
          <w:spacing w:val="4"/>
          <w:sz w:val="21"/>
          <w:szCs w:val="21"/>
        </w:rPr>
        <w:t xml:space="preserve"> </w:t>
      </w:r>
      <w:r w:rsidR="005372C2" w:rsidRPr="00B67233">
        <w:rPr>
          <w:rFonts w:ascii="Angsana New" w:hAnsi="Angsana New" w:cs="Angsana New"/>
          <w:spacing w:val="4"/>
          <w:sz w:val="30"/>
          <w:szCs w:val="30"/>
          <w:cs/>
        </w:rPr>
        <w:t>ทั้งนี้โดยการประกา</w:t>
      </w:r>
      <w:r>
        <w:rPr>
          <w:rFonts w:ascii="Angsana New" w:hAnsi="Angsana New" w:cs="Angsana New" w:hint="cs"/>
          <w:spacing w:val="4"/>
          <w:sz w:val="30"/>
          <w:szCs w:val="30"/>
          <w:cs/>
        </w:rPr>
        <w:t>ศ</w:t>
      </w:r>
      <w:r w:rsidR="005372C2" w:rsidRPr="00B67233">
        <w:rPr>
          <w:rFonts w:ascii="Angsana New" w:hAnsi="Angsana New" w:cs="Angsana New"/>
          <w:spacing w:val="4"/>
          <w:sz w:val="30"/>
          <w:szCs w:val="30"/>
          <w:cs/>
        </w:rPr>
        <w:t>จ่ายเงินปันผลดังกล่าวจะต้องได้รับการอนุมัติจากที่ประชุมผู้ถือ</w:t>
      </w:r>
      <w:r w:rsidR="005372C2" w:rsidRPr="001A3979">
        <w:rPr>
          <w:rFonts w:ascii="Angsana New" w:hAnsi="Angsana New" w:cs="Angsana New"/>
          <w:sz w:val="30"/>
          <w:szCs w:val="30"/>
          <w:cs/>
        </w:rPr>
        <w:t>หุ้นของบริษัท</w:t>
      </w:r>
    </w:p>
    <w:p w14:paraId="7ED9EA08" w14:textId="77777777" w:rsidR="00991EBB" w:rsidRDefault="00991EBB" w:rsidP="00865C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="Angsana New" w:hAnsi="Angsana New" w:cs="Angsana New"/>
          <w:sz w:val="30"/>
          <w:szCs w:val="30"/>
        </w:rPr>
      </w:pPr>
    </w:p>
    <w:p w14:paraId="3C202300" w14:textId="777E96AE" w:rsidR="00991EBB" w:rsidRPr="00C717C8" w:rsidRDefault="00655818" w:rsidP="00FA1A90">
      <w:pPr>
        <w:tabs>
          <w:tab w:val="left" w:pos="1260"/>
          <w:tab w:val="left" w:pos="144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pacing w:val="8"/>
          <w:sz w:val="30"/>
          <w:szCs w:val="30"/>
        </w:rPr>
        <w:t>36.2</w:t>
      </w:r>
      <w:r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  </w:t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FA1A90"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</w:t>
      </w:r>
      <w:r w:rsidR="00991EBB" w:rsidRPr="00655818">
        <w:rPr>
          <w:rFonts w:asciiTheme="majorBidi" w:hAnsiTheme="majorBidi" w:cstheme="majorBidi"/>
          <w:spacing w:val="8"/>
          <w:sz w:val="30"/>
          <w:szCs w:val="30"/>
          <w:cs/>
          <w:lang w:val="th-TH"/>
        </w:rPr>
        <w:t xml:space="preserve">ตามที่ได้เปิดเผยไว้ในหมายเหตุ </w:t>
      </w:r>
      <w:r w:rsidR="00FA1A90" w:rsidRPr="00FA1A90">
        <w:rPr>
          <w:rFonts w:asciiTheme="majorBidi" w:hAnsiTheme="majorBidi" w:cstheme="majorBidi"/>
          <w:spacing w:val="8"/>
          <w:sz w:val="30"/>
          <w:szCs w:val="30"/>
        </w:rPr>
        <w:t>5</w:t>
      </w:r>
      <w:r w:rsidR="00C717C8">
        <w:rPr>
          <w:rFonts w:asciiTheme="majorBidi" w:hAnsiTheme="majorBidi" w:cstheme="majorBidi" w:hint="cs"/>
          <w:spacing w:val="8"/>
          <w:sz w:val="30"/>
          <w:szCs w:val="30"/>
          <w:cs/>
          <w:lang w:val="th-TH"/>
        </w:rPr>
        <w:t xml:space="preserve"> </w:t>
      </w:r>
      <w:r w:rsidR="00991EBB" w:rsidRPr="00655818">
        <w:rPr>
          <w:rFonts w:asciiTheme="majorBidi" w:hAnsiTheme="majorBidi" w:cstheme="majorBidi"/>
          <w:spacing w:val="8"/>
          <w:sz w:val="30"/>
          <w:szCs w:val="30"/>
          <w:cs/>
          <w:lang w:val="th-TH"/>
        </w:rPr>
        <w:t xml:space="preserve">กลุ่มบริษัทเลือกปฏิบัติตามแนวปฏิบัติทางการบัญชี </w:t>
      </w:r>
      <w:r>
        <w:rPr>
          <w:rFonts w:asciiTheme="majorBidi" w:hAnsiTheme="majorBidi" w:cstheme="majorBidi"/>
          <w:spacing w:val="8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pacing w:val="8"/>
          <w:sz w:val="30"/>
          <w:szCs w:val="30"/>
          <w:cs/>
          <w:lang w:val="th-TH"/>
        </w:rPr>
        <w:t xml:space="preserve">            </w:t>
      </w:r>
      <w:r w:rsidR="00FA1A90">
        <w:rPr>
          <w:rFonts w:asciiTheme="majorBidi" w:hAnsiTheme="majorBidi" w:cstheme="majorBidi" w:hint="cs"/>
          <w:spacing w:val="8"/>
          <w:sz w:val="30"/>
          <w:szCs w:val="30"/>
          <w:cs/>
          <w:lang w:val="th-TH"/>
        </w:rPr>
        <w:t xml:space="preserve"> </w:t>
      </w:r>
      <w:r w:rsidR="00991EBB" w:rsidRPr="00655818">
        <w:rPr>
          <w:rFonts w:asciiTheme="majorBidi" w:hAnsiTheme="majorBidi" w:cstheme="majorBidi"/>
          <w:spacing w:val="8"/>
          <w:sz w:val="30"/>
          <w:szCs w:val="30"/>
          <w:cs/>
          <w:lang w:val="th-TH"/>
        </w:rPr>
        <w:t>เรื่อง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 มาตรการผ่อนปรนชั่วคราวสำหรับทางเลือกเพิ่มเติมทางบัญชีเพื่อรองรับผลกระทบจากสถานการณ์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Pr="00AC366B">
        <w:rPr>
          <w:rFonts w:asciiTheme="majorBidi" w:hAnsiTheme="majorBidi" w:cstheme="majorBidi" w:hint="cs"/>
          <w:spacing w:val="6"/>
          <w:sz w:val="30"/>
          <w:szCs w:val="30"/>
          <w:cs/>
          <w:lang w:val="th-TH"/>
        </w:rPr>
        <w:t xml:space="preserve">             </w:t>
      </w:r>
      <w:r w:rsidR="00991EBB" w:rsidRPr="0084533E">
        <w:rPr>
          <w:rFonts w:asciiTheme="majorBidi" w:hAnsiTheme="majorBidi" w:cstheme="majorBidi"/>
          <w:sz w:val="30"/>
          <w:szCs w:val="30"/>
          <w:cs/>
          <w:lang w:val="th-TH"/>
        </w:rPr>
        <w:t xml:space="preserve">การแพร่ระบาดของโรคติดเชื้อไวรัสโคโรนา </w:t>
      </w:r>
      <w:r w:rsidR="00C717C8" w:rsidRPr="0084533E">
        <w:rPr>
          <w:rFonts w:ascii="Angsana New" w:hAnsi="Angsana New" w:cs="Angsana New"/>
          <w:sz w:val="30"/>
          <w:szCs w:val="30"/>
        </w:rPr>
        <w:t>2019</w:t>
      </w:r>
      <w:r w:rsidR="00991EBB" w:rsidRPr="0084533E">
        <w:rPr>
          <w:rFonts w:asciiTheme="majorBidi" w:hAnsiTheme="majorBidi" w:cstheme="majorBidi"/>
          <w:sz w:val="30"/>
          <w:szCs w:val="30"/>
          <w:cs/>
          <w:lang w:val="th-TH"/>
        </w:rPr>
        <w:t xml:space="preserve"> (โควิด </w:t>
      </w:r>
      <w:r w:rsidR="00AC366B" w:rsidRPr="0084533E">
        <w:rPr>
          <w:rFonts w:ascii="Angsana New" w:hAnsi="Angsana New" w:cs="Angsana New"/>
          <w:sz w:val="30"/>
          <w:szCs w:val="30"/>
        </w:rPr>
        <w:t>19</w:t>
      </w:r>
      <w:r w:rsidR="00991EBB" w:rsidRPr="0084533E">
        <w:rPr>
          <w:rFonts w:asciiTheme="majorBidi" w:hAnsiTheme="majorBidi" w:cstheme="majorBidi"/>
          <w:sz w:val="30"/>
          <w:szCs w:val="30"/>
          <w:cs/>
          <w:lang w:val="th-TH"/>
        </w:rPr>
        <w:t>) โดยแนวปฏิบัติดังกล่าวสิ้นสุดการมี</w:t>
      </w:r>
      <w:r w:rsidR="00991EBB" w:rsidRPr="00AC366B">
        <w:rPr>
          <w:rFonts w:asciiTheme="majorBidi" w:hAnsiTheme="majorBidi" w:cstheme="majorBidi"/>
          <w:spacing w:val="6"/>
          <w:sz w:val="30"/>
          <w:szCs w:val="30"/>
          <w:cs/>
          <w:lang w:val="th-TH"/>
        </w:rPr>
        <w:t>ผล</w:t>
      </w:r>
      <w:r w:rsidR="0084533E">
        <w:rPr>
          <w:rFonts w:asciiTheme="majorBidi" w:hAnsiTheme="majorBidi" w:cstheme="majorBidi" w:hint="cs"/>
          <w:spacing w:val="6"/>
          <w:sz w:val="30"/>
          <w:szCs w:val="30"/>
          <w:cs/>
          <w:lang w:val="th-TH"/>
        </w:rPr>
        <w:t xml:space="preserve">    </w:t>
      </w:r>
      <w:r w:rsidR="0084533E">
        <w:rPr>
          <w:rFonts w:asciiTheme="majorBidi" w:hAnsiTheme="majorBidi" w:cstheme="majorBidi"/>
          <w:spacing w:val="6"/>
          <w:sz w:val="30"/>
          <w:szCs w:val="30"/>
          <w:cs/>
          <w:lang w:val="th-TH"/>
        </w:rPr>
        <w:br/>
      </w:r>
      <w:r w:rsidR="0084533E">
        <w:rPr>
          <w:rFonts w:asciiTheme="majorBidi" w:hAnsiTheme="majorBidi" w:cstheme="majorBidi" w:hint="cs"/>
          <w:spacing w:val="6"/>
          <w:sz w:val="30"/>
          <w:szCs w:val="30"/>
          <w:cs/>
          <w:lang w:val="th-TH"/>
        </w:rPr>
        <w:t xml:space="preserve">           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บังคั</w:t>
      </w:r>
      <w:r w:rsidR="00AC366B">
        <w:rPr>
          <w:rFonts w:asciiTheme="majorBidi" w:hAnsiTheme="majorBidi" w:cstheme="majorBidi" w:hint="cs"/>
          <w:sz w:val="30"/>
          <w:szCs w:val="30"/>
          <w:cs/>
          <w:lang w:val="th-TH"/>
        </w:rPr>
        <w:t>บ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ใช้ </w:t>
      </w:r>
      <w:r w:rsidR="00991EBB" w:rsidRPr="00C717C8">
        <w:rPr>
          <w:rFonts w:ascii="Angsana New" w:hAnsi="Angsana New" w:cs="Angsana New"/>
          <w:spacing w:val="-2"/>
          <w:sz w:val="30"/>
          <w:szCs w:val="30"/>
          <w:cs/>
        </w:rPr>
        <w:t xml:space="preserve">ณ วันที่ </w:t>
      </w:r>
      <w:r w:rsidR="00AC366B" w:rsidRPr="001A3979">
        <w:rPr>
          <w:rFonts w:ascii="Angsana New" w:hAnsi="Angsana New" w:cs="Angsana New"/>
          <w:spacing w:val="-4"/>
          <w:sz w:val="30"/>
          <w:szCs w:val="30"/>
        </w:rPr>
        <w:t>31</w:t>
      </w:r>
      <w:r w:rsidR="00991EBB" w:rsidRPr="00C717C8">
        <w:rPr>
          <w:rFonts w:ascii="Angsana New" w:hAnsi="Angsana New" w:cs="Angsana New"/>
          <w:spacing w:val="-2"/>
          <w:sz w:val="30"/>
          <w:szCs w:val="30"/>
          <w:cs/>
        </w:rPr>
        <w:t xml:space="preserve"> ธันวาคม </w:t>
      </w:r>
      <w:r w:rsidR="00AC366B" w:rsidRPr="001A3979">
        <w:rPr>
          <w:rFonts w:ascii="Angsana New" w:hAnsi="Angsana New" w:cs="Angsana New"/>
          <w:spacing w:val="-6"/>
          <w:sz w:val="30"/>
          <w:szCs w:val="30"/>
        </w:rPr>
        <w:t>256</w:t>
      </w:r>
      <w:r w:rsidR="00AC366B">
        <w:rPr>
          <w:rFonts w:ascii="Angsana New" w:hAnsi="Angsana New" w:cs="Angsana New"/>
          <w:spacing w:val="-6"/>
          <w:sz w:val="30"/>
          <w:szCs w:val="30"/>
        </w:rPr>
        <w:t>3</w:t>
      </w:r>
    </w:p>
    <w:p w14:paraId="520A1488" w14:textId="7AA803C5" w:rsidR="00991EBB" w:rsidRPr="0084533E" w:rsidRDefault="00991EBB" w:rsidP="00991E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AA5968D" w14:textId="5D8D6DF9" w:rsidR="00FA1A90" w:rsidRDefault="00FA1A90" w:rsidP="00991E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Theme="majorBidi" w:hAnsiTheme="majorBidi" w:cs="Angsana New"/>
          <w:sz w:val="30"/>
          <w:szCs w:val="30"/>
          <w:cs/>
          <w:lang w:val="th-TH"/>
        </w:rPr>
      </w:pPr>
    </w:p>
    <w:p w14:paraId="15C0BFA1" w14:textId="1E84329F" w:rsidR="00FA1A90" w:rsidRDefault="00FA1A90" w:rsidP="00991E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Theme="majorBidi" w:hAnsiTheme="majorBidi" w:cs="Angsana New"/>
          <w:sz w:val="30"/>
          <w:szCs w:val="30"/>
          <w:cs/>
          <w:lang w:val="th-TH"/>
        </w:rPr>
      </w:pPr>
    </w:p>
    <w:p w14:paraId="5096BAE7" w14:textId="77777777" w:rsidR="00FA1A90" w:rsidRPr="00655818" w:rsidRDefault="00FA1A90" w:rsidP="00991E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  <w:lang w:val="th-TH"/>
        </w:rPr>
      </w:pPr>
    </w:p>
    <w:p w14:paraId="74E39696" w14:textId="475F06A2" w:rsidR="00991EBB" w:rsidRPr="00655818" w:rsidRDefault="00655818" w:rsidP="00FA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1260"/>
        </w:tabs>
        <w:spacing w:line="240" w:lineRule="auto"/>
        <w:ind w:left="1170"/>
        <w:jc w:val="thaiDistribute"/>
        <w:rPr>
          <w:rFonts w:asciiTheme="majorBidi" w:hAnsiTheme="majorBidi" w:cs="Angsana New"/>
          <w:sz w:val="30"/>
          <w:szCs w:val="30"/>
          <w:cs/>
          <w:lang w:val="th-TH"/>
        </w:rPr>
      </w:pPr>
      <w:r>
        <w:rPr>
          <w:rFonts w:asciiTheme="majorBidi" w:hAnsiTheme="majorBidi" w:cstheme="majorBidi"/>
          <w:sz w:val="30"/>
          <w:szCs w:val="30"/>
          <w:cs/>
          <w:lang w:val="th-TH"/>
        </w:rPr>
        <w:tab/>
      </w:r>
      <w:r w:rsidR="00991EBB" w:rsidRPr="00655818">
        <w:rPr>
          <w:rFonts w:asciiTheme="majorBidi" w:hAnsiTheme="majorBidi" w:cstheme="majorBidi"/>
          <w:spacing w:val="-4"/>
          <w:sz w:val="30"/>
          <w:szCs w:val="30"/>
          <w:cs/>
          <w:lang w:val="th-TH"/>
        </w:rPr>
        <w:t xml:space="preserve">การแพร่ระบาดของโรคโควิด </w:t>
      </w:r>
      <w:r w:rsidR="00FA1A90" w:rsidRPr="00FA1A90">
        <w:rPr>
          <w:rFonts w:asciiTheme="majorBidi" w:hAnsiTheme="majorBidi" w:cstheme="majorBidi"/>
          <w:spacing w:val="-4"/>
          <w:sz w:val="30"/>
          <w:szCs w:val="30"/>
        </w:rPr>
        <w:t>19</w:t>
      </w:r>
      <w:r w:rsidR="00991EBB" w:rsidRPr="00655818">
        <w:rPr>
          <w:rFonts w:asciiTheme="majorBidi" w:hAnsiTheme="majorBidi" w:cstheme="majorBidi"/>
          <w:spacing w:val="-4"/>
          <w:sz w:val="30"/>
          <w:szCs w:val="30"/>
          <w:cs/>
          <w:lang w:val="th-TH"/>
        </w:rPr>
        <w:t xml:space="preserve"> ยังคงดำเนินอยู่ภายหลังจากที่แนวปฏิบัติดังกล่าวได้สิ้นสุดการมีผลบังคับ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ใช้ 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โดยมีการตรวจพบผู้ติดเชื้อเป็นจำนวนเพิ่มขึ้นอย่างต่อเนื่องและมีการแพร่ระบาดไปทั่วประเทศไทย เพื่อ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เป็นการตอบสนองต่อสถานการณ์ดังกล่าว ประเทศไทยได้มีการออกมาตรการต่างๆเพื่อเฝ้าระวังและ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ควบคุมการแพร่ระบาด โดยสนับสนุนให้ประชาชนรักษาระยะห่างทางสังคม หลีกเลี่ยงการรวมตัวกัน และ</w:t>
      </w:r>
      <w:r w:rsidR="00FA1A90"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FA1A90"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="00FA1A90"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จำกัดการเดินทาง ในขณะเดียวกัน จากข้อมูลขององค์การอนามัยโลก (</w:t>
      </w:r>
      <w:r w:rsidR="00991EBB" w:rsidRPr="00655818">
        <w:rPr>
          <w:rFonts w:asciiTheme="majorBidi" w:hAnsiTheme="majorBidi" w:cs="Angsana New"/>
          <w:sz w:val="30"/>
          <w:szCs w:val="30"/>
          <w:cs/>
          <w:lang w:val="th-TH"/>
        </w:rPr>
        <w:t xml:space="preserve">WHO)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วัคซีนป้องกันโรคโควิด </w:t>
      </w:r>
      <w:r w:rsidR="00423C14" w:rsidRPr="00FA1A90">
        <w:rPr>
          <w:rFonts w:asciiTheme="majorBidi" w:hAnsiTheme="majorBidi" w:cstheme="majorBidi"/>
          <w:spacing w:val="-4"/>
          <w:sz w:val="30"/>
          <w:szCs w:val="30"/>
        </w:rPr>
        <w:t>19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 </w:t>
      </w:r>
      <w:r w:rsidR="00FA1A90"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="00FA1A90"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เริ่มนำไปใช้ได้แล้วและกำลังแจกจ่ายไปทั่วโลก อย่างไรก็ตาม ในขณะนี้ยังไม่สามารถคาดการณ์ได้ว่า</w:t>
      </w:r>
      <w:r w:rsidR="00FA1A90"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="00FA1A90"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วัคซีนดังกล่าวจะสามารถป้องกันการแพร่ระบาดเป็นระยะเวลานานเท่าใดและป้องกันได้มากน้อยเพียงใด </w:t>
      </w:r>
      <w:r w:rsidR="00FA1A90"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="00FA1A90"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 xml:space="preserve">และการแพร่ระบาดจะสิ้นสุดลงเมื่อใด </w:t>
      </w:r>
    </w:p>
    <w:p w14:paraId="38888F59" w14:textId="77777777" w:rsidR="00991EBB" w:rsidRPr="00655818" w:rsidRDefault="00991EBB" w:rsidP="00FA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1170"/>
        <w:jc w:val="thaiDistribute"/>
        <w:rPr>
          <w:rFonts w:asciiTheme="majorBidi" w:hAnsiTheme="majorBidi" w:cstheme="majorBidi"/>
          <w:sz w:val="30"/>
          <w:szCs w:val="30"/>
          <w:cs/>
          <w:lang w:val="th-TH"/>
        </w:rPr>
      </w:pPr>
    </w:p>
    <w:p w14:paraId="14495B8C" w14:textId="2C97BCA1" w:rsidR="00393224" w:rsidRPr="00655818" w:rsidRDefault="00FA1A90" w:rsidP="00FA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left="117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เนื่องจากสถานการณ์ดังกล่าวมีความไม่แน่นอนสูงและอาจเปลี่ยนแปลงได้ทุกเมื่อ ณ ขณะนี้จึงไม่สามารถ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คาดการณ์ผลกระทบของการแพร่ระบาดที่ยังคงดำเนินอยู่ มาตรการต่างๆ ของรัฐบาล และการแจกจ่าย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วัคซีน ที่อาจมีต่อธุรกิจของกลุ่มบริษัท ทั้งนี้ ผู้บริหารได้ติดตามสถานการณ์ดังกล่าวอย่างใกล้ชิด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>
        <w:rPr>
          <w:rFonts w:asciiTheme="majorBidi" w:hAnsiTheme="majorBidi" w:cstheme="majorBidi" w:hint="cs"/>
          <w:sz w:val="30"/>
          <w:szCs w:val="30"/>
          <w:cs/>
          <w:lang w:val="th-TH"/>
        </w:rPr>
        <w:t xml:space="preserve">  </w:t>
      </w:r>
      <w:r w:rsidR="00991EBB" w:rsidRPr="00655818">
        <w:rPr>
          <w:rFonts w:asciiTheme="majorBidi" w:hAnsiTheme="majorBidi" w:cstheme="majorBidi"/>
          <w:sz w:val="30"/>
          <w:szCs w:val="30"/>
          <w:cs/>
          <w:lang w:val="th-TH"/>
        </w:rPr>
        <w:t>และดำเนินการเพื่อลดผลกระทบให้มากที่สุดเท่าที่จะเป็นไปได้</w:t>
      </w:r>
      <w:r w:rsidR="006677B5" w:rsidRPr="00655818">
        <w:rPr>
          <w:rFonts w:asciiTheme="majorBidi" w:hAnsiTheme="majorBidi" w:cstheme="majorBidi"/>
          <w:sz w:val="30"/>
          <w:szCs w:val="30"/>
          <w:cs/>
          <w:lang w:val="th-TH"/>
        </w:rPr>
        <w:tab/>
      </w:r>
    </w:p>
    <w:p w14:paraId="00143D61" w14:textId="77777777" w:rsidR="00FA0212" w:rsidRPr="00655818" w:rsidRDefault="00FA0212" w:rsidP="00D65FF0">
      <w:pPr>
        <w:ind w:left="540"/>
        <w:jc w:val="thaiDistribute"/>
        <w:rPr>
          <w:rFonts w:ascii="Angsana New" w:hAnsi="Angsana New" w:cs="Angsana New"/>
          <w:sz w:val="30"/>
          <w:szCs w:val="30"/>
          <w:highlight w:val="yellow"/>
          <w:cs/>
        </w:rPr>
      </w:pPr>
    </w:p>
    <w:p w14:paraId="353D44C2" w14:textId="1CCD4872" w:rsidR="00D65FF0" w:rsidRDefault="00D65FF0" w:rsidP="00323F8C">
      <w:pPr>
        <w:pStyle w:val="Heading1"/>
        <w:keepLines/>
        <w:numPr>
          <w:ilvl w:val="0"/>
          <w:numId w:val="32"/>
        </w:numPr>
        <w:shd w:val="clear" w:color="auto" w:fill="auto"/>
        <w:ind w:left="540" w:right="-45" w:hanging="540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>
        <w:rPr>
          <w:rFonts w:asciiTheme="majorBidi" w:hAnsiTheme="majorBidi" w:cstheme="majorBidi" w:hint="cs"/>
          <w:sz w:val="30"/>
          <w:szCs w:val="30"/>
          <w:u w:val="none"/>
          <w:cs/>
        </w:rPr>
        <w:t>การจัดประเภทรายการใหม่</w:t>
      </w:r>
    </w:p>
    <w:p w14:paraId="0A60F850" w14:textId="77777777" w:rsidR="00FA0212" w:rsidRPr="00FA0212" w:rsidRDefault="00FA0212" w:rsidP="00FA0212">
      <w:pPr>
        <w:rPr>
          <w:rFonts w:asciiTheme="majorBidi" w:hAnsiTheme="majorBidi" w:cstheme="majorBidi"/>
          <w:sz w:val="30"/>
          <w:szCs w:val="30"/>
        </w:rPr>
      </w:pPr>
    </w:p>
    <w:p w14:paraId="1E9C9D3E" w14:textId="065D0064" w:rsidR="00D65FF0" w:rsidRPr="00D65FF0" w:rsidRDefault="00D65FF0" w:rsidP="00D65FF0">
      <w:pPr>
        <w:tabs>
          <w:tab w:val="clear" w:pos="227"/>
          <w:tab w:val="left" w:pos="540"/>
        </w:tabs>
        <w:ind w:left="540" w:hanging="90"/>
        <w:rPr>
          <w:rFonts w:ascii="Angsana New" w:hAnsi="Angsana New" w:cs="Angsana New"/>
          <w:sz w:val="30"/>
          <w:szCs w:val="30"/>
        </w:rPr>
      </w:pPr>
      <w:r>
        <w:rPr>
          <w:rFonts w:cstheme="minorBidi"/>
          <w:cs/>
        </w:rPr>
        <w:tab/>
      </w:r>
      <w:r>
        <w:rPr>
          <w:rFonts w:cstheme="minorBidi"/>
          <w:cs/>
        </w:rPr>
        <w:tab/>
      </w:r>
      <w:r w:rsidRPr="00D65FF0">
        <w:rPr>
          <w:rFonts w:ascii="Angsana New" w:hAnsi="Angsana New" w:cs="Angsana New" w:hint="cs"/>
          <w:sz w:val="30"/>
          <w:szCs w:val="30"/>
          <w:cs/>
        </w:rPr>
        <w:t xml:space="preserve">รายการบางรายการในงบแสดงฐานะการเงิน ณ วันที่ </w:t>
      </w:r>
      <w:r w:rsidR="004B0B8A" w:rsidRPr="004B0B8A">
        <w:rPr>
          <w:rFonts w:ascii="Angsana New" w:hAnsi="Angsana New" w:cs="Angsana New" w:hint="cs"/>
          <w:sz w:val="30"/>
          <w:szCs w:val="30"/>
        </w:rPr>
        <w:t>3</w:t>
      </w:r>
      <w:r w:rsidR="00E967B9" w:rsidRPr="00E967B9">
        <w:rPr>
          <w:rFonts w:ascii="Angsana New" w:hAnsi="Angsana New" w:cs="Angsana New" w:hint="cs"/>
          <w:sz w:val="30"/>
          <w:szCs w:val="30"/>
        </w:rPr>
        <w:t>1</w:t>
      </w:r>
      <w:r w:rsidRPr="00D65FF0">
        <w:rPr>
          <w:rFonts w:ascii="Angsana New" w:hAnsi="Angsana New" w:cs="Angsana New" w:hint="cs"/>
          <w:sz w:val="30"/>
          <w:szCs w:val="30"/>
        </w:rPr>
        <w:t xml:space="preserve"> </w:t>
      </w:r>
      <w:r w:rsidRPr="00D65FF0">
        <w:rPr>
          <w:rFonts w:ascii="Angsana New" w:hAnsi="Angsana New" w:cs="Angsana New" w:hint="cs"/>
          <w:sz w:val="30"/>
          <w:szCs w:val="30"/>
          <w:cs/>
        </w:rPr>
        <w:t xml:space="preserve">ธันวาคม </w:t>
      </w:r>
      <w:r w:rsidR="00086D0E" w:rsidRPr="00086D0E">
        <w:rPr>
          <w:rFonts w:ascii="Angsana New" w:hAnsi="Angsana New" w:cs="Angsana New" w:hint="cs"/>
          <w:sz w:val="30"/>
          <w:szCs w:val="30"/>
        </w:rPr>
        <w:t>2</w:t>
      </w:r>
      <w:r w:rsidR="00360B44" w:rsidRPr="00360B44">
        <w:rPr>
          <w:rFonts w:ascii="Angsana New" w:hAnsi="Angsana New" w:cs="Angsana New" w:hint="cs"/>
          <w:sz w:val="30"/>
          <w:szCs w:val="30"/>
        </w:rPr>
        <w:t>56</w:t>
      </w:r>
      <w:r w:rsidR="00086D0E" w:rsidRPr="00086D0E">
        <w:rPr>
          <w:rFonts w:ascii="Angsana New" w:hAnsi="Angsana New" w:cs="Angsana New" w:hint="cs"/>
          <w:sz w:val="30"/>
          <w:szCs w:val="30"/>
        </w:rPr>
        <w:t>2</w:t>
      </w:r>
      <w:r w:rsidRPr="00D65FF0">
        <w:rPr>
          <w:rFonts w:ascii="Angsana New" w:hAnsi="Angsana New" w:cs="Angsana New" w:hint="cs"/>
          <w:sz w:val="30"/>
          <w:szCs w:val="30"/>
        </w:rPr>
        <w:t xml:space="preserve"> </w:t>
      </w:r>
      <w:r w:rsidRPr="00D65FF0">
        <w:rPr>
          <w:rFonts w:ascii="Angsana New" w:hAnsi="Angsana New" w:cs="Angsana New" w:hint="cs"/>
          <w:sz w:val="30"/>
          <w:szCs w:val="30"/>
          <w:cs/>
        </w:rPr>
        <w:t xml:space="preserve">ได้มีการจัดประเภทรายการใหม่เพื่อให้สอดคล้องกับการนำเสนองบการเงินปี </w:t>
      </w:r>
      <w:r w:rsidR="00086D0E" w:rsidRPr="00086D0E">
        <w:rPr>
          <w:rFonts w:ascii="Angsana New" w:hAnsi="Angsana New" w:cs="Angsana New" w:hint="cs"/>
          <w:sz w:val="30"/>
          <w:szCs w:val="30"/>
        </w:rPr>
        <w:t>2</w:t>
      </w:r>
      <w:r w:rsidR="00360B44" w:rsidRPr="00360B44">
        <w:rPr>
          <w:rFonts w:ascii="Angsana New" w:hAnsi="Angsana New" w:cs="Angsana New" w:hint="cs"/>
          <w:sz w:val="30"/>
          <w:szCs w:val="30"/>
        </w:rPr>
        <w:t>56</w:t>
      </w:r>
      <w:r w:rsidR="004B0B8A" w:rsidRPr="004B0B8A">
        <w:rPr>
          <w:rFonts w:ascii="Angsana New" w:hAnsi="Angsana New" w:cs="Angsana New" w:hint="cs"/>
          <w:sz w:val="30"/>
          <w:szCs w:val="30"/>
        </w:rPr>
        <w:t>3</w:t>
      </w:r>
      <w:r w:rsidRPr="00D65FF0">
        <w:rPr>
          <w:rFonts w:ascii="Angsana New" w:hAnsi="Angsana New" w:cs="Angsana New" w:hint="cs"/>
          <w:sz w:val="30"/>
          <w:szCs w:val="30"/>
        </w:rPr>
        <w:t xml:space="preserve"> </w:t>
      </w:r>
      <w:r w:rsidRPr="00D65FF0">
        <w:rPr>
          <w:rFonts w:ascii="Angsana New" w:hAnsi="Angsana New" w:cs="Angsana New" w:hint="cs"/>
          <w:sz w:val="30"/>
          <w:szCs w:val="30"/>
          <w:cs/>
        </w:rPr>
        <w:t>การจัดประเภทรายการมีดังนี้</w:t>
      </w:r>
    </w:p>
    <w:p w14:paraId="5DC211E3" w14:textId="79350A7A" w:rsidR="00D65FF0" w:rsidRPr="00D65FF0" w:rsidRDefault="00D65FF0" w:rsidP="00D65FF0">
      <w:pPr>
        <w:tabs>
          <w:tab w:val="clear" w:pos="227"/>
          <w:tab w:val="left" w:pos="540"/>
        </w:tabs>
        <w:ind w:left="540" w:hanging="90"/>
        <w:rPr>
          <w:rFonts w:ascii="Angsana New" w:hAnsi="Angsana New" w:cs="Angsana New"/>
          <w:sz w:val="30"/>
          <w:szCs w:val="30"/>
        </w:rPr>
      </w:pPr>
    </w:p>
    <w:tbl>
      <w:tblPr>
        <w:tblW w:w="9214" w:type="dxa"/>
        <w:tblInd w:w="28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31"/>
        <w:gridCol w:w="389"/>
        <w:gridCol w:w="1557"/>
        <w:gridCol w:w="389"/>
        <w:gridCol w:w="1298"/>
        <w:gridCol w:w="389"/>
        <w:gridCol w:w="1561"/>
      </w:tblGrid>
      <w:tr w:rsidR="00D65FF0" w:rsidRPr="00D65FF0" w14:paraId="724C2B36" w14:textId="77777777" w:rsidTr="008930B5">
        <w:trPr>
          <w:trHeight w:hRule="exact" w:val="362"/>
          <w:tblHeader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FE7664" w14:textId="77777777" w:rsidR="00D65FF0" w:rsidRPr="00D65FF0" w:rsidRDefault="00D65FF0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D65FF0">
              <w:rPr>
                <w:rFonts w:cs="Arial"/>
              </w:rPr>
              <w:br w:type="page"/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br w:type="page"/>
            </w:r>
            <w:r w:rsidRPr="00D65FF0">
              <w:rPr>
                <w:rFonts w:ascii="Angsana New" w:hAnsi="Angsana New" w:cs="Angsana New" w:hint="cs"/>
                <w:i/>
                <w:iCs/>
                <w:color w:val="0000FF"/>
                <w:sz w:val="14"/>
                <w:szCs w:val="14"/>
              </w:rPr>
              <w:br w:type="page"/>
            </w:r>
          </w:p>
        </w:tc>
        <w:tc>
          <w:tcPr>
            <w:tcW w:w="5583" w:type="dxa"/>
            <w:gridSpan w:val="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10D1C3" w14:textId="18FB4EAB" w:rsidR="00D65FF0" w:rsidRPr="00D65FF0" w:rsidRDefault="00086D0E" w:rsidP="007B3393">
            <w:pPr>
              <w:pStyle w:val="BodyText"/>
              <w:spacing w:after="0" w:line="340" w:lineRule="exact"/>
              <w:ind w:right="-40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  <w:r w:rsidR="00360B44"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</w:p>
        </w:tc>
      </w:tr>
      <w:tr w:rsidR="00775B41" w:rsidRPr="00D65FF0" w14:paraId="356803D4" w14:textId="77777777" w:rsidTr="00FA0212">
        <w:trPr>
          <w:trHeight w:val="317"/>
          <w:tblHeader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29CBE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80FC0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9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5120E7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5B41" w:rsidRPr="00D65FF0" w14:paraId="1F5DC7AC" w14:textId="77777777" w:rsidTr="0079206D">
        <w:trPr>
          <w:trHeight w:hRule="exact" w:val="720"/>
          <w:tblHeader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D6748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263B11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2BB4E01B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550638FC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C4F8D5" w14:textId="77777777" w:rsidR="00775B41" w:rsidRPr="00D65FF0" w:rsidRDefault="00775B41" w:rsidP="007B3393">
            <w:pPr>
              <w:pStyle w:val="BodyText"/>
              <w:spacing w:after="0" w:line="340" w:lineRule="exac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ก่อนจัดประเภท</w:t>
            </w:r>
            <w:r w:rsidRPr="00D65FF0">
              <w:rPr>
                <w:rFonts w:ascii="Angsana New" w:hAnsi="Angsana New" w:cs="Angsana New" w:hint="cs"/>
                <w:sz w:val="30"/>
                <w:szCs w:val="30"/>
              </w:rPr>
              <w:br/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ใหม่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AE2B1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68275593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480AC7DC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22C7F" w14:textId="77777777" w:rsidR="00775B41" w:rsidRPr="00D65FF0" w:rsidRDefault="00775B41" w:rsidP="007B3393">
            <w:pPr>
              <w:pStyle w:val="BodyText"/>
              <w:spacing w:after="0" w:line="340" w:lineRule="exact"/>
              <w:ind w:left="-102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จัด</w:t>
            </w:r>
          </w:p>
          <w:p w14:paraId="4891DB5A" w14:textId="77777777" w:rsidR="00775B41" w:rsidRPr="00D65FF0" w:rsidRDefault="00775B41" w:rsidP="007B3393">
            <w:pPr>
              <w:pStyle w:val="BodyText"/>
              <w:spacing w:after="0" w:line="340" w:lineRule="exact"/>
              <w:ind w:left="-102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ประเภทใหม่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98F605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6D22EDFD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7010EA62" w14:textId="77777777" w:rsidR="00775B41" w:rsidRPr="00D65FF0" w:rsidRDefault="00775B41" w:rsidP="007B3393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FCABF5" w14:textId="77777777" w:rsidR="00775B41" w:rsidRPr="00D65FF0" w:rsidRDefault="00775B41" w:rsidP="007B3393">
            <w:pPr>
              <w:pStyle w:val="BodyText"/>
              <w:spacing w:after="0" w:line="340" w:lineRule="exact"/>
              <w:ind w:left="-100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หลังจัดประเภท</w:t>
            </w:r>
            <w:r w:rsidRPr="00D65FF0">
              <w:rPr>
                <w:rFonts w:ascii="Angsana New" w:hAnsi="Angsana New" w:cs="Angsana New" w:hint="cs"/>
                <w:sz w:val="30"/>
                <w:szCs w:val="30"/>
              </w:rPr>
              <w:br/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ใหม่</w:t>
            </w:r>
          </w:p>
        </w:tc>
      </w:tr>
      <w:tr w:rsidR="00D65FF0" w:rsidRPr="00D65FF0" w14:paraId="4C360B60" w14:textId="77777777" w:rsidTr="00775B41">
        <w:trPr>
          <w:trHeight w:hRule="exact" w:val="347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C1DA03" w14:textId="77777777" w:rsidR="00D65FF0" w:rsidRPr="00D65FF0" w:rsidRDefault="00D65FF0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5583" w:type="dxa"/>
            <w:gridSpan w:val="6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6D59EB4" w14:textId="77777777" w:rsidR="00D65FF0" w:rsidRPr="00D65FF0" w:rsidRDefault="00D65FF0" w:rsidP="007B3393">
            <w:pPr>
              <w:pStyle w:val="TableofAuthorities"/>
              <w:spacing w:line="240" w:lineRule="auto"/>
              <w:ind w:left="-107" w:right="-71" w:firstLine="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eastAsia="ko-KR"/>
              </w:rPr>
              <w:t>(พันบาท)</w:t>
            </w:r>
          </w:p>
        </w:tc>
      </w:tr>
      <w:tr w:rsidR="00775B41" w:rsidRPr="00D65FF0" w14:paraId="59DA71B3" w14:textId="77777777" w:rsidTr="00775B41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05F2D41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>งบแสดงฐานะการเงิน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12AF4E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DC2E42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E77B9B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7DDD27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99CD99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A715BC6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775B41" w:rsidRPr="00D65FF0" w14:paraId="70A99414" w14:textId="77777777" w:rsidTr="00E361D2">
        <w:trPr>
          <w:trHeight w:hRule="exact" w:val="401"/>
        </w:trPr>
        <w:tc>
          <w:tcPr>
            <w:tcW w:w="9214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9EC16AB" w14:textId="2CFB37D1" w:rsidR="00775B41" w:rsidRPr="00D65FF0" w:rsidRDefault="00775B41" w:rsidP="00775B41">
            <w:pPr>
              <w:pStyle w:val="TableofAuthorities"/>
              <w:spacing w:line="240" w:lineRule="auto"/>
              <w:ind w:left="-107" w:right="-71" w:firstLine="0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>  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 xml:space="preserve"> 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>   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 xml:space="preserve">ณ วันที่ </w:t>
            </w:r>
            <w:r w:rsidRPr="004B0B8A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>3</w:t>
            </w:r>
            <w:r w:rsidRPr="00E967B9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>1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 xml:space="preserve"> 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>ธันวาคม</w:t>
            </w:r>
          </w:p>
        </w:tc>
      </w:tr>
      <w:tr w:rsidR="00775B41" w:rsidRPr="00D65FF0" w14:paraId="39B44B64" w14:textId="77777777" w:rsidTr="00775B41">
        <w:trPr>
          <w:trHeight w:hRule="exact" w:val="750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A2A9C5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  <w:lang w:eastAsia="ko-KR"/>
              </w:rPr>
              <w:t>อสังหาริมทรัพย์</w:t>
            </w:r>
          </w:p>
          <w:p w14:paraId="5F57B09F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lang w:eastAsia="ko-KR"/>
              </w:rPr>
              <w:t>  </w:t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  <w:lang w:eastAsia="ko-KR"/>
              </w:rPr>
              <w:t xml:space="preserve"> เพื่อการลงทุน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9B8DC6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9ACDFB" w14:textId="0225B54A" w:rsidR="00775B41" w:rsidRPr="00D65FF0" w:rsidRDefault="00775B41" w:rsidP="007B3393">
            <w:pPr>
              <w:pStyle w:val="TableofAuthorities"/>
              <w:spacing w:line="240" w:lineRule="auto"/>
              <w:ind w:left="-107" w:right="65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DCE2FD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FCBE5B" w14:textId="2D2ED3EF" w:rsidR="00775B41" w:rsidRPr="00D65FF0" w:rsidRDefault="00775B41" w:rsidP="00B604F7">
            <w:pPr>
              <w:pStyle w:val="TableofAuthorities"/>
              <w:spacing w:line="240" w:lineRule="auto"/>
              <w:ind w:left="-107" w:right="148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22,538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1F769C" w14:textId="77777777" w:rsidR="00775B41" w:rsidRPr="00D65FF0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161870" w14:textId="0A81FBB8" w:rsidR="00775B41" w:rsidRPr="00D65FF0" w:rsidRDefault="00B604F7" w:rsidP="007B3393">
            <w:pPr>
              <w:pStyle w:val="TableofAuthorities"/>
              <w:spacing w:line="240" w:lineRule="auto"/>
              <w:ind w:left="-107" w:right="66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22,538</w:t>
            </w:r>
          </w:p>
        </w:tc>
      </w:tr>
      <w:tr w:rsidR="00775B41" w14:paraId="5EFD8DF6" w14:textId="77777777" w:rsidTr="00991B61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4BD18D6" w14:textId="30269D30" w:rsidR="00775B41" w:rsidRDefault="00775B41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  <w:lang w:eastAsia="ko-KR"/>
              </w:rPr>
              <w:t>ที่ดิน อาคารและอุปกรณ์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65716B" w14:textId="77777777" w:rsidR="00775B41" w:rsidRDefault="00775B4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BCF6E8" w14:textId="0BF9314F" w:rsidR="00775B41" w:rsidRDefault="008930B5" w:rsidP="007B3393">
            <w:pPr>
              <w:pStyle w:val="TableofAuthorities"/>
              <w:spacing w:line="240" w:lineRule="auto"/>
              <w:ind w:left="-107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775B41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174</w:t>
            </w:r>
            <w:r w:rsidR="00775B41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90</w:t>
            </w:r>
            <w:r w:rsidR="00CD5DC0">
              <w:rPr>
                <w:rFonts w:ascii="Angsana New" w:hAnsi="Angsana New" w:cs="Angsana New"/>
                <w:sz w:val="30"/>
                <w:szCs w:val="30"/>
                <w:lang w:eastAsia="ko-KR"/>
              </w:rPr>
              <w:t>8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58DE74" w14:textId="77777777" w:rsidR="00775B41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5AB627" w14:textId="2D13A9BA" w:rsidR="00775B41" w:rsidRDefault="00775B41" w:rsidP="00B604F7">
            <w:pPr>
              <w:pStyle w:val="TableofAuthorities"/>
              <w:tabs>
                <w:tab w:val="clear" w:pos="680"/>
                <w:tab w:val="clear" w:pos="907"/>
                <w:tab w:val="left" w:pos="659"/>
              </w:tabs>
              <w:spacing w:line="240" w:lineRule="auto"/>
              <w:ind w:left="-107" w:right="58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(</w:t>
            </w:r>
            <w:r w:rsidR="00B604F7">
              <w:rPr>
                <w:rFonts w:ascii="Angsana New" w:hAnsi="Angsana New" w:cs="Angsana New"/>
                <w:sz w:val="30"/>
                <w:szCs w:val="30"/>
                <w:lang w:eastAsia="ko-KR"/>
              </w:rPr>
              <w:t>22,538)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0A9782" w14:textId="77777777" w:rsidR="00775B41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634FEA" w14:textId="3B1B59F0" w:rsidR="00775B41" w:rsidRDefault="008930B5" w:rsidP="007B3393">
            <w:pPr>
              <w:pStyle w:val="TableofAuthorities"/>
              <w:spacing w:line="240" w:lineRule="auto"/>
              <w:ind w:left="-107" w:right="65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3</w:t>
            </w:r>
            <w:r w:rsidR="00B604F7">
              <w:rPr>
                <w:rFonts w:ascii="Angsana New" w:hAnsi="Angsana New" w:cs="Angsana New"/>
                <w:sz w:val="30"/>
                <w:szCs w:val="30"/>
                <w:lang w:eastAsia="ko-KR"/>
              </w:rPr>
              <w:t>,15</w:t>
            </w:r>
            <w:r>
              <w:rPr>
                <w:rFonts w:ascii="Angsana New" w:hAnsi="Angsana New" w:cs="Angsana New"/>
                <w:sz w:val="30"/>
                <w:szCs w:val="30"/>
                <w:lang w:eastAsia="ko-KR"/>
              </w:rPr>
              <w:t>2</w:t>
            </w:r>
            <w:r w:rsidR="00B604F7">
              <w:rPr>
                <w:rFonts w:ascii="Angsana New" w:hAnsi="Angsana New" w:cs="Angsana New"/>
                <w:sz w:val="30"/>
                <w:szCs w:val="30"/>
                <w:lang w:eastAsia="ko-KR"/>
              </w:rPr>
              <w:t>,</w:t>
            </w:r>
            <w:r w:rsidR="00CD5DC0">
              <w:rPr>
                <w:rFonts w:ascii="Angsana New" w:hAnsi="Angsana New" w:cs="Angsana New"/>
                <w:sz w:val="30"/>
                <w:szCs w:val="30"/>
                <w:lang w:eastAsia="ko-KR"/>
              </w:rPr>
              <w:t>370</w:t>
            </w:r>
          </w:p>
        </w:tc>
      </w:tr>
      <w:tr w:rsidR="00775B41" w14:paraId="707D4DEA" w14:textId="77777777" w:rsidTr="00991B61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3BFAEC" w14:textId="77777777" w:rsidR="00775B41" w:rsidRDefault="00775B41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F8E395" w14:textId="77777777" w:rsidR="00775B41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3FB4A1" w14:textId="77777777" w:rsidR="00775B41" w:rsidRDefault="00775B41" w:rsidP="007B3393">
            <w:pPr>
              <w:pStyle w:val="TableofAuthorities"/>
              <w:spacing w:line="240" w:lineRule="auto"/>
              <w:ind w:left="-107" w:right="70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0154BC" w14:textId="77777777" w:rsidR="00775B41" w:rsidRDefault="00775B4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1C9EBD" w14:textId="52E2C2F7" w:rsidR="00775B41" w:rsidRDefault="00B604F7" w:rsidP="00B604F7">
            <w:pPr>
              <w:pStyle w:val="TableofAuthorities"/>
              <w:spacing w:line="240" w:lineRule="auto"/>
              <w:ind w:left="-107" w:right="148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02AED3" w14:textId="77777777" w:rsidR="00775B41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F9995D" w14:textId="77777777" w:rsidR="00775B41" w:rsidRDefault="00775B4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991B61" w14:paraId="30CDDC04" w14:textId="77777777" w:rsidTr="00991B61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15BABA" w14:textId="77777777" w:rsidR="00991B61" w:rsidRDefault="00991B61" w:rsidP="007B3393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A93F0C" w14:textId="77777777" w:rsidR="00991B61" w:rsidRDefault="00991B6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E48228" w14:textId="77777777" w:rsidR="00991B61" w:rsidRDefault="00991B61" w:rsidP="007B3393">
            <w:pPr>
              <w:pStyle w:val="TableofAuthorities"/>
              <w:spacing w:line="240" w:lineRule="auto"/>
              <w:ind w:left="-107" w:right="70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62075B" w14:textId="77777777" w:rsidR="00991B61" w:rsidRDefault="00991B61" w:rsidP="007B3393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Borders>
              <w:top w:val="double" w:sz="4" w:space="0" w:color="auto"/>
              <w:left w:val="nil"/>
              <w:bottom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C10B33" w14:textId="77777777" w:rsidR="00991B61" w:rsidRDefault="00991B61" w:rsidP="00B604F7">
            <w:pPr>
              <w:pStyle w:val="TableofAuthorities"/>
              <w:spacing w:line="240" w:lineRule="auto"/>
              <w:ind w:left="-107" w:right="148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Borders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D74E89" w14:textId="77777777" w:rsidR="00991B61" w:rsidRDefault="00991B6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ECC1A6" w14:textId="77777777" w:rsidR="00991B61" w:rsidRDefault="00991B61" w:rsidP="007B3393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</w:tbl>
    <w:p w14:paraId="102D71FE" w14:textId="190B8602" w:rsidR="009D6ED2" w:rsidRDefault="009D6ED2" w:rsidP="00595D9C">
      <w:pPr>
        <w:tabs>
          <w:tab w:val="left" w:pos="108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A20B551" w14:textId="77777777" w:rsidR="009D6ED2" w:rsidRDefault="009D6E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br w:type="page"/>
      </w:r>
    </w:p>
    <w:tbl>
      <w:tblPr>
        <w:tblW w:w="9214" w:type="dxa"/>
        <w:tblInd w:w="28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31"/>
        <w:gridCol w:w="389"/>
        <w:gridCol w:w="1557"/>
        <w:gridCol w:w="389"/>
        <w:gridCol w:w="1298"/>
        <w:gridCol w:w="389"/>
        <w:gridCol w:w="1561"/>
      </w:tblGrid>
      <w:tr w:rsidR="009D6ED2" w:rsidRPr="00D65FF0" w14:paraId="2F1705E1" w14:textId="77777777" w:rsidTr="0085575C">
        <w:trPr>
          <w:trHeight w:hRule="exact" w:val="362"/>
          <w:tblHeader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D8E648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D65FF0">
              <w:rPr>
                <w:rFonts w:cs="Arial"/>
              </w:rPr>
              <w:br w:type="page"/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br w:type="page"/>
            </w:r>
            <w:r w:rsidRPr="00D65FF0">
              <w:rPr>
                <w:rFonts w:ascii="Angsana New" w:hAnsi="Angsana New" w:cs="Angsana New" w:hint="cs"/>
                <w:i/>
                <w:iCs/>
                <w:color w:val="0000FF"/>
                <w:sz w:val="14"/>
                <w:szCs w:val="14"/>
              </w:rPr>
              <w:br w:type="page"/>
            </w:r>
          </w:p>
        </w:tc>
        <w:tc>
          <w:tcPr>
            <w:tcW w:w="5583" w:type="dxa"/>
            <w:gridSpan w:val="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070351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  <w:r w:rsidRPr="00360B44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56</w:t>
            </w:r>
            <w:r w:rsidRPr="00086D0E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2</w:t>
            </w:r>
          </w:p>
        </w:tc>
      </w:tr>
      <w:tr w:rsidR="009D6ED2" w:rsidRPr="00D65FF0" w14:paraId="6D31AF5D" w14:textId="77777777" w:rsidTr="0085575C">
        <w:trPr>
          <w:trHeight w:val="317"/>
          <w:tblHeader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95F35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63F43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519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459A00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D6ED2" w:rsidRPr="00D65FF0" w14:paraId="27FEDB77" w14:textId="77777777" w:rsidTr="0085575C">
        <w:trPr>
          <w:trHeight w:hRule="exact" w:val="720"/>
          <w:tblHeader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2179EC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F2561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1059E17E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632C5DF0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C9EBF" w14:textId="77777777" w:rsidR="009D6ED2" w:rsidRPr="00D65FF0" w:rsidRDefault="009D6ED2" w:rsidP="0085575C">
            <w:pPr>
              <w:pStyle w:val="BodyText"/>
              <w:spacing w:after="0" w:line="340" w:lineRule="exac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ก่อนจัดประเภท</w:t>
            </w:r>
            <w:r w:rsidRPr="00D65FF0">
              <w:rPr>
                <w:rFonts w:ascii="Angsana New" w:hAnsi="Angsana New" w:cs="Angsana New" w:hint="cs"/>
                <w:sz w:val="30"/>
                <w:szCs w:val="30"/>
              </w:rPr>
              <w:br/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ใหม่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02E811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338DB67C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5E9E7282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9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9BDFA8" w14:textId="77777777" w:rsidR="009D6ED2" w:rsidRPr="00D65FF0" w:rsidRDefault="009D6ED2" w:rsidP="0085575C">
            <w:pPr>
              <w:pStyle w:val="BodyText"/>
              <w:spacing w:after="0" w:line="340" w:lineRule="exact"/>
              <w:ind w:left="-102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จัด</w:t>
            </w:r>
          </w:p>
          <w:p w14:paraId="19E02898" w14:textId="77777777" w:rsidR="009D6ED2" w:rsidRPr="00D65FF0" w:rsidRDefault="009D6ED2" w:rsidP="0085575C">
            <w:pPr>
              <w:pStyle w:val="BodyText"/>
              <w:spacing w:after="0" w:line="340" w:lineRule="exact"/>
              <w:ind w:left="-102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ประเภทใหม่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820CBC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632F6701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  <w:p w14:paraId="2C8F81FB" w14:textId="77777777" w:rsidR="009D6ED2" w:rsidRPr="00D65FF0" w:rsidRDefault="009D6ED2" w:rsidP="0085575C">
            <w:pPr>
              <w:pStyle w:val="BodyText"/>
              <w:spacing w:after="0" w:line="340" w:lineRule="exact"/>
              <w:ind w:right="-405"/>
              <w:jc w:val="both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7A5440" w14:textId="77777777" w:rsidR="009D6ED2" w:rsidRPr="00D65FF0" w:rsidRDefault="009D6ED2" w:rsidP="0085575C">
            <w:pPr>
              <w:pStyle w:val="BodyText"/>
              <w:spacing w:after="0" w:line="340" w:lineRule="exact"/>
              <w:ind w:left="-100" w:right="-10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หลังจัดประเภท</w:t>
            </w:r>
            <w:r w:rsidRPr="00D65FF0">
              <w:rPr>
                <w:rFonts w:ascii="Angsana New" w:hAnsi="Angsana New" w:cs="Angsana New" w:hint="cs"/>
                <w:sz w:val="30"/>
                <w:szCs w:val="30"/>
              </w:rPr>
              <w:br/>
            </w:r>
            <w:r w:rsidRPr="00D65FF0">
              <w:rPr>
                <w:rFonts w:ascii="Angsana New" w:hAnsi="Angsana New" w:cs="Angsana New" w:hint="cs"/>
                <w:sz w:val="30"/>
                <w:szCs w:val="30"/>
                <w:cs/>
              </w:rPr>
              <w:t>ใหม่</w:t>
            </w:r>
          </w:p>
        </w:tc>
      </w:tr>
      <w:tr w:rsidR="009D6ED2" w:rsidRPr="00D65FF0" w14:paraId="7BA3D7C6" w14:textId="77777777" w:rsidTr="0085575C">
        <w:trPr>
          <w:trHeight w:hRule="exact" w:val="347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363141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5583" w:type="dxa"/>
            <w:gridSpan w:val="6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0C8053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0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eastAsia="ko-KR"/>
              </w:rPr>
              <w:t>(พันบาท)</w:t>
            </w:r>
          </w:p>
        </w:tc>
      </w:tr>
      <w:tr w:rsidR="009D6ED2" w:rsidRPr="00D65FF0" w14:paraId="26B594FE" w14:textId="77777777" w:rsidTr="0085575C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99CF39" w14:textId="6AC9A76B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>งบ</w:t>
            </w:r>
            <w:r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>กำไรขาดทุน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AFA722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AB8CA1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3EEF0E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65BB82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D758BE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746E3A" w14:textId="77777777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  <w:tr w:rsidR="009D6ED2" w:rsidRPr="00D65FF0" w14:paraId="67138362" w14:textId="77777777" w:rsidTr="0085575C">
        <w:trPr>
          <w:trHeight w:hRule="exact" w:val="401"/>
        </w:trPr>
        <w:tc>
          <w:tcPr>
            <w:tcW w:w="9214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2199BC" w14:textId="069AF4DE" w:rsidR="009D6ED2" w:rsidRPr="00D65FF0" w:rsidRDefault="009D6ED2" w:rsidP="0085575C">
            <w:pPr>
              <w:pStyle w:val="TableofAuthorities"/>
              <w:spacing w:line="240" w:lineRule="auto"/>
              <w:ind w:left="-107" w:right="-71" w:firstLine="0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>  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 xml:space="preserve"> </w:t>
            </w:r>
            <w:r w:rsidRPr="00D65FF0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eastAsia="ko-KR"/>
              </w:rPr>
              <w:t>  </w:t>
            </w:r>
            <w:r w:rsidRPr="009D6ED2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>สำหรับปีสิ้นสุดวันที่</w:t>
            </w:r>
            <w:r w:rsidRPr="009D6ED2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 xml:space="preserve"> </w:t>
            </w:r>
            <w:r w:rsidR="00B86C9C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  <w:t>31</w:t>
            </w:r>
            <w:r w:rsidRPr="009D6ED2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 xml:space="preserve"> </w:t>
            </w:r>
            <w:r w:rsidRPr="009D6ED2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eastAsia="ko-KR"/>
              </w:rPr>
              <w:t>ธันวาคม</w:t>
            </w:r>
          </w:p>
        </w:tc>
      </w:tr>
      <w:tr w:rsidR="009D6ED2" w:rsidRPr="00D65FF0" w14:paraId="0F62AA10" w14:textId="77777777" w:rsidTr="00DA2A89">
        <w:trPr>
          <w:trHeight w:hRule="exact" w:val="767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3C83320" w14:textId="54155AE2" w:rsidR="009D6ED2" w:rsidRDefault="009D6ED2" w:rsidP="009D6ED2">
            <w:pPr>
              <w:pStyle w:val="TableofAuthorities"/>
              <w:spacing w:line="240" w:lineRule="auto"/>
              <w:ind w:left="141" w:right="-71" w:firstLine="0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9D6ED2">
              <w:rPr>
                <w:rFonts w:ascii="Angsana New" w:hAnsi="Angsana New" w:cs="Angsana New" w:hint="cs"/>
                <w:sz w:val="30"/>
                <w:szCs w:val="30"/>
                <w:cs/>
                <w:lang w:eastAsia="ko-KR"/>
              </w:rPr>
              <w:t>ต้นทุนขายสินค้า</w:t>
            </w:r>
          </w:p>
          <w:p w14:paraId="524C82AB" w14:textId="65641EAE" w:rsidR="009D6ED2" w:rsidRPr="009D6ED2" w:rsidRDefault="009D6ED2" w:rsidP="009D6ED2">
            <w:pPr>
              <w:rPr>
                <w:rFonts w:cstheme="minorBidi"/>
                <w:lang w:eastAsia="ko-KR"/>
              </w:rPr>
            </w:pPr>
            <w:r>
              <w:rPr>
                <w:rFonts w:cstheme="minorBidi" w:hint="cs"/>
                <w:cs/>
                <w:lang w:eastAsia="ko-KR"/>
              </w:rPr>
              <w:t xml:space="preserve">    </w:t>
            </w:r>
            <w:r w:rsidR="00DA2A89">
              <w:rPr>
                <w:rFonts w:cstheme="minorBidi"/>
                <w:lang w:eastAsia="ko-KR"/>
              </w:rPr>
              <w:t xml:space="preserve">   </w:t>
            </w:r>
            <w:r w:rsidRPr="009D6ED2">
              <w:rPr>
                <w:rFonts w:ascii="Angsana New" w:hAnsi="Angsana New" w:cs="Angsana New" w:hint="cs"/>
                <w:sz w:val="30"/>
                <w:szCs w:val="30"/>
                <w:cs/>
                <w:lang w:eastAsia="ko-KR"/>
              </w:rPr>
              <w:t>และต้นทุนการให้บริการ</w:t>
            </w:r>
          </w:p>
          <w:p w14:paraId="1EAE1304" w14:textId="6280D715" w:rsidR="009D6ED2" w:rsidRPr="009D6ED2" w:rsidRDefault="009D6ED2" w:rsidP="009D6ED2">
            <w:pPr>
              <w:rPr>
                <w:rFonts w:cstheme="minorBidi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1C4B02" w14:textId="77777777" w:rsidR="009D6ED2" w:rsidRPr="00D65FF0" w:rsidRDefault="009D6ED2" w:rsidP="009D6ED2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8369A8" w14:textId="77777777" w:rsidR="009D6ED2" w:rsidRDefault="009D6ED2" w:rsidP="009D6ED2">
            <w:pPr>
              <w:pStyle w:val="TableofAuthorities"/>
              <w:spacing w:line="240" w:lineRule="auto"/>
              <w:ind w:left="-107" w:right="65" w:firstLine="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3765B4D" w14:textId="452AD051" w:rsidR="009D6ED2" w:rsidRPr="009D6ED2" w:rsidRDefault="009D6ED2" w:rsidP="00671C38">
            <w:pPr>
              <w:pStyle w:val="TableofAuthorities"/>
              <w:spacing w:line="240" w:lineRule="auto"/>
              <w:ind w:left="-107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sz w:val="30"/>
                <w:szCs w:val="30"/>
              </w:rPr>
              <w:t>25,4</w:t>
            </w:r>
            <w:r w:rsidR="005F45E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9D6ED2">
              <w:rPr>
                <w:rFonts w:asciiTheme="majorBidi" w:hAnsiTheme="majorBidi" w:cstheme="majorBidi"/>
                <w:sz w:val="30"/>
                <w:szCs w:val="30"/>
              </w:rPr>
              <w:t>1,258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996F10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46ADB3" w14:textId="71ADAC86" w:rsidR="009D6ED2" w:rsidRPr="009D6ED2" w:rsidRDefault="009D6ED2" w:rsidP="009D6ED2">
            <w:pPr>
              <w:pStyle w:val="TableofAuthorities"/>
              <w:spacing w:line="240" w:lineRule="auto"/>
              <w:ind w:left="-107" w:right="148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2</w:t>
            </w:r>
            <w:r w:rsidR="005F45EA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8</w:t>
            </w:r>
            <w:r w:rsidRPr="009D6ED2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8,056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8293A8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674F86" w14:textId="50F58B72" w:rsidR="009D6ED2" w:rsidRPr="009D6ED2" w:rsidRDefault="009D6ED2" w:rsidP="009D6ED2">
            <w:pPr>
              <w:pStyle w:val="TableofAuthorities"/>
              <w:spacing w:line="240" w:lineRule="auto"/>
              <w:ind w:left="-107" w:right="66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25,719,314</w:t>
            </w:r>
          </w:p>
        </w:tc>
      </w:tr>
      <w:tr w:rsidR="009D6ED2" w14:paraId="7C3794C2" w14:textId="77777777" w:rsidTr="00203C35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22EE3E" w14:textId="5077073D" w:rsidR="009D6ED2" w:rsidRDefault="009D6ED2" w:rsidP="009D6ED2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  <w:r w:rsidRPr="009D6ED2">
              <w:rPr>
                <w:rFonts w:ascii="Angsana New" w:hAnsi="Angsana New" w:cs="Angsana New" w:hint="cs"/>
                <w:sz w:val="30"/>
                <w:szCs w:val="30"/>
                <w:cs/>
                <w:lang w:eastAsia="ko-KR"/>
              </w:rPr>
              <w:t>ค่าใช้จ่ายในการบริหาร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1AB6D5" w14:textId="77777777" w:rsidR="009D6ED2" w:rsidRDefault="009D6ED2" w:rsidP="009D6ED2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50251" w14:textId="43B53210" w:rsidR="009D6ED2" w:rsidRPr="009D6ED2" w:rsidRDefault="009D6ED2" w:rsidP="009D6ED2">
            <w:pPr>
              <w:pStyle w:val="TableofAuthorities"/>
              <w:spacing w:line="240" w:lineRule="auto"/>
              <w:ind w:left="-107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5F45EA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9D6ED2">
              <w:rPr>
                <w:rFonts w:asciiTheme="majorBidi" w:hAnsiTheme="majorBidi" w:cstheme="majorBidi"/>
                <w:sz w:val="30"/>
                <w:szCs w:val="30"/>
              </w:rPr>
              <w:t>1,067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96977F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3EB435" w14:textId="2CA57E4C" w:rsidR="009D6ED2" w:rsidRPr="009D6ED2" w:rsidRDefault="009D6ED2" w:rsidP="009D6ED2">
            <w:pPr>
              <w:pStyle w:val="TableofAuthorities"/>
              <w:tabs>
                <w:tab w:val="clear" w:pos="680"/>
                <w:tab w:val="clear" w:pos="907"/>
                <w:tab w:val="left" w:pos="659"/>
              </w:tabs>
              <w:spacing w:line="240" w:lineRule="auto"/>
              <w:ind w:left="-107" w:right="58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(2</w:t>
            </w:r>
            <w:r w:rsidR="005F45EA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8</w:t>
            </w:r>
            <w:r w:rsidRPr="009D6ED2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8,056)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94439F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F319F5" w14:textId="76718768" w:rsidR="009D6ED2" w:rsidRPr="009D6ED2" w:rsidRDefault="009D6ED2" w:rsidP="009D6ED2">
            <w:pPr>
              <w:pStyle w:val="TableofAuthorities"/>
              <w:spacing w:line="240" w:lineRule="auto"/>
              <w:ind w:left="-107" w:right="65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sz w:val="30"/>
                <w:szCs w:val="30"/>
                <w:lang w:eastAsia="ko-KR"/>
              </w:rPr>
              <w:t>683,011</w:t>
            </w:r>
          </w:p>
        </w:tc>
      </w:tr>
      <w:tr w:rsidR="009D6ED2" w14:paraId="5CE36A94" w14:textId="77777777" w:rsidTr="005E5AAC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52BEA0" w14:textId="77777777" w:rsidR="009D6ED2" w:rsidRDefault="009D6ED2" w:rsidP="009D6ED2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67EC8C" w14:textId="77777777" w:rsid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EA8A68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70" w:firstLine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CC7F90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46919A" w14:textId="39BA0A8C" w:rsidR="009D6ED2" w:rsidRPr="009D6ED2" w:rsidRDefault="009D6ED2" w:rsidP="009D6ED2">
            <w:pPr>
              <w:pStyle w:val="TableofAuthorities"/>
              <w:spacing w:line="240" w:lineRule="auto"/>
              <w:ind w:left="-107" w:right="148" w:firstLine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</w:pPr>
            <w:r w:rsidRPr="009D6ED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  <w:t>-</w:t>
            </w: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4C9610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25CAD6" w14:textId="77777777" w:rsidR="009D6ED2" w:rsidRPr="009D6ED2" w:rsidRDefault="009D6ED2" w:rsidP="009D6ED2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Theme="majorBidi" w:hAnsiTheme="majorBidi" w:cstheme="majorBidi"/>
                <w:sz w:val="30"/>
                <w:szCs w:val="30"/>
                <w:lang w:eastAsia="ko-KR"/>
              </w:rPr>
            </w:pPr>
          </w:p>
        </w:tc>
      </w:tr>
      <w:tr w:rsidR="009D6ED2" w14:paraId="4F41012C" w14:textId="77777777" w:rsidTr="0085575C">
        <w:trPr>
          <w:trHeight w:hRule="exact" w:val="401"/>
        </w:trPr>
        <w:tc>
          <w:tcPr>
            <w:tcW w:w="363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7C8CE7" w14:textId="77777777" w:rsidR="009D6ED2" w:rsidRDefault="009D6ED2" w:rsidP="0085575C">
            <w:pPr>
              <w:pStyle w:val="TableofAuthorities"/>
              <w:spacing w:line="240" w:lineRule="auto"/>
              <w:ind w:left="-107" w:right="-71" w:firstLine="269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364B4B" w14:textId="77777777" w:rsidR="009D6ED2" w:rsidRDefault="009D6ED2" w:rsidP="0085575C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5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F339C4" w14:textId="77777777" w:rsidR="009D6ED2" w:rsidRDefault="009D6ED2" w:rsidP="0085575C">
            <w:pPr>
              <w:pStyle w:val="TableofAuthorities"/>
              <w:spacing w:line="240" w:lineRule="auto"/>
              <w:ind w:left="-107" w:right="70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AFBCC8C" w14:textId="77777777" w:rsidR="009D6ED2" w:rsidRDefault="009D6ED2" w:rsidP="0085575C">
            <w:pPr>
              <w:pStyle w:val="TableofAuthorities"/>
              <w:spacing w:line="240" w:lineRule="auto"/>
              <w:ind w:left="-107" w:right="-71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298" w:type="dxa"/>
            <w:tcBorders>
              <w:top w:val="double" w:sz="4" w:space="0" w:color="auto"/>
              <w:left w:val="nil"/>
              <w:bottom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E3077A" w14:textId="77777777" w:rsidR="009D6ED2" w:rsidRDefault="009D6ED2" w:rsidP="0085575C">
            <w:pPr>
              <w:pStyle w:val="TableofAuthorities"/>
              <w:spacing w:line="240" w:lineRule="auto"/>
              <w:ind w:left="-107" w:right="148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389" w:type="dxa"/>
            <w:tcBorders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A2C464" w14:textId="77777777" w:rsidR="009D6ED2" w:rsidRDefault="009D6ED2" w:rsidP="0085575C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b/>
                <w:bCs/>
                <w:sz w:val="30"/>
                <w:szCs w:val="30"/>
                <w:lang w:eastAsia="ko-KR"/>
              </w:rPr>
            </w:pPr>
          </w:p>
        </w:tc>
        <w:tc>
          <w:tcPr>
            <w:tcW w:w="156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54E77A" w14:textId="77777777" w:rsidR="009D6ED2" w:rsidRDefault="009D6ED2" w:rsidP="0085575C">
            <w:pPr>
              <w:pStyle w:val="TableofAuthorities"/>
              <w:spacing w:line="240" w:lineRule="auto"/>
              <w:ind w:left="-107" w:right="-71" w:firstLine="0"/>
              <w:jc w:val="right"/>
              <w:rPr>
                <w:rFonts w:ascii="Angsana New" w:hAnsi="Angsana New" w:cs="Angsana New"/>
                <w:sz w:val="30"/>
                <w:szCs w:val="30"/>
                <w:lang w:eastAsia="ko-KR"/>
              </w:rPr>
            </w:pPr>
          </w:p>
        </w:tc>
      </w:tr>
    </w:tbl>
    <w:p w14:paraId="0BD6C443" w14:textId="77777777" w:rsidR="009D6ED2" w:rsidRPr="00E71D5A" w:rsidRDefault="009D6ED2" w:rsidP="009D6ED2">
      <w:pPr>
        <w:tabs>
          <w:tab w:val="left" w:pos="108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p w14:paraId="63B104A1" w14:textId="77777777" w:rsidR="002040C8" w:rsidRPr="00E71D5A" w:rsidRDefault="002040C8" w:rsidP="00595D9C">
      <w:pPr>
        <w:tabs>
          <w:tab w:val="left" w:pos="1080"/>
        </w:tabs>
        <w:ind w:left="547"/>
        <w:jc w:val="thaiDistribute"/>
        <w:rPr>
          <w:rFonts w:ascii="Angsana New" w:hAnsi="Angsana New" w:cs="Angsana New"/>
          <w:sz w:val="30"/>
          <w:szCs w:val="30"/>
        </w:rPr>
      </w:pPr>
    </w:p>
    <w:sectPr w:rsidR="002040C8" w:rsidRPr="00E71D5A" w:rsidSect="000B5009">
      <w:headerReference w:type="default" r:id="rId38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FFA8787" w14:textId="77777777" w:rsidR="00A87748" w:rsidRDefault="00A87748">
      <w:r>
        <w:separator/>
      </w:r>
    </w:p>
  </w:endnote>
  <w:endnote w:type="continuationSeparator" w:id="0">
    <w:p w14:paraId="366966CB" w14:textId="77777777" w:rsidR="00A87748" w:rsidRDefault="00A877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BrowalliaUPC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Bold">
    <w:altName w:val="Times New Roman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1135997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7FCCABB7" w14:textId="0312F5F0" w:rsidR="00723DA7" w:rsidRPr="00A91870" w:rsidRDefault="00723D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14050B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14050B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14050B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1E762D">
          <w:rPr>
            <w:rFonts w:asciiTheme="majorBidi" w:hAnsiTheme="majorBidi" w:cstheme="majorBidi"/>
            <w:noProof/>
            <w:sz w:val="30"/>
            <w:szCs w:val="30"/>
          </w:rPr>
          <w:t>23</w:t>
        </w:r>
        <w:r w:rsidRPr="0014050B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6237630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6AFAC539" w14:textId="29CC1C36" w:rsidR="00723DA7" w:rsidRPr="00104DE8" w:rsidRDefault="00723DA7" w:rsidP="00104DE8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104DE8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104DE8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104DE8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65986754"/>
      <w:docPartObj>
        <w:docPartGallery w:val="Page Numbers (Bottom of Page)"/>
        <w:docPartUnique/>
      </w:docPartObj>
    </w:sdtPr>
    <w:sdtEndPr>
      <w:rPr>
        <w:rFonts w:ascii="Angsana New" w:hAnsi="Angsana New" w:cs="Angsana New"/>
        <w:noProof/>
        <w:sz w:val="30"/>
        <w:szCs w:val="30"/>
      </w:rPr>
    </w:sdtEndPr>
    <w:sdtContent>
      <w:p w14:paraId="220CD65A" w14:textId="36B7A06F" w:rsidR="00723DA7" w:rsidRPr="00104DE8" w:rsidRDefault="00723DA7">
        <w:pPr>
          <w:pStyle w:val="Footer"/>
          <w:jc w:val="center"/>
          <w:rPr>
            <w:rFonts w:ascii="Angsana New" w:hAnsi="Angsana New" w:cs="Angsana New"/>
            <w:sz w:val="30"/>
            <w:szCs w:val="30"/>
          </w:rPr>
        </w:pPr>
        <w:r w:rsidRPr="00104DE8">
          <w:rPr>
            <w:rFonts w:ascii="Angsana New" w:hAnsi="Angsana New" w:cs="Angsana New"/>
            <w:sz w:val="30"/>
            <w:szCs w:val="30"/>
          </w:rPr>
          <w:fldChar w:fldCharType="begin"/>
        </w:r>
        <w:r w:rsidRPr="00104DE8">
          <w:rPr>
            <w:rFonts w:ascii="Angsana New" w:hAnsi="Angsana New" w:cs="Angsana New"/>
            <w:sz w:val="30"/>
            <w:szCs w:val="30"/>
          </w:rPr>
          <w:instrText xml:space="preserve"> PAGE   \* MERGEFORMAT </w:instrText>
        </w:r>
        <w:r w:rsidRPr="00104DE8">
          <w:rPr>
            <w:rFonts w:ascii="Angsana New" w:hAnsi="Angsana New" w:cs="Angsana New"/>
            <w:sz w:val="30"/>
            <w:szCs w:val="30"/>
          </w:rPr>
          <w:fldChar w:fldCharType="separate"/>
        </w:r>
        <w:r w:rsidRPr="00104DE8">
          <w:rPr>
            <w:rFonts w:ascii="Angsana New" w:hAnsi="Angsana New" w:cs="Angsana New"/>
            <w:noProof/>
            <w:sz w:val="30"/>
            <w:szCs w:val="30"/>
          </w:rPr>
          <w:t>2</w:t>
        </w:r>
        <w:r w:rsidRPr="00104DE8">
          <w:rPr>
            <w:rFonts w:ascii="Angsana New" w:hAnsi="Angsana New" w:cs="Angsana New"/>
            <w:noProof/>
            <w:sz w:val="30"/>
            <w:szCs w:val="30"/>
          </w:rPr>
          <w:fldChar w:fldCharType="end"/>
        </w:r>
      </w:p>
    </w:sdtContent>
  </w:sdt>
  <w:p w14:paraId="4D6CB096" w14:textId="49ADE00B" w:rsidR="00723DA7" w:rsidRPr="009344F7" w:rsidRDefault="00723DA7" w:rsidP="00834556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center" w:pos="4950"/>
      </w:tabs>
      <w:jc w:val="center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744431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0E84D8DB" w14:textId="4040FEF5" w:rsidR="00723DA7" w:rsidRPr="00104DE8" w:rsidRDefault="00723DA7" w:rsidP="00104DE8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104DE8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104DE8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104DE8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Bidi" w:hAnsiTheme="majorBidi" w:cstheme="majorBidi"/>
        <w:sz w:val="30"/>
        <w:szCs w:val="30"/>
      </w:rPr>
      <w:id w:val="-54900454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B67877" w14:textId="16F62DB3" w:rsidR="00723DA7" w:rsidRPr="00104DE8" w:rsidRDefault="00723DA7" w:rsidP="00104DE8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104DE8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104DE8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104DE8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F9A343" w14:textId="514BE347" w:rsidR="00723DA7" w:rsidRPr="00C827F6" w:rsidRDefault="00723DA7">
    <w:pPr>
      <w:tabs>
        <w:tab w:val="left" w:pos="9000"/>
      </w:tabs>
      <w:rPr>
        <w:rFonts w:ascii="Angsana New" w:hAnsi="Angsana New" w:cs="Angsana New"/>
        <w:sz w:val="30"/>
        <w:szCs w:val="30"/>
        <w:lang w:val="fr-FR"/>
      </w:rPr>
    </w:pP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C827F6">
      <w:rPr>
        <w:rFonts w:ascii="Angsana New" w:hAnsi="Angsana New"/>
        <w:sz w:val="30"/>
        <w:szCs w:val="30"/>
        <w:lang w:val="fr-FR"/>
      </w:rPr>
      <w:instrText xml:space="preserve"> FILENAME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>
      <w:rPr>
        <w:rFonts w:ascii="Angsana New" w:hAnsi="Angsana New"/>
        <w:noProof/>
        <w:sz w:val="30"/>
        <w:szCs w:val="30"/>
        <w:lang w:val="fr-FR"/>
      </w:rPr>
      <w:t>Thaifoods Group a201a-12t-1 Rev 22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  <w:r>
      <w:rPr>
        <w:rFonts w:ascii="Angsana New" w:hAnsi="Angsana New"/>
        <w:sz w:val="30"/>
        <w:szCs w:val="30"/>
        <w:cs/>
      </w:rPr>
      <w:t xml:space="preserve">                                     </w:t>
    </w:r>
    <w:r w:rsidRPr="00C827F6">
      <w:rPr>
        <w:rFonts w:ascii="Angsana New" w:hAnsi="Angsana New"/>
        <w:sz w:val="30"/>
        <w:szCs w:val="30"/>
        <w:lang w:val="fr-FR"/>
      </w:rPr>
      <w:tab/>
    </w: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C827F6">
      <w:rPr>
        <w:rFonts w:ascii="Angsana New" w:hAnsi="Angsana New"/>
        <w:sz w:val="30"/>
        <w:szCs w:val="30"/>
        <w:lang w:val="fr-FR"/>
      </w:rPr>
      <w:instrText xml:space="preserve"> PAGE  \* MERGEFORMAT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 w:rsidRPr="004B0B8A">
      <w:rPr>
        <w:rFonts w:ascii="Angsana New" w:hAnsi="Angsana New"/>
        <w:noProof/>
        <w:sz w:val="30"/>
        <w:szCs w:val="30"/>
      </w:rPr>
      <w:t>4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</w:p>
  <w:p w14:paraId="33F93A0D" w14:textId="77777777" w:rsidR="00723DA7" w:rsidRPr="00C827F6" w:rsidRDefault="00723DA7">
    <w:pPr>
      <w:pStyle w:val="Footer"/>
      <w:rPr>
        <w:lang w:val="fr-FR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501526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06EB08AB" w14:textId="59A2D1A2" w:rsidR="00723DA7" w:rsidRPr="00A644FD" w:rsidRDefault="00723DA7" w:rsidP="00A644FD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B2059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B2059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B2059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B2059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B2059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5E068A" w14:textId="2B2D9112" w:rsidR="00723DA7" w:rsidRPr="00C827F6" w:rsidRDefault="00723DA7">
    <w:pPr>
      <w:tabs>
        <w:tab w:val="left" w:pos="9000"/>
      </w:tabs>
      <w:rPr>
        <w:rFonts w:ascii="Angsana New" w:hAnsi="Angsana New" w:cs="Angsana New"/>
        <w:sz w:val="30"/>
        <w:szCs w:val="30"/>
        <w:lang w:val="fr-FR"/>
      </w:rPr>
    </w:pP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C827F6">
      <w:rPr>
        <w:rFonts w:ascii="Angsana New" w:hAnsi="Angsana New"/>
        <w:sz w:val="30"/>
        <w:szCs w:val="30"/>
        <w:lang w:val="fr-FR"/>
      </w:rPr>
      <w:instrText xml:space="preserve"> FILENAME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>
      <w:rPr>
        <w:rFonts w:ascii="Angsana New" w:hAnsi="Angsana New"/>
        <w:noProof/>
        <w:sz w:val="30"/>
        <w:szCs w:val="30"/>
        <w:lang w:val="fr-FR"/>
      </w:rPr>
      <w:t>Thaifoods Group a201a-12t-1 Rev 22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  <w:r>
      <w:rPr>
        <w:rFonts w:ascii="Angsana New" w:hAnsi="Angsana New"/>
        <w:sz w:val="30"/>
        <w:szCs w:val="30"/>
        <w:cs/>
      </w:rPr>
      <w:t xml:space="preserve">                                     </w:t>
    </w:r>
    <w:r w:rsidRPr="00C827F6">
      <w:rPr>
        <w:rFonts w:ascii="Angsana New" w:hAnsi="Angsana New"/>
        <w:sz w:val="30"/>
        <w:szCs w:val="30"/>
        <w:lang w:val="fr-FR"/>
      </w:rPr>
      <w:tab/>
    </w: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C827F6">
      <w:rPr>
        <w:rFonts w:ascii="Angsana New" w:hAnsi="Angsana New"/>
        <w:sz w:val="30"/>
        <w:szCs w:val="30"/>
        <w:lang w:val="fr-FR"/>
      </w:rPr>
      <w:instrText xml:space="preserve"> PAGE  \* MERGEFORMAT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 w:rsidRPr="004B0B8A">
      <w:rPr>
        <w:rFonts w:ascii="Angsana New" w:hAnsi="Angsana New"/>
        <w:noProof/>
        <w:sz w:val="30"/>
        <w:szCs w:val="30"/>
      </w:rPr>
      <w:t>4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</w:p>
  <w:p w14:paraId="4E2DCAE0" w14:textId="77777777" w:rsidR="00723DA7" w:rsidRPr="00C827F6" w:rsidRDefault="00723DA7">
    <w:pPr>
      <w:pStyle w:val="Footer"/>
      <w:rPr>
        <w:lang w:val="fr-FR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9123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795A9DF" w14:textId="3AA338E6" w:rsidR="00723DA7" w:rsidRPr="00104DE8" w:rsidRDefault="00723DA7" w:rsidP="00104DE8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0A36F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0A36F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0A36F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0A36F0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0A36F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447031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4C7C5EF" w14:textId="520644A1" w:rsidR="00723DA7" w:rsidRPr="00BB2059" w:rsidRDefault="00723DA7" w:rsidP="00BB2059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B2059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B2059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B2059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B2059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B2059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2608427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3E266D1C" w14:textId="77777777" w:rsidR="00723DA7" w:rsidRPr="00104DE8" w:rsidRDefault="00723DA7" w:rsidP="00104DE8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104DE8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104DE8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104DE8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634286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7419B2DA" w14:textId="4FEF1506" w:rsidR="00723DA7" w:rsidRPr="00BB2059" w:rsidRDefault="00723DA7" w:rsidP="00BB2059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104DE8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104DE8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104DE8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104DE8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9A61A9" w14:textId="77C1D6E4" w:rsidR="00723DA7" w:rsidRPr="00C827F6" w:rsidRDefault="00723DA7">
    <w:pPr>
      <w:tabs>
        <w:tab w:val="left" w:pos="9000"/>
      </w:tabs>
      <w:rPr>
        <w:rFonts w:ascii="Angsana New" w:hAnsi="Angsana New" w:cs="Angsana New"/>
        <w:sz w:val="30"/>
        <w:szCs w:val="30"/>
        <w:lang w:val="fr-FR"/>
      </w:rPr>
    </w:pP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C827F6">
      <w:rPr>
        <w:rFonts w:ascii="Angsana New" w:hAnsi="Angsana New"/>
        <w:sz w:val="30"/>
        <w:szCs w:val="30"/>
        <w:lang w:val="fr-FR"/>
      </w:rPr>
      <w:instrText xml:space="preserve"> FILENAME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>
      <w:rPr>
        <w:rFonts w:ascii="Angsana New" w:hAnsi="Angsana New"/>
        <w:noProof/>
        <w:sz w:val="30"/>
        <w:szCs w:val="30"/>
        <w:lang w:val="fr-FR"/>
      </w:rPr>
      <w:t>Thaifoods Group a201a-12t-1 Rev 22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  <w:r>
      <w:rPr>
        <w:rFonts w:ascii="Angsana New" w:hAnsi="Angsana New"/>
        <w:sz w:val="30"/>
        <w:szCs w:val="30"/>
        <w:cs/>
      </w:rPr>
      <w:t xml:space="preserve">                                     </w:t>
    </w:r>
    <w:r w:rsidRPr="00C827F6">
      <w:rPr>
        <w:rFonts w:ascii="Angsana New" w:hAnsi="Angsana New"/>
        <w:sz w:val="30"/>
        <w:szCs w:val="30"/>
        <w:lang w:val="fr-FR"/>
      </w:rPr>
      <w:tab/>
    </w: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C827F6">
      <w:rPr>
        <w:rFonts w:ascii="Angsana New" w:hAnsi="Angsana New"/>
        <w:sz w:val="30"/>
        <w:szCs w:val="30"/>
        <w:lang w:val="fr-FR"/>
      </w:rPr>
      <w:instrText xml:space="preserve"> PAGE  \* MERGEFORMAT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>
      <w:rPr>
        <w:rFonts w:ascii="Angsana New" w:hAnsi="Angsana New"/>
        <w:noProof/>
        <w:sz w:val="30"/>
        <w:szCs w:val="30"/>
        <w:lang w:val="fr-FR"/>
      </w:rPr>
      <w:t>8</w:t>
    </w:r>
    <w:r w:rsidRPr="004B0B8A">
      <w:rPr>
        <w:rFonts w:ascii="Angsana New" w:hAnsi="Angsana New"/>
        <w:noProof/>
        <w:sz w:val="30"/>
        <w:szCs w:val="30"/>
      </w:rPr>
      <w:t>3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</w:p>
  <w:p w14:paraId="4AA18116" w14:textId="77777777" w:rsidR="00723DA7" w:rsidRPr="00C827F6" w:rsidRDefault="00723DA7">
    <w:pPr>
      <w:pStyle w:val="Footer"/>
      <w:rPr>
        <w:lang w:val="fr-FR"/>
      </w:rPr>
    </w:pPr>
  </w:p>
  <w:p w14:paraId="30E20A07" w14:textId="77777777" w:rsidR="00723DA7" w:rsidRDefault="00723DA7"/>
  <w:p w14:paraId="6AA76AA2" w14:textId="77777777" w:rsidR="00723DA7" w:rsidRDefault="00723DA7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4ADAE8" w14:textId="77777777" w:rsidR="00A87748" w:rsidRDefault="00A87748">
      <w:r>
        <w:separator/>
      </w:r>
    </w:p>
  </w:footnote>
  <w:footnote w:type="continuationSeparator" w:id="0">
    <w:p w14:paraId="01435C00" w14:textId="77777777" w:rsidR="00A87748" w:rsidRDefault="00A877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5F5A5B" w14:textId="77777777" w:rsidR="00723DA7" w:rsidRPr="00FA7747" w:rsidRDefault="00723DA7" w:rsidP="000748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[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  <w:cs/>
      </w:rPr>
      <w:t>กขค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]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 จำกัด (มหาชน) 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[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  <w:cs/>
      </w:rPr>
      <w:t>และบริษัทย่อย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]</w:t>
    </w:r>
  </w:p>
  <w:p w14:paraId="781A1139" w14:textId="77777777" w:rsidR="00723DA7" w:rsidRPr="00FA7747" w:rsidRDefault="00723DA7" w:rsidP="000748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 w:cs="Angsana New"/>
        <w:b/>
        <w:bCs/>
        <w:sz w:val="32"/>
        <w:szCs w:val="32"/>
        <w:cs/>
      </w:rPr>
      <w:t>ระหว่างกาล</w:t>
    </w:r>
  </w:p>
  <w:p w14:paraId="1B13B271" w14:textId="5C12946A" w:rsidR="00723DA7" w:rsidRPr="00074891" w:rsidRDefault="00723DA7" w:rsidP="00713C50">
    <w:pPr>
      <w:pStyle w:val="acctmainheading"/>
      <w:spacing w:after="0" w:line="240" w:lineRule="atLeast"/>
    </w:pPr>
    <w:r w:rsidRPr="00FA7747">
      <w:rPr>
        <w:rFonts w:ascii="Angsana New" w:hAnsi="Angsana New" w:cs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 xml:space="preserve">งวดสามเดือนสิ้นสุดวันที่ </w:t>
    </w:r>
    <w:r w:rsidRPr="004B0B8A">
      <w:rPr>
        <w:rFonts w:ascii="Angsana New" w:hAnsi="Angsana New" w:cs="Angsana New"/>
        <w:b w:val="0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 w:val="0"/>
        <w:bCs/>
        <w:sz w:val="32"/>
        <w:szCs w:val="32"/>
        <w:lang w:val="en-US" w:bidi="th-TH"/>
      </w:rPr>
      <w:t>1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 xml:space="preserve"> มีนาคม </w:t>
    </w:r>
    <w:r w:rsidRPr="00086D0E">
      <w:rPr>
        <w:rFonts w:ascii="Angsana New" w:hAnsi="Angsana New" w:cs="Angsana New"/>
        <w:b w:val="0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 w:val="0"/>
        <w:bCs/>
        <w:sz w:val="32"/>
        <w:szCs w:val="32"/>
        <w:lang w:val="en-US" w:bidi="th-TH"/>
      </w:rPr>
      <w:t>555</w:t>
    </w:r>
    <w:r>
      <w:rPr>
        <w:rFonts w:ascii="Angsana New" w:hAnsi="Angsana New" w:cs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 w:cs="Angsana New"/>
        <w:b w:val="0"/>
        <w:bCs/>
        <w:sz w:val="32"/>
        <w:szCs w:val="32"/>
        <w:lang w:val="en-US" w:bidi="th-TH"/>
      </w:rPr>
      <w:t>)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CC174A" w14:textId="77777777" w:rsidR="00723DA7" w:rsidRPr="00300E85" w:rsidRDefault="00723DA7" w:rsidP="000D631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ind w:left="540"/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70A64DBE" w14:textId="77777777" w:rsidR="00723DA7" w:rsidRPr="00FA7747" w:rsidRDefault="00723DA7" w:rsidP="000D631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37016663" w14:textId="5D257141" w:rsidR="00723DA7" w:rsidRDefault="00723DA7" w:rsidP="000D631A">
    <w:pPr>
      <w:pStyle w:val="acctmainheading"/>
      <w:tabs>
        <w:tab w:val="center" w:pos="4802"/>
      </w:tabs>
      <w:spacing w:after="0" w:line="240" w:lineRule="atLeast"/>
      <w:ind w:left="540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4BC1C140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020115" w14:textId="04CFB062" w:rsidR="00723DA7" w:rsidRPr="00300E85" w:rsidRDefault="00723DA7" w:rsidP="00886C0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ind w:left="630" w:hanging="630"/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74F06B60" w14:textId="77777777" w:rsidR="00723DA7" w:rsidRPr="00FA7747" w:rsidRDefault="00723DA7" w:rsidP="00886C0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630" w:hanging="630"/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46543FAE" w14:textId="0C6E2D8E" w:rsidR="00723DA7" w:rsidRDefault="00723DA7" w:rsidP="00886C0D">
    <w:pPr>
      <w:pStyle w:val="acctmainheading"/>
      <w:tabs>
        <w:tab w:val="center" w:pos="4802"/>
      </w:tabs>
      <w:spacing w:after="0" w:line="240" w:lineRule="atLeast"/>
      <w:ind w:left="630" w:hanging="630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291BCF27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19713F" w14:textId="77777777" w:rsidR="00723DA7" w:rsidRPr="00300E85" w:rsidRDefault="00723DA7" w:rsidP="00886C0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ind w:left="630" w:firstLine="90"/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5E1A3E66" w14:textId="77777777" w:rsidR="00723DA7" w:rsidRPr="00FA7747" w:rsidRDefault="00723DA7" w:rsidP="00886C0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630" w:firstLine="90"/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2FD8B7F5" w14:textId="39751819" w:rsidR="00723DA7" w:rsidRDefault="00723DA7" w:rsidP="00886C0D">
    <w:pPr>
      <w:pStyle w:val="acctmainheading"/>
      <w:tabs>
        <w:tab w:val="center" w:pos="4802"/>
      </w:tabs>
      <w:spacing w:after="0" w:line="240" w:lineRule="atLeast"/>
      <w:ind w:left="630" w:firstLine="90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2815F0DF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E0EF72" w14:textId="77777777" w:rsidR="00723DA7" w:rsidRPr="00300E85" w:rsidRDefault="00723DA7" w:rsidP="001E2CC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304EE46C" w14:textId="77777777" w:rsidR="00723DA7" w:rsidRPr="00FA7747" w:rsidRDefault="00723DA7" w:rsidP="001E2CC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5D9DCE50" w14:textId="68F797E0" w:rsidR="00723DA7" w:rsidRDefault="00723DA7" w:rsidP="001E2CCA">
    <w:pPr>
      <w:pStyle w:val="acctmainheading"/>
      <w:tabs>
        <w:tab w:val="center" w:pos="4802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0A00AD0E" w14:textId="4EA5B89F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997C98" w14:textId="77777777" w:rsidR="00723DA7" w:rsidRPr="00300E85" w:rsidRDefault="00723DA7" w:rsidP="001E2CC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184D9AC7" w14:textId="77777777" w:rsidR="00723DA7" w:rsidRPr="00FA7747" w:rsidRDefault="00723DA7" w:rsidP="001E2CC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743789AC" w14:textId="0B0E55BD" w:rsidR="00723DA7" w:rsidRDefault="00723DA7" w:rsidP="001E2CCA">
    <w:pPr>
      <w:pStyle w:val="acctmainheading"/>
      <w:tabs>
        <w:tab w:val="center" w:pos="4802"/>
      </w:tabs>
      <w:spacing w:after="0" w:line="240" w:lineRule="atLeast"/>
      <w:rPr>
        <w:rFonts w:ascii="Angsana New" w:hAnsi="Angsana New" w:cs="Angsana New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5D7B31C7" w14:textId="77777777" w:rsidR="00723DA7" w:rsidRDefault="00723DA7" w:rsidP="001E2CCA">
    <w:pPr>
      <w:pStyle w:val="acctmainheading"/>
      <w:tabs>
        <w:tab w:val="center" w:pos="4802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AC0940" w14:textId="77777777" w:rsidR="00723DA7" w:rsidRPr="00300E85" w:rsidRDefault="00723DA7" w:rsidP="002C0C3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28EBDCE7" w14:textId="77777777" w:rsidR="00723DA7" w:rsidRPr="00FA7747" w:rsidRDefault="00723DA7" w:rsidP="002C0C3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7B865F1C" w14:textId="25119B75" w:rsidR="00723DA7" w:rsidRDefault="00723DA7" w:rsidP="002C0C35">
    <w:pPr>
      <w:pStyle w:val="acctmainheading"/>
      <w:tabs>
        <w:tab w:val="center" w:pos="4802"/>
      </w:tabs>
      <w:spacing w:after="0" w:line="240" w:lineRule="atLeast"/>
      <w:rPr>
        <w:rFonts w:ascii="Angsana New" w:hAnsi="Angsana New" w:cs="Angsana New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60F14B22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6E94B13" w14:textId="77777777" w:rsidR="00723DA7" w:rsidRPr="00300E85" w:rsidRDefault="00723DA7" w:rsidP="007A339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ind w:firstLine="540"/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2EF1D7BE" w14:textId="77777777" w:rsidR="00723DA7" w:rsidRPr="00FA7747" w:rsidRDefault="00723DA7" w:rsidP="007A339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firstLine="540"/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0EEE6493" w14:textId="233005AD" w:rsidR="00723DA7" w:rsidRDefault="00723DA7" w:rsidP="007A339E">
    <w:pPr>
      <w:pStyle w:val="acctmainheading"/>
      <w:tabs>
        <w:tab w:val="center" w:pos="4802"/>
      </w:tabs>
      <w:spacing w:after="0" w:line="240" w:lineRule="atLeast"/>
      <w:ind w:firstLine="540"/>
      <w:rPr>
        <w:rFonts w:ascii="Angsana New" w:hAnsi="Angsana New" w:cs="Angsana New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58E594F8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178103" w14:textId="77777777" w:rsidR="00723DA7" w:rsidRPr="00300E85" w:rsidRDefault="00723DA7" w:rsidP="0053361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14BCF243" w14:textId="77777777" w:rsidR="00723DA7" w:rsidRPr="00FA7747" w:rsidRDefault="00723DA7" w:rsidP="0053361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2FA6A139" w14:textId="707C8CB0" w:rsidR="00723DA7" w:rsidRDefault="00723DA7" w:rsidP="00533611">
    <w:pPr>
      <w:pStyle w:val="acctmainheading"/>
      <w:tabs>
        <w:tab w:val="center" w:pos="4802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2683D9FB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DF8589" w14:textId="77777777" w:rsidR="00723DA7" w:rsidRPr="00FA7747" w:rsidRDefault="00723DA7" w:rsidP="00A9055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 w:cs="Angsana New" w:hint="cs"/>
        <w:b/>
        <w:bCs/>
        <w:sz w:val="32"/>
        <w:szCs w:val="32"/>
        <w:cs/>
      </w:rPr>
      <w:t>ไทยฟู้ดส์ กรุ๊ป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 จำกัด (มหาชน) </w:t>
    </w:r>
    <w:r w:rsidRPr="00056AD8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58DF7D8A" w14:textId="77777777" w:rsidR="00723DA7" w:rsidRPr="003C763B" w:rsidRDefault="00723DA7" w:rsidP="00746A5E">
    <w:pPr>
      <w:pStyle w:val="Header"/>
      <w:rPr>
        <w:rFonts w:ascii="Angsana New" w:hAnsi="Angsana New" w:cs="Angsana New"/>
        <w:b/>
        <w:bCs/>
        <w:sz w:val="32"/>
        <w:szCs w:val="32"/>
      </w:rPr>
    </w:pPr>
    <w:r w:rsidRPr="003C763B">
      <w:rPr>
        <w:rFonts w:ascii="Angsana New" w:hAnsi="Angsana New" w:cs="Angsana New" w:hint="cs"/>
        <w:b/>
        <w:bCs/>
        <w:sz w:val="32"/>
        <w:szCs w:val="32"/>
        <w:cs/>
      </w:rPr>
      <w:t>หมายเหตุประกอ</w:t>
    </w:r>
    <w:r>
      <w:rPr>
        <w:rFonts w:ascii="Angsana New" w:hAnsi="Angsana New" w:cs="Angsana New" w:hint="cs"/>
        <w:b/>
        <w:bCs/>
        <w:sz w:val="32"/>
        <w:szCs w:val="32"/>
        <w:cs/>
      </w:rPr>
      <w:t>บ</w:t>
    </w:r>
    <w:r w:rsidRPr="003C763B">
      <w:rPr>
        <w:rFonts w:ascii="Angsana New" w:hAnsi="Angsana New" w:cs="Angsana New" w:hint="cs"/>
        <w:b/>
        <w:bCs/>
        <w:sz w:val="32"/>
        <w:szCs w:val="32"/>
        <w:cs/>
      </w:rPr>
      <w:t>งบการเงิน</w:t>
    </w:r>
  </w:p>
  <w:p w14:paraId="10DFEAFB" w14:textId="37354A3E" w:rsidR="00723DA7" w:rsidRPr="003C763B" w:rsidRDefault="00723DA7" w:rsidP="00746A5E">
    <w:pPr>
      <w:pStyle w:val="Header"/>
      <w:rPr>
        <w:rFonts w:ascii="Angsana New" w:hAnsi="Angsana New" w:cs="Angsana New"/>
        <w:b/>
        <w:bCs/>
        <w:sz w:val="32"/>
        <w:szCs w:val="32"/>
      </w:rPr>
    </w:pPr>
    <w:r w:rsidRPr="003C763B">
      <w:rPr>
        <w:rFonts w:ascii="Angsana New" w:hAnsi="Angsana New"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B0B8A">
      <w:rPr>
        <w:rFonts w:ascii="Angsana New" w:hAnsi="Angsana New" w:cs="Angsana New"/>
        <w:b/>
        <w:bCs/>
        <w:sz w:val="32"/>
        <w:szCs w:val="32"/>
      </w:rPr>
      <w:t>3</w:t>
    </w:r>
    <w:r w:rsidRPr="00360B44">
      <w:rPr>
        <w:rFonts w:ascii="Angsana New" w:hAnsi="Angsana New" w:cs="Angsana New"/>
        <w:b/>
        <w:bCs/>
        <w:sz w:val="32"/>
        <w:szCs w:val="32"/>
      </w:rPr>
      <w:t>1</w:t>
    </w:r>
    <w:r w:rsidRPr="003C763B">
      <w:rPr>
        <w:rFonts w:ascii="Angsana New" w:hAnsi="Angsana New" w:cs="Angsana New" w:hint="cs"/>
        <w:b/>
        <w:bCs/>
        <w:sz w:val="32"/>
        <w:szCs w:val="32"/>
        <w:cs/>
      </w:rPr>
      <w:t xml:space="preserve"> ธันวาคม </w:t>
    </w:r>
    <w:r w:rsidRPr="00086D0E">
      <w:rPr>
        <w:rFonts w:ascii="Angsana New" w:hAnsi="Angsana New" w:cs="Angsana New"/>
        <w:b/>
        <w:bCs/>
        <w:sz w:val="32"/>
        <w:szCs w:val="32"/>
      </w:rPr>
      <w:t>2</w:t>
    </w:r>
    <w:r w:rsidRPr="00360B44">
      <w:rPr>
        <w:rFonts w:ascii="Angsana New" w:hAnsi="Angsana New" w:cs="Angsana New"/>
        <w:b/>
        <w:bCs/>
        <w:sz w:val="32"/>
        <w:szCs w:val="32"/>
      </w:rPr>
      <w:t>56</w:t>
    </w:r>
    <w:r w:rsidRPr="004B0B8A">
      <w:rPr>
        <w:rFonts w:ascii="Angsana New" w:hAnsi="Angsana New" w:cs="Angsana New"/>
        <w:b/>
        <w:bCs/>
        <w:sz w:val="32"/>
        <w:szCs w:val="32"/>
      </w:rPr>
      <w:t>3</w:t>
    </w:r>
  </w:p>
  <w:p w14:paraId="7B25CE26" w14:textId="77777777" w:rsidR="00723DA7" w:rsidRPr="00746A5E" w:rsidRDefault="00723DA7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1274AF" w14:textId="77777777" w:rsidR="00723DA7" w:rsidRPr="00FA7747" w:rsidRDefault="00723DA7" w:rsidP="000748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[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  <w:cs/>
      </w:rPr>
      <w:t>กขค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]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 จำกัด (มหาชน) 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[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  <w:cs/>
      </w:rPr>
      <w:t>และบริษัทย่อย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]</w:t>
    </w:r>
  </w:p>
  <w:p w14:paraId="26135815" w14:textId="77777777" w:rsidR="00723DA7" w:rsidRPr="00FA7747" w:rsidRDefault="00723DA7" w:rsidP="000748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 w:cs="Angsana New"/>
        <w:b/>
        <w:bCs/>
        <w:sz w:val="32"/>
        <w:szCs w:val="32"/>
        <w:cs/>
      </w:rPr>
      <w:t>ระหว่างกาล</w:t>
    </w:r>
  </w:p>
  <w:p w14:paraId="4F26F6DE" w14:textId="2189B460" w:rsidR="00723DA7" w:rsidRPr="00074891" w:rsidRDefault="00723DA7" w:rsidP="00713C50">
    <w:pPr>
      <w:pStyle w:val="acctmainheading"/>
      <w:spacing w:after="0" w:line="240" w:lineRule="atLeast"/>
    </w:pPr>
    <w:r w:rsidRPr="00FA7747">
      <w:rPr>
        <w:rFonts w:ascii="Angsana New" w:hAnsi="Angsana New" w:cs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 xml:space="preserve">งวดสามเดือนสิ้นสุดวันที่ </w:t>
    </w:r>
    <w:r w:rsidRPr="004B0B8A">
      <w:rPr>
        <w:rFonts w:ascii="Angsana New" w:hAnsi="Angsana New" w:cs="Angsana New"/>
        <w:b w:val="0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 w:val="0"/>
        <w:bCs/>
        <w:sz w:val="32"/>
        <w:szCs w:val="32"/>
        <w:lang w:val="en-US" w:bidi="th-TH"/>
      </w:rPr>
      <w:t>1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 xml:space="preserve"> มีนาคม </w:t>
    </w:r>
    <w:r w:rsidRPr="00086D0E">
      <w:rPr>
        <w:rFonts w:ascii="Angsana New" w:hAnsi="Angsana New" w:cs="Angsana New"/>
        <w:b w:val="0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 w:val="0"/>
        <w:bCs/>
        <w:sz w:val="32"/>
        <w:szCs w:val="32"/>
        <w:lang w:val="en-US" w:bidi="th-TH"/>
      </w:rPr>
      <w:t>555</w:t>
    </w:r>
    <w:r>
      <w:rPr>
        <w:rFonts w:ascii="Angsana New" w:hAnsi="Angsana New" w:cs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 w:cs="Angsana New"/>
        <w:b w:val="0"/>
        <w:bCs/>
        <w:sz w:val="32"/>
        <w:szCs w:val="32"/>
        <w:lang w:val="en-US" w:bidi="th-TH"/>
      </w:rPr>
      <w:t>)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7522F8" w14:textId="77777777" w:rsidR="00723DA7" w:rsidRPr="00FA7747" w:rsidRDefault="00723DA7" w:rsidP="00A9055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 w:cs="Angsana New" w:hint="cs"/>
        <w:b/>
        <w:bCs/>
        <w:sz w:val="32"/>
        <w:szCs w:val="32"/>
        <w:cs/>
      </w:rPr>
      <w:t>ไทยฟู้ดส์ กรุ๊ป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 จำกัด (มหาชน) </w:t>
    </w:r>
    <w:r w:rsidRPr="00056AD8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50CB4F52" w14:textId="77777777" w:rsidR="00723DA7" w:rsidRDefault="00723DA7" w:rsidP="00DA2C1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22AEE4B7" w14:textId="6AEC36A8" w:rsidR="00723DA7" w:rsidRDefault="00723DA7" w:rsidP="00DA2C1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สำหรับ</w:t>
    </w:r>
    <w:r>
      <w:rPr>
        <w:rFonts w:ascii="Angsana New" w:hAnsi="Angsana New" w:cs="Angsana New" w:hint="cs"/>
        <w:b/>
        <w:bCs/>
        <w:sz w:val="32"/>
        <w:szCs w:val="32"/>
        <w:cs/>
      </w:rPr>
      <w:t>ปี</w:t>
    </w:r>
    <w:r>
      <w:rPr>
        <w:rFonts w:ascii="Angsana New" w:hAnsi="Angsana New" w:cs="Angsana New"/>
        <w:b/>
        <w:bCs/>
        <w:sz w:val="32"/>
        <w:szCs w:val="32"/>
        <w:cs/>
      </w:rPr>
      <w:t xml:space="preserve">สิ้นสุดวันที่ </w:t>
    </w:r>
    <w:r w:rsidRPr="004B0B8A">
      <w:rPr>
        <w:rFonts w:ascii="Angsana New" w:hAnsi="Angsana New" w:cs="Angsana New"/>
        <w:b/>
        <w:bCs/>
        <w:sz w:val="32"/>
        <w:szCs w:val="32"/>
      </w:rPr>
      <w:t>3</w:t>
    </w:r>
    <w:r w:rsidRPr="00360B44">
      <w:rPr>
        <w:rFonts w:ascii="Angsana New" w:hAnsi="Angsana New" w:cs="Angsana New"/>
        <w:b/>
        <w:bCs/>
        <w:sz w:val="32"/>
        <w:szCs w:val="32"/>
      </w:rPr>
      <w:t>1</w:t>
    </w:r>
    <w:r w:rsidRPr="00056AD8">
      <w:rPr>
        <w:rFonts w:ascii="Angsana New" w:hAnsi="Angsana New" w:cs="Angsana New"/>
        <w:b/>
        <w:bCs/>
        <w:sz w:val="32"/>
        <w:szCs w:val="32"/>
        <w:cs/>
      </w:rPr>
      <w:t xml:space="preserve"> </w:t>
    </w:r>
    <w:r>
      <w:rPr>
        <w:rFonts w:ascii="Angsana New" w:hAnsi="Angsana New" w:cs="Angsana New" w:hint="cs"/>
        <w:b/>
        <w:bCs/>
        <w:sz w:val="32"/>
        <w:szCs w:val="32"/>
        <w:cs/>
      </w:rPr>
      <w:t>ธันวาคม</w:t>
    </w:r>
    <w:r>
      <w:rPr>
        <w:rFonts w:ascii="Angsana New" w:hAnsi="Angsana New" w:cs="Angsana New"/>
        <w:b/>
        <w:bCs/>
        <w:sz w:val="32"/>
        <w:szCs w:val="32"/>
        <w:cs/>
      </w:rPr>
      <w:t xml:space="preserve"> </w:t>
    </w:r>
    <w:r w:rsidRPr="00086D0E">
      <w:rPr>
        <w:rFonts w:ascii="Angsana New" w:hAnsi="Angsana New" w:cs="Angsana New"/>
        <w:b/>
        <w:bCs/>
        <w:sz w:val="32"/>
        <w:szCs w:val="32"/>
      </w:rPr>
      <w:t>2</w:t>
    </w:r>
    <w:r w:rsidRPr="00360B44">
      <w:rPr>
        <w:rFonts w:ascii="Angsana New" w:hAnsi="Angsana New" w:cs="Angsana New"/>
        <w:b/>
        <w:bCs/>
        <w:sz w:val="32"/>
        <w:szCs w:val="32"/>
      </w:rPr>
      <w:t>56</w:t>
    </w:r>
    <w:r w:rsidRPr="004B0B8A">
      <w:rPr>
        <w:rFonts w:ascii="Angsana New" w:hAnsi="Angsana New" w:cs="Angsana New"/>
        <w:b/>
        <w:bCs/>
        <w:sz w:val="32"/>
        <w:szCs w:val="32"/>
      </w:rPr>
      <w:t>3</w:t>
    </w:r>
  </w:p>
  <w:p w14:paraId="2A8917D9" w14:textId="77777777" w:rsidR="00723DA7" w:rsidRPr="00410770" w:rsidRDefault="00723DA7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23BF9E" w14:textId="77777777" w:rsidR="00723DA7" w:rsidRPr="00FA7747" w:rsidRDefault="00723DA7" w:rsidP="000748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[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  <w:cs/>
      </w:rPr>
      <w:t>กขค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]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 จำกัด (มหาชน) 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[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  <w:cs/>
      </w:rPr>
      <w:t>และบริษัทย่อย</w:t>
    </w:r>
    <w:r w:rsidRPr="00AF21F7">
      <w:rPr>
        <w:rFonts w:ascii="Angsana New" w:hAnsi="Angsana New" w:cs="Angsana New"/>
        <w:b/>
        <w:bCs/>
        <w:sz w:val="32"/>
        <w:szCs w:val="32"/>
        <w:shd w:val="clear" w:color="auto" w:fill="C0C0C0"/>
      </w:rPr>
      <w:t>]</w:t>
    </w:r>
  </w:p>
  <w:p w14:paraId="507ADFE6" w14:textId="77777777" w:rsidR="00723DA7" w:rsidRPr="00FA7747" w:rsidRDefault="00723DA7" w:rsidP="000748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 w:cs="Angsana New"/>
        <w:b/>
        <w:bCs/>
        <w:sz w:val="32"/>
        <w:szCs w:val="32"/>
        <w:cs/>
      </w:rPr>
      <w:t>ระหว่างกาล</w:t>
    </w:r>
  </w:p>
  <w:p w14:paraId="14EC49AF" w14:textId="5E03CEEA" w:rsidR="00723DA7" w:rsidRPr="00410770" w:rsidRDefault="00723DA7" w:rsidP="00074891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 w:rsidRPr="00FA7747">
      <w:rPr>
        <w:rFonts w:ascii="Angsana New" w:hAnsi="Angsana New" w:cs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 xml:space="preserve">งวดสามเดือนสิ้นสุดวันที่ </w:t>
    </w:r>
    <w:r w:rsidRPr="004B0B8A">
      <w:rPr>
        <w:rFonts w:ascii="Angsana New" w:hAnsi="Angsana New" w:cs="Angsana New"/>
        <w:b w:val="0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 w:val="0"/>
        <w:bCs/>
        <w:sz w:val="32"/>
        <w:szCs w:val="32"/>
        <w:lang w:val="en-US" w:bidi="th-TH"/>
      </w:rPr>
      <w:t>1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 xml:space="preserve"> มีนาคม </w:t>
    </w:r>
    <w:r w:rsidRPr="00086D0E">
      <w:rPr>
        <w:rFonts w:ascii="Angsana New" w:hAnsi="Angsana New" w:cs="Angsana New"/>
        <w:b w:val="0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 w:val="0"/>
        <w:bCs/>
        <w:sz w:val="32"/>
        <w:szCs w:val="32"/>
        <w:lang w:val="en-US" w:bidi="th-TH"/>
      </w:rPr>
      <w:t>555</w:t>
    </w:r>
    <w:r>
      <w:rPr>
        <w:rFonts w:ascii="Angsana New" w:hAnsi="Angsana New" w:cs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 w:cs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 w:cs="Angsana New"/>
        <w:b w:val="0"/>
        <w:bCs/>
        <w:sz w:val="32"/>
        <w:szCs w:val="32"/>
        <w:lang w:val="en-US" w:bidi="th-TH"/>
      </w:rPr>
      <w:t>)</w:t>
    </w:r>
  </w:p>
  <w:p w14:paraId="47D36ADB" w14:textId="77777777" w:rsidR="00723DA7" w:rsidRPr="00074891" w:rsidRDefault="00723DA7" w:rsidP="00713C50">
    <w:pPr>
      <w:pStyle w:val="Header"/>
      <w:rPr>
        <w:lang w:val="en-GB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57FC94" w14:textId="77777777" w:rsidR="00723DA7" w:rsidRPr="00300E85" w:rsidRDefault="00723DA7" w:rsidP="006140D3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ind w:left="450"/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4E818A63" w14:textId="77777777" w:rsidR="00723DA7" w:rsidRPr="00FA7747" w:rsidRDefault="00723DA7" w:rsidP="006140D3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450"/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5AA6E2E3" w14:textId="790C0637" w:rsidR="00723DA7" w:rsidRPr="00C856F1" w:rsidRDefault="00723DA7" w:rsidP="006140D3">
    <w:pPr>
      <w:pStyle w:val="acctmainheading"/>
      <w:spacing w:after="0" w:line="240" w:lineRule="atLeast"/>
      <w:ind w:left="450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4F5B0005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F70F76" w14:textId="77777777" w:rsidR="00723DA7" w:rsidRDefault="00723DA7" w:rsidP="00713C50">
    <w:pPr>
      <w:pStyle w:val="Header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F97A95" w14:textId="77777777" w:rsidR="00723DA7" w:rsidRPr="00300E85" w:rsidRDefault="00723DA7" w:rsidP="001C592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</w:tabs>
      <w:ind w:left="360"/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3EE0819E" w14:textId="77777777" w:rsidR="00723DA7" w:rsidRPr="00FA7747" w:rsidRDefault="00723DA7" w:rsidP="001C592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360"/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45D95BEC" w14:textId="33709DFB" w:rsidR="00723DA7" w:rsidRPr="00C856F1" w:rsidRDefault="00723DA7" w:rsidP="001C592E">
    <w:pPr>
      <w:pStyle w:val="acctmainheading"/>
      <w:spacing w:after="0" w:line="240" w:lineRule="atLeast"/>
      <w:ind w:left="360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3EA83830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3C93DE" w14:textId="77777777" w:rsidR="00723DA7" w:rsidRPr="00300E85" w:rsidRDefault="00723DA7" w:rsidP="001C592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rPr>
        <w:rFonts w:ascii="Angsana New" w:hAnsi="Angsana New" w:cs="Angsana New"/>
        <w:b/>
        <w:bCs/>
        <w:sz w:val="32"/>
        <w:szCs w:val="32"/>
        <w:cs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บริษัท </w:t>
    </w:r>
    <w:r w:rsidRPr="00300E85">
      <w:rPr>
        <w:rFonts w:ascii="Angsana New" w:hAnsi="Angsana New" w:cs="Angsana New" w:hint="cs"/>
        <w:b/>
        <w:bCs/>
        <w:sz w:val="32"/>
        <w:szCs w:val="32"/>
        <w:cs/>
      </w:rPr>
      <w:t xml:space="preserve">ไทยฟู้ดส์ กรุ๊ป </w:t>
    </w:r>
    <w:r w:rsidRPr="00FA7747">
      <w:rPr>
        <w:rFonts w:ascii="Angsana New" w:hAnsi="Angsana New" w:cs="Angsana New"/>
        <w:b/>
        <w:bCs/>
        <w:sz w:val="32"/>
        <w:szCs w:val="32"/>
        <w:cs/>
      </w:rPr>
      <w:t xml:space="preserve">จำกัด (มหาชน) </w:t>
    </w:r>
    <w:r w:rsidRPr="00300E85">
      <w:rPr>
        <w:rFonts w:ascii="Angsana New" w:hAnsi="Angsana New" w:cs="Angsana New"/>
        <w:b/>
        <w:bCs/>
        <w:sz w:val="32"/>
        <w:szCs w:val="32"/>
        <w:cs/>
      </w:rPr>
      <w:t>และบริษัทย่อย</w:t>
    </w:r>
  </w:p>
  <w:p w14:paraId="32019320" w14:textId="77777777" w:rsidR="00723DA7" w:rsidRPr="00FA7747" w:rsidRDefault="00723DA7" w:rsidP="001C592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rPr>
        <w:rFonts w:ascii="Angsana New" w:hAnsi="Angsana New" w:cs="Angsana New"/>
        <w:b/>
        <w:bCs/>
        <w:sz w:val="32"/>
        <w:szCs w:val="32"/>
      </w:rPr>
    </w:pPr>
    <w:r w:rsidRPr="00FA7747">
      <w:rPr>
        <w:rFonts w:ascii="Angsana New" w:hAnsi="Angsana New" w:cs="Angsana New"/>
        <w:b/>
        <w:bCs/>
        <w:sz w:val="32"/>
        <w:szCs w:val="32"/>
        <w:cs/>
      </w:rPr>
      <w:t>หมายเหตุประกอบงบการเงิน</w:t>
    </w:r>
  </w:p>
  <w:p w14:paraId="0176068D" w14:textId="16A6C2B4" w:rsidR="00723DA7" w:rsidRPr="00C856F1" w:rsidRDefault="00723DA7" w:rsidP="001C592E">
    <w:pPr>
      <w:pStyle w:val="acctmainheading"/>
      <w:tabs>
        <w:tab w:val="left" w:pos="720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>สำหรับ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>ปี</w:t>
    </w:r>
    <w:r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สิ้นสุดวันที่ 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1</w:t>
    </w:r>
    <w:r>
      <w:rPr>
        <w:rFonts w:ascii="Angsana New" w:hAnsi="Angsana New" w:cs="Angsana New" w:hint="cs"/>
        <w:bCs/>
        <w:sz w:val="32"/>
        <w:szCs w:val="32"/>
        <w:cs/>
        <w:lang w:val="en-US" w:bidi="th-TH"/>
      </w:rPr>
      <w:t xml:space="preserve"> ธันวาคม</w:t>
    </w:r>
    <w:r w:rsidRPr="00300E85">
      <w:rPr>
        <w:rFonts w:ascii="Angsana New" w:hAnsi="Angsana New" w:cs="Angsana New"/>
        <w:bCs/>
        <w:sz w:val="32"/>
        <w:szCs w:val="32"/>
        <w:cs/>
        <w:lang w:val="en-US" w:bidi="th-TH"/>
      </w:rPr>
      <w:t xml:space="preserve"> </w:t>
    </w:r>
    <w:r w:rsidRPr="00086D0E">
      <w:rPr>
        <w:rFonts w:ascii="Angsana New" w:hAnsi="Angsana New" w:cs="Angsana New"/>
        <w:bCs/>
        <w:sz w:val="32"/>
        <w:szCs w:val="32"/>
        <w:lang w:val="en-US" w:bidi="th-TH"/>
      </w:rPr>
      <w:t>2</w:t>
    </w:r>
    <w:r w:rsidRPr="00360B44">
      <w:rPr>
        <w:rFonts w:ascii="Angsana New" w:hAnsi="Angsana New" w:cs="Angsana New"/>
        <w:bCs/>
        <w:sz w:val="32"/>
        <w:szCs w:val="32"/>
        <w:lang w:val="en-US" w:bidi="th-TH"/>
      </w:rPr>
      <w:t>56</w:t>
    </w:r>
    <w:r w:rsidRPr="004B0B8A">
      <w:rPr>
        <w:rFonts w:ascii="Angsana New" w:hAnsi="Angsana New" w:cs="Angsana New"/>
        <w:bCs/>
        <w:sz w:val="32"/>
        <w:szCs w:val="32"/>
        <w:lang w:val="en-US" w:bidi="th-TH"/>
      </w:rPr>
      <w:t>3</w:t>
    </w:r>
  </w:p>
  <w:p w14:paraId="27E5ED1F" w14:textId="77777777" w:rsidR="00723DA7" w:rsidRPr="00410770" w:rsidRDefault="00723DA7" w:rsidP="000E68A5">
    <w:pPr>
      <w:pStyle w:val="acctmainheading"/>
      <w:tabs>
        <w:tab w:val="left" w:pos="2235"/>
      </w:tabs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bidi="th-TH"/>
      </w:rPr>
    </w:pPr>
    <w:r>
      <w:rPr>
        <w:rFonts w:ascii="Angsana New" w:hAnsi="Angsana New" w:cs="Angsana New"/>
        <w:b w:val="0"/>
        <w:bCs/>
        <w:sz w:val="32"/>
        <w:szCs w:val="32"/>
        <w:lang w:bidi="th-TH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414"/>
        </w:tabs>
        <w:ind w:left="414" w:hanging="360"/>
      </w:pPr>
      <w:rPr>
        <w:rFonts w:ascii="Symbol" w:hAnsi="Symbol" w:hint="default"/>
      </w:rPr>
    </w:lvl>
  </w:abstractNum>
  <w:abstractNum w:abstractNumId="1">
    <w:nsid w:val="05DC0631"/>
    <w:multiLevelType w:val="hybridMultilevel"/>
    <w:tmpl w:val="727695FC"/>
    <w:lvl w:ilvl="0" w:tplc="5E50BC5E">
      <w:start w:val="1"/>
      <w:numFmt w:val="thaiLetters"/>
      <w:lvlText w:val="(%1)"/>
      <w:lvlJc w:val="left"/>
      <w:pPr>
        <w:ind w:left="360" w:hanging="360"/>
      </w:pPr>
      <w:rPr>
        <w:rFonts w:hint="default"/>
        <w:b/>
        <w:bCs/>
        <w:i/>
        <w:iCs/>
      </w:rPr>
    </w:lvl>
    <w:lvl w:ilvl="1" w:tplc="CC0466EE" w:tentative="1">
      <w:start w:val="1"/>
      <w:numFmt w:val="lowerLetter"/>
      <w:lvlText w:val="%2."/>
      <w:lvlJc w:val="left"/>
      <w:pPr>
        <w:ind w:left="1440" w:hanging="360"/>
      </w:pPr>
    </w:lvl>
    <w:lvl w:ilvl="2" w:tplc="2DCC4948" w:tentative="1">
      <w:start w:val="1"/>
      <w:numFmt w:val="lowerRoman"/>
      <w:lvlText w:val="%3."/>
      <w:lvlJc w:val="right"/>
      <w:pPr>
        <w:ind w:left="2160" w:hanging="180"/>
      </w:pPr>
    </w:lvl>
    <w:lvl w:ilvl="3" w:tplc="A26EF1D4" w:tentative="1">
      <w:start w:val="1"/>
      <w:numFmt w:val="decimal"/>
      <w:lvlText w:val="%4."/>
      <w:lvlJc w:val="left"/>
      <w:pPr>
        <w:ind w:left="2880" w:hanging="360"/>
      </w:pPr>
    </w:lvl>
    <w:lvl w:ilvl="4" w:tplc="DB1EC4EE" w:tentative="1">
      <w:start w:val="1"/>
      <w:numFmt w:val="lowerLetter"/>
      <w:lvlText w:val="%5."/>
      <w:lvlJc w:val="left"/>
      <w:pPr>
        <w:ind w:left="3600" w:hanging="360"/>
      </w:pPr>
    </w:lvl>
    <w:lvl w:ilvl="5" w:tplc="69F68C30" w:tentative="1">
      <w:start w:val="1"/>
      <w:numFmt w:val="lowerRoman"/>
      <w:lvlText w:val="%6."/>
      <w:lvlJc w:val="right"/>
      <w:pPr>
        <w:ind w:left="4320" w:hanging="180"/>
      </w:pPr>
    </w:lvl>
    <w:lvl w:ilvl="6" w:tplc="86A4C184" w:tentative="1">
      <w:start w:val="1"/>
      <w:numFmt w:val="decimal"/>
      <w:lvlText w:val="%7."/>
      <w:lvlJc w:val="left"/>
      <w:pPr>
        <w:ind w:left="5040" w:hanging="360"/>
      </w:pPr>
    </w:lvl>
    <w:lvl w:ilvl="7" w:tplc="71983CE6" w:tentative="1">
      <w:start w:val="1"/>
      <w:numFmt w:val="lowerLetter"/>
      <w:lvlText w:val="%8."/>
      <w:lvlJc w:val="left"/>
      <w:pPr>
        <w:ind w:left="5760" w:hanging="360"/>
      </w:pPr>
    </w:lvl>
    <w:lvl w:ilvl="8" w:tplc="CFF22FA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5B68CD"/>
    <w:multiLevelType w:val="hybridMultilevel"/>
    <w:tmpl w:val="D6ECD696"/>
    <w:lvl w:ilvl="0" w:tplc="0170A502">
      <w:start w:val="29"/>
      <w:numFmt w:val="decimal"/>
      <w:lvlText w:val="%1"/>
      <w:lvlJc w:val="left"/>
      <w:pPr>
        <w:ind w:left="41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4" w:hanging="360"/>
      </w:pPr>
    </w:lvl>
    <w:lvl w:ilvl="2" w:tplc="0409001B" w:tentative="1">
      <w:start w:val="1"/>
      <w:numFmt w:val="lowerRoman"/>
      <w:lvlText w:val="%3."/>
      <w:lvlJc w:val="right"/>
      <w:pPr>
        <w:ind w:left="1854" w:hanging="180"/>
      </w:pPr>
    </w:lvl>
    <w:lvl w:ilvl="3" w:tplc="0409000F" w:tentative="1">
      <w:start w:val="1"/>
      <w:numFmt w:val="decimal"/>
      <w:lvlText w:val="%4."/>
      <w:lvlJc w:val="left"/>
      <w:pPr>
        <w:ind w:left="2574" w:hanging="360"/>
      </w:pPr>
    </w:lvl>
    <w:lvl w:ilvl="4" w:tplc="04090019" w:tentative="1">
      <w:start w:val="1"/>
      <w:numFmt w:val="lowerLetter"/>
      <w:lvlText w:val="%5."/>
      <w:lvlJc w:val="left"/>
      <w:pPr>
        <w:ind w:left="3294" w:hanging="360"/>
      </w:pPr>
    </w:lvl>
    <w:lvl w:ilvl="5" w:tplc="0409001B" w:tentative="1">
      <w:start w:val="1"/>
      <w:numFmt w:val="lowerRoman"/>
      <w:lvlText w:val="%6."/>
      <w:lvlJc w:val="right"/>
      <w:pPr>
        <w:ind w:left="4014" w:hanging="180"/>
      </w:pPr>
    </w:lvl>
    <w:lvl w:ilvl="6" w:tplc="0409000F" w:tentative="1">
      <w:start w:val="1"/>
      <w:numFmt w:val="decimal"/>
      <w:lvlText w:val="%7."/>
      <w:lvlJc w:val="left"/>
      <w:pPr>
        <w:ind w:left="4734" w:hanging="360"/>
      </w:pPr>
    </w:lvl>
    <w:lvl w:ilvl="7" w:tplc="04090019" w:tentative="1">
      <w:start w:val="1"/>
      <w:numFmt w:val="lowerLetter"/>
      <w:lvlText w:val="%8."/>
      <w:lvlJc w:val="left"/>
      <w:pPr>
        <w:ind w:left="5454" w:hanging="360"/>
      </w:pPr>
    </w:lvl>
    <w:lvl w:ilvl="8" w:tplc="0409001B" w:tentative="1">
      <w:start w:val="1"/>
      <w:numFmt w:val="lowerRoman"/>
      <w:lvlText w:val="%9."/>
      <w:lvlJc w:val="right"/>
      <w:pPr>
        <w:ind w:left="6174" w:hanging="180"/>
      </w:pPr>
    </w:lvl>
  </w:abstractNum>
  <w:abstractNum w:abstractNumId="3">
    <w:nsid w:val="0FC8247F"/>
    <w:multiLevelType w:val="hybridMultilevel"/>
    <w:tmpl w:val="8B360670"/>
    <w:lvl w:ilvl="0" w:tplc="6A3CD896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4"/>
        <w:szCs w:val="22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10A40B2A"/>
    <w:multiLevelType w:val="multilevel"/>
    <w:tmpl w:val="5DA62AC8"/>
    <w:lvl w:ilvl="0">
      <w:start w:val="1"/>
      <w:numFmt w:val="decimal"/>
      <w:lvlText w:val="%1"/>
      <w:lvlJc w:val="left"/>
      <w:pPr>
        <w:tabs>
          <w:tab w:val="num" w:pos="3164"/>
        </w:tabs>
        <w:ind w:left="3164" w:hanging="340"/>
      </w:pPr>
      <w:rPr>
        <w:rFonts w:hint="default"/>
        <w:b w:val="0"/>
        <w:bCs/>
        <w:i w:val="0"/>
        <w:sz w:val="30"/>
        <w:szCs w:val="22"/>
      </w:rPr>
    </w:lvl>
    <w:lvl w:ilvl="1">
      <w:start w:val="1"/>
      <w:numFmt w:val="bullet"/>
      <w:lvlText w:val=""/>
      <w:lvlJc w:val="left"/>
      <w:pPr>
        <w:tabs>
          <w:tab w:val="num" w:pos="3504"/>
        </w:tabs>
        <w:ind w:left="3504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844"/>
        </w:tabs>
        <w:ind w:left="3844" w:hanging="340"/>
      </w:pPr>
      <w:rPr>
        <w:rFonts w:ascii="9999999" w:hAnsi="9999999" w:hint="default"/>
      </w:rPr>
    </w:lvl>
    <w:lvl w:ilvl="3">
      <w:start w:val="1"/>
      <w:numFmt w:val="bullet"/>
      <w:lvlText w:val=""/>
      <w:lvlJc w:val="left"/>
      <w:pPr>
        <w:tabs>
          <w:tab w:val="num" w:pos="4185"/>
        </w:tabs>
        <w:ind w:left="4185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4525"/>
        </w:tabs>
        <w:ind w:left="4525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865"/>
        </w:tabs>
        <w:ind w:left="4865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5205"/>
        </w:tabs>
        <w:ind w:left="5205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5545"/>
        </w:tabs>
        <w:ind w:left="5545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885"/>
        </w:tabs>
        <w:ind w:left="5885" w:hanging="340"/>
      </w:pPr>
      <w:rPr>
        <w:rFonts w:ascii="Symbol" w:hAnsi="Symbol" w:hint="default"/>
      </w:rPr>
    </w:lvl>
  </w:abstractNum>
  <w:abstractNum w:abstractNumId="5">
    <w:nsid w:val="12AC16EE"/>
    <w:multiLevelType w:val="hybridMultilevel"/>
    <w:tmpl w:val="BD20E926"/>
    <w:lvl w:ilvl="0" w:tplc="CE2E57F0">
      <w:start w:val="31"/>
      <w:numFmt w:val="decimal"/>
      <w:lvlText w:val="%1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5C4712"/>
    <w:multiLevelType w:val="hybridMultilevel"/>
    <w:tmpl w:val="0334259E"/>
    <w:lvl w:ilvl="0" w:tplc="67E674E8">
      <w:start w:val="17"/>
      <w:numFmt w:val="bullet"/>
      <w:lvlText w:val=""/>
      <w:lvlJc w:val="left"/>
      <w:pPr>
        <w:ind w:left="720" w:hanging="360"/>
      </w:pPr>
      <w:rPr>
        <w:rFonts w:ascii="Symbol" w:eastAsia="Times New Roman" w:hAnsi="Symbol" w:cs="Angsana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2A1ABC"/>
    <w:multiLevelType w:val="hybridMultilevel"/>
    <w:tmpl w:val="38626266"/>
    <w:lvl w:ilvl="0" w:tplc="ED580B06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>
    <w:nsid w:val="185C3160"/>
    <w:multiLevelType w:val="multilevel"/>
    <w:tmpl w:val="0544858A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bCs/>
        <w:i/>
        <w:iCs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1C1C0EB8"/>
    <w:multiLevelType w:val="hybridMultilevel"/>
    <w:tmpl w:val="25963F4C"/>
    <w:lvl w:ilvl="0" w:tplc="DB62D482">
      <w:start w:val="1"/>
      <w:numFmt w:val="decimal"/>
      <w:lvlText w:val="(%1)"/>
      <w:lvlJc w:val="left"/>
      <w:pPr>
        <w:ind w:left="126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>
    <w:nsid w:val="1D5A3F09"/>
    <w:multiLevelType w:val="hybridMultilevel"/>
    <w:tmpl w:val="3F340342"/>
    <w:lvl w:ilvl="0" w:tplc="4C50176C">
      <w:start w:val="29"/>
      <w:numFmt w:val="decimal"/>
      <w:lvlText w:val="%1"/>
      <w:lvlJc w:val="left"/>
      <w:pPr>
        <w:ind w:left="414" w:hanging="360"/>
      </w:pPr>
      <w:rPr>
        <w:rFonts w:ascii="Angsana New" w:hAnsi="Angsana New" w:cs="Angsana New" w:hint="cs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134" w:hanging="360"/>
      </w:pPr>
    </w:lvl>
    <w:lvl w:ilvl="2" w:tplc="0409001B" w:tentative="1">
      <w:start w:val="1"/>
      <w:numFmt w:val="lowerRoman"/>
      <w:lvlText w:val="%3."/>
      <w:lvlJc w:val="right"/>
      <w:pPr>
        <w:ind w:left="1854" w:hanging="180"/>
      </w:pPr>
    </w:lvl>
    <w:lvl w:ilvl="3" w:tplc="0409000F" w:tentative="1">
      <w:start w:val="1"/>
      <w:numFmt w:val="decimal"/>
      <w:lvlText w:val="%4."/>
      <w:lvlJc w:val="left"/>
      <w:pPr>
        <w:ind w:left="2574" w:hanging="360"/>
      </w:pPr>
    </w:lvl>
    <w:lvl w:ilvl="4" w:tplc="04090019" w:tentative="1">
      <w:start w:val="1"/>
      <w:numFmt w:val="lowerLetter"/>
      <w:lvlText w:val="%5."/>
      <w:lvlJc w:val="left"/>
      <w:pPr>
        <w:ind w:left="3294" w:hanging="360"/>
      </w:pPr>
    </w:lvl>
    <w:lvl w:ilvl="5" w:tplc="0409001B" w:tentative="1">
      <w:start w:val="1"/>
      <w:numFmt w:val="lowerRoman"/>
      <w:lvlText w:val="%6."/>
      <w:lvlJc w:val="right"/>
      <w:pPr>
        <w:ind w:left="4014" w:hanging="180"/>
      </w:pPr>
    </w:lvl>
    <w:lvl w:ilvl="6" w:tplc="0409000F" w:tentative="1">
      <w:start w:val="1"/>
      <w:numFmt w:val="decimal"/>
      <w:lvlText w:val="%7."/>
      <w:lvlJc w:val="left"/>
      <w:pPr>
        <w:ind w:left="4734" w:hanging="360"/>
      </w:pPr>
    </w:lvl>
    <w:lvl w:ilvl="7" w:tplc="04090019" w:tentative="1">
      <w:start w:val="1"/>
      <w:numFmt w:val="lowerLetter"/>
      <w:lvlText w:val="%8."/>
      <w:lvlJc w:val="left"/>
      <w:pPr>
        <w:ind w:left="5454" w:hanging="360"/>
      </w:pPr>
    </w:lvl>
    <w:lvl w:ilvl="8" w:tplc="0409001B" w:tentative="1">
      <w:start w:val="1"/>
      <w:numFmt w:val="lowerRoman"/>
      <w:lvlText w:val="%9."/>
      <w:lvlJc w:val="right"/>
      <w:pPr>
        <w:ind w:left="6174" w:hanging="180"/>
      </w:pPr>
    </w:lvl>
  </w:abstractNum>
  <w:abstractNum w:abstractNumId="11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>
    <w:nsid w:val="2AE67077"/>
    <w:multiLevelType w:val="hybridMultilevel"/>
    <w:tmpl w:val="8842DE3C"/>
    <w:lvl w:ilvl="0" w:tplc="91A013FE">
      <w:start w:val="32"/>
      <w:numFmt w:val="decimal"/>
      <w:lvlText w:val="%1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8D1A72"/>
    <w:multiLevelType w:val="singleLevel"/>
    <w:tmpl w:val="BE80B264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4">
    <w:nsid w:val="37852C48"/>
    <w:multiLevelType w:val="hybridMultilevel"/>
    <w:tmpl w:val="F38C09B8"/>
    <w:lvl w:ilvl="0" w:tplc="14F8BFE4">
      <w:start w:val="1"/>
      <w:numFmt w:val="decimal"/>
      <w:lvlText w:val="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5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i/>
        <w:iCs/>
      </w:rPr>
    </w:lvl>
    <w:lvl w:ilvl="1" w:tplc="04090003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16">
    <w:nsid w:val="3FA25FA2"/>
    <w:multiLevelType w:val="hybridMultilevel"/>
    <w:tmpl w:val="CB9A92B2"/>
    <w:lvl w:ilvl="0" w:tplc="093C84D2">
      <w:start w:val="1"/>
      <w:numFmt w:val="thaiLetters"/>
      <w:lvlText w:val="(%1)"/>
      <w:lvlJc w:val="left"/>
      <w:pPr>
        <w:ind w:left="630" w:hanging="360"/>
      </w:pPr>
      <w:rPr>
        <w:rFonts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FC94AA7"/>
    <w:multiLevelType w:val="hybridMultilevel"/>
    <w:tmpl w:val="306CFE90"/>
    <w:lvl w:ilvl="0" w:tplc="8DC67846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  <w:sz w:val="20"/>
        <w:szCs w:val="20"/>
      </w:rPr>
    </w:lvl>
    <w:lvl w:ilvl="1" w:tplc="5C548A76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60703AB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C3A89818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3BD829E2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64E340C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2C16BB0A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18AE4F30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40182594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>
    <w:nsid w:val="425B5A3E"/>
    <w:multiLevelType w:val="hybridMultilevel"/>
    <w:tmpl w:val="C6A2D344"/>
    <w:lvl w:ilvl="0" w:tplc="6DA4A34E">
      <w:start w:val="28"/>
      <w:numFmt w:val="decimal"/>
      <w:lvlText w:val="%1"/>
      <w:lvlJc w:val="left"/>
      <w:pPr>
        <w:ind w:left="414" w:hanging="360"/>
      </w:pPr>
      <w:rPr>
        <w:rFonts w:asciiTheme="majorBidi" w:hAnsiTheme="majorBidi" w:cstheme="majorBidi"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134" w:hanging="360"/>
      </w:pPr>
    </w:lvl>
    <w:lvl w:ilvl="2" w:tplc="0409001B" w:tentative="1">
      <w:start w:val="1"/>
      <w:numFmt w:val="lowerRoman"/>
      <w:lvlText w:val="%3."/>
      <w:lvlJc w:val="right"/>
      <w:pPr>
        <w:ind w:left="1854" w:hanging="180"/>
      </w:pPr>
    </w:lvl>
    <w:lvl w:ilvl="3" w:tplc="0409000F" w:tentative="1">
      <w:start w:val="1"/>
      <w:numFmt w:val="decimal"/>
      <w:lvlText w:val="%4."/>
      <w:lvlJc w:val="left"/>
      <w:pPr>
        <w:ind w:left="2574" w:hanging="360"/>
      </w:pPr>
    </w:lvl>
    <w:lvl w:ilvl="4" w:tplc="04090019" w:tentative="1">
      <w:start w:val="1"/>
      <w:numFmt w:val="lowerLetter"/>
      <w:lvlText w:val="%5."/>
      <w:lvlJc w:val="left"/>
      <w:pPr>
        <w:ind w:left="3294" w:hanging="360"/>
      </w:pPr>
    </w:lvl>
    <w:lvl w:ilvl="5" w:tplc="0409001B" w:tentative="1">
      <w:start w:val="1"/>
      <w:numFmt w:val="lowerRoman"/>
      <w:lvlText w:val="%6."/>
      <w:lvlJc w:val="right"/>
      <w:pPr>
        <w:ind w:left="4014" w:hanging="180"/>
      </w:pPr>
    </w:lvl>
    <w:lvl w:ilvl="6" w:tplc="0409000F" w:tentative="1">
      <w:start w:val="1"/>
      <w:numFmt w:val="decimal"/>
      <w:lvlText w:val="%7."/>
      <w:lvlJc w:val="left"/>
      <w:pPr>
        <w:ind w:left="4734" w:hanging="360"/>
      </w:pPr>
    </w:lvl>
    <w:lvl w:ilvl="7" w:tplc="04090019" w:tentative="1">
      <w:start w:val="1"/>
      <w:numFmt w:val="lowerLetter"/>
      <w:lvlText w:val="%8."/>
      <w:lvlJc w:val="left"/>
      <w:pPr>
        <w:ind w:left="5454" w:hanging="360"/>
      </w:pPr>
    </w:lvl>
    <w:lvl w:ilvl="8" w:tplc="0409001B" w:tentative="1">
      <w:start w:val="1"/>
      <w:numFmt w:val="lowerRoman"/>
      <w:lvlText w:val="%9."/>
      <w:lvlJc w:val="right"/>
      <w:pPr>
        <w:ind w:left="6174" w:hanging="180"/>
      </w:pPr>
    </w:lvl>
  </w:abstractNum>
  <w:abstractNum w:abstractNumId="19">
    <w:nsid w:val="433D36EC"/>
    <w:multiLevelType w:val="hybridMultilevel"/>
    <w:tmpl w:val="57803422"/>
    <w:lvl w:ilvl="0" w:tplc="22047A0E">
      <w:start w:val="4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263C93"/>
    <w:multiLevelType w:val="multilevel"/>
    <w:tmpl w:val="1948524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ascii="Angsana New" w:hAnsi="Angsana New" w:cs="Angsana New" w:hint="default"/>
        <w:b/>
        <w:bCs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1">
    <w:nsid w:val="54A454AF"/>
    <w:multiLevelType w:val="hybridMultilevel"/>
    <w:tmpl w:val="8C400564"/>
    <w:lvl w:ilvl="0" w:tplc="19AC4482">
      <w:start w:val="2"/>
      <w:numFmt w:val="thaiLetters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DF83556"/>
    <w:multiLevelType w:val="hybridMultilevel"/>
    <w:tmpl w:val="E6C0D1C4"/>
    <w:lvl w:ilvl="0" w:tplc="84AEA0D0">
      <w:start w:val="1"/>
      <w:numFmt w:val="decimal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3">
    <w:nsid w:val="5EE70FB5"/>
    <w:multiLevelType w:val="singleLevel"/>
    <w:tmpl w:val="F56A7C0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4">
    <w:nsid w:val="60055AF9"/>
    <w:multiLevelType w:val="hybridMultilevel"/>
    <w:tmpl w:val="B808B1C6"/>
    <w:lvl w:ilvl="0" w:tplc="FCEC74FE">
      <w:start w:val="32"/>
      <w:numFmt w:val="decimal"/>
      <w:lvlText w:val="%1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0" w:hanging="360"/>
      </w:pPr>
      <w:rPr>
        <w:rFonts w:ascii="Angsana New" w:eastAsia="Calibri" w:hAnsi="Angsana New" w:cs="Angsana New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6">
    <w:nsid w:val="64943F59"/>
    <w:multiLevelType w:val="hybridMultilevel"/>
    <w:tmpl w:val="D75EC85C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>
    <w:nsid w:val="665C1C30"/>
    <w:multiLevelType w:val="hybridMultilevel"/>
    <w:tmpl w:val="0CB85134"/>
    <w:lvl w:ilvl="0" w:tplc="299808F6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CB52344"/>
    <w:multiLevelType w:val="hybridMultilevel"/>
    <w:tmpl w:val="30DCAFF6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>
    <w:nsid w:val="710F1340"/>
    <w:multiLevelType w:val="multilevel"/>
    <w:tmpl w:val="CB062280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Arial" w:hAnsi="Arial" w:cs="Arial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3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abstractNum w:abstractNumId="31">
    <w:nsid w:val="7F8F6F30"/>
    <w:multiLevelType w:val="hybridMultilevel"/>
    <w:tmpl w:val="A0DA581A"/>
    <w:lvl w:ilvl="0" w:tplc="22047A0E">
      <w:start w:val="4"/>
      <w:numFmt w:val="bullet"/>
      <w:lvlText w:val="-"/>
      <w:lvlJc w:val="left"/>
      <w:pPr>
        <w:ind w:left="90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0"/>
  </w:num>
  <w:num w:numId="4">
    <w:abstractNumId w:val="17"/>
  </w:num>
  <w:num w:numId="5">
    <w:abstractNumId w:val="1"/>
  </w:num>
  <w:num w:numId="6">
    <w:abstractNumId w:val="25"/>
  </w:num>
  <w:num w:numId="7">
    <w:abstractNumId w:val="8"/>
  </w:num>
  <w:num w:numId="8">
    <w:abstractNumId w:val="14"/>
  </w:num>
  <w:num w:numId="9">
    <w:abstractNumId w:val="7"/>
  </w:num>
  <w:num w:numId="10">
    <w:abstractNumId w:val="30"/>
  </w:num>
  <w:num w:numId="11">
    <w:abstractNumId w:val="9"/>
  </w:num>
  <w:num w:numId="12">
    <w:abstractNumId w:val="6"/>
  </w:num>
  <w:num w:numId="13">
    <w:abstractNumId w:val="27"/>
  </w:num>
  <w:num w:numId="14">
    <w:abstractNumId w:val="22"/>
  </w:num>
  <w:num w:numId="15">
    <w:abstractNumId w:val="19"/>
  </w:num>
  <w:num w:numId="16">
    <w:abstractNumId w:val="3"/>
  </w:num>
  <w:num w:numId="17">
    <w:abstractNumId w:val="28"/>
  </w:num>
  <w:num w:numId="18">
    <w:abstractNumId w:val="11"/>
  </w:num>
  <w:num w:numId="19">
    <w:abstractNumId w:val="31"/>
  </w:num>
  <w:num w:numId="20">
    <w:abstractNumId w:val="18"/>
  </w:num>
  <w:num w:numId="21">
    <w:abstractNumId w:val="13"/>
  </w:num>
  <w:num w:numId="22">
    <w:abstractNumId w:val="23"/>
  </w:num>
  <w:num w:numId="23">
    <w:abstractNumId w:val="2"/>
  </w:num>
  <w:num w:numId="24">
    <w:abstractNumId w:val="29"/>
  </w:num>
  <w:num w:numId="25">
    <w:abstractNumId w:val="10"/>
  </w:num>
  <w:num w:numId="26">
    <w:abstractNumId w:val="21"/>
  </w:num>
  <w:num w:numId="27">
    <w:abstractNumId w:val="16"/>
  </w:num>
  <w:num w:numId="28">
    <w:abstractNumId w:val="26"/>
  </w:num>
  <w:num w:numId="29">
    <w:abstractNumId w:val="12"/>
  </w:num>
  <w:num w:numId="30">
    <w:abstractNumId w:val="5"/>
  </w:num>
  <w:num w:numId="31">
    <w:abstractNumId w:val="1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2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5CFC"/>
    <w:rsid w:val="000000B4"/>
    <w:rsid w:val="00000696"/>
    <w:rsid w:val="00000710"/>
    <w:rsid w:val="00000CFC"/>
    <w:rsid w:val="00001496"/>
    <w:rsid w:val="00001BEF"/>
    <w:rsid w:val="00002D6B"/>
    <w:rsid w:val="000039AE"/>
    <w:rsid w:val="00003C10"/>
    <w:rsid w:val="00003CF2"/>
    <w:rsid w:val="0000435C"/>
    <w:rsid w:val="0000464A"/>
    <w:rsid w:val="00004819"/>
    <w:rsid w:val="000048AA"/>
    <w:rsid w:val="000048D4"/>
    <w:rsid w:val="00004924"/>
    <w:rsid w:val="00005185"/>
    <w:rsid w:val="000053AE"/>
    <w:rsid w:val="0000588E"/>
    <w:rsid w:val="00005ACB"/>
    <w:rsid w:val="00005BAB"/>
    <w:rsid w:val="00005D4F"/>
    <w:rsid w:val="0000618B"/>
    <w:rsid w:val="00006518"/>
    <w:rsid w:val="00006EAC"/>
    <w:rsid w:val="000071A6"/>
    <w:rsid w:val="00007244"/>
    <w:rsid w:val="0000786B"/>
    <w:rsid w:val="00007B57"/>
    <w:rsid w:val="00010374"/>
    <w:rsid w:val="00010872"/>
    <w:rsid w:val="00010B5B"/>
    <w:rsid w:val="00011099"/>
    <w:rsid w:val="000112EE"/>
    <w:rsid w:val="000115FB"/>
    <w:rsid w:val="000118E2"/>
    <w:rsid w:val="0001192B"/>
    <w:rsid w:val="00011ED6"/>
    <w:rsid w:val="00012E83"/>
    <w:rsid w:val="00013298"/>
    <w:rsid w:val="000135F7"/>
    <w:rsid w:val="0001362D"/>
    <w:rsid w:val="0001364C"/>
    <w:rsid w:val="0001396E"/>
    <w:rsid w:val="00013BC5"/>
    <w:rsid w:val="00013C82"/>
    <w:rsid w:val="00013F84"/>
    <w:rsid w:val="00014A28"/>
    <w:rsid w:val="00014E88"/>
    <w:rsid w:val="00014FAB"/>
    <w:rsid w:val="00015C52"/>
    <w:rsid w:val="00015C94"/>
    <w:rsid w:val="000160AC"/>
    <w:rsid w:val="00016375"/>
    <w:rsid w:val="000166C1"/>
    <w:rsid w:val="000167B2"/>
    <w:rsid w:val="00016879"/>
    <w:rsid w:val="0001741A"/>
    <w:rsid w:val="00017571"/>
    <w:rsid w:val="000177F4"/>
    <w:rsid w:val="000179F5"/>
    <w:rsid w:val="00020021"/>
    <w:rsid w:val="00020144"/>
    <w:rsid w:val="00020380"/>
    <w:rsid w:val="0002041C"/>
    <w:rsid w:val="0002055E"/>
    <w:rsid w:val="00020575"/>
    <w:rsid w:val="00020882"/>
    <w:rsid w:val="00020E35"/>
    <w:rsid w:val="00020F08"/>
    <w:rsid w:val="00020F97"/>
    <w:rsid w:val="00021255"/>
    <w:rsid w:val="000213D3"/>
    <w:rsid w:val="0002165D"/>
    <w:rsid w:val="00022087"/>
    <w:rsid w:val="000222F7"/>
    <w:rsid w:val="00022CE8"/>
    <w:rsid w:val="00023CE6"/>
    <w:rsid w:val="00024174"/>
    <w:rsid w:val="00024953"/>
    <w:rsid w:val="00024DB8"/>
    <w:rsid w:val="00024F30"/>
    <w:rsid w:val="00025147"/>
    <w:rsid w:val="0002534C"/>
    <w:rsid w:val="00025392"/>
    <w:rsid w:val="000255BE"/>
    <w:rsid w:val="00025A43"/>
    <w:rsid w:val="00025A8E"/>
    <w:rsid w:val="00025B37"/>
    <w:rsid w:val="00025D60"/>
    <w:rsid w:val="00025F58"/>
    <w:rsid w:val="00026132"/>
    <w:rsid w:val="0002666D"/>
    <w:rsid w:val="00026FC8"/>
    <w:rsid w:val="00027160"/>
    <w:rsid w:val="00027352"/>
    <w:rsid w:val="00027889"/>
    <w:rsid w:val="00027A4F"/>
    <w:rsid w:val="00027BD5"/>
    <w:rsid w:val="0003059C"/>
    <w:rsid w:val="00031492"/>
    <w:rsid w:val="0003169D"/>
    <w:rsid w:val="00031980"/>
    <w:rsid w:val="00031A44"/>
    <w:rsid w:val="00031ADE"/>
    <w:rsid w:val="00031B7F"/>
    <w:rsid w:val="00031F68"/>
    <w:rsid w:val="000320F5"/>
    <w:rsid w:val="000327D3"/>
    <w:rsid w:val="00032891"/>
    <w:rsid w:val="00032ABF"/>
    <w:rsid w:val="00032BC0"/>
    <w:rsid w:val="00032D73"/>
    <w:rsid w:val="0003340E"/>
    <w:rsid w:val="00033483"/>
    <w:rsid w:val="000335AA"/>
    <w:rsid w:val="00033EFB"/>
    <w:rsid w:val="0003448F"/>
    <w:rsid w:val="000347E9"/>
    <w:rsid w:val="000349F5"/>
    <w:rsid w:val="00034F17"/>
    <w:rsid w:val="000351D6"/>
    <w:rsid w:val="00035579"/>
    <w:rsid w:val="000357E6"/>
    <w:rsid w:val="00035878"/>
    <w:rsid w:val="0003598D"/>
    <w:rsid w:val="00035A15"/>
    <w:rsid w:val="00035AF0"/>
    <w:rsid w:val="00035B88"/>
    <w:rsid w:val="00035EDC"/>
    <w:rsid w:val="00036165"/>
    <w:rsid w:val="00036647"/>
    <w:rsid w:val="000366B9"/>
    <w:rsid w:val="00036C24"/>
    <w:rsid w:val="00036E95"/>
    <w:rsid w:val="00036FB5"/>
    <w:rsid w:val="0003743E"/>
    <w:rsid w:val="0003790F"/>
    <w:rsid w:val="00037979"/>
    <w:rsid w:val="00037C93"/>
    <w:rsid w:val="00037D91"/>
    <w:rsid w:val="00037E6A"/>
    <w:rsid w:val="0004047E"/>
    <w:rsid w:val="000404E2"/>
    <w:rsid w:val="00040791"/>
    <w:rsid w:val="00040952"/>
    <w:rsid w:val="00040A82"/>
    <w:rsid w:val="00040D36"/>
    <w:rsid w:val="00040E69"/>
    <w:rsid w:val="00041597"/>
    <w:rsid w:val="00041609"/>
    <w:rsid w:val="000418B6"/>
    <w:rsid w:val="000418E4"/>
    <w:rsid w:val="00041C82"/>
    <w:rsid w:val="00041E72"/>
    <w:rsid w:val="000423BE"/>
    <w:rsid w:val="00042503"/>
    <w:rsid w:val="00042F74"/>
    <w:rsid w:val="00043002"/>
    <w:rsid w:val="0004334B"/>
    <w:rsid w:val="00043355"/>
    <w:rsid w:val="000433E0"/>
    <w:rsid w:val="000434F1"/>
    <w:rsid w:val="00043523"/>
    <w:rsid w:val="00043DDD"/>
    <w:rsid w:val="00043EF5"/>
    <w:rsid w:val="000441C7"/>
    <w:rsid w:val="0004445C"/>
    <w:rsid w:val="000444A8"/>
    <w:rsid w:val="00044BAF"/>
    <w:rsid w:val="000452CD"/>
    <w:rsid w:val="000455BD"/>
    <w:rsid w:val="000456CC"/>
    <w:rsid w:val="00045740"/>
    <w:rsid w:val="00045C10"/>
    <w:rsid w:val="00045E6A"/>
    <w:rsid w:val="000463AC"/>
    <w:rsid w:val="000465C7"/>
    <w:rsid w:val="000468A5"/>
    <w:rsid w:val="00046BCB"/>
    <w:rsid w:val="000478DC"/>
    <w:rsid w:val="00047A7F"/>
    <w:rsid w:val="00050223"/>
    <w:rsid w:val="00050935"/>
    <w:rsid w:val="00050C03"/>
    <w:rsid w:val="00050DDE"/>
    <w:rsid w:val="00051179"/>
    <w:rsid w:val="00051417"/>
    <w:rsid w:val="00051519"/>
    <w:rsid w:val="000517C5"/>
    <w:rsid w:val="00051E25"/>
    <w:rsid w:val="00052251"/>
    <w:rsid w:val="000523E0"/>
    <w:rsid w:val="000529F4"/>
    <w:rsid w:val="0005373E"/>
    <w:rsid w:val="000537B4"/>
    <w:rsid w:val="000540DA"/>
    <w:rsid w:val="00054433"/>
    <w:rsid w:val="000545DF"/>
    <w:rsid w:val="00054791"/>
    <w:rsid w:val="00054A85"/>
    <w:rsid w:val="00054E30"/>
    <w:rsid w:val="0005542F"/>
    <w:rsid w:val="000554F0"/>
    <w:rsid w:val="00055589"/>
    <w:rsid w:val="0005578C"/>
    <w:rsid w:val="00055825"/>
    <w:rsid w:val="000558C4"/>
    <w:rsid w:val="00055A41"/>
    <w:rsid w:val="000567D5"/>
    <w:rsid w:val="00056866"/>
    <w:rsid w:val="00056AD8"/>
    <w:rsid w:val="00056DAC"/>
    <w:rsid w:val="000570A0"/>
    <w:rsid w:val="00057CD9"/>
    <w:rsid w:val="000607CE"/>
    <w:rsid w:val="000607E3"/>
    <w:rsid w:val="000609B2"/>
    <w:rsid w:val="00061492"/>
    <w:rsid w:val="00061661"/>
    <w:rsid w:val="00061B0E"/>
    <w:rsid w:val="00061CDD"/>
    <w:rsid w:val="000623B2"/>
    <w:rsid w:val="00062766"/>
    <w:rsid w:val="0006276B"/>
    <w:rsid w:val="00062A3C"/>
    <w:rsid w:val="00062B25"/>
    <w:rsid w:val="00062B9C"/>
    <w:rsid w:val="00062F48"/>
    <w:rsid w:val="00063267"/>
    <w:rsid w:val="000639A9"/>
    <w:rsid w:val="00063DE4"/>
    <w:rsid w:val="000643EC"/>
    <w:rsid w:val="00064DF1"/>
    <w:rsid w:val="00064F5A"/>
    <w:rsid w:val="00065008"/>
    <w:rsid w:val="0006504B"/>
    <w:rsid w:val="0006537A"/>
    <w:rsid w:val="00065604"/>
    <w:rsid w:val="00065C76"/>
    <w:rsid w:val="00065E36"/>
    <w:rsid w:val="00065E8B"/>
    <w:rsid w:val="00065F63"/>
    <w:rsid w:val="00065FEA"/>
    <w:rsid w:val="000660C5"/>
    <w:rsid w:val="00066236"/>
    <w:rsid w:val="00066642"/>
    <w:rsid w:val="00066702"/>
    <w:rsid w:val="00066F5E"/>
    <w:rsid w:val="00067039"/>
    <w:rsid w:val="000672F9"/>
    <w:rsid w:val="00067374"/>
    <w:rsid w:val="000675C1"/>
    <w:rsid w:val="00067F78"/>
    <w:rsid w:val="00070559"/>
    <w:rsid w:val="0007075C"/>
    <w:rsid w:val="00070791"/>
    <w:rsid w:val="000717C9"/>
    <w:rsid w:val="00071C18"/>
    <w:rsid w:val="00071C3D"/>
    <w:rsid w:val="00071DAC"/>
    <w:rsid w:val="00071E82"/>
    <w:rsid w:val="00072003"/>
    <w:rsid w:val="00072552"/>
    <w:rsid w:val="00072E91"/>
    <w:rsid w:val="0007321B"/>
    <w:rsid w:val="00073367"/>
    <w:rsid w:val="00074891"/>
    <w:rsid w:val="00074F14"/>
    <w:rsid w:val="00075255"/>
    <w:rsid w:val="00075907"/>
    <w:rsid w:val="00075927"/>
    <w:rsid w:val="00075B4D"/>
    <w:rsid w:val="00075EC4"/>
    <w:rsid w:val="00075EEF"/>
    <w:rsid w:val="00075FFE"/>
    <w:rsid w:val="00076269"/>
    <w:rsid w:val="00076F6A"/>
    <w:rsid w:val="00077166"/>
    <w:rsid w:val="00077245"/>
    <w:rsid w:val="00077588"/>
    <w:rsid w:val="00077E11"/>
    <w:rsid w:val="000804DC"/>
    <w:rsid w:val="000805D4"/>
    <w:rsid w:val="0008074C"/>
    <w:rsid w:val="00081278"/>
    <w:rsid w:val="0008157C"/>
    <w:rsid w:val="00081A14"/>
    <w:rsid w:val="0008283A"/>
    <w:rsid w:val="00082881"/>
    <w:rsid w:val="00082944"/>
    <w:rsid w:val="00083190"/>
    <w:rsid w:val="000831D8"/>
    <w:rsid w:val="0008327F"/>
    <w:rsid w:val="00083728"/>
    <w:rsid w:val="000837D5"/>
    <w:rsid w:val="00084299"/>
    <w:rsid w:val="00084448"/>
    <w:rsid w:val="000847C3"/>
    <w:rsid w:val="00084E43"/>
    <w:rsid w:val="00084E93"/>
    <w:rsid w:val="00084F56"/>
    <w:rsid w:val="00085069"/>
    <w:rsid w:val="00085378"/>
    <w:rsid w:val="00085844"/>
    <w:rsid w:val="00085DF3"/>
    <w:rsid w:val="00085EAB"/>
    <w:rsid w:val="00085F5F"/>
    <w:rsid w:val="00086220"/>
    <w:rsid w:val="00086222"/>
    <w:rsid w:val="00086424"/>
    <w:rsid w:val="00086479"/>
    <w:rsid w:val="00086754"/>
    <w:rsid w:val="000868BE"/>
    <w:rsid w:val="00086D0E"/>
    <w:rsid w:val="00086F0F"/>
    <w:rsid w:val="00087679"/>
    <w:rsid w:val="00087870"/>
    <w:rsid w:val="00087EDA"/>
    <w:rsid w:val="00087F6D"/>
    <w:rsid w:val="00087FC0"/>
    <w:rsid w:val="000900D2"/>
    <w:rsid w:val="000901E2"/>
    <w:rsid w:val="00090473"/>
    <w:rsid w:val="000904B7"/>
    <w:rsid w:val="0009057C"/>
    <w:rsid w:val="00090879"/>
    <w:rsid w:val="00090AF1"/>
    <w:rsid w:val="00090EBA"/>
    <w:rsid w:val="00090F48"/>
    <w:rsid w:val="000913A0"/>
    <w:rsid w:val="00091A33"/>
    <w:rsid w:val="00092224"/>
    <w:rsid w:val="00092A70"/>
    <w:rsid w:val="00092B09"/>
    <w:rsid w:val="00092C61"/>
    <w:rsid w:val="0009353D"/>
    <w:rsid w:val="00093B30"/>
    <w:rsid w:val="0009430A"/>
    <w:rsid w:val="0009470A"/>
    <w:rsid w:val="00094BAF"/>
    <w:rsid w:val="00094D1B"/>
    <w:rsid w:val="00094DD3"/>
    <w:rsid w:val="00094FB4"/>
    <w:rsid w:val="00094FF6"/>
    <w:rsid w:val="00095A5F"/>
    <w:rsid w:val="00095A79"/>
    <w:rsid w:val="00095E09"/>
    <w:rsid w:val="00096423"/>
    <w:rsid w:val="0009664B"/>
    <w:rsid w:val="000967D6"/>
    <w:rsid w:val="000973CF"/>
    <w:rsid w:val="00097492"/>
    <w:rsid w:val="000975F5"/>
    <w:rsid w:val="00097659"/>
    <w:rsid w:val="00097B4C"/>
    <w:rsid w:val="000A0559"/>
    <w:rsid w:val="000A0727"/>
    <w:rsid w:val="000A0AB8"/>
    <w:rsid w:val="000A0BB9"/>
    <w:rsid w:val="000A0FBB"/>
    <w:rsid w:val="000A12A1"/>
    <w:rsid w:val="000A1381"/>
    <w:rsid w:val="000A1388"/>
    <w:rsid w:val="000A171A"/>
    <w:rsid w:val="000A18AB"/>
    <w:rsid w:val="000A1E4E"/>
    <w:rsid w:val="000A2B8B"/>
    <w:rsid w:val="000A2F55"/>
    <w:rsid w:val="000A36F0"/>
    <w:rsid w:val="000A37E2"/>
    <w:rsid w:val="000A3E4E"/>
    <w:rsid w:val="000A3F8F"/>
    <w:rsid w:val="000A42BF"/>
    <w:rsid w:val="000A4553"/>
    <w:rsid w:val="000A4808"/>
    <w:rsid w:val="000A4D19"/>
    <w:rsid w:val="000A4E71"/>
    <w:rsid w:val="000A593C"/>
    <w:rsid w:val="000A5A0D"/>
    <w:rsid w:val="000A5D0F"/>
    <w:rsid w:val="000A5E26"/>
    <w:rsid w:val="000A6842"/>
    <w:rsid w:val="000A6880"/>
    <w:rsid w:val="000A6B33"/>
    <w:rsid w:val="000A6D5A"/>
    <w:rsid w:val="000A6F53"/>
    <w:rsid w:val="000A74A7"/>
    <w:rsid w:val="000A78E1"/>
    <w:rsid w:val="000A7908"/>
    <w:rsid w:val="000A7970"/>
    <w:rsid w:val="000B00A5"/>
    <w:rsid w:val="000B0A84"/>
    <w:rsid w:val="000B0C30"/>
    <w:rsid w:val="000B0D32"/>
    <w:rsid w:val="000B12D4"/>
    <w:rsid w:val="000B142E"/>
    <w:rsid w:val="000B14A1"/>
    <w:rsid w:val="000B1660"/>
    <w:rsid w:val="000B1692"/>
    <w:rsid w:val="000B181A"/>
    <w:rsid w:val="000B1C16"/>
    <w:rsid w:val="000B1CB1"/>
    <w:rsid w:val="000B1EEB"/>
    <w:rsid w:val="000B212E"/>
    <w:rsid w:val="000B287F"/>
    <w:rsid w:val="000B2C43"/>
    <w:rsid w:val="000B2FDB"/>
    <w:rsid w:val="000B3154"/>
    <w:rsid w:val="000B3258"/>
    <w:rsid w:val="000B32DD"/>
    <w:rsid w:val="000B33FE"/>
    <w:rsid w:val="000B3D52"/>
    <w:rsid w:val="000B3E60"/>
    <w:rsid w:val="000B441A"/>
    <w:rsid w:val="000B494D"/>
    <w:rsid w:val="000B5009"/>
    <w:rsid w:val="000B5589"/>
    <w:rsid w:val="000B57F9"/>
    <w:rsid w:val="000B593F"/>
    <w:rsid w:val="000B5A36"/>
    <w:rsid w:val="000B6CDD"/>
    <w:rsid w:val="000B7081"/>
    <w:rsid w:val="000B7260"/>
    <w:rsid w:val="000B7292"/>
    <w:rsid w:val="000B7375"/>
    <w:rsid w:val="000B779E"/>
    <w:rsid w:val="000B7961"/>
    <w:rsid w:val="000B79D3"/>
    <w:rsid w:val="000B7C33"/>
    <w:rsid w:val="000B7D1D"/>
    <w:rsid w:val="000C00BB"/>
    <w:rsid w:val="000C030D"/>
    <w:rsid w:val="000C03AE"/>
    <w:rsid w:val="000C076B"/>
    <w:rsid w:val="000C0A90"/>
    <w:rsid w:val="000C0C2B"/>
    <w:rsid w:val="000C0F61"/>
    <w:rsid w:val="000C1276"/>
    <w:rsid w:val="000C135C"/>
    <w:rsid w:val="000C1616"/>
    <w:rsid w:val="000C1CD0"/>
    <w:rsid w:val="000C1F47"/>
    <w:rsid w:val="000C2074"/>
    <w:rsid w:val="000C2140"/>
    <w:rsid w:val="000C2252"/>
    <w:rsid w:val="000C2A68"/>
    <w:rsid w:val="000C2E42"/>
    <w:rsid w:val="000C3317"/>
    <w:rsid w:val="000C3693"/>
    <w:rsid w:val="000C3971"/>
    <w:rsid w:val="000C3C72"/>
    <w:rsid w:val="000C3FBA"/>
    <w:rsid w:val="000C4357"/>
    <w:rsid w:val="000C451D"/>
    <w:rsid w:val="000C49CD"/>
    <w:rsid w:val="000C4ACA"/>
    <w:rsid w:val="000C4CF9"/>
    <w:rsid w:val="000C4DF0"/>
    <w:rsid w:val="000C5291"/>
    <w:rsid w:val="000C539F"/>
    <w:rsid w:val="000C582A"/>
    <w:rsid w:val="000C5977"/>
    <w:rsid w:val="000C5C9D"/>
    <w:rsid w:val="000C6133"/>
    <w:rsid w:val="000C6428"/>
    <w:rsid w:val="000C6490"/>
    <w:rsid w:val="000C698D"/>
    <w:rsid w:val="000C6AB3"/>
    <w:rsid w:val="000C6B3B"/>
    <w:rsid w:val="000C6FBF"/>
    <w:rsid w:val="000C72DF"/>
    <w:rsid w:val="000C7735"/>
    <w:rsid w:val="000C7E2F"/>
    <w:rsid w:val="000D041B"/>
    <w:rsid w:val="000D0AE2"/>
    <w:rsid w:val="000D0CDC"/>
    <w:rsid w:val="000D0FED"/>
    <w:rsid w:val="000D165D"/>
    <w:rsid w:val="000D16F5"/>
    <w:rsid w:val="000D1702"/>
    <w:rsid w:val="000D1947"/>
    <w:rsid w:val="000D1CA5"/>
    <w:rsid w:val="000D1E6D"/>
    <w:rsid w:val="000D1F12"/>
    <w:rsid w:val="000D22A9"/>
    <w:rsid w:val="000D2500"/>
    <w:rsid w:val="000D2B51"/>
    <w:rsid w:val="000D2E99"/>
    <w:rsid w:val="000D30D7"/>
    <w:rsid w:val="000D3629"/>
    <w:rsid w:val="000D3996"/>
    <w:rsid w:val="000D3B7D"/>
    <w:rsid w:val="000D3BDB"/>
    <w:rsid w:val="000D3DE6"/>
    <w:rsid w:val="000D3E01"/>
    <w:rsid w:val="000D3EDE"/>
    <w:rsid w:val="000D3F3E"/>
    <w:rsid w:val="000D43B1"/>
    <w:rsid w:val="000D447E"/>
    <w:rsid w:val="000D450D"/>
    <w:rsid w:val="000D4AEC"/>
    <w:rsid w:val="000D4AED"/>
    <w:rsid w:val="000D4CEA"/>
    <w:rsid w:val="000D4E2B"/>
    <w:rsid w:val="000D53ED"/>
    <w:rsid w:val="000D5A9D"/>
    <w:rsid w:val="000D5B4A"/>
    <w:rsid w:val="000D5D7D"/>
    <w:rsid w:val="000D631A"/>
    <w:rsid w:val="000D649B"/>
    <w:rsid w:val="000D64CF"/>
    <w:rsid w:val="000D6696"/>
    <w:rsid w:val="000D6971"/>
    <w:rsid w:val="000D6DF9"/>
    <w:rsid w:val="000D6FB3"/>
    <w:rsid w:val="000D7072"/>
    <w:rsid w:val="000D7184"/>
    <w:rsid w:val="000D73A1"/>
    <w:rsid w:val="000D7B24"/>
    <w:rsid w:val="000E0256"/>
    <w:rsid w:val="000E069E"/>
    <w:rsid w:val="000E06BD"/>
    <w:rsid w:val="000E0B92"/>
    <w:rsid w:val="000E10DB"/>
    <w:rsid w:val="000E118E"/>
    <w:rsid w:val="000E14C0"/>
    <w:rsid w:val="000E16D7"/>
    <w:rsid w:val="000E1D0B"/>
    <w:rsid w:val="000E28E6"/>
    <w:rsid w:val="000E2F85"/>
    <w:rsid w:val="000E3136"/>
    <w:rsid w:val="000E31D7"/>
    <w:rsid w:val="000E34D1"/>
    <w:rsid w:val="000E3890"/>
    <w:rsid w:val="000E39C9"/>
    <w:rsid w:val="000E3B4D"/>
    <w:rsid w:val="000E3BE7"/>
    <w:rsid w:val="000E3ECE"/>
    <w:rsid w:val="000E42B7"/>
    <w:rsid w:val="000E4576"/>
    <w:rsid w:val="000E46C4"/>
    <w:rsid w:val="000E4B34"/>
    <w:rsid w:val="000E4BD7"/>
    <w:rsid w:val="000E5061"/>
    <w:rsid w:val="000E519C"/>
    <w:rsid w:val="000E523C"/>
    <w:rsid w:val="000E56AF"/>
    <w:rsid w:val="000E5810"/>
    <w:rsid w:val="000E5B65"/>
    <w:rsid w:val="000E5F52"/>
    <w:rsid w:val="000E6471"/>
    <w:rsid w:val="000E6788"/>
    <w:rsid w:val="000E68A5"/>
    <w:rsid w:val="000E6B10"/>
    <w:rsid w:val="000E6D8B"/>
    <w:rsid w:val="000E6E8B"/>
    <w:rsid w:val="000E776A"/>
    <w:rsid w:val="000E778B"/>
    <w:rsid w:val="000E796B"/>
    <w:rsid w:val="000E7A44"/>
    <w:rsid w:val="000F06DC"/>
    <w:rsid w:val="000F08E2"/>
    <w:rsid w:val="000F0967"/>
    <w:rsid w:val="000F0BC6"/>
    <w:rsid w:val="000F13B5"/>
    <w:rsid w:val="000F1A6F"/>
    <w:rsid w:val="000F1DBB"/>
    <w:rsid w:val="000F1DC5"/>
    <w:rsid w:val="000F1E1F"/>
    <w:rsid w:val="000F2983"/>
    <w:rsid w:val="000F2C64"/>
    <w:rsid w:val="000F2F01"/>
    <w:rsid w:val="000F38A1"/>
    <w:rsid w:val="000F4772"/>
    <w:rsid w:val="000F47CB"/>
    <w:rsid w:val="000F4A75"/>
    <w:rsid w:val="000F59C8"/>
    <w:rsid w:val="000F5AA6"/>
    <w:rsid w:val="000F6176"/>
    <w:rsid w:val="000F6279"/>
    <w:rsid w:val="000F6F02"/>
    <w:rsid w:val="000F71DD"/>
    <w:rsid w:val="000F776F"/>
    <w:rsid w:val="000F7B6C"/>
    <w:rsid w:val="00100142"/>
    <w:rsid w:val="001005C5"/>
    <w:rsid w:val="00100A6A"/>
    <w:rsid w:val="00101186"/>
    <w:rsid w:val="001016E0"/>
    <w:rsid w:val="00101765"/>
    <w:rsid w:val="00101934"/>
    <w:rsid w:val="00101E1D"/>
    <w:rsid w:val="0010203F"/>
    <w:rsid w:val="00102418"/>
    <w:rsid w:val="00102818"/>
    <w:rsid w:val="001028C1"/>
    <w:rsid w:val="0010293D"/>
    <w:rsid w:val="00102A49"/>
    <w:rsid w:val="00102ABA"/>
    <w:rsid w:val="00103304"/>
    <w:rsid w:val="00103783"/>
    <w:rsid w:val="00103B77"/>
    <w:rsid w:val="00103E4A"/>
    <w:rsid w:val="00104302"/>
    <w:rsid w:val="00104960"/>
    <w:rsid w:val="00104DC2"/>
    <w:rsid w:val="00104DDE"/>
    <w:rsid w:val="00104DE8"/>
    <w:rsid w:val="00105060"/>
    <w:rsid w:val="00105094"/>
    <w:rsid w:val="001055BC"/>
    <w:rsid w:val="00105E29"/>
    <w:rsid w:val="00105FC1"/>
    <w:rsid w:val="0010622B"/>
    <w:rsid w:val="001064B4"/>
    <w:rsid w:val="001068D4"/>
    <w:rsid w:val="00106B77"/>
    <w:rsid w:val="00106D5B"/>
    <w:rsid w:val="00107161"/>
    <w:rsid w:val="0010764B"/>
    <w:rsid w:val="0011021A"/>
    <w:rsid w:val="001103C5"/>
    <w:rsid w:val="001107F8"/>
    <w:rsid w:val="00110A19"/>
    <w:rsid w:val="00110A96"/>
    <w:rsid w:val="00110C30"/>
    <w:rsid w:val="00110D69"/>
    <w:rsid w:val="00110E84"/>
    <w:rsid w:val="0011103A"/>
    <w:rsid w:val="001110EB"/>
    <w:rsid w:val="001111E1"/>
    <w:rsid w:val="00111336"/>
    <w:rsid w:val="00111498"/>
    <w:rsid w:val="001120EC"/>
    <w:rsid w:val="00112677"/>
    <w:rsid w:val="001127F8"/>
    <w:rsid w:val="00112DA9"/>
    <w:rsid w:val="00112FCF"/>
    <w:rsid w:val="00113BCC"/>
    <w:rsid w:val="00113C10"/>
    <w:rsid w:val="00113FF0"/>
    <w:rsid w:val="00114121"/>
    <w:rsid w:val="001144C8"/>
    <w:rsid w:val="00114C73"/>
    <w:rsid w:val="00114DEB"/>
    <w:rsid w:val="0011501A"/>
    <w:rsid w:val="00115D9F"/>
    <w:rsid w:val="00115FCB"/>
    <w:rsid w:val="00116572"/>
    <w:rsid w:val="0011673B"/>
    <w:rsid w:val="001169F5"/>
    <w:rsid w:val="00116EC2"/>
    <w:rsid w:val="00116F60"/>
    <w:rsid w:val="001175B0"/>
    <w:rsid w:val="00117DC9"/>
    <w:rsid w:val="001201B0"/>
    <w:rsid w:val="001201E1"/>
    <w:rsid w:val="001202FD"/>
    <w:rsid w:val="001204A9"/>
    <w:rsid w:val="001207C9"/>
    <w:rsid w:val="00120883"/>
    <w:rsid w:val="00120A19"/>
    <w:rsid w:val="00120C4E"/>
    <w:rsid w:val="00120E82"/>
    <w:rsid w:val="0012124A"/>
    <w:rsid w:val="001215C0"/>
    <w:rsid w:val="00121944"/>
    <w:rsid w:val="0012198D"/>
    <w:rsid w:val="00121E20"/>
    <w:rsid w:val="001221B4"/>
    <w:rsid w:val="0012237B"/>
    <w:rsid w:val="001224AB"/>
    <w:rsid w:val="00122502"/>
    <w:rsid w:val="001228CD"/>
    <w:rsid w:val="00122BAF"/>
    <w:rsid w:val="00122D9A"/>
    <w:rsid w:val="00123530"/>
    <w:rsid w:val="00123587"/>
    <w:rsid w:val="001238A0"/>
    <w:rsid w:val="001239BC"/>
    <w:rsid w:val="00123B2D"/>
    <w:rsid w:val="00123DB5"/>
    <w:rsid w:val="00123DBE"/>
    <w:rsid w:val="0012500A"/>
    <w:rsid w:val="00125754"/>
    <w:rsid w:val="001269B8"/>
    <w:rsid w:val="001272F0"/>
    <w:rsid w:val="00130237"/>
    <w:rsid w:val="001311D3"/>
    <w:rsid w:val="00131549"/>
    <w:rsid w:val="00131892"/>
    <w:rsid w:val="00131B88"/>
    <w:rsid w:val="00131E15"/>
    <w:rsid w:val="00131EB2"/>
    <w:rsid w:val="00132011"/>
    <w:rsid w:val="00132036"/>
    <w:rsid w:val="00132222"/>
    <w:rsid w:val="001322F9"/>
    <w:rsid w:val="00132980"/>
    <w:rsid w:val="00132B37"/>
    <w:rsid w:val="00132F57"/>
    <w:rsid w:val="0013305F"/>
    <w:rsid w:val="001331BF"/>
    <w:rsid w:val="00133367"/>
    <w:rsid w:val="001333FA"/>
    <w:rsid w:val="00133B51"/>
    <w:rsid w:val="00133F06"/>
    <w:rsid w:val="00134349"/>
    <w:rsid w:val="001346C0"/>
    <w:rsid w:val="001346D4"/>
    <w:rsid w:val="0013491E"/>
    <w:rsid w:val="0013492C"/>
    <w:rsid w:val="00134B89"/>
    <w:rsid w:val="00134D5F"/>
    <w:rsid w:val="00135138"/>
    <w:rsid w:val="001351A0"/>
    <w:rsid w:val="0013549D"/>
    <w:rsid w:val="00135511"/>
    <w:rsid w:val="00135566"/>
    <w:rsid w:val="001357F2"/>
    <w:rsid w:val="00135AB7"/>
    <w:rsid w:val="00136552"/>
    <w:rsid w:val="0013657B"/>
    <w:rsid w:val="00136BAD"/>
    <w:rsid w:val="00137083"/>
    <w:rsid w:val="0013717D"/>
    <w:rsid w:val="0013746F"/>
    <w:rsid w:val="0013796D"/>
    <w:rsid w:val="00137D48"/>
    <w:rsid w:val="001400CC"/>
    <w:rsid w:val="001401E0"/>
    <w:rsid w:val="00140292"/>
    <w:rsid w:val="0014050B"/>
    <w:rsid w:val="00140554"/>
    <w:rsid w:val="00141A09"/>
    <w:rsid w:val="00141A20"/>
    <w:rsid w:val="00141D2E"/>
    <w:rsid w:val="001422FE"/>
    <w:rsid w:val="001427A9"/>
    <w:rsid w:val="00142B35"/>
    <w:rsid w:val="00142C71"/>
    <w:rsid w:val="001435C0"/>
    <w:rsid w:val="001437D5"/>
    <w:rsid w:val="00143F40"/>
    <w:rsid w:val="001443B0"/>
    <w:rsid w:val="001443F2"/>
    <w:rsid w:val="001447B2"/>
    <w:rsid w:val="001447F7"/>
    <w:rsid w:val="00144D6B"/>
    <w:rsid w:val="00144E78"/>
    <w:rsid w:val="0014517B"/>
    <w:rsid w:val="00145253"/>
    <w:rsid w:val="001452C0"/>
    <w:rsid w:val="00145548"/>
    <w:rsid w:val="001467F9"/>
    <w:rsid w:val="00146EC2"/>
    <w:rsid w:val="00146F9C"/>
    <w:rsid w:val="0014703F"/>
    <w:rsid w:val="0014738E"/>
    <w:rsid w:val="001476E8"/>
    <w:rsid w:val="0014774F"/>
    <w:rsid w:val="00150273"/>
    <w:rsid w:val="001503C5"/>
    <w:rsid w:val="00150E82"/>
    <w:rsid w:val="0015137E"/>
    <w:rsid w:val="00151687"/>
    <w:rsid w:val="00151754"/>
    <w:rsid w:val="00151CA8"/>
    <w:rsid w:val="001520E0"/>
    <w:rsid w:val="0015228F"/>
    <w:rsid w:val="00152476"/>
    <w:rsid w:val="001525FB"/>
    <w:rsid w:val="00152964"/>
    <w:rsid w:val="00152E00"/>
    <w:rsid w:val="001532F4"/>
    <w:rsid w:val="00153341"/>
    <w:rsid w:val="0015348E"/>
    <w:rsid w:val="00153707"/>
    <w:rsid w:val="001537E2"/>
    <w:rsid w:val="0015395E"/>
    <w:rsid w:val="00153A18"/>
    <w:rsid w:val="00153E26"/>
    <w:rsid w:val="00154240"/>
    <w:rsid w:val="001544E3"/>
    <w:rsid w:val="0015451C"/>
    <w:rsid w:val="001545E0"/>
    <w:rsid w:val="00154776"/>
    <w:rsid w:val="00154B74"/>
    <w:rsid w:val="001550B0"/>
    <w:rsid w:val="00155479"/>
    <w:rsid w:val="00155582"/>
    <w:rsid w:val="001557BD"/>
    <w:rsid w:val="00156307"/>
    <w:rsid w:val="001565AF"/>
    <w:rsid w:val="001573FD"/>
    <w:rsid w:val="001576A2"/>
    <w:rsid w:val="00157C97"/>
    <w:rsid w:val="0016031D"/>
    <w:rsid w:val="00160769"/>
    <w:rsid w:val="00160C44"/>
    <w:rsid w:val="00160DB6"/>
    <w:rsid w:val="00161500"/>
    <w:rsid w:val="001616AA"/>
    <w:rsid w:val="00161747"/>
    <w:rsid w:val="0016178C"/>
    <w:rsid w:val="00161AC9"/>
    <w:rsid w:val="00161C6E"/>
    <w:rsid w:val="00161E0A"/>
    <w:rsid w:val="00162451"/>
    <w:rsid w:val="0016266F"/>
    <w:rsid w:val="00162E95"/>
    <w:rsid w:val="001634BD"/>
    <w:rsid w:val="001639BA"/>
    <w:rsid w:val="00163CA8"/>
    <w:rsid w:val="00163CCD"/>
    <w:rsid w:val="00163FB1"/>
    <w:rsid w:val="00164366"/>
    <w:rsid w:val="0016447C"/>
    <w:rsid w:val="00164504"/>
    <w:rsid w:val="00164AD1"/>
    <w:rsid w:val="00164BF3"/>
    <w:rsid w:val="00164E03"/>
    <w:rsid w:val="00164E72"/>
    <w:rsid w:val="00164FA7"/>
    <w:rsid w:val="00165090"/>
    <w:rsid w:val="001650FA"/>
    <w:rsid w:val="0016535E"/>
    <w:rsid w:val="00165639"/>
    <w:rsid w:val="001657B2"/>
    <w:rsid w:val="00165A2C"/>
    <w:rsid w:val="00165A63"/>
    <w:rsid w:val="00166020"/>
    <w:rsid w:val="00166027"/>
    <w:rsid w:val="0016651A"/>
    <w:rsid w:val="00166654"/>
    <w:rsid w:val="00166A73"/>
    <w:rsid w:val="0016718C"/>
    <w:rsid w:val="00167631"/>
    <w:rsid w:val="00167728"/>
    <w:rsid w:val="00167EB5"/>
    <w:rsid w:val="00170084"/>
    <w:rsid w:val="0017045E"/>
    <w:rsid w:val="00170693"/>
    <w:rsid w:val="00170DF6"/>
    <w:rsid w:val="00170EB5"/>
    <w:rsid w:val="00170F21"/>
    <w:rsid w:val="00171042"/>
    <w:rsid w:val="00171361"/>
    <w:rsid w:val="001717D4"/>
    <w:rsid w:val="001719AF"/>
    <w:rsid w:val="001725DA"/>
    <w:rsid w:val="0017281E"/>
    <w:rsid w:val="00173059"/>
    <w:rsid w:val="001732C5"/>
    <w:rsid w:val="00173409"/>
    <w:rsid w:val="00173796"/>
    <w:rsid w:val="00174060"/>
    <w:rsid w:val="00174161"/>
    <w:rsid w:val="00174BF5"/>
    <w:rsid w:val="001751A8"/>
    <w:rsid w:val="00175509"/>
    <w:rsid w:val="001757CF"/>
    <w:rsid w:val="00175E89"/>
    <w:rsid w:val="00175F1A"/>
    <w:rsid w:val="0017652D"/>
    <w:rsid w:val="00176FD5"/>
    <w:rsid w:val="00177334"/>
    <w:rsid w:val="00177576"/>
    <w:rsid w:val="0017765D"/>
    <w:rsid w:val="00180311"/>
    <w:rsid w:val="0018075B"/>
    <w:rsid w:val="0018139F"/>
    <w:rsid w:val="00181740"/>
    <w:rsid w:val="00181E8B"/>
    <w:rsid w:val="001826F7"/>
    <w:rsid w:val="00182B54"/>
    <w:rsid w:val="00182D71"/>
    <w:rsid w:val="0018329F"/>
    <w:rsid w:val="001836C5"/>
    <w:rsid w:val="00184273"/>
    <w:rsid w:val="0018465C"/>
    <w:rsid w:val="00184715"/>
    <w:rsid w:val="00184D43"/>
    <w:rsid w:val="00184E51"/>
    <w:rsid w:val="001854C0"/>
    <w:rsid w:val="0018561C"/>
    <w:rsid w:val="00185785"/>
    <w:rsid w:val="00185A42"/>
    <w:rsid w:val="00185FDB"/>
    <w:rsid w:val="0018606D"/>
    <w:rsid w:val="00186387"/>
    <w:rsid w:val="0018681D"/>
    <w:rsid w:val="00186A8F"/>
    <w:rsid w:val="00186E89"/>
    <w:rsid w:val="00187423"/>
    <w:rsid w:val="001876E1"/>
    <w:rsid w:val="001876F8"/>
    <w:rsid w:val="00187F9A"/>
    <w:rsid w:val="00190488"/>
    <w:rsid w:val="00190538"/>
    <w:rsid w:val="00190631"/>
    <w:rsid w:val="001906FB"/>
    <w:rsid w:val="00190B6F"/>
    <w:rsid w:val="00190E74"/>
    <w:rsid w:val="00190E8B"/>
    <w:rsid w:val="00191328"/>
    <w:rsid w:val="00191564"/>
    <w:rsid w:val="0019156A"/>
    <w:rsid w:val="00191940"/>
    <w:rsid w:val="001919E9"/>
    <w:rsid w:val="00191B7A"/>
    <w:rsid w:val="00191FBB"/>
    <w:rsid w:val="001921AD"/>
    <w:rsid w:val="001921AF"/>
    <w:rsid w:val="0019269C"/>
    <w:rsid w:val="00192F3E"/>
    <w:rsid w:val="001934B6"/>
    <w:rsid w:val="00193556"/>
    <w:rsid w:val="001936A9"/>
    <w:rsid w:val="00193725"/>
    <w:rsid w:val="00193BFA"/>
    <w:rsid w:val="00193CD8"/>
    <w:rsid w:val="00194116"/>
    <w:rsid w:val="0019439A"/>
    <w:rsid w:val="001943F0"/>
    <w:rsid w:val="001949BC"/>
    <w:rsid w:val="001949EE"/>
    <w:rsid w:val="00194D35"/>
    <w:rsid w:val="00194D7B"/>
    <w:rsid w:val="00194DD2"/>
    <w:rsid w:val="00194F72"/>
    <w:rsid w:val="00195304"/>
    <w:rsid w:val="001954EA"/>
    <w:rsid w:val="001955DA"/>
    <w:rsid w:val="0019564E"/>
    <w:rsid w:val="00195B1F"/>
    <w:rsid w:val="00195CAE"/>
    <w:rsid w:val="00195D7F"/>
    <w:rsid w:val="00195DC1"/>
    <w:rsid w:val="00196228"/>
    <w:rsid w:val="0019646C"/>
    <w:rsid w:val="001964D6"/>
    <w:rsid w:val="00196993"/>
    <w:rsid w:val="00196C3A"/>
    <w:rsid w:val="00196CBF"/>
    <w:rsid w:val="0019739F"/>
    <w:rsid w:val="00197591"/>
    <w:rsid w:val="00197EE5"/>
    <w:rsid w:val="001A00BE"/>
    <w:rsid w:val="001A0516"/>
    <w:rsid w:val="001A0539"/>
    <w:rsid w:val="001A0771"/>
    <w:rsid w:val="001A0B75"/>
    <w:rsid w:val="001A0DC4"/>
    <w:rsid w:val="001A1645"/>
    <w:rsid w:val="001A177A"/>
    <w:rsid w:val="001A19A5"/>
    <w:rsid w:val="001A215C"/>
    <w:rsid w:val="001A21FD"/>
    <w:rsid w:val="001A269D"/>
    <w:rsid w:val="001A2ACE"/>
    <w:rsid w:val="001A2FA8"/>
    <w:rsid w:val="001A2FB0"/>
    <w:rsid w:val="001A31E2"/>
    <w:rsid w:val="001A39FC"/>
    <w:rsid w:val="001A3E71"/>
    <w:rsid w:val="001A442F"/>
    <w:rsid w:val="001A4825"/>
    <w:rsid w:val="001A485D"/>
    <w:rsid w:val="001A48DB"/>
    <w:rsid w:val="001A4D48"/>
    <w:rsid w:val="001A54E0"/>
    <w:rsid w:val="001A5A3E"/>
    <w:rsid w:val="001A5E35"/>
    <w:rsid w:val="001A629A"/>
    <w:rsid w:val="001A6678"/>
    <w:rsid w:val="001A66E5"/>
    <w:rsid w:val="001A6A8C"/>
    <w:rsid w:val="001A6AAF"/>
    <w:rsid w:val="001A6BB5"/>
    <w:rsid w:val="001A6CE5"/>
    <w:rsid w:val="001A6F53"/>
    <w:rsid w:val="001A74AB"/>
    <w:rsid w:val="001A74B6"/>
    <w:rsid w:val="001A757C"/>
    <w:rsid w:val="001A75D7"/>
    <w:rsid w:val="001A7AEF"/>
    <w:rsid w:val="001A7C47"/>
    <w:rsid w:val="001A7E94"/>
    <w:rsid w:val="001B011F"/>
    <w:rsid w:val="001B04F7"/>
    <w:rsid w:val="001B05DC"/>
    <w:rsid w:val="001B0805"/>
    <w:rsid w:val="001B087C"/>
    <w:rsid w:val="001B09D7"/>
    <w:rsid w:val="001B0CF7"/>
    <w:rsid w:val="001B12CC"/>
    <w:rsid w:val="001B1480"/>
    <w:rsid w:val="001B15BE"/>
    <w:rsid w:val="001B18A9"/>
    <w:rsid w:val="001B1921"/>
    <w:rsid w:val="001B1BE6"/>
    <w:rsid w:val="001B1E14"/>
    <w:rsid w:val="001B1EFC"/>
    <w:rsid w:val="001B2251"/>
    <w:rsid w:val="001B2450"/>
    <w:rsid w:val="001B24DE"/>
    <w:rsid w:val="001B2866"/>
    <w:rsid w:val="001B2937"/>
    <w:rsid w:val="001B2C1D"/>
    <w:rsid w:val="001B340D"/>
    <w:rsid w:val="001B37F6"/>
    <w:rsid w:val="001B43EA"/>
    <w:rsid w:val="001B4474"/>
    <w:rsid w:val="001B4977"/>
    <w:rsid w:val="001B49E6"/>
    <w:rsid w:val="001B4B2D"/>
    <w:rsid w:val="001B4D3E"/>
    <w:rsid w:val="001B4ECD"/>
    <w:rsid w:val="001B4F5D"/>
    <w:rsid w:val="001B5485"/>
    <w:rsid w:val="001B5503"/>
    <w:rsid w:val="001B59BD"/>
    <w:rsid w:val="001B5F0C"/>
    <w:rsid w:val="001B5FAE"/>
    <w:rsid w:val="001B6238"/>
    <w:rsid w:val="001B639B"/>
    <w:rsid w:val="001B662B"/>
    <w:rsid w:val="001B6DC0"/>
    <w:rsid w:val="001B6DFB"/>
    <w:rsid w:val="001B6F51"/>
    <w:rsid w:val="001B764F"/>
    <w:rsid w:val="001B7900"/>
    <w:rsid w:val="001B7B73"/>
    <w:rsid w:val="001B7B9B"/>
    <w:rsid w:val="001B7E1F"/>
    <w:rsid w:val="001C069E"/>
    <w:rsid w:val="001C0CE9"/>
    <w:rsid w:val="001C0ED7"/>
    <w:rsid w:val="001C1415"/>
    <w:rsid w:val="001C1B46"/>
    <w:rsid w:val="001C1BAC"/>
    <w:rsid w:val="001C1DF1"/>
    <w:rsid w:val="001C2307"/>
    <w:rsid w:val="001C246C"/>
    <w:rsid w:val="001C28A3"/>
    <w:rsid w:val="001C2A2F"/>
    <w:rsid w:val="001C2BF8"/>
    <w:rsid w:val="001C33C4"/>
    <w:rsid w:val="001C351A"/>
    <w:rsid w:val="001C35B7"/>
    <w:rsid w:val="001C367A"/>
    <w:rsid w:val="001C36FE"/>
    <w:rsid w:val="001C39CD"/>
    <w:rsid w:val="001C3B09"/>
    <w:rsid w:val="001C3CD5"/>
    <w:rsid w:val="001C3E29"/>
    <w:rsid w:val="001C4325"/>
    <w:rsid w:val="001C4912"/>
    <w:rsid w:val="001C4E56"/>
    <w:rsid w:val="001C50F2"/>
    <w:rsid w:val="001C5369"/>
    <w:rsid w:val="001C5532"/>
    <w:rsid w:val="001C592E"/>
    <w:rsid w:val="001C632A"/>
    <w:rsid w:val="001C655A"/>
    <w:rsid w:val="001C68DF"/>
    <w:rsid w:val="001C6B2D"/>
    <w:rsid w:val="001C6D57"/>
    <w:rsid w:val="001C6DCF"/>
    <w:rsid w:val="001C70BC"/>
    <w:rsid w:val="001C74C6"/>
    <w:rsid w:val="001C7AD4"/>
    <w:rsid w:val="001C7E7A"/>
    <w:rsid w:val="001D0217"/>
    <w:rsid w:val="001D0307"/>
    <w:rsid w:val="001D046D"/>
    <w:rsid w:val="001D0EFA"/>
    <w:rsid w:val="001D0F19"/>
    <w:rsid w:val="001D13A9"/>
    <w:rsid w:val="001D176A"/>
    <w:rsid w:val="001D1889"/>
    <w:rsid w:val="001D1A41"/>
    <w:rsid w:val="001D2FEC"/>
    <w:rsid w:val="001D31A4"/>
    <w:rsid w:val="001D326A"/>
    <w:rsid w:val="001D38AB"/>
    <w:rsid w:val="001D3D7E"/>
    <w:rsid w:val="001D3DA4"/>
    <w:rsid w:val="001D3F6A"/>
    <w:rsid w:val="001D4464"/>
    <w:rsid w:val="001D522E"/>
    <w:rsid w:val="001D54BF"/>
    <w:rsid w:val="001D59E6"/>
    <w:rsid w:val="001D5B01"/>
    <w:rsid w:val="001D5D99"/>
    <w:rsid w:val="001D6282"/>
    <w:rsid w:val="001D65E4"/>
    <w:rsid w:val="001D68C7"/>
    <w:rsid w:val="001D68D1"/>
    <w:rsid w:val="001D6EB3"/>
    <w:rsid w:val="001D6F45"/>
    <w:rsid w:val="001D73BB"/>
    <w:rsid w:val="001D73E2"/>
    <w:rsid w:val="001E02B7"/>
    <w:rsid w:val="001E0827"/>
    <w:rsid w:val="001E082C"/>
    <w:rsid w:val="001E0976"/>
    <w:rsid w:val="001E0A5B"/>
    <w:rsid w:val="001E0CE4"/>
    <w:rsid w:val="001E14BE"/>
    <w:rsid w:val="001E152F"/>
    <w:rsid w:val="001E15BB"/>
    <w:rsid w:val="001E1C32"/>
    <w:rsid w:val="001E205A"/>
    <w:rsid w:val="001E2295"/>
    <w:rsid w:val="001E2CC3"/>
    <w:rsid w:val="001E2CCA"/>
    <w:rsid w:val="001E30C4"/>
    <w:rsid w:val="001E324E"/>
    <w:rsid w:val="001E3EFD"/>
    <w:rsid w:val="001E3F31"/>
    <w:rsid w:val="001E432D"/>
    <w:rsid w:val="001E4475"/>
    <w:rsid w:val="001E45BD"/>
    <w:rsid w:val="001E4733"/>
    <w:rsid w:val="001E4AE4"/>
    <w:rsid w:val="001E4FB5"/>
    <w:rsid w:val="001E5395"/>
    <w:rsid w:val="001E56F2"/>
    <w:rsid w:val="001E5A67"/>
    <w:rsid w:val="001E6102"/>
    <w:rsid w:val="001E6222"/>
    <w:rsid w:val="001E6320"/>
    <w:rsid w:val="001E6B47"/>
    <w:rsid w:val="001E7058"/>
    <w:rsid w:val="001E727C"/>
    <w:rsid w:val="001E762D"/>
    <w:rsid w:val="001E7747"/>
    <w:rsid w:val="001E7A88"/>
    <w:rsid w:val="001E7B58"/>
    <w:rsid w:val="001E7EF8"/>
    <w:rsid w:val="001F0B07"/>
    <w:rsid w:val="001F122A"/>
    <w:rsid w:val="001F134A"/>
    <w:rsid w:val="001F160F"/>
    <w:rsid w:val="001F18CF"/>
    <w:rsid w:val="001F1C27"/>
    <w:rsid w:val="001F1E02"/>
    <w:rsid w:val="001F1EF5"/>
    <w:rsid w:val="001F21C6"/>
    <w:rsid w:val="001F2343"/>
    <w:rsid w:val="001F2423"/>
    <w:rsid w:val="001F248C"/>
    <w:rsid w:val="001F249E"/>
    <w:rsid w:val="001F2511"/>
    <w:rsid w:val="001F276F"/>
    <w:rsid w:val="001F2E68"/>
    <w:rsid w:val="001F2ECD"/>
    <w:rsid w:val="001F30D6"/>
    <w:rsid w:val="001F34F7"/>
    <w:rsid w:val="001F3D41"/>
    <w:rsid w:val="001F3D49"/>
    <w:rsid w:val="001F3EA5"/>
    <w:rsid w:val="001F4050"/>
    <w:rsid w:val="001F41D4"/>
    <w:rsid w:val="001F442A"/>
    <w:rsid w:val="001F4849"/>
    <w:rsid w:val="001F4B0C"/>
    <w:rsid w:val="001F53F8"/>
    <w:rsid w:val="001F568E"/>
    <w:rsid w:val="001F5860"/>
    <w:rsid w:val="001F5AF5"/>
    <w:rsid w:val="001F5C19"/>
    <w:rsid w:val="001F5C3D"/>
    <w:rsid w:val="001F624B"/>
    <w:rsid w:val="001F64C8"/>
    <w:rsid w:val="001F6556"/>
    <w:rsid w:val="001F6576"/>
    <w:rsid w:val="001F680F"/>
    <w:rsid w:val="001F6DAD"/>
    <w:rsid w:val="001F70AE"/>
    <w:rsid w:val="001F79B7"/>
    <w:rsid w:val="001F7C7B"/>
    <w:rsid w:val="001F7CA1"/>
    <w:rsid w:val="002001C6"/>
    <w:rsid w:val="002005C7"/>
    <w:rsid w:val="00200861"/>
    <w:rsid w:val="00200A63"/>
    <w:rsid w:val="00200C88"/>
    <w:rsid w:val="002010D1"/>
    <w:rsid w:val="002011EF"/>
    <w:rsid w:val="00201484"/>
    <w:rsid w:val="002014D4"/>
    <w:rsid w:val="0020157D"/>
    <w:rsid w:val="00201AC8"/>
    <w:rsid w:val="00201CF8"/>
    <w:rsid w:val="00202245"/>
    <w:rsid w:val="00202B12"/>
    <w:rsid w:val="00202E8C"/>
    <w:rsid w:val="00202E9D"/>
    <w:rsid w:val="00203267"/>
    <w:rsid w:val="00203B9F"/>
    <w:rsid w:val="00203C56"/>
    <w:rsid w:val="00204011"/>
    <w:rsid w:val="002040C8"/>
    <w:rsid w:val="002041D3"/>
    <w:rsid w:val="00204253"/>
    <w:rsid w:val="00204E6B"/>
    <w:rsid w:val="00204E7A"/>
    <w:rsid w:val="00204EA3"/>
    <w:rsid w:val="00204F0B"/>
    <w:rsid w:val="002057E5"/>
    <w:rsid w:val="00205FE9"/>
    <w:rsid w:val="002066A4"/>
    <w:rsid w:val="0020690E"/>
    <w:rsid w:val="00206CF7"/>
    <w:rsid w:val="00206DEC"/>
    <w:rsid w:val="00206EA1"/>
    <w:rsid w:val="00207168"/>
    <w:rsid w:val="002073A0"/>
    <w:rsid w:val="00207B58"/>
    <w:rsid w:val="00207E1F"/>
    <w:rsid w:val="002100B6"/>
    <w:rsid w:val="00210907"/>
    <w:rsid w:val="00210DA9"/>
    <w:rsid w:val="00210E64"/>
    <w:rsid w:val="00211165"/>
    <w:rsid w:val="00212214"/>
    <w:rsid w:val="002124BD"/>
    <w:rsid w:val="0021287D"/>
    <w:rsid w:val="00213072"/>
    <w:rsid w:val="0021308B"/>
    <w:rsid w:val="0021327E"/>
    <w:rsid w:val="002134EA"/>
    <w:rsid w:val="002135A8"/>
    <w:rsid w:val="00213B00"/>
    <w:rsid w:val="00213BAE"/>
    <w:rsid w:val="00213C1F"/>
    <w:rsid w:val="00213DD3"/>
    <w:rsid w:val="002140E9"/>
    <w:rsid w:val="0021414B"/>
    <w:rsid w:val="00214177"/>
    <w:rsid w:val="002141F0"/>
    <w:rsid w:val="0021449F"/>
    <w:rsid w:val="0021469E"/>
    <w:rsid w:val="00214C30"/>
    <w:rsid w:val="00215113"/>
    <w:rsid w:val="00215A71"/>
    <w:rsid w:val="002160DB"/>
    <w:rsid w:val="00216313"/>
    <w:rsid w:val="002164A3"/>
    <w:rsid w:val="002164EE"/>
    <w:rsid w:val="00216D7A"/>
    <w:rsid w:val="002175E4"/>
    <w:rsid w:val="00217890"/>
    <w:rsid w:val="0021790A"/>
    <w:rsid w:val="00217935"/>
    <w:rsid w:val="00217ABA"/>
    <w:rsid w:val="00217F39"/>
    <w:rsid w:val="00220259"/>
    <w:rsid w:val="00220572"/>
    <w:rsid w:val="00220A53"/>
    <w:rsid w:val="00220CFA"/>
    <w:rsid w:val="00220D3B"/>
    <w:rsid w:val="00220F09"/>
    <w:rsid w:val="00220F81"/>
    <w:rsid w:val="00220FDE"/>
    <w:rsid w:val="0022129D"/>
    <w:rsid w:val="0022159F"/>
    <w:rsid w:val="00221CB4"/>
    <w:rsid w:val="00221EB8"/>
    <w:rsid w:val="00221F0A"/>
    <w:rsid w:val="00222360"/>
    <w:rsid w:val="00222558"/>
    <w:rsid w:val="00222634"/>
    <w:rsid w:val="002228EB"/>
    <w:rsid w:val="00223650"/>
    <w:rsid w:val="002236C4"/>
    <w:rsid w:val="00223738"/>
    <w:rsid w:val="00223916"/>
    <w:rsid w:val="00223AEC"/>
    <w:rsid w:val="00223CD5"/>
    <w:rsid w:val="00224726"/>
    <w:rsid w:val="002249B4"/>
    <w:rsid w:val="00224BB2"/>
    <w:rsid w:val="00224BC3"/>
    <w:rsid w:val="00224D67"/>
    <w:rsid w:val="00224F3C"/>
    <w:rsid w:val="002254D7"/>
    <w:rsid w:val="0022555C"/>
    <w:rsid w:val="002257E4"/>
    <w:rsid w:val="002259A2"/>
    <w:rsid w:val="00225A7B"/>
    <w:rsid w:val="00225AB5"/>
    <w:rsid w:val="00225D4D"/>
    <w:rsid w:val="00226402"/>
    <w:rsid w:val="002265D8"/>
    <w:rsid w:val="002268BE"/>
    <w:rsid w:val="00226B73"/>
    <w:rsid w:val="00226C7A"/>
    <w:rsid w:val="00227207"/>
    <w:rsid w:val="00227216"/>
    <w:rsid w:val="0022736F"/>
    <w:rsid w:val="002278CF"/>
    <w:rsid w:val="00227969"/>
    <w:rsid w:val="00227B28"/>
    <w:rsid w:val="00227C6C"/>
    <w:rsid w:val="00227D60"/>
    <w:rsid w:val="00227E99"/>
    <w:rsid w:val="00230246"/>
    <w:rsid w:val="002308F1"/>
    <w:rsid w:val="00230DF7"/>
    <w:rsid w:val="00230FE6"/>
    <w:rsid w:val="00231388"/>
    <w:rsid w:val="00231422"/>
    <w:rsid w:val="00231565"/>
    <w:rsid w:val="0023184F"/>
    <w:rsid w:val="002319EB"/>
    <w:rsid w:val="00231A1B"/>
    <w:rsid w:val="00231C4B"/>
    <w:rsid w:val="0023200A"/>
    <w:rsid w:val="00232448"/>
    <w:rsid w:val="002327EF"/>
    <w:rsid w:val="00232A65"/>
    <w:rsid w:val="00232FAD"/>
    <w:rsid w:val="002335BC"/>
    <w:rsid w:val="00233893"/>
    <w:rsid w:val="002338AE"/>
    <w:rsid w:val="00233A85"/>
    <w:rsid w:val="00233F08"/>
    <w:rsid w:val="0023412E"/>
    <w:rsid w:val="0023438E"/>
    <w:rsid w:val="002344DD"/>
    <w:rsid w:val="00234B12"/>
    <w:rsid w:val="00234D2A"/>
    <w:rsid w:val="00234D4B"/>
    <w:rsid w:val="00234ED9"/>
    <w:rsid w:val="0023524D"/>
    <w:rsid w:val="002354B9"/>
    <w:rsid w:val="00235549"/>
    <w:rsid w:val="00235586"/>
    <w:rsid w:val="0023559E"/>
    <w:rsid w:val="00235A00"/>
    <w:rsid w:val="00236096"/>
    <w:rsid w:val="00236BB1"/>
    <w:rsid w:val="00236EA1"/>
    <w:rsid w:val="00236EFF"/>
    <w:rsid w:val="00236F74"/>
    <w:rsid w:val="00237317"/>
    <w:rsid w:val="00237BCA"/>
    <w:rsid w:val="00237DA6"/>
    <w:rsid w:val="00237EF0"/>
    <w:rsid w:val="002400CE"/>
    <w:rsid w:val="002403EE"/>
    <w:rsid w:val="00240B99"/>
    <w:rsid w:val="00240E08"/>
    <w:rsid w:val="00240E83"/>
    <w:rsid w:val="00241031"/>
    <w:rsid w:val="00242375"/>
    <w:rsid w:val="002423E1"/>
    <w:rsid w:val="002424EE"/>
    <w:rsid w:val="00242629"/>
    <w:rsid w:val="00242904"/>
    <w:rsid w:val="00242AF0"/>
    <w:rsid w:val="0024351C"/>
    <w:rsid w:val="00243648"/>
    <w:rsid w:val="002437E8"/>
    <w:rsid w:val="00243BAE"/>
    <w:rsid w:val="00243F53"/>
    <w:rsid w:val="00243F73"/>
    <w:rsid w:val="00244133"/>
    <w:rsid w:val="0024438F"/>
    <w:rsid w:val="00245706"/>
    <w:rsid w:val="00246163"/>
    <w:rsid w:val="00246188"/>
    <w:rsid w:val="002461DA"/>
    <w:rsid w:val="00246278"/>
    <w:rsid w:val="00246566"/>
    <w:rsid w:val="00246902"/>
    <w:rsid w:val="00250290"/>
    <w:rsid w:val="00250384"/>
    <w:rsid w:val="00250423"/>
    <w:rsid w:val="00250B66"/>
    <w:rsid w:val="0025105F"/>
    <w:rsid w:val="0025164D"/>
    <w:rsid w:val="00251BB8"/>
    <w:rsid w:val="00251BEC"/>
    <w:rsid w:val="00251ED8"/>
    <w:rsid w:val="00252647"/>
    <w:rsid w:val="002527E8"/>
    <w:rsid w:val="0025287A"/>
    <w:rsid w:val="00252A5D"/>
    <w:rsid w:val="00252D9F"/>
    <w:rsid w:val="00252E04"/>
    <w:rsid w:val="0025326E"/>
    <w:rsid w:val="0025399B"/>
    <w:rsid w:val="002539C6"/>
    <w:rsid w:val="00253AA8"/>
    <w:rsid w:val="00253ECD"/>
    <w:rsid w:val="0025422D"/>
    <w:rsid w:val="002543A0"/>
    <w:rsid w:val="00254490"/>
    <w:rsid w:val="002544AB"/>
    <w:rsid w:val="00254876"/>
    <w:rsid w:val="002548AF"/>
    <w:rsid w:val="00254AA2"/>
    <w:rsid w:val="00254DAB"/>
    <w:rsid w:val="00254FD9"/>
    <w:rsid w:val="00255332"/>
    <w:rsid w:val="00255C1A"/>
    <w:rsid w:val="00255C3F"/>
    <w:rsid w:val="002563D5"/>
    <w:rsid w:val="002567ED"/>
    <w:rsid w:val="002568AE"/>
    <w:rsid w:val="00256C2E"/>
    <w:rsid w:val="00256C84"/>
    <w:rsid w:val="002571B5"/>
    <w:rsid w:val="002573B5"/>
    <w:rsid w:val="00257704"/>
    <w:rsid w:val="00257CDC"/>
    <w:rsid w:val="00257EF5"/>
    <w:rsid w:val="002603B1"/>
    <w:rsid w:val="0026092F"/>
    <w:rsid w:val="00260A64"/>
    <w:rsid w:val="00260AA1"/>
    <w:rsid w:val="00260DA2"/>
    <w:rsid w:val="00260F18"/>
    <w:rsid w:val="00260F81"/>
    <w:rsid w:val="00261B58"/>
    <w:rsid w:val="00262145"/>
    <w:rsid w:val="002625D1"/>
    <w:rsid w:val="00263417"/>
    <w:rsid w:val="0026359D"/>
    <w:rsid w:val="00263723"/>
    <w:rsid w:val="00263A33"/>
    <w:rsid w:val="00264106"/>
    <w:rsid w:val="00264142"/>
    <w:rsid w:val="00264214"/>
    <w:rsid w:val="00264686"/>
    <w:rsid w:val="002646D4"/>
    <w:rsid w:val="00264C43"/>
    <w:rsid w:val="0026541B"/>
    <w:rsid w:val="00265F36"/>
    <w:rsid w:val="00265F65"/>
    <w:rsid w:val="00266171"/>
    <w:rsid w:val="002662D6"/>
    <w:rsid w:val="00266610"/>
    <w:rsid w:val="0026662F"/>
    <w:rsid w:val="00266D5B"/>
    <w:rsid w:val="00266E02"/>
    <w:rsid w:val="00266EB9"/>
    <w:rsid w:val="0026715B"/>
    <w:rsid w:val="002675AC"/>
    <w:rsid w:val="00267673"/>
    <w:rsid w:val="0026774E"/>
    <w:rsid w:val="00267877"/>
    <w:rsid w:val="00267A3B"/>
    <w:rsid w:val="00267D78"/>
    <w:rsid w:val="002700C7"/>
    <w:rsid w:val="002700CC"/>
    <w:rsid w:val="0027013B"/>
    <w:rsid w:val="00270376"/>
    <w:rsid w:val="002704DF"/>
    <w:rsid w:val="00270F60"/>
    <w:rsid w:val="00271216"/>
    <w:rsid w:val="0027146B"/>
    <w:rsid w:val="00271A46"/>
    <w:rsid w:val="00271A4A"/>
    <w:rsid w:val="00271C3F"/>
    <w:rsid w:val="00271FD4"/>
    <w:rsid w:val="002723E7"/>
    <w:rsid w:val="00272D23"/>
    <w:rsid w:val="00272FC2"/>
    <w:rsid w:val="002730E5"/>
    <w:rsid w:val="00273272"/>
    <w:rsid w:val="0027333F"/>
    <w:rsid w:val="002734AC"/>
    <w:rsid w:val="0027358C"/>
    <w:rsid w:val="0027366A"/>
    <w:rsid w:val="0027370B"/>
    <w:rsid w:val="0027389A"/>
    <w:rsid w:val="002739C1"/>
    <w:rsid w:val="00273C1A"/>
    <w:rsid w:val="00273F81"/>
    <w:rsid w:val="00274B49"/>
    <w:rsid w:val="00275033"/>
    <w:rsid w:val="0027508F"/>
    <w:rsid w:val="002759A8"/>
    <w:rsid w:val="00275AF1"/>
    <w:rsid w:val="00275D10"/>
    <w:rsid w:val="00276157"/>
    <w:rsid w:val="00276171"/>
    <w:rsid w:val="00276175"/>
    <w:rsid w:val="00276352"/>
    <w:rsid w:val="00276423"/>
    <w:rsid w:val="0027682A"/>
    <w:rsid w:val="00276F0F"/>
    <w:rsid w:val="0027703D"/>
    <w:rsid w:val="0027745D"/>
    <w:rsid w:val="0027751C"/>
    <w:rsid w:val="002775DC"/>
    <w:rsid w:val="0027789C"/>
    <w:rsid w:val="002778D8"/>
    <w:rsid w:val="00277C4D"/>
    <w:rsid w:val="00277CD5"/>
    <w:rsid w:val="00280171"/>
    <w:rsid w:val="0028029D"/>
    <w:rsid w:val="002803F6"/>
    <w:rsid w:val="0028096A"/>
    <w:rsid w:val="00280AEB"/>
    <w:rsid w:val="00280B2C"/>
    <w:rsid w:val="00280F50"/>
    <w:rsid w:val="00280FFC"/>
    <w:rsid w:val="0028103D"/>
    <w:rsid w:val="002812A9"/>
    <w:rsid w:val="00282600"/>
    <w:rsid w:val="00282A6D"/>
    <w:rsid w:val="00283165"/>
    <w:rsid w:val="0028327B"/>
    <w:rsid w:val="002832A6"/>
    <w:rsid w:val="00283921"/>
    <w:rsid w:val="00283EFF"/>
    <w:rsid w:val="0028456D"/>
    <w:rsid w:val="002847C8"/>
    <w:rsid w:val="00284E05"/>
    <w:rsid w:val="00284FE0"/>
    <w:rsid w:val="00286420"/>
    <w:rsid w:val="00286617"/>
    <w:rsid w:val="00286671"/>
    <w:rsid w:val="00286FF3"/>
    <w:rsid w:val="002872A8"/>
    <w:rsid w:val="00287985"/>
    <w:rsid w:val="0028799B"/>
    <w:rsid w:val="00287AF8"/>
    <w:rsid w:val="00287BD1"/>
    <w:rsid w:val="00287BD2"/>
    <w:rsid w:val="00290064"/>
    <w:rsid w:val="002900A6"/>
    <w:rsid w:val="002904B2"/>
    <w:rsid w:val="002904B9"/>
    <w:rsid w:val="002909F0"/>
    <w:rsid w:val="00290EF0"/>
    <w:rsid w:val="00291316"/>
    <w:rsid w:val="002914CF"/>
    <w:rsid w:val="002917D4"/>
    <w:rsid w:val="002917DD"/>
    <w:rsid w:val="0029193F"/>
    <w:rsid w:val="00291FB2"/>
    <w:rsid w:val="00291FC2"/>
    <w:rsid w:val="00291FD8"/>
    <w:rsid w:val="0029223D"/>
    <w:rsid w:val="002925F7"/>
    <w:rsid w:val="00293041"/>
    <w:rsid w:val="002932B6"/>
    <w:rsid w:val="0029350B"/>
    <w:rsid w:val="00293648"/>
    <w:rsid w:val="00293BE2"/>
    <w:rsid w:val="00293D47"/>
    <w:rsid w:val="00293E24"/>
    <w:rsid w:val="0029489D"/>
    <w:rsid w:val="00294959"/>
    <w:rsid w:val="00294C8E"/>
    <w:rsid w:val="00295391"/>
    <w:rsid w:val="00295DB3"/>
    <w:rsid w:val="00295DE2"/>
    <w:rsid w:val="00296094"/>
    <w:rsid w:val="00296270"/>
    <w:rsid w:val="0029672F"/>
    <w:rsid w:val="00296759"/>
    <w:rsid w:val="002968DE"/>
    <w:rsid w:val="00296A92"/>
    <w:rsid w:val="002970A2"/>
    <w:rsid w:val="002975B1"/>
    <w:rsid w:val="00297748"/>
    <w:rsid w:val="002A02C6"/>
    <w:rsid w:val="002A03F0"/>
    <w:rsid w:val="002A088D"/>
    <w:rsid w:val="002A09C2"/>
    <w:rsid w:val="002A1176"/>
    <w:rsid w:val="002A11D5"/>
    <w:rsid w:val="002A1809"/>
    <w:rsid w:val="002A1922"/>
    <w:rsid w:val="002A1D3B"/>
    <w:rsid w:val="002A1E42"/>
    <w:rsid w:val="002A2271"/>
    <w:rsid w:val="002A28E1"/>
    <w:rsid w:val="002A2AD9"/>
    <w:rsid w:val="002A2D02"/>
    <w:rsid w:val="002A2D24"/>
    <w:rsid w:val="002A2DBB"/>
    <w:rsid w:val="002A36F5"/>
    <w:rsid w:val="002A388D"/>
    <w:rsid w:val="002A3901"/>
    <w:rsid w:val="002A4118"/>
    <w:rsid w:val="002A443C"/>
    <w:rsid w:val="002A447F"/>
    <w:rsid w:val="002A495F"/>
    <w:rsid w:val="002A4B3E"/>
    <w:rsid w:val="002A4C02"/>
    <w:rsid w:val="002A6275"/>
    <w:rsid w:val="002A63A5"/>
    <w:rsid w:val="002A689B"/>
    <w:rsid w:val="002A6930"/>
    <w:rsid w:val="002A6E67"/>
    <w:rsid w:val="002A7BA5"/>
    <w:rsid w:val="002A7D0F"/>
    <w:rsid w:val="002A7E5D"/>
    <w:rsid w:val="002B0D3D"/>
    <w:rsid w:val="002B0FE1"/>
    <w:rsid w:val="002B1045"/>
    <w:rsid w:val="002B1749"/>
    <w:rsid w:val="002B1B18"/>
    <w:rsid w:val="002B2176"/>
    <w:rsid w:val="002B245C"/>
    <w:rsid w:val="002B2D9E"/>
    <w:rsid w:val="002B2E0A"/>
    <w:rsid w:val="002B35E0"/>
    <w:rsid w:val="002B3C65"/>
    <w:rsid w:val="002B3CF6"/>
    <w:rsid w:val="002B3EC7"/>
    <w:rsid w:val="002B3FCF"/>
    <w:rsid w:val="002B41AE"/>
    <w:rsid w:val="002B4469"/>
    <w:rsid w:val="002B4516"/>
    <w:rsid w:val="002B5715"/>
    <w:rsid w:val="002B57A1"/>
    <w:rsid w:val="002B59DD"/>
    <w:rsid w:val="002B5A1E"/>
    <w:rsid w:val="002B5A31"/>
    <w:rsid w:val="002B5B13"/>
    <w:rsid w:val="002B5B7D"/>
    <w:rsid w:val="002B60AF"/>
    <w:rsid w:val="002B64A4"/>
    <w:rsid w:val="002B6C10"/>
    <w:rsid w:val="002B6FF3"/>
    <w:rsid w:val="002B7001"/>
    <w:rsid w:val="002B727A"/>
    <w:rsid w:val="002B7299"/>
    <w:rsid w:val="002B73AD"/>
    <w:rsid w:val="002B750B"/>
    <w:rsid w:val="002B7574"/>
    <w:rsid w:val="002B75DA"/>
    <w:rsid w:val="002B774C"/>
    <w:rsid w:val="002B7D72"/>
    <w:rsid w:val="002C03D9"/>
    <w:rsid w:val="002C0587"/>
    <w:rsid w:val="002C08A2"/>
    <w:rsid w:val="002C0C35"/>
    <w:rsid w:val="002C0EED"/>
    <w:rsid w:val="002C1052"/>
    <w:rsid w:val="002C106D"/>
    <w:rsid w:val="002C1212"/>
    <w:rsid w:val="002C155B"/>
    <w:rsid w:val="002C1976"/>
    <w:rsid w:val="002C2083"/>
    <w:rsid w:val="002C26CC"/>
    <w:rsid w:val="002C331F"/>
    <w:rsid w:val="002C344F"/>
    <w:rsid w:val="002C3595"/>
    <w:rsid w:val="002C36E2"/>
    <w:rsid w:val="002C39B0"/>
    <w:rsid w:val="002C3E54"/>
    <w:rsid w:val="002C3E63"/>
    <w:rsid w:val="002C3F17"/>
    <w:rsid w:val="002C42F7"/>
    <w:rsid w:val="002C4AF6"/>
    <w:rsid w:val="002C5085"/>
    <w:rsid w:val="002C519B"/>
    <w:rsid w:val="002C5833"/>
    <w:rsid w:val="002C5873"/>
    <w:rsid w:val="002C5BEA"/>
    <w:rsid w:val="002C7739"/>
    <w:rsid w:val="002C7791"/>
    <w:rsid w:val="002D02F4"/>
    <w:rsid w:val="002D03EF"/>
    <w:rsid w:val="002D07E9"/>
    <w:rsid w:val="002D0958"/>
    <w:rsid w:val="002D0B8C"/>
    <w:rsid w:val="002D0E11"/>
    <w:rsid w:val="002D0E8D"/>
    <w:rsid w:val="002D0F68"/>
    <w:rsid w:val="002D11E0"/>
    <w:rsid w:val="002D12F3"/>
    <w:rsid w:val="002D12F7"/>
    <w:rsid w:val="002D15EA"/>
    <w:rsid w:val="002D16AB"/>
    <w:rsid w:val="002D17E7"/>
    <w:rsid w:val="002D19A5"/>
    <w:rsid w:val="002D1A3E"/>
    <w:rsid w:val="002D1E31"/>
    <w:rsid w:val="002D203E"/>
    <w:rsid w:val="002D2615"/>
    <w:rsid w:val="002D27B4"/>
    <w:rsid w:val="002D2C8D"/>
    <w:rsid w:val="002D2CF3"/>
    <w:rsid w:val="002D304C"/>
    <w:rsid w:val="002D3165"/>
    <w:rsid w:val="002D369B"/>
    <w:rsid w:val="002D37AE"/>
    <w:rsid w:val="002D3963"/>
    <w:rsid w:val="002D3C55"/>
    <w:rsid w:val="002D3FF3"/>
    <w:rsid w:val="002D45A1"/>
    <w:rsid w:val="002D472A"/>
    <w:rsid w:val="002D4A98"/>
    <w:rsid w:val="002D4F66"/>
    <w:rsid w:val="002D50F1"/>
    <w:rsid w:val="002D52E4"/>
    <w:rsid w:val="002D53F4"/>
    <w:rsid w:val="002D55E7"/>
    <w:rsid w:val="002D5678"/>
    <w:rsid w:val="002D56BF"/>
    <w:rsid w:val="002D5BE0"/>
    <w:rsid w:val="002D5F8C"/>
    <w:rsid w:val="002D5FD4"/>
    <w:rsid w:val="002D60EF"/>
    <w:rsid w:val="002D661B"/>
    <w:rsid w:val="002D68ED"/>
    <w:rsid w:val="002D6C77"/>
    <w:rsid w:val="002D6D42"/>
    <w:rsid w:val="002D6DE9"/>
    <w:rsid w:val="002D6F2B"/>
    <w:rsid w:val="002D6F8B"/>
    <w:rsid w:val="002D7384"/>
    <w:rsid w:val="002D7766"/>
    <w:rsid w:val="002D7FA1"/>
    <w:rsid w:val="002E00A6"/>
    <w:rsid w:val="002E072C"/>
    <w:rsid w:val="002E07B3"/>
    <w:rsid w:val="002E10A1"/>
    <w:rsid w:val="002E1491"/>
    <w:rsid w:val="002E15C5"/>
    <w:rsid w:val="002E1AB0"/>
    <w:rsid w:val="002E1D83"/>
    <w:rsid w:val="002E2389"/>
    <w:rsid w:val="002E2583"/>
    <w:rsid w:val="002E25A2"/>
    <w:rsid w:val="002E260C"/>
    <w:rsid w:val="002E2783"/>
    <w:rsid w:val="002E2AD3"/>
    <w:rsid w:val="002E32DA"/>
    <w:rsid w:val="002E3B80"/>
    <w:rsid w:val="002E3BC1"/>
    <w:rsid w:val="002E3FC1"/>
    <w:rsid w:val="002E41C6"/>
    <w:rsid w:val="002E43B6"/>
    <w:rsid w:val="002E468F"/>
    <w:rsid w:val="002E4C88"/>
    <w:rsid w:val="002E4D02"/>
    <w:rsid w:val="002E50A6"/>
    <w:rsid w:val="002E548D"/>
    <w:rsid w:val="002E5D6C"/>
    <w:rsid w:val="002E61E3"/>
    <w:rsid w:val="002E6263"/>
    <w:rsid w:val="002E654A"/>
    <w:rsid w:val="002E6591"/>
    <w:rsid w:val="002E6C3B"/>
    <w:rsid w:val="002E6F62"/>
    <w:rsid w:val="002E7177"/>
    <w:rsid w:val="002E71CA"/>
    <w:rsid w:val="002E729E"/>
    <w:rsid w:val="002E7367"/>
    <w:rsid w:val="002F02FB"/>
    <w:rsid w:val="002F03D8"/>
    <w:rsid w:val="002F0F2C"/>
    <w:rsid w:val="002F113C"/>
    <w:rsid w:val="002F116D"/>
    <w:rsid w:val="002F16E7"/>
    <w:rsid w:val="002F182A"/>
    <w:rsid w:val="002F1907"/>
    <w:rsid w:val="002F1919"/>
    <w:rsid w:val="002F1A0B"/>
    <w:rsid w:val="002F1CCE"/>
    <w:rsid w:val="002F1D14"/>
    <w:rsid w:val="002F22BB"/>
    <w:rsid w:val="002F23AC"/>
    <w:rsid w:val="002F252E"/>
    <w:rsid w:val="002F2F98"/>
    <w:rsid w:val="002F33BD"/>
    <w:rsid w:val="002F37F1"/>
    <w:rsid w:val="002F3B1D"/>
    <w:rsid w:val="002F3F31"/>
    <w:rsid w:val="002F3FD8"/>
    <w:rsid w:val="002F40C9"/>
    <w:rsid w:val="002F4B48"/>
    <w:rsid w:val="002F4BFF"/>
    <w:rsid w:val="002F4DDE"/>
    <w:rsid w:val="002F4FAF"/>
    <w:rsid w:val="002F5308"/>
    <w:rsid w:val="002F582D"/>
    <w:rsid w:val="002F5C60"/>
    <w:rsid w:val="002F6148"/>
    <w:rsid w:val="002F665C"/>
    <w:rsid w:val="002F6670"/>
    <w:rsid w:val="002F675E"/>
    <w:rsid w:val="002F68DE"/>
    <w:rsid w:val="002F691C"/>
    <w:rsid w:val="002F6A3A"/>
    <w:rsid w:val="002F6E54"/>
    <w:rsid w:val="002F6F5B"/>
    <w:rsid w:val="002F7DAE"/>
    <w:rsid w:val="0030002D"/>
    <w:rsid w:val="0030038E"/>
    <w:rsid w:val="00300750"/>
    <w:rsid w:val="00300946"/>
    <w:rsid w:val="00300B74"/>
    <w:rsid w:val="00300C86"/>
    <w:rsid w:val="00300E85"/>
    <w:rsid w:val="00301204"/>
    <w:rsid w:val="003015B6"/>
    <w:rsid w:val="003016FD"/>
    <w:rsid w:val="00301AD3"/>
    <w:rsid w:val="00301B08"/>
    <w:rsid w:val="00301B09"/>
    <w:rsid w:val="00301C87"/>
    <w:rsid w:val="003021AC"/>
    <w:rsid w:val="003026E9"/>
    <w:rsid w:val="00302877"/>
    <w:rsid w:val="00302B5B"/>
    <w:rsid w:val="00302E85"/>
    <w:rsid w:val="00302EE6"/>
    <w:rsid w:val="003034E8"/>
    <w:rsid w:val="003036C7"/>
    <w:rsid w:val="003037B5"/>
    <w:rsid w:val="00303C4B"/>
    <w:rsid w:val="00304028"/>
    <w:rsid w:val="003048E5"/>
    <w:rsid w:val="0030490B"/>
    <w:rsid w:val="00304D2A"/>
    <w:rsid w:val="0030522E"/>
    <w:rsid w:val="0030563F"/>
    <w:rsid w:val="00305B63"/>
    <w:rsid w:val="00305F4E"/>
    <w:rsid w:val="00306445"/>
    <w:rsid w:val="00306742"/>
    <w:rsid w:val="003068AC"/>
    <w:rsid w:val="003069DF"/>
    <w:rsid w:val="00306DA0"/>
    <w:rsid w:val="00307131"/>
    <w:rsid w:val="0030713F"/>
    <w:rsid w:val="00307C65"/>
    <w:rsid w:val="00307FA5"/>
    <w:rsid w:val="003103F8"/>
    <w:rsid w:val="00310BAA"/>
    <w:rsid w:val="00310C34"/>
    <w:rsid w:val="00310DDA"/>
    <w:rsid w:val="00310FA0"/>
    <w:rsid w:val="0031126B"/>
    <w:rsid w:val="00311558"/>
    <w:rsid w:val="003115CC"/>
    <w:rsid w:val="00311F18"/>
    <w:rsid w:val="00312D54"/>
    <w:rsid w:val="00313335"/>
    <w:rsid w:val="0031348C"/>
    <w:rsid w:val="00313761"/>
    <w:rsid w:val="00313890"/>
    <w:rsid w:val="0031399E"/>
    <w:rsid w:val="00313CF6"/>
    <w:rsid w:val="00314088"/>
    <w:rsid w:val="00314B8A"/>
    <w:rsid w:val="00314DEF"/>
    <w:rsid w:val="00314FCB"/>
    <w:rsid w:val="00315184"/>
    <w:rsid w:val="00315F66"/>
    <w:rsid w:val="003161B1"/>
    <w:rsid w:val="003161D2"/>
    <w:rsid w:val="0031687D"/>
    <w:rsid w:val="00316DC3"/>
    <w:rsid w:val="003177CF"/>
    <w:rsid w:val="00317C3A"/>
    <w:rsid w:val="00317D07"/>
    <w:rsid w:val="00317E7E"/>
    <w:rsid w:val="00317F87"/>
    <w:rsid w:val="003201D0"/>
    <w:rsid w:val="0032044C"/>
    <w:rsid w:val="003206C5"/>
    <w:rsid w:val="00320BD6"/>
    <w:rsid w:val="00320D7B"/>
    <w:rsid w:val="00321141"/>
    <w:rsid w:val="00321835"/>
    <w:rsid w:val="00321924"/>
    <w:rsid w:val="00321ED2"/>
    <w:rsid w:val="003230CE"/>
    <w:rsid w:val="0032351D"/>
    <w:rsid w:val="00323C37"/>
    <w:rsid w:val="00323F8C"/>
    <w:rsid w:val="00324055"/>
    <w:rsid w:val="0032437E"/>
    <w:rsid w:val="003246D8"/>
    <w:rsid w:val="00324A9A"/>
    <w:rsid w:val="00325218"/>
    <w:rsid w:val="0032529C"/>
    <w:rsid w:val="00325583"/>
    <w:rsid w:val="00325C89"/>
    <w:rsid w:val="00325D57"/>
    <w:rsid w:val="00325FA9"/>
    <w:rsid w:val="00326130"/>
    <w:rsid w:val="003267BF"/>
    <w:rsid w:val="00326801"/>
    <w:rsid w:val="00327557"/>
    <w:rsid w:val="00327892"/>
    <w:rsid w:val="00327A93"/>
    <w:rsid w:val="00327EB5"/>
    <w:rsid w:val="003306DA"/>
    <w:rsid w:val="00330EBE"/>
    <w:rsid w:val="00331012"/>
    <w:rsid w:val="00331205"/>
    <w:rsid w:val="003315E6"/>
    <w:rsid w:val="0033196A"/>
    <w:rsid w:val="003324CB"/>
    <w:rsid w:val="00332962"/>
    <w:rsid w:val="00332C9E"/>
    <w:rsid w:val="00332D2E"/>
    <w:rsid w:val="00333149"/>
    <w:rsid w:val="0033376E"/>
    <w:rsid w:val="00333ACE"/>
    <w:rsid w:val="00333ADA"/>
    <w:rsid w:val="00333C70"/>
    <w:rsid w:val="00333CEF"/>
    <w:rsid w:val="00333D8B"/>
    <w:rsid w:val="00333E34"/>
    <w:rsid w:val="00333FB6"/>
    <w:rsid w:val="00334526"/>
    <w:rsid w:val="00334641"/>
    <w:rsid w:val="003346DF"/>
    <w:rsid w:val="00334AAB"/>
    <w:rsid w:val="00334E10"/>
    <w:rsid w:val="00335560"/>
    <w:rsid w:val="00336AD5"/>
    <w:rsid w:val="00336B99"/>
    <w:rsid w:val="00336D3B"/>
    <w:rsid w:val="00337226"/>
    <w:rsid w:val="00337572"/>
    <w:rsid w:val="0033781D"/>
    <w:rsid w:val="00337FDC"/>
    <w:rsid w:val="0034006F"/>
    <w:rsid w:val="00340159"/>
    <w:rsid w:val="00340488"/>
    <w:rsid w:val="00340AD1"/>
    <w:rsid w:val="00340C4D"/>
    <w:rsid w:val="003414C0"/>
    <w:rsid w:val="0034156A"/>
    <w:rsid w:val="003416F6"/>
    <w:rsid w:val="0034171F"/>
    <w:rsid w:val="0034214F"/>
    <w:rsid w:val="00342201"/>
    <w:rsid w:val="0034224C"/>
    <w:rsid w:val="00342477"/>
    <w:rsid w:val="0034250B"/>
    <w:rsid w:val="00342D41"/>
    <w:rsid w:val="00343324"/>
    <w:rsid w:val="003433D9"/>
    <w:rsid w:val="003442B4"/>
    <w:rsid w:val="0034490F"/>
    <w:rsid w:val="00344BBE"/>
    <w:rsid w:val="00344D07"/>
    <w:rsid w:val="0034504C"/>
    <w:rsid w:val="00345374"/>
    <w:rsid w:val="0034576D"/>
    <w:rsid w:val="00345D2B"/>
    <w:rsid w:val="00345FDC"/>
    <w:rsid w:val="003460E5"/>
    <w:rsid w:val="0034616E"/>
    <w:rsid w:val="00346288"/>
    <w:rsid w:val="00346335"/>
    <w:rsid w:val="003463C0"/>
    <w:rsid w:val="0034643F"/>
    <w:rsid w:val="003468CF"/>
    <w:rsid w:val="00346AE0"/>
    <w:rsid w:val="00346E39"/>
    <w:rsid w:val="003470F8"/>
    <w:rsid w:val="003475AD"/>
    <w:rsid w:val="00347A5E"/>
    <w:rsid w:val="00347BFB"/>
    <w:rsid w:val="00347C8B"/>
    <w:rsid w:val="00347C92"/>
    <w:rsid w:val="003501A3"/>
    <w:rsid w:val="0035040A"/>
    <w:rsid w:val="00350981"/>
    <w:rsid w:val="00350E29"/>
    <w:rsid w:val="00351077"/>
    <w:rsid w:val="00351089"/>
    <w:rsid w:val="0035123D"/>
    <w:rsid w:val="00351732"/>
    <w:rsid w:val="0035173D"/>
    <w:rsid w:val="00351862"/>
    <w:rsid w:val="0035281F"/>
    <w:rsid w:val="00352B51"/>
    <w:rsid w:val="00352E79"/>
    <w:rsid w:val="00352EA4"/>
    <w:rsid w:val="00353D7D"/>
    <w:rsid w:val="00353EE4"/>
    <w:rsid w:val="00354205"/>
    <w:rsid w:val="00354333"/>
    <w:rsid w:val="003547D7"/>
    <w:rsid w:val="003549F5"/>
    <w:rsid w:val="00354A33"/>
    <w:rsid w:val="00354EBF"/>
    <w:rsid w:val="00354F54"/>
    <w:rsid w:val="00354FD5"/>
    <w:rsid w:val="003550C4"/>
    <w:rsid w:val="003553E9"/>
    <w:rsid w:val="0035549B"/>
    <w:rsid w:val="0035585D"/>
    <w:rsid w:val="00355CA1"/>
    <w:rsid w:val="00356608"/>
    <w:rsid w:val="00356785"/>
    <w:rsid w:val="003573DD"/>
    <w:rsid w:val="003574BF"/>
    <w:rsid w:val="00357623"/>
    <w:rsid w:val="003577D3"/>
    <w:rsid w:val="003577E6"/>
    <w:rsid w:val="00357821"/>
    <w:rsid w:val="0036000F"/>
    <w:rsid w:val="00360B44"/>
    <w:rsid w:val="00361AAD"/>
    <w:rsid w:val="00361B11"/>
    <w:rsid w:val="00361BA2"/>
    <w:rsid w:val="00361ED3"/>
    <w:rsid w:val="00361ED4"/>
    <w:rsid w:val="0036264C"/>
    <w:rsid w:val="003627C3"/>
    <w:rsid w:val="00362A1B"/>
    <w:rsid w:val="00362A74"/>
    <w:rsid w:val="00362E50"/>
    <w:rsid w:val="00362F66"/>
    <w:rsid w:val="0036353E"/>
    <w:rsid w:val="003635D0"/>
    <w:rsid w:val="00363C35"/>
    <w:rsid w:val="003642E0"/>
    <w:rsid w:val="0036476B"/>
    <w:rsid w:val="003651FC"/>
    <w:rsid w:val="00365305"/>
    <w:rsid w:val="003657EC"/>
    <w:rsid w:val="00365C86"/>
    <w:rsid w:val="00365F41"/>
    <w:rsid w:val="00366066"/>
    <w:rsid w:val="003679C8"/>
    <w:rsid w:val="00367C0D"/>
    <w:rsid w:val="00367E33"/>
    <w:rsid w:val="00367E9C"/>
    <w:rsid w:val="00370070"/>
    <w:rsid w:val="003702BE"/>
    <w:rsid w:val="00370CD5"/>
    <w:rsid w:val="00370E5E"/>
    <w:rsid w:val="00371524"/>
    <w:rsid w:val="0037183A"/>
    <w:rsid w:val="00371BBF"/>
    <w:rsid w:val="00371C96"/>
    <w:rsid w:val="00372447"/>
    <w:rsid w:val="0037248A"/>
    <w:rsid w:val="0037249C"/>
    <w:rsid w:val="00372A4F"/>
    <w:rsid w:val="00372AAC"/>
    <w:rsid w:val="00372FD6"/>
    <w:rsid w:val="003730D6"/>
    <w:rsid w:val="0037352F"/>
    <w:rsid w:val="003738B7"/>
    <w:rsid w:val="00373C33"/>
    <w:rsid w:val="00373EF5"/>
    <w:rsid w:val="003743F7"/>
    <w:rsid w:val="00374427"/>
    <w:rsid w:val="003744FD"/>
    <w:rsid w:val="00374C40"/>
    <w:rsid w:val="00374DF3"/>
    <w:rsid w:val="003752F0"/>
    <w:rsid w:val="0037559B"/>
    <w:rsid w:val="00375776"/>
    <w:rsid w:val="003760D4"/>
    <w:rsid w:val="00376204"/>
    <w:rsid w:val="0037620C"/>
    <w:rsid w:val="003765F3"/>
    <w:rsid w:val="00376738"/>
    <w:rsid w:val="00376EC0"/>
    <w:rsid w:val="00377CE9"/>
    <w:rsid w:val="00377D12"/>
    <w:rsid w:val="00377DDD"/>
    <w:rsid w:val="0038051B"/>
    <w:rsid w:val="003805F5"/>
    <w:rsid w:val="0038062D"/>
    <w:rsid w:val="0038064F"/>
    <w:rsid w:val="003806B7"/>
    <w:rsid w:val="003808C2"/>
    <w:rsid w:val="00381A69"/>
    <w:rsid w:val="0038230A"/>
    <w:rsid w:val="00382906"/>
    <w:rsid w:val="00382A6A"/>
    <w:rsid w:val="00382FFF"/>
    <w:rsid w:val="00383090"/>
    <w:rsid w:val="003830F0"/>
    <w:rsid w:val="003834CC"/>
    <w:rsid w:val="00383858"/>
    <w:rsid w:val="00383A98"/>
    <w:rsid w:val="00383E09"/>
    <w:rsid w:val="003840E1"/>
    <w:rsid w:val="00384667"/>
    <w:rsid w:val="003847EE"/>
    <w:rsid w:val="00384D22"/>
    <w:rsid w:val="0038589F"/>
    <w:rsid w:val="003858C5"/>
    <w:rsid w:val="0038595F"/>
    <w:rsid w:val="00385CFC"/>
    <w:rsid w:val="00385E65"/>
    <w:rsid w:val="003864E9"/>
    <w:rsid w:val="003865CD"/>
    <w:rsid w:val="00386D5D"/>
    <w:rsid w:val="0038701A"/>
    <w:rsid w:val="00390943"/>
    <w:rsid w:val="00390ED5"/>
    <w:rsid w:val="003913A6"/>
    <w:rsid w:val="003913AE"/>
    <w:rsid w:val="00391457"/>
    <w:rsid w:val="00391515"/>
    <w:rsid w:val="003919DE"/>
    <w:rsid w:val="00391AC0"/>
    <w:rsid w:val="00391B41"/>
    <w:rsid w:val="00392BAB"/>
    <w:rsid w:val="00393218"/>
    <w:rsid w:val="00393224"/>
    <w:rsid w:val="003933B6"/>
    <w:rsid w:val="00393AF5"/>
    <w:rsid w:val="00393DAF"/>
    <w:rsid w:val="003942BE"/>
    <w:rsid w:val="00394410"/>
    <w:rsid w:val="0039465D"/>
    <w:rsid w:val="0039539E"/>
    <w:rsid w:val="003955B1"/>
    <w:rsid w:val="00395D09"/>
    <w:rsid w:val="00395F42"/>
    <w:rsid w:val="00396930"/>
    <w:rsid w:val="003969E7"/>
    <w:rsid w:val="00396BBE"/>
    <w:rsid w:val="00396D30"/>
    <w:rsid w:val="00396DDB"/>
    <w:rsid w:val="00396FE7"/>
    <w:rsid w:val="00397DB0"/>
    <w:rsid w:val="00397E5D"/>
    <w:rsid w:val="00397E84"/>
    <w:rsid w:val="003A000F"/>
    <w:rsid w:val="003A00DB"/>
    <w:rsid w:val="003A01EB"/>
    <w:rsid w:val="003A02A1"/>
    <w:rsid w:val="003A035D"/>
    <w:rsid w:val="003A08FB"/>
    <w:rsid w:val="003A0E2D"/>
    <w:rsid w:val="003A0EF4"/>
    <w:rsid w:val="003A1095"/>
    <w:rsid w:val="003A10CE"/>
    <w:rsid w:val="003A13FE"/>
    <w:rsid w:val="003A1425"/>
    <w:rsid w:val="003A17D6"/>
    <w:rsid w:val="003A1A27"/>
    <w:rsid w:val="003A1FE0"/>
    <w:rsid w:val="003A20B0"/>
    <w:rsid w:val="003A2380"/>
    <w:rsid w:val="003A248C"/>
    <w:rsid w:val="003A24E7"/>
    <w:rsid w:val="003A2785"/>
    <w:rsid w:val="003A2800"/>
    <w:rsid w:val="003A2803"/>
    <w:rsid w:val="003A2A1E"/>
    <w:rsid w:val="003A2F3C"/>
    <w:rsid w:val="003A3339"/>
    <w:rsid w:val="003A3354"/>
    <w:rsid w:val="003A3463"/>
    <w:rsid w:val="003A3575"/>
    <w:rsid w:val="003A373E"/>
    <w:rsid w:val="003A3924"/>
    <w:rsid w:val="003A3B2C"/>
    <w:rsid w:val="003A3ED5"/>
    <w:rsid w:val="003A40E3"/>
    <w:rsid w:val="003A412D"/>
    <w:rsid w:val="003A4238"/>
    <w:rsid w:val="003A4876"/>
    <w:rsid w:val="003A51F7"/>
    <w:rsid w:val="003A52E8"/>
    <w:rsid w:val="003A599B"/>
    <w:rsid w:val="003A630C"/>
    <w:rsid w:val="003A6754"/>
    <w:rsid w:val="003A699A"/>
    <w:rsid w:val="003A6C1F"/>
    <w:rsid w:val="003A6F0C"/>
    <w:rsid w:val="003A77E2"/>
    <w:rsid w:val="003A799B"/>
    <w:rsid w:val="003A7D32"/>
    <w:rsid w:val="003A7F89"/>
    <w:rsid w:val="003B00F1"/>
    <w:rsid w:val="003B0A78"/>
    <w:rsid w:val="003B0BE2"/>
    <w:rsid w:val="003B0CA7"/>
    <w:rsid w:val="003B0E10"/>
    <w:rsid w:val="003B0E72"/>
    <w:rsid w:val="003B1710"/>
    <w:rsid w:val="003B1826"/>
    <w:rsid w:val="003B1E77"/>
    <w:rsid w:val="003B1E7C"/>
    <w:rsid w:val="003B1EF6"/>
    <w:rsid w:val="003B1F86"/>
    <w:rsid w:val="003B288F"/>
    <w:rsid w:val="003B2C16"/>
    <w:rsid w:val="003B3021"/>
    <w:rsid w:val="003B392D"/>
    <w:rsid w:val="003B3B5F"/>
    <w:rsid w:val="003B457C"/>
    <w:rsid w:val="003B507A"/>
    <w:rsid w:val="003B50D2"/>
    <w:rsid w:val="003B5919"/>
    <w:rsid w:val="003B592C"/>
    <w:rsid w:val="003B6776"/>
    <w:rsid w:val="003B68CF"/>
    <w:rsid w:val="003B6E9B"/>
    <w:rsid w:val="003B6F98"/>
    <w:rsid w:val="003B6FE6"/>
    <w:rsid w:val="003B70D6"/>
    <w:rsid w:val="003B730A"/>
    <w:rsid w:val="003B78FE"/>
    <w:rsid w:val="003B7BC5"/>
    <w:rsid w:val="003B7C45"/>
    <w:rsid w:val="003C03AD"/>
    <w:rsid w:val="003C094B"/>
    <w:rsid w:val="003C0C88"/>
    <w:rsid w:val="003C0F79"/>
    <w:rsid w:val="003C1186"/>
    <w:rsid w:val="003C1404"/>
    <w:rsid w:val="003C1949"/>
    <w:rsid w:val="003C1EF7"/>
    <w:rsid w:val="003C2133"/>
    <w:rsid w:val="003C2381"/>
    <w:rsid w:val="003C30A8"/>
    <w:rsid w:val="003C30BF"/>
    <w:rsid w:val="003C30FC"/>
    <w:rsid w:val="003C3151"/>
    <w:rsid w:val="003C3236"/>
    <w:rsid w:val="003C3248"/>
    <w:rsid w:val="003C32BB"/>
    <w:rsid w:val="003C37B1"/>
    <w:rsid w:val="003C384B"/>
    <w:rsid w:val="003C39D9"/>
    <w:rsid w:val="003C3DF1"/>
    <w:rsid w:val="003C45CD"/>
    <w:rsid w:val="003C4E6C"/>
    <w:rsid w:val="003C52D0"/>
    <w:rsid w:val="003C5707"/>
    <w:rsid w:val="003C58B3"/>
    <w:rsid w:val="003C5B05"/>
    <w:rsid w:val="003C5E82"/>
    <w:rsid w:val="003C6168"/>
    <w:rsid w:val="003C616A"/>
    <w:rsid w:val="003C62CC"/>
    <w:rsid w:val="003C675C"/>
    <w:rsid w:val="003C6D9F"/>
    <w:rsid w:val="003C71E0"/>
    <w:rsid w:val="003C7303"/>
    <w:rsid w:val="003C7549"/>
    <w:rsid w:val="003C763B"/>
    <w:rsid w:val="003C78F0"/>
    <w:rsid w:val="003C79D5"/>
    <w:rsid w:val="003C7FBB"/>
    <w:rsid w:val="003D08E1"/>
    <w:rsid w:val="003D09B4"/>
    <w:rsid w:val="003D0DA2"/>
    <w:rsid w:val="003D0E76"/>
    <w:rsid w:val="003D10A2"/>
    <w:rsid w:val="003D140A"/>
    <w:rsid w:val="003D19C5"/>
    <w:rsid w:val="003D1AF0"/>
    <w:rsid w:val="003D1C00"/>
    <w:rsid w:val="003D2188"/>
    <w:rsid w:val="003D2222"/>
    <w:rsid w:val="003D2A7E"/>
    <w:rsid w:val="003D30B8"/>
    <w:rsid w:val="003D318C"/>
    <w:rsid w:val="003D3339"/>
    <w:rsid w:val="003D35E9"/>
    <w:rsid w:val="003D36A5"/>
    <w:rsid w:val="003D36E9"/>
    <w:rsid w:val="003D3B95"/>
    <w:rsid w:val="003D3BFF"/>
    <w:rsid w:val="003D3D3C"/>
    <w:rsid w:val="003D404F"/>
    <w:rsid w:val="003D49D1"/>
    <w:rsid w:val="003D5362"/>
    <w:rsid w:val="003D5988"/>
    <w:rsid w:val="003D5F92"/>
    <w:rsid w:val="003D659C"/>
    <w:rsid w:val="003D669C"/>
    <w:rsid w:val="003D6732"/>
    <w:rsid w:val="003D6BA4"/>
    <w:rsid w:val="003D6CB4"/>
    <w:rsid w:val="003D6EAB"/>
    <w:rsid w:val="003D72F3"/>
    <w:rsid w:val="003D78FA"/>
    <w:rsid w:val="003D7FCC"/>
    <w:rsid w:val="003E06DA"/>
    <w:rsid w:val="003E07C8"/>
    <w:rsid w:val="003E0BCC"/>
    <w:rsid w:val="003E0FB3"/>
    <w:rsid w:val="003E10D2"/>
    <w:rsid w:val="003E265E"/>
    <w:rsid w:val="003E2695"/>
    <w:rsid w:val="003E2897"/>
    <w:rsid w:val="003E343F"/>
    <w:rsid w:val="003E34C6"/>
    <w:rsid w:val="003E368C"/>
    <w:rsid w:val="003E3873"/>
    <w:rsid w:val="003E3D93"/>
    <w:rsid w:val="003E427E"/>
    <w:rsid w:val="003E45EC"/>
    <w:rsid w:val="003E4768"/>
    <w:rsid w:val="003E50B6"/>
    <w:rsid w:val="003E53B3"/>
    <w:rsid w:val="003E5B00"/>
    <w:rsid w:val="003E5CF9"/>
    <w:rsid w:val="003E63A3"/>
    <w:rsid w:val="003E6832"/>
    <w:rsid w:val="003E6A17"/>
    <w:rsid w:val="003E6A5C"/>
    <w:rsid w:val="003E6D58"/>
    <w:rsid w:val="003E6EA8"/>
    <w:rsid w:val="003E70BC"/>
    <w:rsid w:val="003E7613"/>
    <w:rsid w:val="003E76F4"/>
    <w:rsid w:val="003E7845"/>
    <w:rsid w:val="003E7CF1"/>
    <w:rsid w:val="003F06E0"/>
    <w:rsid w:val="003F0723"/>
    <w:rsid w:val="003F0D8D"/>
    <w:rsid w:val="003F137B"/>
    <w:rsid w:val="003F148A"/>
    <w:rsid w:val="003F19EB"/>
    <w:rsid w:val="003F226E"/>
    <w:rsid w:val="003F230B"/>
    <w:rsid w:val="003F2371"/>
    <w:rsid w:val="003F268F"/>
    <w:rsid w:val="003F2DC4"/>
    <w:rsid w:val="003F31F5"/>
    <w:rsid w:val="003F3202"/>
    <w:rsid w:val="003F3325"/>
    <w:rsid w:val="003F3702"/>
    <w:rsid w:val="003F3D32"/>
    <w:rsid w:val="003F3F3E"/>
    <w:rsid w:val="003F3FAC"/>
    <w:rsid w:val="003F40DB"/>
    <w:rsid w:val="003F40E5"/>
    <w:rsid w:val="003F4472"/>
    <w:rsid w:val="003F479B"/>
    <w:rsid w:val="003F4A01"/>
    <w:rsid w:val="003F4BD0"/>
    <w:rsid w:val="003F4CA6"/>
    <w:rsid w:val="003F4D22"/>
    <w:rsid w:val="003F4E95"/>
    <w:rsid w:val="003F503F"/>
    <w:rsid w:val="003F5177"/>
    <w:rsid w:val="003F51A4"/>
    <w:rsid w:val="003F5DBE"/>
    <w:rsid w:val="003F64C2"/>
    <w:rsid w:val="003F6AB4"/>
    <w:rsid w:val="003F6AE9"/>
    <w:rsid w:val="003F6F38"/>
    <w:rsid w:val="003F7322"/>
    <w:rsid w:val="003F759B"/>
    <w:rsid w:val="003F7692"/>
    <w:rsid w:val="003F7AA2"/>
    <w:rsid w:val="003F7E8C"/>
    <w:rsid w:val="003F7F56"/>
    <w:rsid w:val="004003D7"/>
    <w:rsid w:val="00400AAA"/>
    <w:rsid w:val="00400AEC"/>
    <w:rsid w:val="00400F6D"/>
    <w:rsid w:val="004010E8"/>
    <w:rsid w:val="004011B4"/>
    <w:rsid w:val="00401310"/>
    <w:rsid w:val="00401335"/>
    <w:rsid w:val="00401492"/>
    <w:rsid w:val="00401CE5"/>
    <w:rsid w:val="00402021"/>
    <w:rsid w:val="0040225D"/>
    <w:rsid w:val="00402866"/>
    <w:rsid w:val="0040297E"/>
    <w:rsid w:val="00402C55"/>
    <w:rsid w:val="0040306B"/>
    <w:rsid w:val="004036CD"/>
    <w:rsid w:val="00403725"/>
    <w:rsid w:val="004037BF"/>
    <w:rsid w:val="00403965"/>
    <w:rsid w:val="00403A67"/>
    <w:rsid w:val="00403BB5"/>
    <w:rsid w:val="00403D66"/>
    <w:rsid w:val="00404BB7"/>
    <w:rsid w:val="00405062"/>
    <w:rsid w:val="004050F5"/>
    <w:rsid w:val="004051D7"/>
    <w:rsid w:val="00405418"/>
    <w:rsid w:val="00405674"/>
    <w:rsid w:val="0040570A"/>
    <w:rsid w:val="004065B7"/>
    <w:rsid w:val="004065C3"/>
    <w:rsid w:val="00406E82"/>
    <w:rsid w:val="00406FC4"/>
    <w:rsid w:val="004070CD"/>
    <w:rsid w:val="004072B1"/>
    <w:rsid w:val="00407350"/>
    <w:rsid w:val="004073FC"/>
    <w:rsid w:val="00410642"/>
    <w:rsid w:val="00410770"/>
    <w:rsid w:val="00410BE8"/>
    <w:rsid w:val="00410E02"/>
    <w:rsid w:val="00410E48"/>
    <w:rsid w:val="00410FA5"/>
    <w:rsid w:val="0041106F"/>
    <w:rsid w:val="004111E7"/>
    <w:rsid w:val="004119BC"/>
    <w:rsid w:val="00411B8A"/>
    <w:rsid w:val="004120A6"/>
    <w:rsid w:val="004123F4"/>
    <w:rsid w:val="0041286A"/>
    <w:rsid w:val="00412993"/>
    <w:rsid w:val="00412DB0"/>
    <w:rsid w:val="00412DC6"/>
    <w:rsid w:val="00413011"/>
    <w:rsid w:val="00413217"/>
    <w:rsid w:val="00413666"/>
    <w:rsid w:val="00413795"/>
    <w:rsid w:val="00413F17"/>
    <w:rsid w:val="004143F0"/>
    <w:rsid w:val="004146A3"/>
    <w:rsid w:val="004146E0"/>
    <w:rsid w:val="0041479A"/>
    <w:rsid w:val="004147F4"/>
    <w:rsid w:val="00414843"/>
    <w:rsid w:val="00414C11"/>
    <w:rsid w:val="00415149"/>
    <w:rsid w:val="0041541C"/>
    <w:rsid w:val="00415BA7"/>
    <w:rsid w:val="00415E3E"/>
    <w:rsid w:val="00415EA0"/>
    <w:rsid w:val="00416065"/>
    <w:rsid w:val="00416BD0"/>
    <w:rsid w:val="00416DC2"/>
    <w:rsid w:val="004172D5"/>
    <w:rsid w:val="00420121"/>
    <w:rsid w:val="00420173"/>
    <w:rsid w:val="00420763"/>
    <w:rsid w:val="00420884"/>
    <w:rsid w:val="004208DF"/>
    <w:rsid w:val="00420EDC"/>
    <w:rsid w:val="004210F2"/>
    <w:rsid w:val="00421B60"/>
    <w:rsid w:val="0042290E"/>
    <w:rsid w:val="00422922"/>
    <w:rsid w:val="00422AAB"/>
    <w:rsid w:val="00423390"/>
    <w:rsid w:val="00423647"/>
    <w:rsid w:val="004236D3"/>
    <w:rsid w:val="00423957"/>
    <w:rsid w:val="00423C14"/>
    <w:rsid w:val="00424279"/>
    <w:rsid w:val="004244D5"/>
    <w:rsid w:val="0042468B"/>
    <w:rsid w:val="004247BA"/>
    <w:rsid w:val="00424917"/>
    <w:rsid w:val="0042491D"/>
    <w:rsid w:val="00424F8F"/>
    <w:rsid w:val="00425315"/>
    <w:rsid w:val="0042534C"/>
    <w:rsid w:val="004253D7"/>
    <w:rsid w:val="004254F2"/>
    <w:rsid w:val="004255B7"/>
    <w:rsid w:val="00425640"/>
    <w:rsid w:val="00426921"/>
    <w:rsid w:val="0042693F"/>
    <w:rsid w:val="00426B82"/>
    <w:rsid w:val="0042713A"/>
    <w:rsid w:val="00427397"/>
    <w:rsid w:val="0042741B"/>
    <w:rsid w:val="00427443"/>
    <w:rsid w:val="004274B7"/>
    <w:rsid w:val="0042765C"/>
    <w:rsid w:val="00427724"/>
    <w:rsid w:val="0042786F"/>
    <w:rsid w:val="00427D4A"/>
    <w:rsid w:val="00427EB9"/>
    <w:rsid w:val="00427FF7"/>
    <w:rsid w:val="0043037C"/>
    <w:rsid w:val="00430C40"/>
    <w:rsid w:val="00431055"/>
    <w:rsid w:val="00431592"/>
    <w:rsid w:val="00431917"/>
    <w:rsid w:val="004319EC"/>
    <w:rsid w:val="00431DF2"/>
    <w:rsid w:val="00431EC7"/>
    <w:rsid w:val="0043231F"/>
    <w:rsid w:val="00432A4C"/>
    <w:rsid w:val="00432B27"/>
    <w:rsid w:val="0043315F"/>
    <w:rsid w:val="004332C9"/>
    <w:rsid w:val="004332CE"/>
    <w:rsid w:val="004332E8"/>
    <w:rsid w:val="00433354"/>
    <w:rsid w:val="00433BD3"/>
    <w:rsid w:val="004342D5"/>
    <w:rsid w:val="004344D1"/>
    <w:rsid w:val="00434657"/>
    <w:rsid w:val="00435DC0"/>
    <w:rsid w:val="004365C4"/>
    <w:rsid w:val="00436AB3"/>
    <w:rsid w:val="004370FB"/>
    <w:rsid w:val="0043728C"/>
    <w:rsid w:val="0043740F"/>
    <w:rsid w:val="00437490"/>
    <w:rsid w:val="004376AE"/>
    <w:rsid w:val="004379AF"/>
    <w:rsid w:val="00437A56"/>
    <w:rsid w:val="00437F59"/>
    <w:rsid w:val="00440002"/>
    <w:rsid w:val="00440222"/>
    <w:rsid w:val="00440E85"/>
    <w:rsid w:val="00440FFF"/>
    <w:rsid w:val="0044108F"/>
    <w:rsid w:val="00441103"/>
    <w:rsid w:val="004414A1"/>
    <w:rsid w:val="0044152E"/>
    <w:rsid w:val="00441875"/>
    <w:rsid w:val="00441C4C"/>
    <w:rsid w:val="00441D7D"/>
    <w:rsid w:val="00441D89"/>
    <w:rsid w:val="00441E8F"/>
    <w:rsid w:val="00442200"/>
    <w:rsid w:val="004424B9"/>
    <w:rsid w:val="004424FB"/>
    <w:rsid w:val="0044275B"/>
    <w:rsid w:val="0044312A"/>
    <w:rsid w:val="004434FD"/>
    <w:rsid w:val="004441C7"/>
    <w:rsid w:val="00444AA2"/>
    <w:rsid w:val="00444CEA"/>
    <w:rsid w:val="00444D09"/>
    <w:rsid w:val="00445196"/>
    <w:rsid w:val="0044554D"/>
    <w:rsid w:val="00445A9C"/>
    <w:rsid w:val="00445C45"/>
    <w:rsid w:val="00445CA8"/>
    <w:rsid w:val="00445FFB"/>
    <w:rsid w:val="004460E2"/>
    <w:rsid w:val="004464BE"/>
    <w:rsid w:val="00446E69"/>
    <w:rsid w:val="004474F9"/>
    <w:rsid w:val="00447577"/>
    <w:rsid w:val="00447A93"/>
    <w:rsid w:val="00447BB8"/>
    <w:rsid w:val="004511FA"/>
    <w:rsid w:val="0045141E"/>
    <w:rsid w:val="00451457"/>
    <w:rsid w:val="00451E8D"/>
    <w:rsid w:val="00452039"/>
    <w:rsid w:val="0045216B"/>
    <w:rsid w:val="004523BF"/>
    <w:rsid w:val="0045279F"/>
    <w:rsid w:val="004534D9"/>
    <w:rsid w:val="00453B0E"/>
    <w:rsid w:val="00453F18"/>
    <w:rsid w:val="00454289"/>
    <w:rsid w:val="00454484"/>
    <w:rsid w:val="004544FF"/>
    <w:rsid w:val="00454C5B"/>
    <w:rsid w:val="00454E23"/>
    <w:rsid w:val="004550BD"/>
    <w:rsid w:val="0045531A"/>
    <w:rsid w:val="00455518"/>
    <w:rsid w:val="004559E8"/>
    <w:rsid w:val="00455DF9"/>
    <w:rsid w:val="004561B5"/>
    <w:rsid w:val="0045641B"/>
    <w:rsid w:val="00456D39"/>
    <w:rsid w:val="00456FA9"/>
    <w:rsid w:val="00457903"/>
    <w:rsid w:val="00457C5D"/>
    <w:rsid w:val="0046037D"/>
    <w:rsid w:val="004603BF"/>
    <w:rsid w:val="00460722"/>
    <w:rsid w:val="00460847"/>
    <w:rsid w:val="00460C5C"/>
    <w:rsid w:val="004625B6"/>
    <w:rsid w:val="00462970"/>
    <w:rsid w:val="00462FA8"/>
    <w:rsid w:val="004634E4"/>
    <w:rsid w:val="00463869"/>
    <w:rsid w:val="00463EF1"/>
    <w:rsid w:val="004642D1"/>
    <w:rsid w:val="00464937"/>
    <w:rsid w:val="00464CBA"/>
    <w:rsid w:val="00465258"/>
    <w:rsid w:val="004655B7"/>
    <w:rsid w:val="00465883"/>
    <w:rsid w:val="00465888"/>
    <w:rsid w:val="00465ACA"/>
    <w:rsid w:val="00465BBC"/>
    <w:rsid w:val="00465BE4"/>
    <w:rsid w:val="00465EE0"/>
    <w:rsid w:val="0046600F"/>
    <w:rsid w:val="004661C5"/>
    <w:rsid w:val="004661CA"/>
    <w:rsid w:val="004662E6"/>
    <w:rsid w:val="00466490"/>
    <w:rsid w:val="004664B3"/>
    <w:rsid w:val="00466504"/>
    <w:rsid w:val="00466578"/>
    <w:rsid w:val="00466A72"/>
    <w:rsid w:val="00466E04"/>
    <w:rsid w:val="00466FFA"/>
    <w:rsid w:val="00467511"/>
    <w:rsid w:val="0046754A"/>
    <w:rsid w:val="0046780E"/>
    <w:rsid w:val="00467CF1"/>
    <w:rsid w:val="00467D29"/>
    <w:rsid w:val="00467D5D"/>
    <w:rsid w:val="00467E6E"/>
    <w:rsid w:val="00470444"/>
    <w:rsid w:val="0047054B"/>
    <w:rsid w:val="00470AC8"/>
    <w:rsid w:val="00470BF1"/>
    <w:rsid w:val="00470E45"/>
    <w:rsid w:val="0047102A"/>
    <w:rsid w:val="004712A2"/>
    <w:rsid w:val="004713CC"/>
    <w:rsid w:val="00471900"/>
    <w:rsid w:val="00471B40"/>
    <w:rsid w:val="00471DC9"/>
    <w:rsid w:val="0047202B"/>
    <w:rsid w:val="00472BB2"/>
    <w:rsid w:val="00472C58"/>
    <w:rsid w:val="00472F88"/>
    <w:rsid w:val="0047302A"/>
    <w:rsid w:val="0047386D"/>
    <w:rsid w:val="00473945"/>
    <w:rsid w:val="004739F2"/>
    <w:rsid w:val="00473AC4"/>
    <w:rsid w:val="00473BB6"/>
    <w:rsid w:val="0047402E"/>
    <w:rsid w:val="004745E7"/>
    <w:rsid w:val="004747CF"/>
    <w:rsid w:val="00474F27"/>
    <w:rsid w:val="0047565E"/>
    <w:rsid w:val="00476542"/>
    <w:rsid w:val="00476735"/>
    <w:rsid w:val="00476BDE"/>
    <w:rsid w:val="00477714"/>
    <w:rsid w:val="00477945"/>
    <w:rsid w:val="00477A51"/>
    <w:rsid w:val="00480563"/>
    <w:rsid w:val="0048057C"/>
    <w:rsid w:val="00480919"/>
    <w:rsid w:val="00481588"/>
    <w:rsid w:val="00481826"/>
    <w:rsid w:val="00481869"/>
    <w:rsid w:val="00481909"/>
    <w:rsid w:val="00481DBF"/>
    <w:rsid w:val="00481DC4"/>
    <w:rsid w:val="004823AB"/>
    <w:rsid w:val="00482435"/>
    <w:rsid w:val="0048256C"/>
    <w:rsid w:val="00482DAC"/>
    <w:rsid w:val="0048306E"/>
    <w:rsid w:val="004830E6"/>
    <w:rsid w:val="0048310E"/>
    <w:rsid w:val="00483120"/>
    <w:rsid w:val="004831C7"/>
    <w:rsid w:val="004832A8"/>
    <w:rsid w:val="00483C06"/>
    <w:rsid w:val="004842AA"/>
    <w:rsid w:val="00484C34"/>
    <w:rsid w:val="004850EE"/>
    <w:rsid w:val="00485AA2"/>
    <w:rsid w:val="00485B9C"/>
    <w:rsid w:val="00485F7F"/>
    <w:rsid w:val="00486725"/>
    <w:rsid w:val="00486847"/>
    <w:rsid w:val="00487153"/>
    <w:rsid w:val="0048752A"/>
    <w:rsid w:val="00487730"/>
    <w:rsid w:val="00487A07"/>
    <w:rsid w:val="00487D4D"/>
    <w:rsid w:val="00487DA1"/>
    <w:rsid w:val="00487F3F"/>
    <w:rsid w:val="0049033D"/>
    <w:rsid w:val="00490624"/>
    <w:rsid w:val="00490C8A"/>
    <w:rsid w:val="004910CA"/>
    <w:rsid w:val="00491395"/>
    <w:rsid w:val="00491619"/>
    <w:rsid w:val="00491E54"/>
    <w:rsid w:val="004920B2"/>
    <w:rsid w:val="00492202"/>
    <w:rsid w:val="00492385"/>
    <w:rsid w:val="004926F5"/>
    <w:rsid w:val="00492D53"/>
    <w:rsid w:val="00493061"/>
    <w:rsid w:val="004931CF"/>
    <w:rsid w:val="00493ACD"/>
    <w:rsid w:val="00493C89"/>
    <w:rsid w:val="00493CE5"/>
    <w:rsid w:val="00493EEC"/>
    <w:rsid w:val="00493FE9"/>
    <w:rsid w:val="004942DB"/>
    <w:rsid w:val="00494348"/>
    <w:rsid w:val="00495A38"/>
    <w:rsid w:val="0049688E"/>
    <w:rsid w:val="00497162"/>
    <w:rsid w:val="004973AE"/>
    <w:rsid w:val="004977AD"/>
    <w:rsid w:val="00497E7B"/>
    <w:rsid w:val="00497F4C"/>
    <w:rsid w:val="004A012D"/>
    <w:rsid w:val="004A03B5"/>
    <w:rsid w:val="004A0601"/>
    <w:rsid w:val="004A067A"/>
    <w:rsid w:val="004A0A35"/>
    <w:rsid w:val="004A0FA8"/>
    <w:rsid w:val="004A11CA"/>
    <w:rsid w:val="004A140B"/>
    <w:rsid w:val="004A1556"/>
    <w:rsid w:val="004A1851"/>
    <w:rsid w:val="004A18D8"/>
    <w:rsid w:val="004A195A"/>
    <w:rsid w:val="004A1A8D"/>
    <w:rsid w:val="004A221E"/>
    <w:rsid w:val="004A2376"/>
    <w:rsid w:val="004A25E3"/>
    <w:rsid w:val="004A2683"/>
    <w:rsid w:val="004A276A"/>
    <w:rsid w:val="004A339F"/>
    <w:rsid w:val="004A3999"/>
    <w:rsid w:val="004A4832"/>
    <w:rsid w:val="004A48D8"/>
    <w:rsid w:val="004A52E8"/>
    <w:rsid w:val="004A5300"/>
    <w:rsid w:val="004A5578"/>
    <w:rsid w:val="004A5640"/>
    <w:rsid w:val="004A5676"/>
    <w:rsid w:val="004A57EE"/>
    <w:rsid w:val="004A5F17"/>
    <w:rsid w:val="004A5F59"/>
    <w:rsid w:val="004A6288"/>
    <w:rsid w:val="004A6315"/>
    <w:rsid w:val="004A65EA"/>
    <w:rsid w:val="004A669E"/>
    <w:rsid w:val="004A6A7D"/>
    <w:rsid w:val="004A6B7F"/>
    <w:rsid w:val="004A7444"/>
    <w:rsid w:val="004A7569"/>
    <w:rsid w:val="004A79A3"/>
    <w:rsid w:val="004A7B84"/>
    <w:rsid w:val="004A7C8E"/>
    <w:rsid w:val="004A7D06"/>
    <w:rsid w:val="004A7E3C"/>
    <w:rsid w:val="004B0826"/>
    <w:rsid w:val="004B0B8A"/>
    <w:rsid w:val="004B0F21"/>
    <w:rsid w:val="004B1002"/>
    <w:rsid w:val="004B13A3"/>
    <w:rsid w:val="004B14B8"/>
    <w:rsid w:val="004B1E25"/>
    <w:rsid w:val="004B226C"/>
    <w:rsid w:val="004B234C"/>
    <w:rsid w:val="004B277A"/>
    <w:rsid w:val="004B2957"/>
    <w:rsid w:val="004B32B1"/>
    <w:rsid w:val="004B32B5"/>
    <w:rsid w:val="004B34AC"/>
    <w:rsid w:val="004B359E"/>
    <w:rsid w:val="004B39BF"/>
    <w:rsid w:val="004B4180"/>
    <w:rsid w:val="004B419A"/>
    <w:rsid w:val="004B421E"/>
    <w:rsid w:val="004B46A0"/>
    <w:rsid w:val="004B47F5"/>
    <w:rsid w:val="004B48E1"/>
    <w:rsid w:val="004B4A44"/>
    <w:rsid w:val="004B4D09"/>
    <w:rsid w:val="004B53E0"/>
    <w:rsid w:val="004B5840"/>
    <w:rsid w:val="004B5A25"/>
    <w:rsid w:val="004B5B8D"/>
    <w:rsid w:val="004B5CD7"/>
    <w:rsid w:val="004B6BB8"/>
    <w:rsid w:val="004B6CBE"/>
    <w:rsid w:val="004B6D86"/>
    <w:rsid w:val="004B6DD6"/>
    <w:rsid w:val="004B7E5C"/>
    <w:rsid w:val="004C04F1"/>
    <w:rsid w:val="004C0585"/>
    <w:rsid w:val="004C067E"/>
    <w:rsid w:val="004C06BD"/>
    <w:rsid w:val="004C08CA"/>
    <w:rsid w:val="004C08F5"/>
    <w:rsid w:val="004C09FD"/>
    <w:rsid w:val="004C0A0B"/>
    <w:rsid w:val="004C10FD"/>
    <w:rsid w:val="004C13EC"/>
    <w:rsid w:val="004C218D"/>
    <w:rsid w:val="004C2890"/>
    <w:rsid w:val="004C2B3E"/>
    <w:rsid w:val="004C2BB0"/>
    <w:rsid w:val="004C331E"/>
    <w:rsid w:val="004C3931"/>
    <w:rsid w:val="004C3E0C"/>
    <w:rsid w:val="004C3E38"/>
    <w:rsid w:val="004C3ECA"/>
    <w:rsid w:val="004C3F86"/>
    <w:rsid w:val="004C44DC"/>
    <w:rsid w:val="004C455E"/>
    <w:rsid w:val="004C4A50"/>
    <w:rsid w:val="004C4B6E"/>
    <w:rsid w:val="004C4FF5"/>
    <w:rsid w:val="004C5026"/>
    <w:rsid w:val="004C521B"/>
    <w:rsid w:val="004C5888"/>
    <w:rsid w:val="004C5BFC"/>
    <w:rsid w:val="004C6184"/>
    <w:rsid w:val="004C6642"/>
    <w:rsid w:val="004C72E3"/>
    <w:rsid w:val="004C749B"/>
    <w:rsid w:val="004C7CA4"/>
    <w:rsid w:val="004D01C2"/>
    <w:rsid w:val="004D051D"/>
    <w:rsid w:val="004D080C"/>
    <w:rsid w:val="004D0D96"/>
    <w:rsid w:val="004D116E"/>
    <w:rsid w:val="004D1181"/>
    <w:rsid w:val="004D142F"/>
    <w:rsid w:val="004D14A5"/>
    <w:rsid w:val="004D1602"/>
    <w:rsid w:val="004D1816"/>
    <w:rsid w:val="004D1B22"/>
    <w:rsid w:val="004D1C8A"/>
    <w:rsid w:val="004D1E33"/>
    <w:rsid w:val="004D2733"/>
    <w:rsid w:val="004D28AB"/>
    <w:rsid w:val="004D2F54"/>
    <w:rsid w:val="004D377F"/>
    <w:rsid w:val="004D39E4"/>
    <w:rsid w:val="004D3B06"/>
    <w:rsid w:val="004D3B90"/>
    <w:rsid w:val="004D3C69"/>
    <w:rsid w:val="004D3FA0"/>
    <w:rsid w:val="004D40D8"/>
    <w:rsid w:val="004D4150"/>
    <w:rsid w:val="004D478A"/>
    <w:rsid w:val="004D4E27"/>
    <w:rsid w:val="004D4E91"/>
    <w:rsid w:val="004D5277"/>
    <w:rsid w:val="004D5768"/>
    <w:rsid w:val="004D57AA"/>
    <w:rsid w:val="004D58E8"/>
    <w:rsid w:val="004D691B"/>
    <w:rsid w:val="004D69E8"/>
    <w:rsid w:val="004D70E0"/>
    <w:rsid w:val="004D74AE"/>
    <w:rsid w:val="004D74E8"/>
    <w:rsid w:val="004D7A58"/>
    <w:rsid w:val="004D7AFE"/>
    <w:rsid w:val="004D7C3A"/>
    <w:rsid w:val="004D7F6C"/>
    <w:rsid w:val="004E0002"/>
    <w:rsid w:val="004E0362"/>
    <w:rsid w:val="004E053D"/>
    <w:rsid w:val="004E0CBC"/>
    <w:rsid w:val="004E0FD3"/>
    <w:rsid w:val="004E210D"/>
    <w:rsid w:val="004E272D"/>
    <w:rsid w:val="004E278D"/>
    <w:rsid w:val="004E27A4"/>
    <w:rsid w:val="004E2B41"/>
    <w:rsid w:val="004E2CF9"/>
    <w:rsid w:val="004E2FA7"/>
    <w:rsid w:val="004E3380"/>
    <w:rsid w:val="004E353C"/>
    <w:rsid w:val="004E36BB"/>
    <w:rsid w:val="004E390B"/>
    <w:rsid w:val="004E3A1B"/>
    <w:rsid w:val="004E4163"/>
    <w:rsid w:val="004E4489"/>
    <w:rsid w:val="004E448D"/>
    <w:rsid w:val="004E4577"/>
    <w:rsid w:val="004E478A"/>
    <w:rsid w:val="004E4889"/>
    <w:rsid w:val="004E4905"/>
    <w:rsid w:val="004E4A39"/>
    <w:rsid w:val="004E4B6B"/>
    <w:rsid w:val="004E4EC5"/>
    <w:rsid w:val="004E4FCF"/>
    <w:rsid w:val="004E517D"/>
    <w:rsid w:val="004E5A04"/>
    <w:rsid w:val="004E5F10"/>
    <w:rsid w:val="004E6930"/>
    <w:rsid w:val="004E69B8"/>
    <w:rsid w:val="004E70DA"/>
    <w:rsid w:val="004E70DB"/>
    <w:rsid w:val="004E70DD"/>
    <w:rsid w:val="004E7849"/>
    <w:rsid w:val="004E79B9"/>
    <w:rsid w:val="004E7C71"/>
    <w:rsid w:val="004E7F48"/>
    <w:rsid w:val="004F032D"/>
    <w:rsid w:val="004F03ED"/>
    <w:rsid w:val="004F04EA"/>
    <w:rsid w:val="004F06BB"/>
    <w:rsid w:val="004F06C9"/>
    <w:rsid w:val="004F0D44"/>
    <w:rsid w:val="004F11F7"/>
    <w:rsid w:val="004F18A9"/>
    <w:rsid w:val="004F1D7C"/>
    <w:rsid w:val="004F1E7F"/>
    <w:rsid w:val="004F1FD5"/>
    <w:rsid w:val="004F2319"/>
    <w:rsid w:val="004F2778"/>
    <w:rsid w:val="004F27EE"/>
    <w:rsid w:val="004F2FA3"/>
    <w:rsid w:val="004F3823"/>
    <w:rsid w:val="004F38E1"/>
    <w:rsid w:val="004F3FA9"/>
    <w:rsid w:val="004F4044"/>
    <w:rsid w:val="004F43AF"/>
    <w:rsid w:val="004F4561"/>
    <w:rsid w:val="004F4BDF"/>
    <w:rsid w:val="004F520B"/>
    <w:rsid w:val="004F5258"/>
    <w:rsid w:val="004F53F4"/>
    <w:rsid w:val="004F5648"/>
    <w:rsid w:val="004F57E2"/>
    <w:rsid w:val="004F5DA5"/>
    <w:rsid w:val="004F63BB"/>
    <w:rsid w:val="004F7037"/>
    <w:rsid w:val="004F7310"/>
    <w:rsid w:val="004F7BB4"/>
    <w:rsid w:val="004F7DDF"/>
    <w:rsid w:val="00500768"/>
    <w:rsid w:val="00500834"/>
    <w:rsid w:val="005008F3"/>
    <w:rsid w:val="00500C77"/>
    <w:rsid w:val="00500C93"/>
    <w:rsid w:val="00500EE1"/>
    <w:rsid w:val="00500F9D"/>
    <w:rsid w:val="00501565"/>
    <w:rsid w:val="005015EB"/>
    <w:rsid w:val="00501A64"/>
    <w:rsid w:val="00501AC4"/>
    <w:rsid w:val="00501B48"/>
    <w:rsid w:val="00501C87"/>
    <w:rsid w:val="0050202B"/>
    <w:rsid w:val="0050247E"/>
    <w:rsid w:val="00502720"/>
    <w:rsid w:val="00502BA9"/>
    <w:rsid w:val="00502CEB"/>
    <w:rsid w:val="00503093"/>
    <w:rsid w:val="00503209"/>
    <w:rsid w:val="0050337E"/>
    <w:rsid w:val="005033BC"/>
    <w:rsid w:val="005034DA"/>
    <w:rsid w:val="00503A39"/>
    <w:rsid w:val="00503F43"/>
    <w:rsid w:val="005046AB"/>
    <w:rsid w:val="00504DC5"/>
    <w:rsid w:val="005053F1"/>
    <w:rsid w:val="00505564"/>
    <w:rsid w:val="00505567"/>
    <w:rsid w:val="0050562C"/>
    <w:rsid w:val="00506248"/>
    <w:rsid w:val="00506378"/>
    <w:rsid w:val="00506385"/>
    <w:rsid w:val="00506504"/>
    <w:rsid w:val="0050703F"/>
    <w:rsid w:val="0050744D"/>
    <w:rsid w:val="00507CDB"/>
    <w:rsid w:val="00507CE0"/>
    <w:rsid w:val="00507FC4"/>
    <w:rsid w:val="00510589"/>
    <w:rsid w:val="005105E0"/>
    <w:rsid w:val="00510948"/>
    <w:rsid w:val="00510C48"/>
    <w:rsid w:val="00510CCA"/>
    <w:rsid w:val="00510ED9"/>
    <w:rsid w:val="00511987"/>
    <w:rsid w:val="00511D66"/>
    <w:rsid w:val="00511F37"/>
    <w:rsid w:val="005120CB"/>
    <w:rsid w:val="005128C2"/>
    <w:rsid w:val="00512BB5"/>
    <w:rsid w:val="00512F8E"/>
    <w:rsid w:val="00512FED"/>
    <w:rsid w:val="00513618"/>
    <w:rsid w:val="00513669"/>
    <w:rsid w:val="00513755"/>
    <w:rsid w:val="00513FD2"/>
    <w:rsid w:val="00514221"/>
    <w:rsid w:val="0051480E"/>
    <w:rsid w:val="005150B2"/>
    <w:rsid w:val="005151CF"/>
    <w:rsid w:val="00515547"/>
    <w:rsid w:val="00515701"/>
    <w:rsid w:val="0051660A"/>
    <w:rsid w:val="00516A69"/>
    <w:rsid w:val="00516DAB"/>
    <w:rsid w:val="0051701D"/>
    <w:rsid w:val="005170FF"/>
    <w:rsid w:val="00517106"/>
    <w:rsid w:val="005171A5"/>
    <w:rsid w:val="00517632"/>
    <w:rsid w:val="0051770B"/>
    <w:rsid w:val="00517A12"/>
    <w:rsid w:val="005200AE"/>
    <w:rsid w:val="00520B11"/>
    <w:rsid w:val="00521054"/>
    <w:rsid w:val="0052144F"/>
    <w:rsid w:val="005215C3"/>
    <w:rsid w:val="00521933"/>
    <w:rsid w:val="00521A3F"/>
    <w:rsid w:val="00521E1E"/>
    <w:rsid w:val="00522355"/>
    <w:rsid w:val="00522459"/>
    <w:rsid w:val="00522811"/>
    <w:rsid w:val="00522BB3"/>
    <w:rsid w:val="00522CCC"/>
    <w:rsid w:val="00522D29"/>
    <w:rsid w:val="00522F35"/>
    <w:rsid w:val="00522FB2"/>
    <w:rsid w:val="0052343F"/>
    <w:rsid w:val="005236AC"/>
    <w:rsid w:val="005236CD"/>
    <w:rsid w:val="00523C93"/>
    <w:rsid w:val="00523D3E"/>
    <w:rsid w:val="005240BF"/>
    <w:rsid w:val="0052434D"/>
    <w:rsid w:val="00524CC1"/>
    <w:rsid w:val="005250BE"/>
    <w:rsid w:val="0052565B"/>
    <w:rsid w:val="0052591D"/>
    <w:rsid w:val="00525CEA"/>
    <w:rsid w:val="00526091"/>
    <w:rsid w:val="00526872"/>
    <w:rsid w:val="00526C08"/>
    <w:rsid w:val="00530659"/>
    <w:rsid w:val="005307EB"/>
    <w:rsid w:val="005310B7"/>
    <w:rsid w:val="005313A8"/>
    <w:rsid w:val="005315D7"/>
    <w:rsid w:val="005319C4"/>
    <w:rsid w:val="00531D37"/>
    <w:rsid w:val="005321B5"/>
    <w:rsid w:val="005321B6"/>
    <w:rsid w:val="00532328"/>
    <w:rsid w:val="00532C28"/>
    <w:rsid w:val="00532D4A"/>
    <w:rsid w:val="00532EE7"/>
    <w:rsid w:val="005333C5"/>
    <w:rsid w:val="00533408"/>
    <w:rsid w:val="00533573"/>
    <w:rsid w:val="00533611"/>
    <w:rsid w:val="00533D9A"/>
    <w:rsid w:val="00533E2E"/>
    <w:rsid w:val="00533E5A"/>
    <w:rsid w:val="00533F95"/>
    <w:rsid w:val="005340E6"/>
    <w:rsid w:val="00534491"/>
    <w:rsid w:val="0053472B"/>
    <w:rsid w:val="00534A7D"/>
    <w:rsid w:val="00534BD8"/>
    <w:rsid w:val="00534C25"/>
    <w:rsid w:val="00534FD0"/>
    <w:rsid w:val="00535748"/>
    <w:rsid w:val="0053584C"/>
    <w:rsid w:val="00535A9B"/>
    <w:rsid w:val="0053666C"/>
    <w:rsid w:val="00536E1B"/>
    <w:rsid w:val="005372C2"/>
    <w:rsid w:val="00537709"/>
    <w:rsid w:val="00537A14"/>
    <w:rsid w:val="00537CD0"/>
    <w:rsid w:val="005400BF"/>
    <w:rsid w:val="00540230"/>
    <w:rsid w:val="0054080D"/>
    <w:rsid w:val="00540AF3"/>
    <w:rsid w:val="00540C63"/>
    <w:rsid w:val="00541354"/>
    <w:rsid w:val="0054189E"/>
    <w:rsid w:val="00541A47"/>
    <w:rsid w:val="00541A72"/>
    <w:rsid w:val="00541FF8"/>
    <w:rsid w:val="0054218D"/>
    <w:rsid w:val="005423DE"/>
    <w:rsid w:val="005424C5"/>
    <w:rsid w:val="00542549"/>
    <w:rsid w:val="005427C0"/>
    <w:rsid w:val="005432F4"/>
    <w:rsid w:val="005434C7"/>
    <w:rsid w:val="00544316"/>
    <w:rsid w:val="00544993"/>
    <w:rsid w:val="00544A56"/>
    <w:rsid w:val="00544B13"/>
    <w:rsid w:val="00544BD0"/>
    <w:rsid w:val="00544CF5"/>
    <w:rsid w:val="00544F02"/>
    <w:rsid w:val="00545D68"/>
    <w:rsid w:val="00546192"/>
    <w:rsid w:val="005462C0"/>
    <w:rsid w:val="0054667F"/>
    <w:rsid w:val="00547042"/>
    <w:rsid w:val="005472ED"/>
    <w:rsid w:val="005473D4"/>
    <w:rsid w:val="00547495"/>
    <w:rsid w:val="005474CF"/>
    <w:rsid w:val="00547912"/>
    <w:rsid w:val="00547B22"/>
    <w:rsid w:val="00547CB2"/>
    <w:rsid w:val="005503D0"/>
    <w:rsid w:val="005506E6"/>
    <w:rsid w:val="00550851"/>
    <w:rsid w:val="00550AA6"/>
    <w:rsid w:val="00550B8A"/>
    <w:rsid w:val="00550FDB"/>
    <w:rsid w:val="0055135A"/>
    <w:rsid w:val="00551AB0"/>
    <w:rsid w:val="00551CC8"/>
    <w:rsid w:val="005526C1"/>
    <w:rsid w:val="0055281F"/>
    <w:rsid w:val="005528DF"/>
    <w:rsid w:val="00552B9A"/>
    <w:rsid w:val="00552C6E"/>
    <w:rsid w:val="00552FB4"/>
    <w:rsid w:val="005539E2"/>
    <w:rsid w:val="00553D3B"/>
    <w:rsid w:val="00555372"/>
    <w:rsid w:val="0055565A"/>
    <w:rsid w:val="00555881"/>
    <w:rsid w:val="00555EDF"/>
    <w:rsid w:val="00555F77"/>
    <w:rsid w:val="005563F9"/>
    <w:rsid w:val="005565D0"/>
    <w:rsid w:val="00556683"/>
    <w:rsid w:val="00556FA0"/>
    <w:rsid w:val="00557086"/>
    <w:rsid w:val="00557203"/>
    <w:rsid w:val="00557571"/>
    <w:rsid w:val="00557B07"/>
    <w:rsid w:val="00557B1A"/>
    <w:rsid w:val="00557B24"/>
    <w:rsid w:val="00557C9C"/>
    <w:rsid w:val="00560059"/>
    <w:rsid w:val="00560551"/>
    <w:rsid w:val="00560596"/>
    <w:rsid w:val="005606B7"/>
    <w:rsid w:val="00560D69"/>
    <w:rsid w:val="00561060"/>
    <w:rsid w:val="005610E1"/>
    <w:rsid w:val="00561915"/>
    <w:rsid w:val="00562015"/>
    <w:rsid w:val="00562729"/>
    <w:rsid w:val="00562944"/>
    <w:rsid w:val="005632E0"/>
    <w:rsid w:val="005638F4"/>
    <w:rsid w:val="00564350"/>
    <w:rsid w:val="005648E7"/>
    <w:rsid w:val="00564D30"/>
    <w:rsid w:val="005654C0"/>
    <w:rsid w:val="00565CC5"/>
    <w:rsid w:val="00565E51"/>
    <w:rsid w:val="0056641E"/>
    <w:rsid w:val="0056643C"/>
    <w:rsid w:val="005664A3"/>
    <w:rsid w:val="0056742E"/>
    <w:rsid w:val="005679F6"/>
    <w:rsid w:val="00567BC3"/>
    <w:rsid w:val="00570159"/>
    <w:rsid w:val="0057027C"/>
    <w:rsid w:val="00570DF9"/>
    <w:rsid w:val="00570EA7"/>
    <w:rsid w:val="00570F30"/>
    <w:rsid w:val="0057161B"/>
    <w:rsid w:val="005718E4"/>
    <w:rsid w:val="0057213F"/>
    <w:rsid w:val="0057256F"/>
    <w:rsid w:val="005728FB"/>
    <w:rsid w:val="00572CF1"/>
    <w:rsid w:val="00572F97"/>
    <w:rsid w:val="005734D5"/>
    <w:rsid w:val="00573A6E"/>
    <w:rsid w:val="00573B34"/>
    <w:rsid w:val="00573BEB"/>
    <w:rsid w:val="00573F6D"/>
    <w:rsid w:val="005740EF"/>
    <w:rsid w:val="005743AE"/>
    <w:rsid w:val="00574605"/>
    <w:rsid w:val="00574611"/>
    <w:rsid w:val="00574A0F"/>
    <w:rsid w:val="00574A47"/>
    <w:rsid w:val="00574ABD"/>
    <w:rsid w:val="00574B4E"/>
    <w:rsid w:val="00574E54"/>
    <w:rsid w:val="00574F7C"/>
    <w:rsid w:val="00575241"/>
    <w:rsid w:val="005754EB"/>
    <w:rsid w:val="005754FE"/>
    <w:rsid w:val="00575B70"/>
    <w:rsid w:val="00575EE3"/>
    <w:rsid w:val="00576075"/>
    <w:rsid w:val="005764F9"/>
    <w:rsid w:val="00576A47"/>
    <w:rsid w:val="00576E93"/>
    <w:rsid w:val="00576F21"/>
    <w:rsid w:val="00577291"/>
    <w:rsid w:val="0057735B"/>
    <w:rsid w:val="0057739C"/>
    <w:rsid w:val="00577661"/>
    <w:rsid w:val="00577B93"/>
    <w:rsid w:val="00577F24"/>
    <w:rsid w:val="0058029F"/>
    <w:rsid w:val="005804B6"/>
    <w:rsid w:val="00580779"/>
    <w:rsid w:val="00580C31"/>
    <w:rsid w:val="00581240"/>
    <w:rsid w:val="0058145D"/>
    <w:rsid w:val="00581A14"/>
    <w:rsid w:val="00581AAF"/>
    <w:rsid w:val="00581E8F"/>
    <w:rsid w:val="005820FE"/>
    <w:rsid w:val="0058282F"/>
    <w:rsid w:val="00582DDB"/>
    <w:rsid w:val="00583CF9"/>
    <w:rsid w:val="005840A5"/>
    <w:rsid w:val="005844B6"/>
    <w:rsid w:val="0058570A"/>
    <w:rsid w:val="00585DA7"/>
    <w:rsid w:val="005861B9"/>
    <w:rsid w:val="005861D4"/>
    <w:rsid w:val="005862CF"/>
    <w:rsid w:val="0058638D"/>
    <w:rsid w:val="005867B8"/>
    <w:rsid w:val="00586ABA"/>
    <w:rsid w:val="00586C02"/>
    <w:rsid w:val="005874BE"/>
    <w:rsid w:val="0058753F"/>
    <w:rsid w:val="00587565"/>
    <w:rsid w:val="00587C12"/>
    <w:rsid w:val="00590827"/>
    <w:rsid w:val="00590D9D"/>
    <w:rsid w:val="005913F3"/>
    <w:rsid w:val="005914E1"/>
    <w:rsid w:val="0059192C"/>
    <w:rsid w:val="00591A8D"/>
    <w:rsid w:val="00591B78"/>
    <w:rsid w:val="00591D20"/>
    <w:rsid w:val="00592548"/>
    <w:rsid w:val="005925D5"/>
    <w:rsid w:val="0059292F"/>
    <w:rsid w:val="00592E3B"/>
    <w:rsid w:val="0059334C"/>
    <w:rsid w:val="0059371A"/>
    <w:rsid w:val="005937C0"/>
    <w:rsid w:val="005937ED"/>
    <w:rsid w:val="00593A57"/>
    <w:rsid w:val="005941F5"/>
    <w:rsid w:val="00594653"/>
    <w:rsid w:val="00594704"/>
    <w:rsid w:val="00594914"/>
    <w:rsid w:val="005951C9"/>
    <w:rsid w:val="00595294"/>
    <w:rsid w:val="00595D94"/>
    <w:rsid w:val="00595D9C"/>
    <w:rsid w:val="00596934"/>
    <w:rsid w:val="0059700D"/>
    <w:rsid w:val="00597128"/>
    <w:rsid w:val="00597230"/>
    <w:rsid w:val="0059759D"/>
    <w:rsid w:val="0059794B"/>
    <w:rsid w:val="00597967"/>
    <w:rsid w:val="00597AA4"/>
    <w:rsid w:val="00597F53"/>
    <w:rsid w:val="005A06EA"/>
    <w:rsid w:val="005A0990"/>
    <w:rsid w:val="005A0CB7"/>
    <w:rsid w:val="005A0D92"/>
    <w:rsid w:val="005A1437"/>
    <w:rsid w:val="005A1A93"/>
    <w:rsid w:val="005A2674"/>
    <w:rsid w:val="005A28F1"/>
    <w:rsid w:val="005A2C8B"/>
    <w:rsid w:val="005A2C97"/>
    <w:rsid w:val="005A3064"/>
    <w:rsid w:val="005A32E3"/>
    <w:rsid w:val="005A356F"/>
    <w:rsid w:val="005A35B7"/>
    <w:rsid w:val="005A3AE3"/>
    <w:rsid w:val="005A3F43"/>
    <w:rsid w:val="005A4243"/>
    <w:rsid w:val="005A4292"/>
    <w:rsid w:val="005A468A"/>
    <w:rsid w:val="005A49FC"/>
    <w:rsid w:val="005A4B77"/>
    <w:rsid w:val="005A4BF8"/>
    <w:rsid w:val="005A4C0E"/>
    <w:rsid w:val="005A4E1F"/>
    <w:rsid w:val="005A569E"/>
    <w:rsid w:val="005A58B4"/>
    <w:rsid w:val="005A58BF"/>
    <w:rsid w:val="005A5AEB"/>
    <w:rsid w:val="005A5E83"/>
    <w:rsid w:val="005A5E8B"/>
    <w:rsid w:val="005A5F89"/>
    <w:rsid w:val="005A5FCE"/>
    <w:rsid w:val="005A6E63"/>
    <w:rsid w:val="005A7402"/>
    <w:rsid w:val="005A79EA"/>
    <w:rsid w:val="005A7B15"/>
    <w:rsid w:val="005B00E9"/>
    <w:rsid w:val="005B06E5"/>
    <w:rsid w:val="005B0A9C"/>
    <w:rsid w:val="005B0F57"/>
    <w:rsid w:val="005B125A"/>
    <w:rsid w:val="005B1578"/>
    <w:rsid w:val="005B16CA"/>
    <w:rsid w:val="005B16DD"/>
    <w:rsid w:val="005B17A9"/>
    <w:rsid w:val="005B20CB"/>
    <w:rsid w:val="005B2143"/>
    <w:rsid w:val="005B2427"/>
    <w:rsid w:val="005B294D"/>
    <w:rsid w:val="005B2D66"/>
    <w:rsid w:val="005B329C"/>
    <w:rsid w:val="005B33F5"/>
    <w:rsid w:val="005B33FF"/>
    <w:rsid w:val="005B353C"/>
    <w:rsid w:val="005B35AB"/>
    <w:rsid w:val="005B3852"/>
    <w:rsid w:val="005B40EA"/>
    <w:rsid w:val="005B4286"/>
    <w:rsid w:val="005B43B9"/>
    <w:rsid w:val="005B459C"/>
    <w:rsid w:val="005B45C5"/>
    <w:rsid w:val="005B4701"/>
    <w:rsid w:val="005B490D"/>
    <w:rsid w:val="005B4A00"/>
    <w:rsid w:val="005B4C41"/>
    <w:rsid w:val="005B537B"/>
    <w:rsid w:val="005B576E"/>
    <w:rsid w:val="005B5840"/>
    <w:rsid w:val="005B5C25"/>
    <w:rsid w:val="005B5F3C"/>
    <w:rsid w:val="005B601A"/>
    <w:rsid w:val="005B6585"/>
    <w:rsid w:val="005B677E"/>
    <w:rsid w:val="005B6F5D"/>
    <w:rsid w:val="005B73DD"/>
    <w:rsid w:val="005B762D"/>
    <w:rsid w:val="005B7CBC"/>
    <w:rsid w:val="005B7E87"/>
    <w:rsid w:val="005C00F2"/>
    <w:rsid w:val="005C01B4"/>
    <w:rsid w:val="005C0AA0"/>
    <w:rsid w:val="005C0D1B"/>
    <w:rsid w:val="005C0DC2"/>
    <w:rsid w:val="005C0E8F"/>
    <w:rsid w:val="005C1997"/>
    <w:rsid w:val="005C1A7B"/>
    <w:rsid w:val="005C1AB3"/>
    <w:rsid w:val="005C1BB9"/>
    <w:rsid w:val="005C1ED2"/>
    <w:rsid w:val="005C2185"/>
    <w:rsid w:val="005C28DE"/>
    <w:rsid w:val="005C2AAD"/>
    <w:rsid w:val="005C2DCE"/>
    <w:rsid w:val="005C3298"/>
    <w:rsid w:val="005C33C1"/>
    <w:rsid w:val="005C3457"/>
    <w:rsid w:val="005C3B1F"/>
    <w:rsid w:val="005C3E0D"/>
    <w:rsid w:val="005C4256"/>
    <w:rsid w:val="005C4474"/>
    <w:rsid w:val="005C45C9"/>
    <w:rsid w:val="005C4707"/>
    <w:rsid w:val="005C4778"/>
    <w:rsid w:val="005C48B8"/>
    <w:rsid w:val="005C48CD"/>
    <w:rsid w:val="005C48E1"/>
    <w:rsid w:val="005C49B2"/>
    <w:rsid w:val="005C4D2E"/>
    <w:rsid w:val="005C4DA0"/>
    <w:rsid w:val="005C5030"/>
    <w:rsid w:val="005C50CD"/>
    <w:rsid w:val="005C539D"/>
    <w:rsid w:val="005C53AA"/>
    <w:rsid w:val="005C554A"/>
    <w:rsid w:val="005C55C6"/>
    <w:rsid w:val="005C55F6"/>
    <w:rsid w:val="005C5B31"/>
    <w:rsid w:val="005C5BF6"/>
    <w:rsid w:val="005C5CD8"/>
    <w:rsid w:val="005C5DCD"/>
    <w:rsid w:val="005C5EF2"/>
    <w:rsid w:val="005C6297"/>
    <w:rsid w:val="005C62B2"/>
    <w:rsid w:val="005C62EC"/>
    <w:rsid w:val="005C66A2"/>
    <w:rsid w:val="005C6B86"/>
    <w:rsid w:val="005C7008"/>
    <w:rsid w:val="005C7689"/>
    <w:rsid w:val="005C76C7"/>
    <w:rsid w:val="005C7789"/>
    <w:rsid w:val="005C77A4"/>
    <w:rsid w:val="005C77EF"/>
    <w:rsid w:val="005D066F"/>
    <w:rsid w:val="005D0EF8"/>
    <w:rsid w:val="005D0F71"/>
    <w:rsid w:val="005D0FAD"/>
    <w:rsid w:val="005D1050"/>
    <w:rsid w:val="005D1409"/>
    <w:rsid w:val="005D1566"/>
    <w:rsid w:val="005D1A55"/>
    <w:rsid w:val="005D2623"/>
    <w:rsid w:val="005D2931"/>
    <w:rsid w:val="005D2E2B"/>
    <w:rsid w:val="005D30C7"/>
    <w:rsid w:val="005D35A5"/>
    <w:rsid w:val="005D433B"/>
    <w:rsid w:val="005D438D"/>
    <w:rsid w:val="005D46A6"/>
    <w:rsid w:val="005D4981"/>
    <w:rsid w:val="005D4A8B"/>
    <w:rsid w:val="005D4ED9"/>
    <w:rsid w:val="005D543C"/>
    <w:rsid w:val="005D5512"/>
    <w:rsid w:val="005D5CD4"/>
    <w:rsid w:val="005D5D95"/>
    <w:rsid w:val="005D5DE0"/>
    <w:rsid w:val="005D5FD6"/>
    <w:rsid w:val="005D606D"/>
    <w:rsid w:val="005D61F7"/>
    <w:rsid w:val="005D6466"/>
    <w:rsid w:val="005D6862"/>
    <w:rsid w:val="005D6BDA"/>
    <w:rsid w:val="005D75CD"/>
    <w:rsid w:val="005D77BC"/>
    <w:rsid w:val="005D79D5"/>
    <w:rsid w:val="005E0142"/>
    <w:rsid w:val="005E0369"/>
    <w:rsid w:val="005E05A2"/>
    <w:rsid w:val="005E0D10"/>
    <w:rsid w:val="005E0D6E"/>
    <w:rsid w:val="005E11C3"/>
    <w:rsid w:val="005E122B"/>
    <w:rsid w:val="005E14C1"/>
    <w:rsid w:val="005E1DE1"/>
    <w:rsid w:val="005E1EF7"/>
    <w:rsid w:val="005E2702"/>
    <w:rsid w:val="005E3154"/>
    <w:rsid w:val="005E377E"/>
    <w:rsid w:val="005E3934"/>
    <w:rsid w:val="005E497A"/>
    <w:rsid w:val="005E4A74"/>
    <w:rsid w:val="005E4C1E"/>
    <w:rsid w:val="005E5A71"/>
    <w:rsid w:val="005E5B33"/>
    <w:rsid w:val="005E6421"/>
    <w:rsid w:val="005E64EF"/>
    <w:rsid w:val="005E65D0"/>
    <w:rsid w:val="005E671D"/>
    <w:rsid w:val="005E67B9"/>
    <w:rsid w:val="005E7266"/>
    <w:rsid w:val="005E73B2"/>
    <w:rsid w:val="005E7466"/>
    <w:rsid w:val="005E7734"/>
    <w:rsid w:val="005E799F"/>
    <w:rsid w:val="005E79E1"/>
    <w:rsid w:val="005E7A01"/>
    <w:rsid w:val="005E7B4F"/>
    <w:rsid w:val="005E7EE1"/>
    <w:rsid w:val="005F00A9"/>
    <w:rsid w:val="005F0150"/>
    <w:rsid w:val="005F0486"/>
    <w:rsid w:val="005F09E4"/>
    <w:rsid w:val="005F0A7E"/>
    <w:rsid w:val="005F0AE4"/>
    <w:rsid w:val="005F139E"/>
    <w:rsid w:val="005F1412"/>
    <w:rsid w:val="005F14E1"/>
    <w:rsid w:val="005F17FF"/>
    <w:rsid w:val="005F1A71"/>
    <w:rsid w:val="005F2355"/>
    <w:rsid w:val="005F2C4C"/>
    <w:rsid w:val="005F30E6"/>
    <w:rsid w:val="005F3E86"/>
    <w:rsid w:val="005F3F08"/>
    <w:rsid w:val="005F4495"/>
    <w:rsid w:val="005F45EA"/>
    <w:rsid w:val="005F4A1E"/>
    <w:rsid w:val="005F4D0A"/>
    <w:rsid w:val="005F51D0"/>
    <w:rsid w:val="005F53C4"/>
    <w:rsid w:val="005F5B35"/>
    <w:rsid w:val="005F5DDB"/>
    <w:rsid w:val="005F5F0A"/>
    <w:rsid w:val="005F6002"/>
    <w:rsid w:val="005F6102"/>
    <w:rsid w:val="005F61CD"/>
    <w:rsid w:val="005F6B83"/>
    <w:rsid w:val="005F6D59"/>
    <w:rsid w:val="005F7038"/>
    <w:rsid w:val="005F79A4"/>
    <w:rsid w:val="005F7E68"/>
    <w:rsid w:val="0060013C"/>
    <w:rsid w:val="00600698"/>
    <w:rsid w:val="00601898"/>
    <w:rsid w:val="00601A61"/>
    <w:rsid w:val="00601B5A"/>
    <w:rsid w:val="00601BBB"/>
    <w:rsid w:val="00602154"/>
    <w:rsid w:val="006021B7"/>
    <w:rsid w:val="00602460"/>
    <w:rsid w:val="0060259F"/>
    <w:rsid w:val="006027C8"/>
    <w:rsid w:val="00602815"/>
    <w:rsid w:val="0060282F"/>
    <w:rsid w:val="00603102"/>
    <w:rsid w:val="006031F9"/>
    <w:rsid w:val="00603474"/>
    <w:rsid w:val="00603A65"/>
    <w:rsid w:val="00603C5D"/>
    <w:rsid w:val="006040AC"/>
    <w:rsid w:val="006043B6"/>
    <w:rsid w:val="006046FB"/>
    <w:rsid w:val="006047A3"/>
    <w:rsid w:val="00604D5B"/>
    <w:rsid w:val="00604FE8"/>
    <w:rsid w:val="006055A7"/>
    <w:rsid w:val="006057E5"/>
    <w:rsid w:val="0060594A"/>
    <w:rsid w:val="00605A61"/>
    <w:rsid w:val="00605DC1"/>
    <w:rsid w:val="0060612D"/>
    <w:rsid w:val="00606267"/>
    <w:rsid w:val="0060626B"/>
    <w:rsid w:val="00606970"/>
    <w:rsid w:val="006070FA"/>
    <w:rsid w:val="006073CA"/>
    <w:rsid w:val="00607829"/>
    <w:rsid w:val="00607DA0"/>
    <w:rsid w:val="00607FDB"/>
    <w:rsid w:val="0061071E"/>
    <w:rsid w:val="00610728"/>
    <w:rsid w:val="00610873"/>
    <w:rsid w:val="00610948"/>
    <w:rsid w:val="00610DA5"/>
    <w:rsid w:val="00610F24"/>
    <w:rsid w:val="006113B6"/>
    <w:rsid w:val="006115F1"/>
    <w:rsid w:val="0061229C"/>
    <w:rsid w:val="00612512"/>
    <w:rsid w:val="00612561"/>
    <w:rsid w:val="006127BB"/>
    <w:rsid w:val="00612A27"/>
    <w:rsid w:val="00612A61"/>
    <w:rsid w:val="00612E51"/>
    <w:rsid w:val="006133C3"/>
    <w:rsid w:val="00613457"/>
    <w:rsid w:val="006135A4"/>
    <w:rsid w:val="00613B43"/>
    <w:rsid w:val="00614028"/>
    <w:rsid w:val="006140D3"/>
    <w:rsid w:val="006141A7"/>
    <w:rsid w:val="006141B5"/>
    <w:rsid w:val="006143D5"/>
    <w:rsid w:val="006148EB"/>
    <w:rsid w:val="00614956"/>
    <w:rsid w:val="00615377"/>
    <w:rsid w:val="00615607"/>
    <w:rsid w:val="006156CC"/>
    <w:rsid w:val="00615799"/>
    <w:rsid w:val="00615D6B"/>
    <w:rsid w:val="00615D7C"/>
    <w:rsid w:val="00615E1C"/>
    <w:rsid w:val="00615F52"/>
    <w:rsid w:val="00616446"/>
    <w:rsid w:val="0061648E"/>
    <w:rsid w:val="00616581"/>
    <w:rsid w:val="00616B59"/>
    <w:rsid w:val="00617350"/>
    <w:rsid w:val="0061799F"/>
    <w:rsid w:val="006179C5"/>
    <w:rsid w:val="00617A9E"/>
    <w:rsid w:val="00617C23"/>
    <w:rsid w:val="00620341"/>
    <w:rsid w:val="00620955"/>
    <w:rsid w:val="00620D6A"/>
    <w:rsid w:val="0062114E"/>
    <w:rsid w:val="0062150D"/>
    <w:rsid w:val="0062151B"/>
    <w:rsid w:val="0062157C"/>
    <w:rsid w:val="006224F6"/>
    <w:rsid w:val="0062270E"/>
    <w:rsid w:val="006228A6"/>
    <w:rsid w:val="00623072"/>
    <w:rsid w:val="0062365D"/>
    <w:rsid w:val="00623815"/>
    <w:rsid w:val="006239A7"/>
    <w:rsid w:val="006239B6"/>
    <w:rsid w:val="00623E54"/>
    <w:rsid w:val="00623F93"/>
    <w:rsid w:val="006245D1"/>
    <w:rsid w:val="00624BC8"/>
    <w:rsid w:val="006250B8"/>
    <w:rsid w:val="006251FF"/>
    <w:rsid w:val="0062522C"/>
    <w:rsid w:val="00625469"/>
    <w:rsid w:val="00625A0F"/>
    <w:rsid w:val="00625F6B"/>
    <w:rsid w:val="006260B9"/>
    <w:rsid w:val="00626402"/>
    <w:rsid w:val="0062682C"/>
    <w:rsid w:val="00626ACB"/>
    <w:rsid w:val="006270E5"/>
    <w:rsid w:val="0062761F"/>
    <w:rsid w:val="00627AD7"/>
    <w:rsid w:val="00627C7B"/>
    <w:rsid w:val="00627E26"/>
    <w:rsid w:val="00627FF4"/>
    <w:rsid w:val="00630CCC"/>
    <w:rsid w:val="00631000"/>
    <w:rsid w:val="006310B8"/>
    <w:rsid w:val="0063134C"/>
    <w:rsid w:val="006317CF"/>
    <w:rsid w:val="006319BD"/>
    <w:rsid w:val="00631B03"/>
    <w:rsid w:val="006323E4"/>
    <w:rsid w:val="00632651"/>
    <w:rsid w:val="006328FE"/>
    <w:rsid w:val="0063292E"/>
    <w:rsid w:val="00632C59"/>
    <w:rsid w:val="00632D1A"/>
    <w:rsid w:val="00633198"/>
    <w:rsid w:val="0063372C"/>
    <w:rsid w:val="006337A1"/>
    <w:rsid w:val="00633DDC"/>
    <w:rsid w:val="00634010"/>
    <w:rsid w:val="00634C65"/>
    <w:rsid w:val="00634CFC"/>
    <w:rsid w:val="00634E17"/>
    <w:rsid w:val="00634F15"/>
    <w:rsid w:val="0063508D"/>
    <w:rsid w:val="00635092"/>
    <w:rsid w:val="00635568"/>
    <w:rsid w:val="006355D2"/>
    <w:rsid w:val="006355FF"/>
    <w:rsid w:val="006356C3"/>
    <w:rsid w:val="00635902"/>
    <w:rsid w:val="00635BD3"/>
    <w:rsid w:val="0063613D"/>
    <w:rsid w:val="006361F4"/>
    <w:rsid w:val="006365A9"/>
    <w:rsid w:val="006366C3"/>
    <w:rsid w:val="00636DD8"/>
    <w:rsid w:val="00637766"/>
    <w:rsid w:val="006378D3"/>
    <w:rsid w:val="00637B55"/>
    <w:rsid w:val="00637D2D"/>
    <w:rsid w:val="00640101"/>
    <w:rsid w:val="00640258"/>
    <w:rsid w:val="00640F68"/>
    <w:rsid w:val="00641131"/>
    <w:rsid w:val="0064163C"/>
    <w:rsid w:val="00641B33"/>
    <w:rsid w:val="00641DF3"/>
    <w:rsid w:val="00642495"/>
    <w:rsid w:val="006426F2"/>
    <w:rsid w:val="00643A5C"/>
    <w:rsid w:val="00643D35"/>
    <w:rsid w:val="00643F0D"/>
    <w:rsid w:val="006440B2"/>
    <w:rsid w:val="006440C2"/>
    <w:rsid w:val="00644889"/>
    <w:rsid w:val="00645069"/>
    <w:rsid w:val="00645549"/>
    <w:rsid w:val="006455B9"/>
    <w:rsid w:val="006457E1"/>
    <w:rsid w:val="00645C84"/>
    <w:rsid w:val="00646071"/>
    <w:rsid w:val="00646610"/>
    <w:rsid w:val="006467BD"/>
    <w:rsid w:val="006469D5"/>
    <w:rsid w:val="00646E11"/>
    <w:rsid w:val="00647134"/>
    <w:rsid w:val="0064755B"/>
    <w:rsid w:val="00647D73"/>
    <w:rsid w:val="0065058B"/>
    <w:rsid w:val="00651000"/>
    <w:rsid w:val="0065123E"/>
    <w:rsid w:val="00651289"/>
    <w:rsid w:val="00651313"/>
    <w:rsid w:val="0065136F"/>
    <w:rsid w:val="006513C5"/>
    <w:rsid w:val="00651E4F"/>
    <w:rsid w:val="006523F4"/>
    <w:rsid w:val="00652AA9"/>
    <w:rsid w:val="00652F95"/>
    <w:rsid w:val="0065301E"/>
    <w:rsid w:val="00653284"/>
    <w:rsid w:val="00653568"/>
    <w:rsid w:val="00653AA4"/>
    <w:rsid w:val="00653E32"/>
    <w:rsid w:val="00654A8B"/>
    <w:rsid w:val="00654EBE"/>
    <w:rsid w:val="00655020"/>
    <w:rsid w:val="006551EC"/>
    <w:rsid w:val="00655485"/>
    <w:rsid w:val="00655818"/>
    <w:rsid w:val="006558C9"/>
    <w:rsid w:val="0065629A"/>
    <w:rsid w:val="006564E9"/>
    <w:rsid w:val="0065663B"/>
    <w:rsid w:val="0065728B"/>
    <w:rsid w:val="0065739A"/>
    <w:rsid w:val="00657518"/>
    <w:rsid w:val="00657634"/>
    <w:rsid w:val="006579FB"/>
    <w:rsid w:val="00657F55"/>
    <w:rsid w:val="0066007E"/>
    <w:rsid w:val="006600C2"/>
    <w:rsid w:val="00660280"/>
    <w:rsid w:val="00660557"/>
    <w:rsid w:val="006605CB"/>
    <w:rsid w:val="00660747"/>
    <w:rsid w:val="00660DC7"/>
    <w:rsid w:val="00660F73"/>
    <w:rsid w:val="00660FDC"/>
    <w:rsid w:val="006612AD"/>
    <w:rsid w:val="00661794"/>
    <w:rsid w:val="00661C19"/>
    <w:rsid w:val="00661C8B"/>
    <w:rsid w:val="00661CFD"/>
    <w:rsid w:val="00661ED6"/>
    <w:rsid w:val="006626AF"/>
    <w:rsid w:val="006628A7"/>
    <w:rsid w:val="00662B04"/>
    <w:rsid w:val="00662BB5"/>
    <w:rsid w:val="006630AE"/>
    <w:rsid w:val="0066372A"/>
    <w:rsid w:val="00663ADD"/>
    <w:rsid w:val="00663CB4"/>
    <w:rsid w:val="00663DC8"/>
    <w:rsid w:val="00663FB5"/>
    <w:rsid w:val="006640AF"/>
    <w:rsid w:val="00664144"/>
    <w:rsid w:val="00664424"/>
    <w:rsid w:val="00664481"/>
    <w:rsid w:val="006648B5"/>
    <w:rsid w:val="00664DC9"/>
    <w:rsid w:val="0066608E"/>
    <w:rsid w:val="00666276"/>
    <w:rsid w:val="006667BD"/>
    <w:rsid w:val="00666C58"/>
    <w:rsid w:val="0066727C"/>
    <w:rsid w:val="0066747C"/>
    <w:rsid w:val="00667662"/>
    <w:rsid w:val="006677B5"/>
    <w:rsid w:val="00667B64"/>
    <w:rsid w:val="00667DC4"/>
    <w:rsid w:val="0067024C"/>
    <w:rsid w:val="00670296"/>
    <w:rsid w:val="0067030A"/>
    <w:rsid w:val="00670838"/>
    <w:rsid w:val="00670AEB"/>
    <w:rsid w:val="00670B95"/>
    <w:rsid w:val="006712BC"/>
    <w:rsid w:val="00671C38"/>
    <w:rsid w:val="0067258A"/>
    <w:rsid w:val="00673582"/>
    <w:rsid w:val="006737A5"/>
    <w:rsid w:val="006737C8"/>
    <w:rsid w:val="00674003"/>
    <w:rsid w:val="00674213"/>
    <w:rsid w:val="0067428A"/>
    <w:rsid w:val="00674334"/>
    <w:rsid w:val="00674633"/>
    <w:rsid w:val="0067468B"/>
    <w:rsid w:val="00674E6D"/>
    <w:rsid w:val="0067536C"/>
    <w:rsid w:val="0067542F"/>
    <w:rsid w:val="00675971"/>
    <w:rsid w:val="00675B6E"/>
    <w:rsid w:val="00675C8F"/>
    <w:rsid w:val="00675FA6"/>
    <w:rsid w:val="00675FD6"/>
    <w:rsid w:val="0067606B"/>
    <w:rsid w:val="006764F8"/>
    <w:rsid w:val="006766F8"/>
    <w:rsid w:val="00676CE7"/>
    <w:rsid w:val="00677315"/>
    <w:rsid w:val="006776B0"/>
    <w:rsid w:val="00677C9B"/>
    <w:rsid w:val="00677E8A"/>
    <w:rsid w:val="00677F93"/>
    <w:rsid w:val="006803B9"/>
    <w:rsid w:val="0068049D"/>
    <w:rsid w:val="006807C8"/>
    <w:rsid w:val="00680F6D"/>
    <w:rsid w:val="0068128C"/>
    <w:rsid w:val="00681C07"/>
    <w:rsid w:val="00681E68"/>
    <w:rsid w:val="00682095"/>
    <w:rsid w:val="0068246F"/>
    <w:rsid w:val="00682A48"/>
    <w:rsid w:val="00682AB8"/>
    <w:rsid w:val="00682B0F"/>
    <w:rsid w:val="00682B34"/>
    <w:rsid w:val="00682DBC"/>
    <w:rsid w:val="00682E96"/>
    <w:rsid w:val="00683089"/>
    <w:rsid w:val="0068349C"/>
    <w:rsid w:val="006836CC"/>
    <w:rsid w:val="00683869"/>
    <w:rsid w:val="00683FEA"/>
    <w:rsid w:val="006841EC"/>
    <w:rsid w:val="0068426B"/>
    <w:rsid w:val="00684291"/>
    <w:rsid w:val="00684642"/>
    <w:rsid w:val="0068479E"/>
    <w:rsid w:val="00685444"/>
    <w:rsid w:val="006854A7"/>
    <w:rsid w:val="0068561E"/>
    <w:rsid w:val="006859A0"/>
    <w:rsid w:val="00685B00"/>
    <w:rsid w:val="00685B8F"/>
    <w:rsid w:val="00686708"/>
    <w:rsid w:val="006867CC"/>
    <w:rsid w:val="00686FCA"/>
    <w:rsid w:val="006878C7"/>
    <w:rsid w:val="00687AB4"/>
    <w:rsid w:val="00687C2B"/>
    <w:rsid w:val="00687C69"/>
    <w:rsid w:val="00687E1C"/>
    <w:rsid w:val="00687E5F"/>
    <w:rsid w:val="00687EBF"/>
    <w:rsid w:val="00687FFA"/>
    <w:rsid w:val="00690435"/>
    <w:rsid w:val="006905A4"/>
    <w:rsid w:val="00690702"/>
    <w:rsid w:val="00690BAF"/>
    <w:rsid w:val="00690DA4"/>
    <w:rsid w:val="006914C5"/>
    <w:rsid w:val="00691757"/>
    <w:rsid w:val="00691F78"/>
    <w:rsid w:val="006921D8"/>
    <w:rsid w:val="006928DC"/>
    <w:rsid w:val="00692949"/>
    <w:rsid w:val="00692AC6"/>
    <w:rsid w:val="00692C32"/>
    <w:rsid w:val="00693254"/>
    <w:rsid w:val="006932BA"/>
    <w:rsid w:val="00693357"/>
    <w:rsid w:val="00693A19"/>
    <w:rsid w:val="00693B05"/>
    <w:rsid w:val="00693D0C"/>
    <w:rsid w:val="00694083"/>
    <w:rsid w:val="006941D4"/>
    <w:rsid w:val="00694B77"/>
    <w:rsid w:val="00695369"/>
    <w:rsid w:val="0069563B"/>
    <w:rsid w:val="00695900"/>
    <w:rsid w:val="00695955"/>
    <w:rsid w:val="00695B69"/>
    <w:rsid w:val="00695B7C"/>
    <w:rsid w:val="00695BB8"/>
    <w:rsid w:val="00696005"/>
    <w:rsid w:val="00696443"/>
    <w:rsid w:val="00696667"/>
    <w:rsid w:val="0069692A"/>
    <w:rsid w:val="00696A00"/>
    <w:rsid w:val="00697A3A"/>
    <w:rsid w:val="006A0094"/>
    <w:rsid w:val="006A00FB"/>
    <w:rsid w:val="006A0451"/>
    <w:rsid w:val="006A0563"/>
    <w:rsid w:val="006A14CC"/>
    <w:rsid w:val="006A1B0E"/>
    <w:rsid w:val="006A1B37"/>
    <w:rsid w:val="006A2695"/>
    <w:rsid w:val="006A270E"/>
    <w:rsid w:val="006A27E1"/>
    <w:rsid w:val="006A2804"/>
    <w:rsid w:val="006A280B"/>
    <w:rsid w:val="006A2E67"/>
    <w:rsid w:val="006A2F21"/>
    <w:rsid w:val="006A30DA"/>
    <w:rsid w:val="006A3427"/>
    <w:rsid w:val="006A3698"/>
    <w:rsid w:val="006A3D1A"/>
    <w:rsid w:val="006A3D6F"/>
    <w:rsid w:val="006A3ED8"/>
    <w:rsid w:val="006A43BA"/>
    <w:rsid w:val="006A479D"/>
    <w:rsid w:val="006A47EE"/>
    <w:rsid w:val="006A4F29"/>
    <w:rsid w:val="006A5584"/>
    <w:rsid w:val="006A5C6D"/>
    <w:rsid w:val="006A5F5E"/>
    <w:rsid w:val="006A600C"/>
    <w:rsid w:val="006A610F"/>
    <w:rsid w:val="006A63F5"/>
    <w:rsid w:val="006A643D"/>
    <w:rsid w:val="006A650C"/>
    <w:rsid w:val="006A6811"/>
    <w:rsid w:val="006A708F"/>
    <w:rsid w:val="006A7666"/>
    <w:rsid w:val="006A7DA9"/>
    <w:rsid w:val="006B03C2"/>
    <w:rsid w:val="006B0BD8"/>
    <w:rsid w:val="006B105C"/>
    <w:rsid w:val="006B146D"/>
    <w:rsid w:val="006B1916"/>
    <w:rsid w:val="006B1C94"/>
    <w:rsid w:val="006B2356"/>
    <w:rsid w:val="006B2F26"/>
    <w:rsid w:val="006B2F4C"/>
    <w:rsid w:val="006B3016"/>
    <w:rsid w:val="006B3754"/>
    <w:rsid w:val="006B3A36"/>
    <w:rsid w:val="006B3B4D"/>
    <w:rsid w:val="006B3E7C"/>
    <w:rsid w:val="006B3ED0"/>
    <w:rsid w:val="006B4009"/>
    <w:rsid w:val="006B44C7"/>
    <w:rsid w:val="006B485A"/>
    <w:rsid w:val="006B4931"/>
    <w:rsid w:val="006B5EFE"/>
    <w:rsid w:val="006B61D0"/>
    <w:rsid w:val="006B62C4"/>
    <w:rsid w:val="006B640E"/>
    <w:rsid w:val="006B68F4"/>
    <w:rsid w:val="006B6ACF"/>
    <w:rsid w:val="006B6D62"/>
    <w:rsid w:val="006B746B"/>
    <w:rsid w:val="006B7798"/>
    <w:rsid w:val="006B7831"/>
    <w:rsid w:val="006B7B9C"/>
    <w:rsid w:val="006C00D4"/>
    <w:rsid w:val="006C0113"/>
    <w:rsid w:val="006C01F9"/>
    <w:rsid w:val="006C025A"/>
    <w:rsid w:val="006C0332"/>
    <w:rsid w:val="006C0369"/>
    <w:rsid w:val="006C04BF"/>
    <w:rsid w:val="006C0578"/>
    <w:rsid w:val="006C0B2E"/>
    <w:rsid w:val="006C0B66"/>
    <w:rsid w:val="006C0EDD"/>
    <w:rsid w:val="006C15BE"/>
    <w:rsid w:val="006C17DE"/>
    <w:rsid w:val="006C193F"/>
    <w:rsid w:val="006C19BE"/>
    <w:rsid w:val="006C1C84"/>
    <w:rsid w:val="006C2005"/>
    <w:rsid w:val="006C2077"/>
    <w:rsid w:val="006C20D3"/>
    <w:rsid w:val="006C231B"/>
    <w:rsid w:val="006C23B1"/>
    <w:rsid w:val="006C2465"/>
    <w:rsid w:val="006C272D"/>
    <w:rsid w:val="006C276C"/>
    <w:rsid w:val="006C27ED"/>
    <w:rsid w:val="006C28C5"/>
    <w:rsid w:val="006C2A15"/>
    <w:rsid w:val="006C2BF6"/>
    <w:rsid w:val="006C2D61"/>
    <w:rsid w:val="006C389D"/>
    <w:rsid w:val="006C3C42"/>
    <w:rsid w:val="006C3F9D"/>
    <w:rsid w:val="006C41D3"/>
    <w:rsid w:val="006C4C46"/>
    <w:rsid w:val="006C4F56"/>
    <w:rsid w:val="006C4F6E"/>
    <w:rsid w:val="006C5797"/>
    <w:rsid w:val="006C5A2F"/>
    <w:rsid w:val="006C6421"/>
    <w:rsid w:val="006C67CB"/>
    <w:rsid w:val="006C7218"/>
    <w:rsid w:val="006C7650"/>
    <w:rsid w:val="006C7CE9"/>
    <w:rsid w:val="006D0297"/>
    <w:rsid w:val="006D03D2"/>
    <w:rsid w:val="006D03D7"/>
    <w:rsid w:val="006D0C4B"/>
    <w:rsid w:val="006D0F72"/>
    <w:rsid w:val="006D1512"/>
    <w:rsid w:val="006D17AE"/>
    <w:rsid w:val="006D17CD"/>
    <w:rsid w:val="006D1C65"/>
    <w:rsid w:val="006D1DA0"/>
    <w:rsid w:val="006D1DEF"/>
    <w:rsid w:val="006D2026"/>
    <w:rsid w:val="006D25B9"/>
    <w:rsid w:val="006D291A"/>
    <w:rsid w:val="006D2BEB"/>
    <w:rsid w:val="006D3058"/>
    <w:rsid w:val="006D30E9"/>
    <w:rsid w:val="006D32CA"/>
    <w:rsid w:val="006D32E8"/>
    <w:rsid w:val="006D376F"/>
    <w:rsid w:val="006D3A08"/>
    <w:rsid w:val="006D3AA0"/>
    <w:rsid w:val="006D3B37"/>
    <w:rsid w:val="006D3DA9"/>
    <w:rsid w:val="006D3EFC"/>
    <w:rsid w:val="006D4582"/>
    <w:rsid w:val="006D488A"/>
    <w:rsid w:val="006D4DF3"/>
    <w:rsid w:val="006D4EFA"/>
    <w:rsid w:val="006D5691"/>
    <w:rsid w:val="006D6C64"/>
    <w:rsid w:val="006D6C66"/>
    <w:rsid w:val="006D6F1A"/>
    <w:rsid w:val="006D7430"/>
    <w:rsid w:val="006D7E58"/>
    <w:rsid w:val="006D7E97"/>
    <w:rsid w:val="006E0758"/>
    <w:rsid w:val="006E0ECF"/>
    <w:rsid w:val="006E10DF"/>
    <w:rsid w:val="006E10F5"/>
    <w:rsid w:val="006E1138"/>
    <w:rsid w:val="006E19ED"/>
    <w:rsid w:val="006E2120"/>
    <w:rsid w:val="006E26CB"/>
    <w:rsid w:val="006E288C"/>
    <w:rsid w:val="006E3315"/>
    <w:rsid w:val="006E3615"/>
    <w:rsid w:val="006E3658"/>
    <w:rsid w:val="006E38FC"/>
    <w:rsid w:val="006E3AE1"/>
    <w:rsid w:val="006E3B38"/>
    <w:rsid w:val="006E3C77"/>
    <w:rsid w:val="006E3E2C"/>
    <w:rsid w:val="006E3F48"/>
    <w:rsid w:val="006E42E5"/>
    <w:rsid w:val="006E45D3"/>
    <w:rsid w:val="006E47ED"/>
    <w:rsid w:val="006E4E4B"/>
    <w:rsid w:val="006E5174"/>
    <w:rsid w:val="006E59E0"/>
    <w:rsid w:val="006E5C1C"/>
    <w:rsid w:val="006E64BE"/>
    <w:rsid w:val="006E66A2"/>
    <w:rsid w:val="006E6824"/>
    <w:rsid w:val="006E71FE"/>
    <w:rsid w:val="006E73E9"/>
    <w:rsid w:val="006E76CA"/>
    <w:rsid w:val="006E7928"/>
    <w:rsid w:val="006E7C42"/>
    <w:rsid w:val="006F03BF"/>
    <w:rsid w:val="006F03F0"/>
    <w:rsid w:val="006F055E"/>
    <w:rsid w:val="006F10E2"/>
    <w:rsid w:val="006F17A5"/>
    <w:rsid w:val="006F19CC"/>
    <w:rsid w:val="006F1B26"/>
    <w:rsid w:val="006F1BB5"/>
    <w:rsid w:val="006F2832"/>
    <w:rsid w:val="006F28D7"/>
    <w:rsid w:val="006F28FB"/>
    <w:rsid w:val="006F2B6C"/>
    <w:rsid w:val="006F2E17"/>
    <w:rsid w:val="006F30BF"/>
    <w:rsid w:val="006F347C"/>
    <w:rsid w:val="006F34E8"/>
    <w:rsid w:val="006F3755"/>
    <w:rsid w:val="006F434C"/>
    <w:rsid w:val="006F45DE"/>
    <w:rsid w:val="006F4653"/>
    <w:rsid w:val="006F4841"/>
    <w:rsid w:val="006F4846"/>
    <w:rsid w:val="006F49BE"/>
    <w:rsid w:val="006F4ED6"/>
    <w:rsid w:val="006F5506"/>
    <w:rsid w:val="006F59A8"/>
    <w:rsid w:val="006F5C97"/>
    <w:rsid w:val="006F5D80"/>
    <w:rsid w:val="006F63E0"/>
    <w:rsid w:val="006F6421"/>
    <w:rsid w:val="006F66B2"/>
    <w:rsid w:val="006F6773"/>
    <w:rsid w:val="006F6B07"/>
    <w:rsid w:val="006F6EEE"/>
    <w:rsid w:val="006F707F"/>
    <w:rsid w:val="006F7336"/>
    <w:rsid w:val="006F7671"/>
    <w:rsid w:val="006F7F21"/>
    <w:rsid w:val="00700579"/>
    <w:rsid w:val="00700941"/>
    <w:rsid w:val="00701C8E"/>
    <w:rsid w:val="007026B7"/>
    <w:rsid w:val="007026F3"/>
    <w:rsid w:val="0070275D"/>
    <w:rsid w:val="00702A9F"/>
    <w:rsid w:val="00702E54"/>
    <w:rsid w:val="00703290"/>
    <w:rsid w:val="0070345A"/>
    <w:rsid w:val="007037F1"/>
    <w:rsid w:val="0070380A"/>
    <w:rsid w:val="00703C36"/>
    <w:rsid w:val="00703DEE"/>
    <w:rsid w:val="00703ECA"/>
    <w:rsid w:val="00704078"/>
    <w:rsid w:val="0070416F"/>
    <w:rsid w:val="007043E8"/>
    <w:rsid w:val="00704C79"/>
    <w:rsid w:val="00705117"/>
    <w:rsid w:val="0070527A"/>
    <w:rsid w:val="0070567E"/>
    <w:rsid w:val="00705BD2"/>
    <w:rsid w:val="00705CA6"/>
    <w:rsid w:val="00705CF9"/>
    <w:rsid w:val="00705EFC"/>
    <w:rsid w:val="0070613B"/>
    <w:rsid w:val="00706252"/>
    <w:rsid w:val="0070627C"/>
    <w:rsid w:val="00706A17"/>
    <w:rsid w:val="00706FAA"/>
    <w:rsid w:val="00707617"/>
    <w:rsid w:val="007076E9"/>
    <w:rsid w:val="0070773F"/>
    <w:rsid w:val="007077B5"/>
    <w:rsid w:val="00707D54"/>
    <w:rsid w:val="00707D69"/>
    <w:rsid w:val="007100B1"/>
    <w:rsid w:val="00710517"/>
    <w:rsid w:val="007108B1"/>
    <w:rsid w:val="007109B0"/>
    <w:rsid w:val="00710AA6"/>
    <w:rsid w:val="00710EC9"/>
    <w:rsid w:val="0071119A"/>
    <w:rsid w:val="00711215"/>
    <w:rsid w:val="007112C7"/>
    <w:rsid w:val="00711316"/>
    <w:rsid w:val="00711848"/>
    <w:rsid w:val="007118A9"/>
    <w:rsid w:val="00711A14"/>
    <w:rsid w:val="00712171"/>
    <w:rsid w:val="00712452"/>
    <w:rsid w:val="007129D5"/>
    <w:rsid w:val="00712C6F"/>
    <w:rsid w:val="00712F07"/>
    <w:rsid w:val="007132DF"/>
    <w:rsid w:val="00713582"/>
    <w:rsid w:val="00713609"/>
    <w:rsid w:val="007136A4"/>
    <w:rsid w:val="007139BC"/>
    <w:rsid w:val="00713C23"/>
    <w:rsid w:val="00713C50"/>
    <w:rsid w:val="00713D63"/>
    <w:rsid w:val="00713F85"/>
    <w:rsid w:val="00714304"/>
    <w:rsid w:val="00714CB7"/>
    <w:rsid w:val="00714D19"/>
    <w:rsid w:val="0071520C"/>
    <w:rsid w:val="007152DE"/>
    <w:rsid w:val="00715475"/>
    <w:rsid w:val="0071589E"/>
    <w:rsid w:val="0071593D"/>
    <w:rsid w:val="00715964"/>
    <w:rsid w:val="00715B90"/>
    <w:rsid w:val="00715B96"/>
    <w:rsid w:val="00715C66"/>
    <w:rsid w:val="00715D00"/>
    <w:rsid w:val="00715D75"/>
    <w:rsid w:val="00716001"/>
    <w:rsid w:val="007160D5"/>
    <w:rsid w:val="0071631B"/>
    <w:rsid w:val="007168E7"/>
    <w:rsid w:val="007169A9"/>
    <w:rsid w:val="00716A80"/>
    <w:rsid w:val="00716C88"/>
    <w:rsid w:val="007171AD"/>
    <w:rsid w:val="00717339"/>
    <w:rsid w:val="0071743B"/>
    <w:rsid w:val="007174B6"/>
    <w:rsid w:val="00717ADF"/>
    <w:rsid w:val="00717B70"/>
    <w:rsid w:val="00717E4A"/>
    <w:rsid w:val="00717E8E"/>
    <w:rsid w:val="00717FDD"/>
    <w:rsid w:val="0072007F"/>
    <w:rsid w:val="00720458"/>
    <w:rsid w:val="007208D6"/>
    <w:rsid w:val="007209C6"/>
    <w:rsid w:val="00720B85"/>
    <w:rsid w:val="00720FFA"/>
    <w:rsid w:val="00721152"/>
    <w:rsid w:val="00721364"/>
    <w:rsid w:val="00721723"/>
    <w:rsid w:val="00721799"/>
    <w:rsid w:val="00721E6C"/>
    <w:rsid w:val="00722384"/>
    <w:rsid w:val="0072260F"/>
    <w:rsid w:val="007233DE"/>
    <w:rsid w:val="007235F3"/>
    <w:rsid w:val="007238C9"/>
    <w:rsid w:val="00723937"/>
    <w:rsid w:val="00723DA7"/>
    <w:rsid w:val="0072440E"/>
    <w:rsid w:val="007244E4"/>
    <w:rsid w:val="007246C4"/>
    <w:rsid w:val="00724869"/>
    <w:rsid w:val="00724F27"/>
    <w:rsid w:val="00725188"/>
    <w:rsid w:val="0072533A"/>
    <w:rsid w:val="0072560E"/>
    <w:rsid w:val="00725624"/>
    <w:rsid w:val="00725720"/>
    <w:rsid w:val="00726220"/>
    <w:rsid w:val="007265B0"/>
    <w:rsid w:val="00726A5E"/>
    <w:rsid w:val="007272AD"/>
    <w:rsid w:val="007277E8"/>
    <w:rsid w:val="00727C3E"/>
    <w:rsid w:val="00727E2E"/>
    <w:rsid w:val="00730280"/>
    <w:rsid w:val="007302C2"/>
    <w:rsid w:val="007308F3"/>
    <w:rsid w:val="00730B4D"/>
    <w:rsid w:val="00730C99"/>
    <w:rsid w:val="00731227"/>
    <w:rsid w:val="007318F5"/>
    <w:rsid w:val="00731C35"/>
    <w:rsid w:val="00731DBF"/>
    <w:rsid w:val="00732268"/>
    <w:rsid w:val="007326CC"/>
    <w:rsid w:val="00732DE0"/>
    <w:rsid w:val="0073302B"/>
    <w:rsid w:val="0073350B"/>
    <w:rsid w:val="007338A5"/>
    <w:rsid w:val="00733C2E"/>
    <w:rsid w:val="00733FD7"/>
    <w:rsid w:val="007341FD"/>
    <w:rsid w:val="0073453D"/>
    <w:rsid w:val="0073469E"/>
    <w:rsid w:val="0073473A"/>
    <w:rsid w:val="00734C67"/>
    <w:rsid w:val="00735005"/>
    <w:rsid w:val="00735513"/>
    <w:rsid w:val="007359BE"/>
    <w:rsid w:val="00735E64"/>
    <w:rsid w:val="00735EFA"/>
    <w:rsid w:val="00735FA2"/>
    <w:rsid w:val="007360CD"/>
    <w:rsid w:val="00736188"/>
    <w:rsid w:val="007362B4"/>
    <w:rsid w:val="00736B7C"/>
    <w:rsid w:val="00736F65"/>
    <w:rsid w:val="007376DB"/>
    <w:rsid w:val="00737753"/>
    <w:rsid w:val="007377DD"/>
    <w:rsid w:val="00737843"/>
    <w:rsid w:val="00737F84"/>
    <w:rsid w:val="0074001C"/>
    <w:rsid w:val="0074035E"/>
    <w:rsid w:val="00740D12"/>
    <w:rsid w:val="00741234"/>
    <w:rsid w:val="0074136C"/>
    <w:rsid w:val="00741486"/>
    <w:rsid w:val="0074171D"/>
    <w:rsid w:val="00741BC1"/>
    <w:rsid w:val="00742C89"/>
    <w:rsid w:val="007436C9"/>
    <w:rsid w:val="0074414F"/>
    <w:rsid w:val="007441F2"/>
    <w:rsid w:val="00744503"/>
    <w:rsid w:val="0074459A"/>
    <w:rsid w:val="00744842"/>
    <w:rsid w:val="007448D1"/>
    <w:rsid w:val="00744F2E"/>
    <w:rsid w:val="00745362"/>
    <w:rsid w:val="00745A77"/>
    <w:rsid w:val="00745DC4"/>
    <w:rsid w:val="007463FD"/>
    <w:rsid w:val="007464D0"/>
    <w:rsid w:val="00746A5E"/>
    <w:rsid w:val="00746AC8"/>
    <w:rsid w:val="00746D72"/>
    <w:rsid w:val="00747354"/>
    <w:rsid w:val="0074786B"/>
    <w:rsid w:val="00747F02"/>
    <w:rsid w:val="00750107"/>
    <w:rsid w:val="007501BE"/>
    <w:rsid w:val="0075040C"/>
    <w:rsid w:val="007508BE"/>
    <w:rsid w:val="00750924"/>
    <w:rsid w:val="00750EC8"/>
    <w:rsid w:val="007511C5"/>
    <w:rsid w:val="00751838"/>
    <w:rsid w:val="0075217F"/>
    <w:rsid w:val="00752529"/>
    <w:rsid w:val="00752741"/>
    <w:rsid w:val="00752892"/>
    <w:rsid w:val="00753237"/>
    <w:rsid w:val="007533F7"/>
    <w:rsid w:val="0075423D"/>
    <w:rsid w:val="007546C9"/>
    <w:rsid w:val="00754709"/>
    <w:rsid w:val="00754823"/>
    <w:rsid w:val="00754E32"/>
    <w:rsid w:val="00754FD8"/>
    <w:rsid w:val="0075517A"/>
    <w:rsid w:val="00755249"/>
    <w:rsid w:val="0075525D"/>
    <w:rsid w:val="00755579"/>
    <w:rsid w:val="00755C69"/>
    <w:rsid w:val="007564C5"/>
    <w:rsid w:val="007568EC"/>
    <w:rsid w:val="0075693D"/>
    <w:rsid w:val="00756BF3"/>
    <w:rsid w:val="00756FCA"/>
    <w:rsid w:val="00757032"/>
    <w:rsid w:val="007572E8"/>
    <w:rsid w:val="007574C2"/>
    <w:rsid w:val="0075760D"/>
    <w:rsid w:val="00757835"/>
    <w:rsid w:val="00757A2E"/>
    <w:rsid w:val="007601A2"/>
    <w:rsid w:val="00760476"/>
    <w:rsid w:val="00760858"/>
    <w:rsid w:val="0076129A"/>
    <w:rsid w:val="007612A6"/>
    <w:rsid w:val="007614FF"/>
    <w:rsid w:val="0076160F"/>
    <w:rsid w:val="007618BF"/>
    <w:rsid w:val="00761CA1"/>
    <w:rsid w:val="00761DBA"/>
    <w:rsid w:val="00761E8D"/>
    <w:rsid w:val="00762034"/>
    <w:rsid w:val="0076240B"/>
    <w:rsid w:val="00762D0F"/>
    <w:rsid w:val="00763711"/>
    <w:rsid w:val="007639D4"/>
    <w:rsid w:val="00764068"/>
    <w:rsid w:val="007644B1"/>
    <w:rsid w:val="00764C9C"/>
    <w:rsid w:val="00765051"/>
    <w:rsid w:val="00765145"/>
    <w:rsid w:val="00765E8D"/>
    <w:rsid w:val="00765F81"/>
    <w:rsid w:val="00766C26"/>
    <w:rsid w:val="00766DE0"/>
    <w:rsid w:val="00767290"/>
    <w:rsid w:val="00767427"/>
    <w:rsid w:val="0076765E"/>
    <w:rsid w:val="0076769E"/>
    <w:rsid w:val="007676B4"/>
    <w:rsid w:val="0076774D"/>
    <w:rsid w:val="00767A31"/>
    <w:rsid w:val="00767AED"/>
    <w:rsid w:val="007704E8"/>
    <w:rsid w:val="00770A61"/>
    <w:rsid w:val="00770E7F"/>
    <w:rsid w:val="0077101A"/>
    <w:rsid w:val="00771039"/>
    <w:rsid w:val="00771171"/>
    <w:rsid w:val="007711FC"/>
    <w:rsid w:val="0077128E"/>
    <w:rsid w:val="0077184B"/>
    <w:rsid w:val="0077190E"/>
    <w:rsid w:val="00772168"/>
    <w:rsid w:val="00772253"/>
    <w:rsid w:val="0077227C"/>
    <w:rsid w:val="007725D4"/>
    <w:rsid w:val="00772BE7"/>
    <w:rsid w:val="00772F4F"/>
    <w:rsid w:val="007733CF"/>
    <w:rsid w:val="00773E8B"/>
    <w:rsid w:val="0077432E"/>
    <w:rsid w:val="00774514"/>
    <w:rsid w:val="00774752"/>
    <w:rsid w:val="007748C5"/>
    <w:rsid w:val="00774F0D"/>
    <w:rsid w:val="007756CA"/>
    <w:rsid w:val="00775B3A"/>
    <w:rsid w:val="00775B41"/>
    <w:rsid w:val="0077647D"/>
    <w:rsid w:val="00776E8A"/>
    <w:rsid w:val="0077706C"/>
    <w:rsid w:val="0077739A"/>
    <w:rsid w:val="007773CD"/>
    <w:rsid w:val="007776F0"/>
    <w:rsid w:val="00777BB9"/>
    <w:rsid w:val="00777BE9"/>
    <w:rsid w:val="00777DB6"/>
    <w:rsid w:val="00777EA8"/>
    <w:rsid w:val="00777FBF"/>
    <w:rsid w:val="00780304"/>
    <w:rsid w:val="00780FA0"/>
    <w:rsid w:val="007814B0"/>
    <w:rsid w:val="0078164B"/>
    <w:rsid w:val="00782029"/>
    <w:rsid w:val="00782161"/>
    <w:rsid w:val="007823EA"/>
    <w:rsid w:val="00782542"/>
    <w:rsid w:val="00782B14"/>
    <w:rsid w:val="00782EDE"/>
    <w:rsid w:val="00782F39"/>
    <w:rsid w:val="00782FAC"/>
    <w:rsid w:val="00782FDB"/>
    <w:rsid w:val="007833D4"/>
    <w:rsid w:val="00783787"/>
    <w:rsid w:val="00783963"/>
    <w:rsid w:val="00783FD2"/>
    <w:rsid w:val="007840E5"/>
    <w:rsid w:val="0078435B"/>
    <w:rsid w:val="00784597"/>
    <w:rsid w:val="007855A3"/>
    <w:rsid w:val="00785807"/>
    <w:rsid w:val="00785987"/>
    <w:rsid w:val="0078614E"/>
    <w:rsid w:val="007863D2"/>
    <w:rsid w:val="007864F9"/>
    <w:rsid w:val="00786729"/>
    <w:rsid w:val="00786787"/>
    <w:rsid w:val="00786806"/>
    <w:rsid w:val="007869EE"/>
    <w:rsid w:val="00786A30"/>
    <w:rsid w:val="00786CA3"/>
    <w:rsid w:val="0078759E"/>
    <w:rsid w:val="007877D6"/>
    <w:rsid w:val="00787819"/>
    <w:rsid w:val="00787922"/>
    <w:rsid w:val="00787C6A"/>
    <w:rsid w:val="007905CC"/>
    <w:rsid w:val="00790708"/>
    <w:rsid w:val="007908C6"/>
    <w:rsid w:val="00790A41"/>
    <w:rsid w:val="00790A95"/>
    <w:rsid w:val="00790AE5"/>
    <w:rsid w:val="00791139"/>
    <w:rsid w:val="00791683"/>
    <w:rsid w:val="007916B1"/>
    <w:rsid w:val="00791837"/>
    <w:rsid w:val="00791A07"/>
    <w:rsid w:val="00791B46"/>
    <w:rsid w:val="00791E4F"/>
    <w:rsid w:val="00791E6E"/>
    <w:rsid w:val="00791EF7"/>
    <w:rsid w:val="0079206D"/>
    <w:rsid w:val="00792462"/>
    <w:rsid w:val="00792514"/>
    <w:rsid w:val="00792705"/>
    <w:rsid w:val="0079301C"/>
    <w:rsid w:val="00793293"/>
    <w:rsid w:val="007933BD"/>
    <w:rsid w:val="00793507"/>
    <w:rsid w:val="007938B5"/>
    <w:rsid w:val="00793A30"/>
    <w:rsid w:val="00793A49"/>
    <w:rsid w:val="00793E57"/>
    <w:rsid w:val="0079406C"/>
    <w:rsid w:val="00794259"/>
    <w:rsid w:val="0079457E"/>
    <w:rsid w:val="00794714"/>
    <w:rsid w:val="007947AE"/>
    <w:rsid w:val="00794E18"/>
    <w:rsid w:val="007954BE"/>
    <w:rsid w:val="00795A84"/>
    <w:rsid w:val="00795CA1"/>
    <w:rsid w:val="00795CB1"/>
    <w:rsid w:val="00795D87"/>
    <w:rsid w:val="007966C9"/>
    <w:rsid w:val="007966E5"/>
    <w:rsid w:val="00796991"/>
    <w:rsid w:val="007974C6"/>
    <w:rsid w:val="00797FB6"/>
    <w:rsid w:val="007A03BA"/>
    <w:rsid w:val="007A03FF"/>
    <w:rsid w:val="007A046F"/>
    <w:rsid w:val="007A0E4E"/>
    <w:rsid w:val="007A1A6B"/>
    <w:rsid w:val="007A1AC9"/>
    <w:rsid w:val="007A1BFB"/>
    <w:rsid w:val="007A1DA3"/>
    <w:rsid w:val="007A1DDE"/>
    <w:rsid w:val="007A2297"/>
    <w:rsid w:val="007A2521"/>
    <w:rsid w:val="007A273C"/>
    <w:rsid w:val="007A2BA6"/>
    <w:rsid w:val="007A2BED"/>
    <w:rsid w:val="007A30F6"/>
    <w:rsid w:val="007A325F"/>
    <w:rsid w:val="007A339E"/>
    <w:rsid w:val="007A374A"/>
    <w:rsid w:val="007A3770"/>
    <w:rsid w:val="007A3BA2"/>
    <w:rsid w:val="007A3CD6"/>
    <w:rsid w:val="007A3CFE"/>
    <w:rsid w:val="007A3DD1"/>
    <w:rsid w:val="007A3FB3"/>
    <w:rsid w:val="007A4259"/>
    <w:rsid w:val="007A450B"/>
    <w:rsid w:val="007A4883"/>
    <w:rsid w:val="007A4AA6"/>
    <w:rsid w:val="007A4C22"/>
    <w:rsid w:val="007A53FE"/>
    <w:rsid w:val="007A5BD8"/>
    <w:rsid w:val="007A5ECF"/>
    <w:rsid w:val="007A6127"/>
    <w:rsid w:val="007A61FF"/>
    <w:rsid w:val="007A6E1A"/>
    <w:rsid w:val="007A7602"/>
    <w:rsid w:val="007B089A"/>
    <w:rsid w:val="007B0A49"/>
    <w:rsid w:val="007B0D41"/>
    <w:rsid w:val="007B127D"/>
    <w:rsid w:val="007B13AE"/>
    <w:rsid w:val="007B14E7"/>
    <w:rsid w:val="007B1801"/>
    <w:rsid w:val="007B189E"/>
    <w:rsid w:val="007B1EE3"/>
    <w:rsid w:val="007B20EE"/>
    <w:rsid w:val="007B20FA"/>
    <w:rsid w:val="007B23AD"/>
    <w:rsid w:val="007B257B"/>
    <w:rsid w:val="007B2BF0"/>
    <w:rsid w:val="007B2D12"/>
    <w:rsid w:val="007B301B"/>
    <w:rsid w:val="007B305A"/>
    <w:rsid w:val="007B3393"/>
    <w:rsid w:val="007B34A2"/>
    <w:rsid w:val="007B36E2"/>
    <w:rsid w:val="007B3BEE"/>
    <w:rsid w:val="007B48C8"/>
    <w:rsid w:val="007B48E5"/>
    <w:rsid w:val="007B4AF4"/>
    <w:rsid w:val="007B5544"/>
    <w:rsid w:val="007B585C"/>
    <w:rsid w:val="007B5990"/>
    <w:rsid w:val="007B59F8"/>
    <w:rsid w:val="007B5E01"/>
    <w:rsid w:val="007B5F61"/>
    <w:rsid w:val="007B6323"/>
    <w:rsid w:val="007B6654"/>
    <w:rsid w:val="007B6B72"/>
    <w:rsid w:val="007B6B84"/>
    <w:rsid w:val="007B6DDF"/>
    <w:rsid w:val="007B6FFE"/>
    <w:rsid w:val="007B7078"/>
    <w:rsid w:val="007B76AB"/>
    <w:rsid w:val="007B7D9A"/>
    <w:rsid w:val="007B7F06"/>
    <w:rsid w:val="007C031C"/>
    <w:rsid w:val="007C072C"/>
    <w:rsid w:val="007C121C"/>
    <w:rsid w:val="007C1266"/>
    <w:rsid w:val="007C2014"/>
    <w:rsid w:val="007C220C"/>
    <w:rsid w:val="007C2280"/>
    <w:rsid w:val="007C28D3"/>
    <w:rsid w:val="007C2A2F"/>
    <w:rsid w:val="007C2A45"/>
    <w:rsid w:val="007C2AA6"/>
    <w:rsid w:val="007C2CD6"/>
    <w:rsid w:val="007C2E01"/>
    <w:rsid w:val="007C3061"/>
    <w:rsid w:val="007C3205"/>
    <w:rsid w:val="007C343D"/>
    <w:rsid w:val="007C34D0"/>
    <w:rsid w:val="007C3AAD"/>
    <w:rsid w:val="007C404B"/>
    <w:rsid w:val="007C413A"/>
    <w:rsid w:val="007C414F"/>
    <w:rsid w:val="007C4308"/>
    <w:rsid w:val="007C4312"/>
    <w:rsid w:val="007C446B"/>
    <w:rsid w:val="007C46E8"/>
    <w:rsid w:val="007C4BCE"/>
    <w:rsid w:val="007C50A5"/>
    <w:rsid w:val="007C52AA"/>
    <w:rsid w:val="007C5DC0"/>
    <w:rsid w:val="007C69D3"/>
    <w:rsid w:val="007C6B4C"/>
    <w:rsid w:val="007C6E62"/>
    <w:rsid w:val="007C702F"/>
    <w:rsid w:val="007D0109"/>
    <w:rsid w:val="007D01AE"/>
    <w:rsid w:val="007D07F0"/>
    <w:rsid w:val="007D081F"/>
    <w:rsid w:val="007D0DCF"/>
    <w:rsid w:val="007D13C5"/>
    <w:rsid w:val="007D13F5"/>
    <w:rsid w:val="007D1E72"/>
    <w:rsid w:val="007D1E97"/>
    <w:rsid w:val="007D1F96"/>
    <w:rsid w:val="007D2284"/>
    <w:rsid w:val="007D22AB"/>
    <w:rsid w:val="007D2878"/>
    <w:rsid w:val="007D2B7F"/>
    <w:rsid w:val="007D2CB3"/>
    <w:rsid w:val="007D2EE7"/>
    <w:rsid w:val="007D31DE"/>
    <w:rsid w:val="007D3285"/>
    <w:rsid w:val="007D3417"/>
    <w:rsid w:val="007D3C2B"/>
    <w:rsid w:val="007D3D17"/>
    <w:rsid w:val="007D3D1F"/>
    <w:rsid w:val="007D3F03"/>
    <w:rsid w:val="007D40B6"/>
    <w:rsid w:val="007D4155"/>
    <w:rsid w:val="007D4162"/>
    <w:rsid w:val="007D423F"/>
    <w:rsid w:val="007D44C3"/>
    <w:rsid w:val="007D48DD"/>
    <w:rsid w:val="007D4D11"/>
    <w:rsid w:val="007D4DD8"/>
    <w:rsid w:val="007D4F86"/>
    <w:rsid w:val="007D5C14"/>
    <w:rsid w:val="007D6519"/>
    <w:rsid w:val="007D6653"/>
    <w:rsid w:val="007D67E5"/>
    <w:rsid w:val="007D6908"/>
    <w:rsid w:val="007D6B05"/>
    <w:rsid w:val="007D6C1D"/>
    <w:rsid w:val="007D6E3E"/>
    <w:rsid w:val="007D6FF1"/>
    <w:rsid w:val="007D709A"/>
    <w:rsid w:val="007D781E"/>
    <w:rsid w:val="007D7D08"/>
    <w:rsid w:val="007D7D0E"/>
    <w:rsid w:val="007D7DC2"/>
    <w:rsid w:val="007E03D1"/>
    <w:rsid w:val="007E0476"/>
    <w:rsid w:val="007E0A9B"/>
    <w:rsid w:val="007E0C36"/>
    <w:rsid w:val="007E0F3E"/>
    <w:rsid w:val="007E1331"/>
    <w:rsid w:val="007E1B50"/>
    <w:rsid w:val="007E1CA3"/>
    <w:rsid w:val="007E1CCD"/>
    <w:rsid w:val="007E1F44"/>
    <w:rsid w:val="007E1FE9"/>
    <w:rsid w:val="007E2097"/>
    <w:rsid w:val="007E243C"/>
    <w:rsid w:val="007E2609"/>
    <w:rsid w:val="007E287D"/>
    <w:rsid w:val="007E2CFE"/>
    <w:rsid w:val="007E2D73"/>
    <w:rsid w:val="007E305B"/>
    <w:rsid w:val="007E31E3"/>
    <w:rsid w:val="007E32E8"/>
    <w:rsid w:val="007E347B"/>
    <w:rsid w:val="007E35F5"/>
    <w:rsid w:val="007E38B7"/>
    <w:rsid w:val="007E3BA9"/>
    <w:rsid w:val="007E411D"/>
    <w:rsid w:val="007E437E"/>
    <w:rsid w:val="007E446A"/>
    <w:rsid w:val="007E4687"/>
    <w:rsid w:val="007E4A65"/>
    <w:rsid w:val="007E4F20"/>
    <w:rsid w:val="007E5029"/>
    <w:rsid w:val="007E5962"/>
    <w:rsid w:val="007E5AF0"/>
    <w:rsid w:val="007E5F23"/>
    <w:rsid w:val="007E6048"/>
    <w:rsid w:val="007E63AD"/>
    <w:rsid w:val="007E6C7A"/>
    <w:rsid w:val="007E6F26"/>
    <w:rsid w:val="007E6FA2"/>
    <w:rsid w:val="007E7559"/>
    <w:rsid w:val="007E768C"/>
    <w:rsid w:val="007E7990"/>
    <w:rsid w:val="007E7BD8"/>
    <w:rsid w:val="007E7C45"/>
    <w:rsid w:val="007E7DBC"/>
    <w:rsid w:val="007E7E60"/>
    <w:rsid w:val="007F010C"/>
    <w:rsid w:val="007F0596"/>
    <w:rsid w:val="007F0DFF"/>
    <w:rsid w:val="007F1107"/>
    <w:rsid w:val="007F1A72"/>
    <w:rsid w:val="007F1C60"/>
    <w:rsid w:val="007F23B0"/>
    <w:rsid w:val="007F324B"/>
    <w:rsid w:val="007F473C"/>
    <w:rsid w:val="007F4901"/>
    <w:rsid w:val="007F4ACF"/>
    <w:rsid w:val="007F4E78"/>
    <w:rsid w:val="007F4EB7"/>
    <w:rsid w:val="007F4F3A"/>
    <w:rsid w:val="007F5702"/>
    <w:rsid w:val="007F572C"/>
    <w:rsid w:val="007F5768"/>
    <w:rsid w:val="007F5985"/>
    <w:rsid w:val="007F5AB8"/>
    <w:rsid w:val="007F5B57"/>
    <w:rsid w:val="007F5D86"/>
    <w:rsid w:val="007F5D90"/>
    <w:rsid w:val="007F6156"/>
    <w:rsid w:val="007F6395"/>
    <w:rsid w:val="007F685B"/>
    <w:rsid w:val="007F6BF7"/>
    <w:rsid w:val="007F6E9E"/>
    <w:rsid w:val="007F6F64"/>
    <w:rsid w:val="007F70A3"/>
    <w:rsid w:val="007F71DC"/>
    <w:rsid w:val="007F741B"/>
    <w:rsid w:val="00800048"/>
    <w:rsid w:val="0080010F"/>
    <w:rsid w:val="0080063C"/>
    <w:rsid w:val="00800813"/>
    <w:rsid w:val="0080175D"/>
    <w:rsid w:val="0080194D"/>
    <w:rsid w:val="00801CE6"/>
    <w:rsid w:val="008022DE"/>
    <w:rsid w:val="0080231E"/>
    <w:rsid w:val="0080240A"/>
    <w:rsid w:val="00802769"/>
    <w:rsid w:val="00802DAC"/>
    <w:rsid w:val="008037D7"/>
    <w:rsid w:val="008039FD"/>
    <w:rsid w:val="00803A47"/>
    <w:rsid w:val="00803E23"/>
    <w:rsid w:val="00804129"/>
    <w:rsid w:val="00804175"/>
    <w:rsid w:val="00804262"/>
    <w:rsid w:val="00804D19"/>
    <w:rsid w:val="00804E07"/>
    <w:rsid w:val="00804F0C"/>
    <w:rsid w:val="00805368"/>
    <w:rsid w:val="008056AA"/>
    <w:rsid w:val="00805D1D"/>
    <w:rsid w:val="00805D3F"/>
    <w:rsid w:val="00806072"/>
    <w:rsid w:val="00806129"/>
    <w:rsid w:val="008063B2"/>
    <w:rsid w:val="0080645E"/>
    <w:rsid w:val="008065DD"/>
    <w:rsid w:val="0080707E"/>
    <w:rsid w:val="00807535"/>
    <w:rsid w:val="00807712"/>
    <w:rsid w:val="00807819"/>
    <w:rsid w:val="00807B5A"/>
    <w:rsid w:val="00807C66"/>
    <w:rsid w:val="00810481"/>
    <w:rsid w:val="00810596"/>
    <w:rsid w:val="00810D31"/>
    <w:rsid w:val="00810F7C"/>
    <w:rsid w:val="00811307"/>
    <w:rsid w:val="0081134C"/>
    <w:rsid w:val="00811575"/>
    <w:rsid w:val="008117EC"/>
    <w:rsid w:val="00811C2D"/>
    <w:rsid w:val="00811CAE"/>
    <w:rsid w:val="00811E4A"/>
    <w:rsid w:val="008120A0"/>
    <w:rsid w:val="008121E7"/>
    <w:rsid w:val="00812270"/>
    <w:rsid w:val="0081249E"/>
    <w:rsid w:val="0081265C"/>
    <w:rsid w:val="0081281F"/>
    <w:rsid w:val="00814209"/>
    <w:rsid w:val="0081429D"/>
    <w:rsid w:val="0081454C"/>
    <w:rsid w:val="00814806"/>
    <w:rsid w:val="00814842"/>
    <w:rsid w:val="00814B6B"/>
    <w:rsid w:val="00814D21"/>
    <w:rsid w:val="00814DC8"/>
    <w:rsid w:val="00815005"/>
    <w:rsid w:val="008150FB"/>
    <w:rsid w:val="008157E9"/>
    <w:rsid w:val="00815AA2"/>
    <w:rsid w:val="00815B22"/>
    <w:rsid w:val="00815BE1"/>
    <w:rsid w:val="00815C4F"/>
    <w:rsid w:val="00816692"/>
    <w:rsid w:val="0081693B"/>
    <w:rsid w:val="00816CC4"/>
    <w:rsid w:val="00816EA8"/>
    <w:rsid w:val="008173D6"/>
    <w:rsid w:val="0081743E"/>
    <w:rsid w:val="00817599"/>
    <w:rsid w:val="00817E5A"/>
    <w:rsid w:val="00820553"/>
    <w:rsid w:val="00820557"/>
    <w:rsid w:val="0082143C"/>
    <w:rsid w:val="008214A7"/>
    <w:rsid w:val="00821C80"/>
    <w:rsid w:val="00822AD0"/>
    <w:rsid w:val="00822C91"/>
    <w:rsid w:val="00822D4D"/>
    <w:rsid w:val="008232A4"/>
    <w:rsid w:val="008232D0"/>
    <w:rsid w:val="008234DD"/>
    <w:rsid w:val="0082377A"/>
    <w:rsid w:val="00823CF5"/>
    <w:rsid w:val="00823DD5"/>
    <w:rsid w:val="00823F3D"/>
    <w:rsid w:val="008249CD"/>
    <w:rsid w:val="00824B74"/>
    <w:rsid w:val="00824F69"/>
    <w:rsid w:val="00825177"/>
    <w:rsid w:val="008254D8"/>
    <w:rsid w:val="00825683"/>
    <w:rsid w:val="0082585C"/>
    <w:rsid w:val="00825C80"/>
    <w:rsid w:val="00825D86"/>
    <w:rsid w:val="00826024"/>
    <w:rsid w:val="008261E4"/>
    <w:rsid w:val="008263CA"/>
    <w:rsid w:val="00826576"/>
    <w:rsid w:val="008266E3"/>
    <w:rsid w:val="0082691C"/>
    <w:rsid w:val="00826A70"/>
    <w:rsid w:val="00827324"/>
    <w:rsid w:val="008273A6"/>
    <w:rsid w:val="00827793"/>
    <w:rsid w:val="008277C6"/>
    <w:rsid w:val="008278D8"/>
    <w:rsid w:val="00827BC9"/>
    <w:rsid w:val="00827DE0"/>
    <w:rsid w:val="00827F45"/>
    <w:rsid w:val="008308CC"/>
    <w:rsid w:val="0083108C"/>
    <w:rsid w:val="008311CC"/>
    <w:rsid w:val="00831622"/>
    <w:rsid w:val="00831818"/>
    <w:rsid w:val="00831AA6"/>
    <w:rsid w:val="00831B32"/>
    <w:rsid w:val="00831DB5"/>
    <w:rsid w:val="00832428"/>
    <w:rsid w:val="0083268E"/>
    <w:rsid w:val="00833396"/>
    <w:rsid w:val="008334F5"/>
    <w:rsid w:val="008336B4"/>
    <w:rsid w:val="00833B54"/>
    <w:rsid w:val="00834312"/>
    <w:rsid w:val="00834359"/>
    <w:rsid w:val="00834556"/>
    <w:rsid w:val="00834592"/>
    <w:rsid w:val="00834610"/>
    <w:rsid w:val="00834911"/>
    <w:rsid w:val="008349E8"/>
    <w:rsid w:val="00834C2B"/>
    <w:rsid w:val="00835007"/>
    <w:rsid w:val="00835865"/>
    <w:rsid w:val="00836AF3"/>
    <w:rsid w:val="00836C77"/>
    <w:rsid w:val="00836FF0"/>
    <w:rsid w:val="00837151"/>
    <w:rsid w:val="00837731"/>
    <w:rsid w:val="00837C46"/>
    <w:rsid w:val="00837F66"/>
    <w:rsid w:val="00840111"/>
    <w:rsid w:val="00840360"/>
    <w:rsid w:val="00840532"/>
    <w:rsid w:val="008407D1"/>
    <w:rsid w:val="008409E1"/>
    <w:rsid w:val="00840D6B"/>
    <w:rsid w:val="008410C6"/>
    <w:rsid w:val="008415F4"/>
    <w:rsid w:val="00841636"/>
    <w:rsid w:val="00841B3B"/>
    <w:rsid w:val="00842534"/>
    <w:rsid w:val="00842AF1"/>
    <w:rsid w:val="00842E74"/>
    <w:rsid w:val="00843043"/>
    <w:rsid w:val="008433BF"/>
    <w:rsid w:val="00844579"/>
    <w:rsid w:val="00844A32"/>
    <w:rsid w:val="008450CE"/>
    <w:rsid w:val="008450D0"/>
    <w:rsid w:val="0084533E"/>
    <w:rsid w:val="008456CE"/>
    <w:rsid w:val="008456F6"/>
    <w:rsid w:val="00845AAC"/>
    <w:rsid w:val="00845B19"/>
    <w:rsid w:val="00846243"/>
    <w:rsid w:val="00846506"/>
    <w:rsid w:val="0084668C"/>
    <w:rsid w:val="008468AA"/>
    <w:rsid w:val="00847471"/>
    <w:rsid w:val="008474C7"/>
    <w:rsid w:val="0084770C"/>
    <w:rsid w:val="00847836"/>
    <w:rsid w:val="008478E2"/>
    <w:rsid w:val="00847EA7"/>
    <w:rsid w:val="00847FFB"/>
    <w:rsid w:val="008501C9"/>
    <w:rsid w:val="00850982"/>
    <w:rsid w:val="00850D3B"/>
    <w:rsid w:val="00850F43"/>
    <w:rsid w:val="00851069"/>
    <w:rsid w:val="00851283"/>
    <w:rsid w:val="008513F0"/>
    <w:rsid w:val="0085144F"/>
    <w:rsid w:val="0085193A"/>
    <w:rsid w:val="00851AAD"/>
    <w:rsid w:val="00851AE2"/>
    <w:rsid w:val="00851BB8"/>
    <w:rsid w:val="00851BFB"/>
    <w:rsid w:val="00851D43"/>
    <w:rsid w:val="00851F95"/>
    <w:rsid w:val="008520C6"/>
    <w:rsid w:val="008522D5"/>
    <w:rsid w:val="008522DD"/>
    <w:rsid w:val="0085242B"/>
    <w:rsid w:val="008524F0"/>
    <w:rsid w:val="00852920"/>
    <w:rsid w:val="00852CCA"/>
    <w:rsid w:val="0085348E"/>
    <w:rsid w:val="0085380B"/>
    <w:rsid w:val="00853D16"/>
    <w:rsid w:val="0085409E"/>
    <w:rsid w:val="00854175"/>
    <w:rsid w:val="008543F9"/>
    <w:rsid w:val="008544D2"/>
    <w:rsid w:val="008547C2"/>
    <w:rsid w:val="0085504B"/>
    <w:rsid w:val="00855094"/>
    <w:rsid w:val="008553AD"/>
    <w:rsid w:val="0085558D"/>
    <w:rsid w:val="008559AE"/>
    <w:rsid w:val="00855BEB"/>
    <w:rsid w:val="0085609F"/>
    <w:rsid w:val="0085643B"/>
    <w:rsid w:val="008564FF"/>
    <w:rsid w:val="0085663D"/>
    <w:rsid w:val="0085664E"/>
    <w:rsid w:val="0085730E"/>
    <w:rsid w:val="0085758E"/>
    <w:rsid w:val="00857781"/>
    <w:rsid w:val="0085784F"/>
    <w:rsid w:val="00857A09"/>
    <w:rsid w:val="00857F8B"/>
    <w:rsid w:val="0086050C"/>
    <w:rsid w:val="0086083D"/>
    <w:rsid w:val="00860874"/>
    <w:rsid w:val="00860B0A"/>
    <w:rsid w:val="00860DBC"/>
    <w:rsid w:val="00860DF7"/>
    <w:rsid w:val="00860F95"/>
    <w:rsid w:val="0086105D"/>
    <w:rsid w:val="008612A9"/>
    <w:rsid w:val="0086141A"/>
    <w:rsid w:val="0086158F"/>
    <w:rsid w:val="008616D5"/>
    <w:rsid w:val="008618DE"/>
    <w:rsid w:val="0086192A"/>
    <w:rsid w:val="00861A00"/>
    <w:rsid w:val="00861A6E"/>
    <w:rsid w:val="008620A9"/>
    <w:rsid w:val="00862150"/>
    <w:rsid w:val="008621D0"/>
    <w:rsid w:val="00862959"/>
    <w:rsid w:val="00862A8A"/>
    <w:rsid w:val="00862B06"/>
    <w:rsid w:val="00862C5F"/>
    <w:rsid w:val="00862F77"/>
    <w:rsid w:val="00863114"/>
    <w:rsid w:val="0086330B"/>
    <w:rsid w:val="008634E5"/>
    <w:rsid w:val="00863C19"/>
    <w:rsid w:val="00863FBC"/>
    <w:rsid w:val="0086418B"/>
    <w:rsid w:val="008641A7"/>
    <w:rsid w:val="0086481B"/>
    <w:rsid w:val="00864E4E"/>
    <w:rsid w:val="00865171"/>
    <w:rsid w:val="008656CD"/>
    <w:rsid w:val="008656DC"/>
    <w:rsid w:val="0086583E"/>
    <w:rsid w:val="008659BC"/>
    <w:rsid w:val="00865AAD"/>
    <w:rsid w:val="00865CC3"/>
    <w:rsid w:val="00865FA2"/>
    <w:rsid w:val="0086655C"/>
    <w:rsid w:val="00866595"/>
    <w:rsid w:val="008666DD"/>
    <w:rsid w:val="00866766"/>
    <w:rsid w:val="00866DAC"/>
    <w:rsid w:val="00867A25"/>
    <w:rsid w:val="0087010C"/>
    <w:rsid w:val="008705BE"/>
    <w:rsid w:val="0087099E"/>
    <w:rsid w:val="00870B9B"/>
    <w:rsid w:val="00870DA6"/>
    <w:rsid w:val="0087113A"/>
    <w:rsid w:val="00871184"/>
    <w:rsid w:val="008714D3"/>
    <w:rsid w:val="008719F2"/>
    <w:rsid w:val="00871A4F"/>
    <w:rsid w:val="00871E28"/>
    <w:rsid w:val="00871F4D"/>
    <w:rsid w:val="00871F9B"/>
    <w:rsid w:val="00871FD1"/>
    <w:rsid w:val="00872147"/>
    <w:rsid w:val="00872BE2"/>
    <w:rsid w:val="00872E0C"/>
    <w:rsid w:val="00873370"/>
    <w:rsid w:val="00874363"/>
    <w:rsid w:val="008743F5"/>
    <w:rsid w:val="00874729"/>
    <w:rsid w:val="00874CB4"/>
    <w:rsid w:val="00875013"/>
    <w:rsid w:val="008753BF"/>
    <w:rsid w:val="00875FA5"/>
    <w:rsid w:val="0087647B"/>
    <w:rsid w:val="0087672C"/>
    <w:rsid w:val="00876B75"/>
    <w:rsid w:val="008772F0"/>
    <w:rsid w:val="00877932"/>
    <w:rsid w:val="00877A58"/>
    <w:rsid w:val="00877E1D"/>
    <w:rsid w:val="00880272"/>
    <w:rsid w:val="00880877"/>
    <w:rsid w:val="008809BC"/>
    <w:rsid w:val="00880DF7"/>
    <w:rsid w:val="00881AAB"/>
    <w:rsid w:val="00881C08"/>
    <w:rsid w:val="00881DE5"/>
    <w:rsid w:val="0088213D"/>
    <w:rsid w:val="008822F9"/>
    <w:rsid w:val="0088230B"/>
    <w:rsid w:val="008823EA"/>
    <w:rsid w:val="00882488"/>
    <w:rsid w:val="00882531"/>
    <w:rsid w:val="00882620"/>
    <w:rsid w:val="008827D5"/>
    <w:rsid w:val="00882D6D"/>
    <w:rsid w:val="00882FDC"/>
    <w:rsid w:val="008832E2"/>
    <w:rsid w:val="0088385E"/>
    <w:rsid w:val="0088392E"/>
    <w:rsid w:val="00883EC4"/>
    <w:rsid w:val="0088477A"/>
    <w:rsid w:val="00884BC6"/>
    <w:rsid w:val="008852FA"/>
    <w:rsid w:val="00885452"/>
    <w:rsid w:val="0088560B"/>
    <w:rsid w:val="00885673"/>
    <w:rsid w:val="0088583C"/>
    <w:rsid w:val="008858E7"/>
    <w:rsid w:val="00885975"/>
    <w:rsid w:val="008859A5"/>
    <w:rsid w:val="00885B10"/>
    <w:rsid w:val="00886076"/>
    <w:rsid w:val="008862AE"/>
    <w:rsid w:val="00886691"/>
    <w:rsid w:val="00886909"/>
    <w:rsid w:val="00886C0D"/>
    <w:rsid w:val="00886CC5"/>
    <w:rsid w:val="00887585"/>
    <w:rsid w:val="008878CC"/>
    <w:rsid w:val="00887A9B"/>
    <w:rsid w:val="00887B46"/>
    <w:rsid w:val="0089009E"/>
    <w:rsid w:val="00890297"/>
    <w:rsid w:val="008902C8"/>
    <w:rsid w:val="00890767"/>
    <w:rsid w:val="008913DC"/>
    <w:rsid w:val="0089161F"/>
    <w:rsid w:val="00892439"/>
    <w:rsid w:val="00892488"/>
    <w:rsid w:val="0089252B"/>
    <w:rsid w:val="00892596"/>
    <w:rsid w:val="008925E3"/>
    <w:rsid w:val="00892D9A"/>
    <w:rsid w:val="00892E5A"/>
    <w:rsid w:val="008930B5"/>
    <w:rsid w:val="008930F4"/>
    <w:rsid w:val="00893145"/>
    <w:rsid w:val="00893259"/>
    <w:rsid w:val="0089345F"/>
    <w:rsid w:val="00893D9D"/>
    <w:rsid w:val="00893F44"/>
    <w:rsid w:val="00894152"/>
    <w:rsid w:val="008942F2"/>
    <w:rsid w:val="008948C4"/>
    <w:rsid w:val="00894EEE"/>
    <w:rsid w:val="00895015"/>
    <w:rsid w:val="008952C7"/>
    <w:rsid w:val="00895419"/>
    <w:rsid w:val="00895713"/>
    <w:rsid w:val="0089621A"/>
    <w:rsid w:val="00896465"/>
    <w:rsid w:val="0089648D"/>
    <w:rsid w:val="00896AF4"/>
    <w:rsid w:val="00896CA1"/>
    <w:rsid w:val="00896E11"/>
    <w:rsid w:val="00897246"/>
    <w:rsid w:val="00897262"/>
    <w:rsid w:val="00897795"/>
    <w:rsid w:val="008978FB"/>
    <w:rsid w:val="008A0113"/>
    <w:rsid w:val="008A090A"/>
    <w:rsid w:val="008A0A0A"/>
    <w:rsid w:val="008A0B27"/>
    <w:rsid w:val="008A0B91"/>
    <w:rsid w:val="008A0DAC"/>
    <w:rsid w:val="008A0DFA"/>
    <w:rsid w:val="008A178B"/>
    <w:rsid w:val="008A291F"/>
    <w:rsid w:val="008A29FD"/>
    <w:rsid w:val="008A2BC7"/>
    <w:rsid w:val="008A2CB2"/>
    <w:rsid w:val="008A2D53"/>
    <w:rsid w:val="008A326A"/>
    <w:rsid w:val="008A33D7"/>
    <w:rsid w:val="008A352D"/>
    <w:rsid w:val="008A3588"/>
    <w:rsid w:val="008A368D"/>
    <w:rsid w:val="008A377C"/>
    <w:rsid w:val="008A3A47"/>
    <w:rsid w:val="008A3BFB"/>
    <w:rsid w:val="008A3DBD"/>
    <w:rsid w:val="008A3F84"/>
    <w:rsid w:val="008A4604"/>
    <w:rsid w:val="008A487A"/>
    <w:rsid w:val="008A4EA8"/>
    <w:rsid w:val="008A58BB"/>
    <w:rsid w:val="008A5A08"/>
    <w:rsid w:val="008A60F7"/>
    <w:rsid w:val="008A663B"/>
    <w:rsid w:val="008A7205"/>
    <w:rsid w:val="008A751D"/>
    <w:rsid w:val="008A7763"/>
    <w:rsid w:val="008A7C3C"/>
    <w:rsid w:val="008A7CAF"/>
    <w:rsid w:val="008A7D6E"/>
    <w:rsid w:val="008A7D7A"/>
    <w:rsid w:val="008A7E2F"/>
    <w:rsid w:val="008B0054"/>
    <w:rsid w:val="008B0120"/>
    <w:rsid w:val="008B0430"/>
    <w:rsid w:val="008B04FB"/>
    <w:rsid w:val="008B09A3"/>
    <w:rsid w:val="008B0D29"/>
    <w:rsid w:val="008B0FCC"/>
    <w:rsid w:val="008B10F1"/>
    <w:rsid w:val="008B1370"/>
    <w:rsid w:val="008B15DA"/>
    <w:rsid w:val="008B1752"/>
    <w:rsid w:val="008B1DDB"/>
    <w:rsid w:val="008B1DF8"/>
    <w:rsid w:val="008B1F03"/>
    <w:rsid w:val="008B215D"/>
    <w:rsid w:val="008B22E8"/>
    <w:rsid w:val="008B24BC"/>
    <w:rsid w:val="008B2636"/>
    <w:rsid w:val="008B2905"/>
    <w:rsid w:val="008B2942"/>
    <w:rsid w:val="008B2BB2"/>
    <w:rsid w:val="008B2EE3"/>
    <w:rsid w:val="008B3361"/>
    <w:rsid w:val="008B33E0"/>
    <w:rsid w:val="008B33E7"/>
    <w:rsid w:val="008B3632"/>
    <w:rsid w:val="008B3709"/>
    <w:rsid w:val="008B3981"/>
    <w:rsid w:val="008B3A33"/>
    <w:rsid w:val="008B3C3B"/>
    <w:rsid w:val="008B3CF7"/>
    <w:rsid w:val="008B426C"/>
    <w:rsid w:val="008B44EA"/>
    <w:rsid w:val="008B4549"/>
    <w:rsid w:val="008B46BC"/>
    <w:rsid w:val="008B4BCB"/>
    <w:rsid w:val="008B5468"/>
    <w:rsid w:val="008B598B"/>
    <w:rsid w:val="008B613C"/>
    <w:rsid w:val="008B625C"/>
    <w:rsid w:val="008B6D30"/>
    <w:rsid w:val="008B6D6D"/>
    <w:rsid w:val="008B6DD8"/>
    <w:rsid w:val="008B728B"/>
    <w:rsid w:val="008B7445"/>
    <w:rsid w:val="008B7C57"/>
    <w:rsid w:val="008C01F4"/>
    <w:rsid w:val="008C0862"/>
    <w:rsid w:val="008C1A65"/>
    <w:rsid w:val="008C1AE2"/>
    <w:rsid w:val="008C1D9F"/>
    <w:rsid w:val="008C230C"/>
    <w:rsid w:val="008C232F"/>
    <w:rsid w:val="008C2372"/>
    <w:rsid w:val="008C249F"/>
    <w:rsid w:val="008C24B9"/>
    <w:rsid w:val="008C266D"/>
    <w:rsid w:val="008C2C97"/>
    <w:rsid w:val="008C2D44"/>
    <w:rsid w:val="008C3567"/>
    <w:rsid w:val="008C3634"/>
    <w:rsid w:val="008C394A"/>
    <w:rsid w:val="008C41C8"/>
    <w:rsid w:val="008C43D7"/>
    <w:rsid w:val="008C4742"/>
    <w:rsid w:val="008C4986"/>
    <w:rsid w:val="008C4A02"/>
    <w:rsid w:val="008C4BD5"/>
    <w:rsid w:val="008C4BEF"/>
    <w:rsid w:val="008C4C74"/>
    <w:rsid w:val="008C4E19"/>
    <w:rsid w:val="008C58BE"/>
    <w:rsid w:val="008C58C9"/>
    <w:rsid w:val="008C5930"/>
    <w:rsid w:val="008C5E39"/>
    <w:rsid w:val="008C63B6"/>
    <w:rsid w:val="008C64F9"/>
    <w:rsid w:val="008C6874"/>
    <w:rsid w:val="008C6B48"/>
    <w:rsid w:val="008C6B6D"/>
    <w:rsid w:val="008C6CA2"/>
    <w:rsid w:val="008C6DCC"/>
    <w:rsid w:val="008C721D"/>
    <w:rsid w:val="008C735F"/>
    <w:rsid w:val="008C7378"/>
    <w:rsid w:val="008C7829"/>
    <w:rsid w:val="008C7B51"/>
    <w:rsid w:val="008C7EDB"/>
    <w:rsid w:val="008C7F47"/>
    <w:rsid w:val="008D004C"/>
    <w:rsid w:val="008D00A1"/>
    <w:rsid w:val="008D01CB"/>
    <w:rsid w:val="008D0253"/>
    <w:rsid w:val="008D0565"/>
    <w:rsid w:val="008D0679"/>
    <w:rsid w:val="008D06F6"/>
    <w:rsid w:val="008D0737"/>
    <w:rsid w:val="008D0CCA"/>
    <w:rsid w:val="008D10DE"/>
    <w:rsid w:val="008D2582"/>
    <w:rsid w:val="008D2873"/>
    <w:rsid w:val="008D29B8"/>
    <w:rsid w:val="008D3706"/>
    <w:rsid w:val="008D3728"/>
    <w:rsid w:val="008D3FD6"/>
    <w:rsid w:val="008D3FE1"/>
    <w:rsid w:val="008D4024"/>
    <w:rsid w:val="008D41DA"/>
    <w:rsid w:val="008D4409"/>
    <w:rsid w:val="008D4E0F"/>
    <w:rsid w:val="008D5249"/>
    <w:rsid w:val="008D54C4"/>
    <w:rsid w:val="008D58C7"/>
    <w:rsid w:val="008D5DC1"/>
    <w:rsid w:val="008D6117"/>
    <w:rsid w:val="008D611E"/>
    <w:rsid w:val="008D6387"/>
    <w:rsid w:val="008D6CCF"/>
    <w:rsid w:val="008D70C3"/>
    <w:rsid w:val="008D7707"/>
    <w:rsid w:val="008D7906"/>
    <w:rsid w:val="008D7989"/>
    <w:rsid w:val="008D7995"/>
    <w:rsid w:val="008D7FD8"/>
    <w:rsid w:val="008E027F"/>
    <w:rsid w:val="008E0440"/>
    <w:rsid w:val="008E0D4B"/>
    <w:rsid w:val="008E0F73"/>
    <w:rsid w:val="008E11FA"/>
    <w:rsid w:val="008E1683"/>
    <w:rsid w:val="008E1C61"/>
    <w:rsid w:val="008E1D57"/>
    <w:rsid w:val="008E1E2D"/>
    <w:rsid w:val="008E1F76"/>
    <w:rsid w:val="008E214E"/>
    <w:rsid w:val="008E2151"/>
    <w:rsid w:val="008E2272"/>
    <w:rsid w:val="008E2C30"/>
    <w:rsid w:val="008E31A0"/>
    <w:rsid w:val="008E3C1A"/>
    <w:rsid w:val="008E3E74"/>
    <w:rsid w:val="008E418A"/>
    <w:rsid w:val="008E432F"/>
    <w:rsid w:val="008E43F9"/>
    <w:rsid w:val="008E443A"/>
    <w:rsid w:val="008E4A62"/>
    <w:rsid w:val="008E52A1"/>
    <w:rsid w:val="008E5338"/>
    <w:rsid w:val="008E533B"/>
    <w:rsid w:val="008E5A2E"/>
    <w:rsid w:val="008E5A95"/>
    <w:rsid w:val="008E6196"/>
    <w:rsid w:val="008E629F"/>
    <w:rsid w:val="008E69B4"/>
    <w:rsid w:val="008E6E0F"/>
    <w:rsid w:val="008E70ED"/>
    <w:rsid w:val="008E716F"/>
    <w:rsid w:val="008E795E"/>
    <w:rsid w:val="008E798B"/>
    <w:rsid w:val="008E7AD4"/>
    <w:rsid w:val="008E7D5F"/>
    <w:rsid w:val="008F0B59"/>
    <w:rsid w:val="008F0ED8"/>
    <w:rsid w:val="008F1006"/>
    <w:rsid w:val="008F1107"/>
    <w:rsid w:val="008F12E8"/>
    <w:rsid w:val="008F15D6"/>
    <w:rsid w:val="008F163D"/>
    <w:rsid w:val="008F22A0"/>
    <w:rsid w:val="008F23F2"/>
    <w:rsid w:val="008F241B"/>
    <w:rsid w:val="008F24C0"/>
    <w:rsid w:val="008F25D5"/>
    <w:rsid w:val="008F26C0"/>
    <w:rsid w:val="008F3AB7"/>
    <w:rsid w:val="008F3B02"/>
    <w:rsid w:val="008F3F48"/>
    <w:rsid w:val="008F4241"/>
    <w:rsid w:val="008F48E0"/>
    <w:rsid w:val="008F5DB1"/>
    <w:rsid w:val="008F5F29"/>
    <w:rsid w:val="008F6123"/>
    <w:rsid w:val="008F62E7"/>
    <w:rsid w:val="008F6310"/>
    <w:rsid w:val="008F6562"/>
    <w:rsid w:val="008F656C"/>
    <w:rsid w:val="008F6745"/>
    <w:rsid w:val="008F6778"/>
    <w:rsid w:val="008F6883"/>
    <w:rsid w:val="008F6969"/>
    <w:rsid w:val="008F6A30"/>
    <w:rsid w:val="008F6B49"/>
    <w:rsid w:val="008F6F36"/>
    <w:rsid w:val="008F7144"/>
    <w:rsid w:val="008F75F9"/>
    <w:rsid w:val="008F7D6A"/>
    <w:rsid w:val="00900174"/>
    <w:rsid w:val="009003EB"/>
    <w:rsid w:val="009005EB"/>
    <w:rsid w:val="0090073B"/>
    <w:rsid w:val="0090074D"/>
    <w:rsid w:val="009009EF"/>
    <w:rsid w:val="00900BB1"/>
    <w:rsid w:val="00900EBC"/>
    <w:rsid w:val="009010EC"/>
    <w:rsid w:val="00901163"/>
    <w:rsid w:val="009012BE"/>
    <w:rsid w:val="009016F7"/>
    <w:rsid w:val="009025FD"/>
    <w:rsid w:val="00902767"/>
    <w:rsid w:val="009027DB"/>
    <w:rsid w:val="00902A58"/>
    <w:rsid w:val="00902BC0"/>
    <w:rsid w:val="00903001"/>
    <w:rsid w:val="00903518"/>
    <w:rsid w:val="00903DE9"/>
    <w:rsid w:val="00903EC7"/>
    <w:rsid w:val="00903F87"/>
    <w:rsid w:val="009041B6"/>
    <w:rsid w:val="009045F2"/>
    <w:rsid w:val="00904860"/>
    <w:rsid w:val="00904A63"/>
    <w:rsid w:val="00904FB1"/>
    <w:rsid w:val="00905225"/>
    <w:rsid w:val="009052AF"/>
    <w:rsid w:val="0090533A"/>
    <w:rsid w:val="0090553E"/>
    <w:rsid w:val="00905A6B"/>
    <w:rsid w:val="00905CC6"/>
    <w:rsid w:val="00905D55"/>
    <w:rsid w:val="00905F9B"/>
    <w:rsid w:val="00906245"/>
    <w:rsid w:val="00906405"/>
    <w:rsid w:val="009065A3"/>
    <w:rsid w:val="009067CE"/>
    <w:rsid w:val="009067DB"/>
    <w:rsid w:val="00906D6A"/>
    <w:rsid w:val="00906F9E"/>
    <w:rsid w:val="00906FA7"/>
    <w:rsid w:val="00907114"/>
    <w:rsid w:val="00907354"/>
    <w:rsid w:val="009077AF"/>
    <w:rsid w:val="009077F6"/>
    <w:rsid w:val="00907884"/>
    <w:rsid w:val="009079E5"/>
    <w:rsid w:val="00907E44"/>
    <w:rsid w:val="0091020C"/>
    <w:rsid w:val="00910499"/>
    <w:rsid w:val="00910E60"/>
    <w:rsid w:val="00910E6A"/>
    <w:rsid w:val="0091144B"/>
    <w:rsid w:val="00911699"/>
    <w:rsid w:val="009119E1"/>
    <w:rsid w:val="009119E7"/>
    <w:rsid w:val="00911DB1"/>
    <w:rsid w:val="00911EC9"/>
    <w:rsid w:val="0091234B"/>
    <w:rsid w:val="0091264E"/>
    <w:rsid w:val="009127E9"/>
    <w:rsid w:val="00912968"/>
    <w:rsid w:val="00912DFB"/>
    <w:rsid w:val="00913035"/>
    <w:rsid w:val="00913314"/>
    <w:rsid w:val="00913498"/>
    <w:rsid w:val="00914F63"/>
    <w:rsid w:val="00915626"/>
    <w:rsid w:val="0091577E"/>
    <w:rsid w:val="00915D0D"/>
    <w:rsid w:val="00915DB1"/>
    <w:rsid w:val="00916274"/>
    <w:rsid w:val="00916B48"/>
    <w:rsid w:val="00916EDD"/>
    <w:rsid w:val="00916F3D"/>
    <w:rsid w:val="009174D8"/>
    <w:rsid w:val="00917546"/>
    <w:rsid w:val="009176E9"/>
    <w:rsid w:val="00917866"/>
    <w:rsid w:val="00917C5F"/>
    <w:rsid w:val="0092013D"/>
    <w:rsid w:val="009201B3"/>
    <w:rsid w:val="0092040B"/>
    <w:rsid w:val="00920704"/>
    <w:rsid w:val="00920D66"/>
    <w:rsid w:val="00921689"/>
    <w:rsid w:val="009217CE"/>
    <w:rsid w:val="00921C74"/>
    <w:rsid w:val="00921CB4"/>
    <w:rsid w:val="00921FAE"/>
    <w:rsid w:val="0092216F"/>
    <w:rsid w:val="009224F2"/>
    <w:rsid w:val="009229CD"/>
    <w:rsid w:val="00922FB0"/>
    <w:rsid w:val="00923367"/>
    <w:rsid w:val="0092420C"/>
    <w:rsid w:val="00924343"/>
    <w:rsid w:val="00924365"/>
    <w:rsid w:val="00924FFD"/>
    <w:rsid w:val="0092526C"/>
    <w:rsid w:val="009255FC"/>
    <w:rsid w:val="009256B4"/>
    <w:rsid w:val="00925AFE"/>
    <w:rsid w:val="00925C6C"/>
    <w:rsid w:val="009261A6"/>
    <w:rsid w:val="00926266"/>
    <w:rsid w:val="00926615"/>
    <w:rsid w:val="0092699F"/>
    <w:rsid w:val="00926AFC"/>
    <w:rsid w:val="0092719E"/>
    <w:rsid w:val="009271CD"/>
    <w:rsid w:val="00927209"/>
    <w:rsid w:val="009273AD"/>
    <w:rsid w:val="009274D0"/>
    <w:rsid w:val="00930746"/>
    <w:rsid w:val="00930BAD"/>
    <w:rsid w:val="00930C1E"/>
    <w:rsid w:val="00930EB7"/>
    <w:rsid w:val="00930F5B"/>
    <w:rsid w:val="009311D6"/>
    <w:rsid w:val="00931C94"/>
    <w:rsid w:val="00932050"/>
    <w:rsid w:val="00932163"/>
    <w:rsid w:val="00932438"/>
    <w:rsid w:val="009329A8"/>
    <w:rsid w:val="00932F1F"/>
    <w:rsid w:val="009334D2"/>
    <w:rsid w:val="00933B30"/>
    <w:rsid w:val="009344F7"/>
    <w:rsid w:val="009347B1"/>
    <w:rsid w:val="00934DC3"/>
    <w:rsid w:val="009350C9"/>
    <w:rsid w:val="009353C3"/>
    <w:rsid w:val="009353D1"/>
    <w:rsid w:val="009358CF"/>
    <w:rsid w:val="00935BFF"/>
    <w:rsid w:val="00935D1B"/>
    <w:rsid w:val="00935FF1"/>
    <w:rsid w:val="00936992"/>
    <w:rsid w:val="00936ADF"/>
    <w:rsid w:val="00936B2B"/>
    <w:rsid w:val="00936BBF"/>
    <w:rsid w:val="00936DDB"/>
    <w:rsid w:val="009370CF"/>
    <w:rsid w:val="00937488"/>
    <w:rsid w:val="009376E5"/>
    <w:rsid w:val="0093798B"/>
    <w:rsid w:val="00937C2B"/>
    <w:rsid w:val="00937C5D"/>
    <w:rsid w:val="00937CCD"/>
    <w:rsid w:val="00937DBF"/>
    <w:rsid w:val="00937E40"/>
    <w:rsid w:val="00937F80"/>
    <w:rsid w:val="009404E1"/>
    <w:rsid w:val="00940AA3"/>
    <w:rsid w:val="009415C2"/>
    <w:rsid w:val="0094165C"/>
    <w:rsid w:val="0094214E"/>
    <w:rsid w:val="0094260F"/>
    <w:rsid w:val="00942716"/>
    <w:rsid w:val="0094281B"/>
    <w:rsid w:val="009428CC"/>
    <w:rsid w:val="00942904"/>
    <w:rsid w:val="009430F1"/>
    <w:rsid w:val="00943257"/>
    <w:rsid w:val="009436EF"/>
    <w:rsid w:val="00943B2F"/>
    <w:rsid w:val="00943CCF"/>
    <w:rsid w:val="00943E4C"/>
    <w:rsid w:val="0094411C"/>
    <w:rsid w:val="00944160"/>
    <w:rsid w:val="00944477"/>
    <w:rsid w:val="009444BA"/>
    <w:rsid w:val="009448C1"/>
    <w:rsid w:val="00944A9F"/>
    <w:rsid w:val="00944CCE"/>
    <w:rsid w:val="00944E1C"/>
    <w:rsid w:val="00944E2C"/>
    <w:rsid w:val="00944EB8"/>
    <w:rsid w:val="00944EDA"/>
    <w:rsid w:val="0094511A"/>
    <w:rsid w:val="00945B44"/>
    <w:rsid w:val="00945DE1"/>
    <w:rsid w:val="00946086"/>
    <w:rsid w:val="009460FB"/>
    <w:rsid w:val="00946C8D"/>
    <w:rsid w:val="00947437"/>
    <w:rsid w:val="0094762B"/>
    <w:rsid w:val="00947942"/>
    <w:rsid w:val="009479CA"/>
    <w:rsid w:val="009479F1"/>
    <w:rsid w:val="00947D5C"/>
    <w:rsid w:val="00950015"/>
    <w:rsid w:val="00950119"/>
    <w:rsid w:val="009501F4"/>
    <w:rsid w:val="00950215"/>
    <w:rsid w:val="009502C4"/>
    <w:rsid w:val="00950979"/>
    <w:rsid w:val="0095098F"/>
    <w:rsid w:val="00950B26"/>
    <w:rsid w:val="00951236"/>
    <w:rsid w:val="009524E4"/>
    <w:rsid w:val="009528CD"/>
    <w:rsid w:val="009528F6"/>
    <w:rsid w:val="0095302A"/>
    <w:rsid w:val="00953106"/>
    <w:rsid w:val="009533D1"/>
    <w:rsid w:val="009534D4"/>
    <w:rsid w:val="009536FB"/>
    <w:rsid w:val="00953A9A"/>
    <w:rsid w:val="00953F4F"/>
    <w:rsid w:val="00954152"/>
    <w:rsid w:val="009546D6"/>
    <w:rsid w:val="00954783"/>
    <w:rsid w:val="00954970"/>
    <w:rsid w:val="00954E62"/>
    <w:rsid w:val="009550F7"/>
    <w:rsid w:val="009553B2"/>
    <w:rsid w:val="00955617"/>
    <w:rsid w:val="0095564D"/>
    <w:rsid w:val="00956384"/>
    <w:rsid w:val="009566CE"/>
    <w:rsid w:val="00956C49"/>
    <w:rsid w:val="00957082"/>
    <w:rsid w:val="0095709B"/>
    <w:rsid w:val="009570BE"/>
    <w:rsid w:val="00957775"/>
    <w:rsid w:val="00957D44"/>
    <w:rsid w:val="00957F81"/>
    <w:rsid w:val="00960645"/>
    <w:rsid w:val="00960B76"/>
    <w:rsid w:val="00960C68"/>
    <w:rsid w:val="00960EC8"/>
    <w:rsid w:val="00960FE7"/>
    <w:rsid w:val="00961116"/>
    <w:rsid w:val="0096189C"/>
    <w:rsid w:val="00961D67"/>
    <w:rsid w:val="00961F83"/>
    <w:rsid w:val="0096208F"/>
    <w:rsid w:val="009620FD"/>
    <w:rsid w:val="0096260F"/>
    <w:rsid w:val="0096330D"/>
    <w:rsid w:val="00963523"/>
    <w:rsid w:val="00963808"/>
    <w:rsid w:val="00963A76"/>
    <w:rsid w:val="00964526"/>
    <w:rsid w:val="0096466F"/>
    <w:rsid w:val="00964B09"/>
    <w:rsid w:val="00964F0F"/>
    <w:rsid w:val="009651FE"/>
    <w:rsid w:val="009654B8"/>
    <w:rsid w:val="00965738"/>
    <w:rsid w:val="009659D7"/>
    <w:rsid w:val="00965B17"/>
    <w:rsid w:val="00965E7C"/>
    <w:rsid w:val="00965EE7"/>
    <w:rsid w:val="009660DB"/>
    <w:rsid w:val="00966192"/>
    <w:rsid w:val="0096673C"/>
    <w:rsid w:val="00966CC9"/>
    <w:rsid w:val="00967476"/>
    <w:rsid w:val="009675C2"/>
    <w:rsid w:val="00967B7B"/>
    <w:rsid w:val="00967D7E"/>
    <w:rsid w:val="00970286"/>
    <w:rsid w:val="0097031E"/>
    <w:rsid w:val="009703FF"/>
    <w:rsid w:val="009704F5"/>
    <w:rsid w:val="00970BB9"/>
    <w:rsid w:val="009716F7"/>
    <w:rsid w:val="00971A94"/>
    <w:rsid w:val="00971DE4"/>
    <w:rsid w:val="0097260E"/>
    <w:rsid w:val="00972995"/>
    <w:rsid w:val="00972B3E"/>
    <w:rsid w:val="00972B5A"/>
    <w:rsid w:val="00972E84"/>
    <w:rsid w:val="00972EB0"/>
    <w:rsid w:val="00972F1B"/>
    <w:rsid w:val="00973A74"/>
    <w:rsid w:val="00973AF2"/>
    <w:rsid w:val="00973BFE"/>
    <w:rsid w:val="00973DC1"/>
    <w:rsid w:val="00973EE9"/>
    <w:rsid w:val="009744C7"/>
    <w:rsid w:val="00974514"/>
    <w:rsid w:val="00974B5C"/>
    <w:rsid w:val="00974DFA"/>
    <w:rsid w:val="0097506E"/>
    <w:rsid w:val="009754EC"/>
    <w:rsid w:val="009756C1"/>
    <w:rsid w:val="009756C4"/>
    <w:rsid w:val="00976814"/>
    <w:rsid w:val="00976B6E"/>
    <w:rsid w:val="009778DF"/>
    <w:rsid w:val="00977E22"/>
    <w:rsid w:val="00977F07"/>
    <w:rsid w:val="009801AA"/>
    <w:rsid w:val="009809E3"/>
    <w:rsid w:val="00981477"/>
    <w:rsid w:val="0098175B"/>
    <w:rsid w:val="0098192E"/>
    <w:rsid w:val="00981B9E"/>
    <w:rsid w:val="00981FAF"/>
    <w:rsid w:val="00982385"/>
    <w:rsid w:val="009828AA"/>
    <w:rsid w:val="0098365B"/>
    <w:rsid w:val="00984302"/>
    <w:rsid w:val="00984BFA"/>
    <w:rsid w:val="00984F07"/>
    <w:rsid w:val="00985513"/>
    <w:rsid w:val="00985B68"/>
    <w:rsid w:val="00985DA2"/>
    <w:rsid w:val="00985FAB"/>
    <w:rsid w:val="00986076"/>
    <w:rsid w:val="00986140"/>
    <w:rsid w:val="00986632"/>
    <w:rsid w:val="0098669B"/>
    <w:rsid w:val="009869D7"/>
    <w:rsid w:val="00986D1E"/>
    <w:rsid w:val="00986F20"/>
    <w:rsid w:val="009870DC"/>
    <w:rsid w:val="00987ACB"/>
    <w:rsid w:val="00987BDF"/>
    <w:rsid w:val="00987DE5"/>
    <w:rsid w:val="00990037"/>
    <w:rsid w:val="009901A4"/>
    <w:rsid w:val="0099051F"/>
    <w:rsid w:val="0099096A"/>
    <w:rsid w:val="00990B53"/>
    <w:rsid w:val="00990DC0"/>
    <w:rsid w:val="00990F85"/>
    <w:rsid w:val="009915DD"/>
    <w:rsid w:val="009918B9"/>
    <w:rsid w:val="00991B61"/>
    <w:rsid w:val="00991B85"/>
    <w:rsid w:val="00991E7B"/>
    <w:rsid w:val="00991EBB"/>
    <w:rsid w:val="00991F28"/>
    <w:rsid w:val="0099284C"/>
    <w:rsid w:val="0099297A"/>
    <w:rsid w:val="0099306C"/>
    <w:rsid w:val="009936F4"/>
    <w:rsid w:val="009939FF"/>
    <w:rsid w:val="00993FE6"/>
    <w:rsid w:val="00994BB4"/>
    <w:rsid w:val="00994C0F"/>
    <w:rsid w:val="00994C21"/>
    <w:rsid w:val="00995C97"/>
    <w:rsid w:val="00995CFC"/>
    <w:rsid w:val="00995D40"/>
    <w:rsid w:val="00996307"/>
    <w:rsid w:val="0099665F"/>
    <w:rsid w:val="00996BDF"/>
    <w:rsid w:val="0099768E"/>
    <w:rsid w:val="00997DD3"/>
    <w:rsid w:val="00997EE4"/>
    <w:rsid w:val="00997F94"/>
    <w:rsid w:val="009A023E"/>
    <w:rsid w:val="009A0951"/>
    <w:rsid w:val="009A0E1E"/>
    <w:rsid w:val="009A11CA"/>
    <w:rsid w:val="009A128A"/>
    <w:rsid w:val="009A15C0"/>
    <w:rsid w:val="009A1A9D"/>
    <w:rsid w:val="009A1A9E"/>
    <w:rsid w:val="009A1C69"/>
    <w:rsid w:val="009A263E"/>
    <w:rsid w:val="009A267F"/>
    <w:rsid w:val="009A2713"/>
    <w:rsid w:val="009A2778"/>
    <w:rsid w:val="009A2785"/>
    <w:rsid w:val="009A29F8"/>
    <w:rsid w:val="009A2B90"/>
    <w:rsid w:val="009A2F00"/>
    <w:rsid w:val="009A2F1D"/>
    <w:rsid w:val="009A313D"/>
    <w:rsid w:val="009A3227"/>
    <w:rsid w:val="009A3330"/>
    <w:rsid w:val="009A3353"/>
    <w:rsid w:val="009A37C8"/>
    <w:rsid w:val="009A38A5"/>
    <w:rsid w:val="009A3B8B"/>
    <w:rsid w:val="009A3BAD"/>
    <w:rsid w:val="009A42B6"/>
    <w:rsid w:val="009A4328"/>
    <w:rsid w:val="009A4C92"/>
    <w:rsid w:val="009A4CD3"/>
    <w:rsid w:val="009A4E38"/>
    <w:rsid w:val="009A5507"/>
    <w:rsid w:val="009A57B8"/>
    <w:rsid w:val="009A5B16"/>
    <w:rsid w:val="009A5F04"/>
    <w:rsid w:val="009A6189"/>
    <w:rsid w:val="009A6349"/>
    <w:rsid w:val="009A661F"/>
    <w:rsid w:val="009A6E05"/>
    <w:rsid w:val="009A6F76"/>
    <w:rsid w:val="009A70DB"/>
    <w:rsid w:val="009A7696"/>
    <w:rsid w:val="009A78C9"/>
    <w:rsid w:val="009A7A53"/>
    <w:rsid w:val="009A7EF8"/>
    <w:rsid w:val="009B015E"/>
    <w:rsid w:val="009B0351"/>
    <w:rsid w:val="009B03BE"/>
    <w:rsid w:val="009B0BBA"/>
    <w:rsid w:val="009B0F3E"/>
    <w:rsid w:val="009B10DF"/>
    <w:rsid w:val="009B15AF"/>
    <w:rsid w:val="009B196F"/>
    <w:rsid w:val="009B1B95"/>
    <w:rsid w:val="009B1F57"/>
    <w:rsid w:val="009B1FCD"/>
    <w:rsid w:val="009B2C16"/>
    <w:rsid w:val="009B34D6"/>
    <w:rsid w:val="009B3E2F"/>
    <w:rsid w:val="009B3E86"/>
    <w:rsid w:val="009B4212"/>
    <w:rsid w:val="009B4213"/>
    <w:rsid w:val="009B42D6"/>
    <w:rsid w:val="009B476C"/>
    <w:rsid w:val="009B4B10"/>
    <w:rsid w:val="009B4CF8"/>
    <w:rsid w:val="009B4E9C"/>
    <w:rsid w:val="009B5065"/>
    <w:rsid w:val="009B50AA"/>
    <w:rsid w:val="009B5427"/>
    <w:rsid w:val="009B579B"/>
    <w:rsid w:val="009B5921"/>
    <w:rsid w:val="009B59D4"/>
    <w:rsid w:val="009B6341"/>
    <w:rsid w:val="009B65F6"/>
    <w:rsid w:val="009B6DB6"/>
    <w:rsid w:val="009B70B2"/>
    <w:rsid w:val="009B758B"/>
    <w:rsid w:val="009B7681"/>
    <w:rsid w:val="009B7A45"/>
    <w:rsid w:val="009C0E8F"/>
    <w:rsid w:val="009C1541"/>
    <w:rsid w:val="009C170F"/>
    <w:rsid w:val="009C18EE"/>
    <w:rsid w:val="009C19E8"/>
    <w:rsid w:val="009C1B9C"/>
    <w:rsid w:val="009C1C22"/>
    <w:rsid w:val="009C2309"/>
    <w:rsid w:val="009C29EA"/>
    <w:rsid w:val="009C2D08"/>
    <w:rsid w:val="009C30EC"/>
    <w:rsid w:val="009C35E2"/>
    <w:rsid w:val="009C384C"/>
    <w:rsid w:val="009C3859"/>
    <w:rsid w:val="009C389E"/>
    <w:rsid w:val="009C39B8"/>
    <w:rsid w:val="009C3DB6"/>
    <w:rsid w:val="009C3FA7"/>
    <w:rsid w:val="009C46F8"/>
    <w:rsid w:val="009C493B"/>
    <w:rsid w:val="009C49AB"/>
    <w:rsid w:val="009C4C71"/>
    <w:rsid w:val="009C5064"/>
    <w:rsid w:val="009C5419"/>
    <w:rsid w:val="009C5764"/>
    <w:rsid w:val="009C5888"/>
    <w:rsid w:val="009C58D1"/>
    <w:rsid w:val="009C59AA"/>
    <w:rsid w:val="009C5DFE"/>
    <w:rsid w:val="009C6150"/>
    <w:rsid w:val="009C64ED"/>
    <w:rsid w:val="009C6544"/>
    <w:rsid w:val="009C69EB"/>
    <w:rsid w:val="009C6A49"/>
    <w:rsid w:val="009C6C41"/>
    <w:rsid w:val="009C6DF7"/>
    <w:rsid w:val="009C7504"/>
    <w:rsid w:val="009C7602"/>
    <w:rsid w:val="009C769F"/>
    <w:rsid w:val="009C7E0A"/>
    <w:rsid w:val="009C7FA7"/>
    <w:rsid w:val="009D01B6"/>
    <w:rsid w:val="009D059D"/>
    <w:rsid w:val="009D06AB"/>
    <w:rsid w:val="009D06C2"/>
    <w:rsid w:val="009D06E0"/>
    <w:rsid w:val="009D07F9"/>
    <w:rsid w:val="009D0918"/>
    <w:rsid w:val="009D0BD9"/>
    <w:rsid w:val="009D0EC8"/>
    <w:rsid w:val="009D0F98"/>
    <w:rsid w:val="009D0FB6"/>
    <w:rsid w:val="009D16A3"/>
    <w:rsid w:val="009D170B"/>
    <w:rsid w:val="009D182E"/>
    <w:rsid w:val="009D193C"/>
    <w:rsid w:val="009D1C63"/>
    <w:rsid w:val="009D1C9E"/>
    <w:rsid w:val="009D2335"/>
    <w:rsid w:val="009D23AF"/>
    <w:rsid w:val="009D2838"/>
    <w:rsid w:val="009D2A49"/>
    <w:rsid w:val="009D2CF9"/>
    <w:rsid w:val="009D2E49"/>
    <w:rsid w:val="009D3602"/>
    <w:rsid w:val="009D3B4C"/>
    <w:rsid w:val="009D3CB8"/>
    <w:rsid w:val="009D437C"/>
    <w:rsid w:val="009D5A0D"/>
    <w:rsid w:val="009D60E5"/>
    <w:rsid w:val="009D68C8"/>
    <w:rsid w:val="009D6ED2"/>
    <w:rsid w:val="009D70DB"/>
    <w:rsid w:val="009D7190"/>
    <w:rsid w:val="009D72D0"/>
    <w:rsid w:val="009D7974"/>
    <w:rsid w:val="009D7A07"/>
    <w:rsid w:val="009D7BFD"/>
    <w:rsid w:val="009E0AED"/>
    <w:rsid w:val="009E0B29"/>
    <w:rsid w:val="009E0CB6"/>
    <w:rsid w:val="009E0E04"/>
    <w:rsid w:val="009E1282"/>
    <w:rsid w:val="009E16F5"/>
    <w:rsid w:val="009E17EB"/>
    <w:rsid w:val="009E25D0"/>
    <w:rsid w:val="009E27A1"/>
    <w:rsid w:val="009E2ABD"/>
    <w:rsid w:val="009E2CB8"/>
    <w:rsid w:val="009E2CC1"/>
    <w:rsid w:val="009E2F38"/>
    <w:rsid w:val="009E3146"/>
    <w:rsid w:val="009E33BA"/>
    <w:rsid w:val="009E404B"/>
    <w:rsid w:val="009E4861"/>
    <w:rsid w:val="009E4F0F"/>
    <w:rsid w:val="009E5D24"/>
    <w:rsid w:val="009E5E64"/>
    <w:rsid w:val="009E5F00"/>
    <w:rsid w:val="009E60BF"/>
    <w:rsid w:val="009E640E"/>
    <w:rsid w:val="009E6A02"/>
    <w:rsid w:val="009E6B5F"/>
    <w:rsid w:val="009E6D19"/>
    <w:rsid w:val="009E6D31"/>
    <w:rsid w:val="009E6DCF"/>
    <w:rsid w:val="009E70F5"/>
    <w:rsid w:val="009E719C"/>
    <w:rsid w:val="009E7442"/>
    <w:rsid w:val="009E749D"/>
    <w:rsid w:val="009E7762"/>
    <w:rsid w:val="009E7A12"/>
    <w:rsid w:val="009E7B8B"/>
    <w:rsid w:val="009F0516"/>
    <w:rsid w:val="009F0C47"/>
    <w:rsid w:val="009F1277"/>
    <w:rsid w:val="009F184D"/>
    <w:rsid w:val="009F1971"/>
    <w:rsid w:val="009F1DB5"/>
    <w:rsid w:val="009F2250"/>
    <w:rsid w:val="009F22DD"/>
    <w:rsid w:val="009F230B"/>
    <w:rsid w:val="009F23E8"/>
    <w:rsid w:val="009F28C1"/>
    <w:rsid w:val="009F3453"/>
    <w:rsid w:val="009F365F"/>
    <w:rsid w:val="009F3829"/>
    <w:rsid w:val="009F39A8"/>
    <w:rsid w:val="009F3A05"/>
    <w:rsid w:val="009F3A06"/>
    <w:rsid w:val="009F3E71"/>
    <w:rsid w:val="009F4036"/>
    <w:rsid w:val="009F41DB"/>
    <w:rsid w:val="009F42FC"/>
    <w:rsid w:val="009F43D7"/>
    <w:rsid w:val="009F4B99"/>
    <w:rsid w:val="009F51D5"/>
    <w:rsid w:val="009F51E8"/>
    <w:rsid w:val="009F5417"/>
    <w:rsid w:val="009F5700"/>
    <w:rsid w:val="009F5C08"/>
    <w:rsid w:val="009F6763"/>
    <w:rsid w:val="009F6835"/>
    <w:rsid w:val="009F6A28"/>
    <w:rsid w:val="009F6AC3"/>
    <w:rsid w:val="009F6C68"/>
    <w:rsid w:val="009F7B63"/>
    <w:rsid w:val="009F7D73"/>
    <w:rsid w:val="00A0016F"/>
    <w:rsid w:val="00A0085D"/>
    <w:rsid w:val="00A0154D"/>
    <w:rsid w:val="00A01A84"/>
    <w:rsid w:val="00A02B5E"/>
    <w:rsid w:val="00A031E2"/>
    <w:rsid w:val="00A035EC"/>
    <w:rsid w:val="00A03A60"/>
    <w:rsid w:val="00A03C9C"/>
    <w:rsid w:val="00A04348"/>
    <w:rsid w:val="00A04710"/>
    <w:rsid w:val="00A04954"/>
    <w:rsid w:val="00A04BAD"/>
    <w:rsid w:val="00A04CE0"/>
    <w:rsid w:val="00A04F6F"/>
    <w:rsid w:val="00A04FAD"/>
    <w:rsid w:val="00A0514E"/>
    <w:rsid w:val="00A051C0"/>
    <w:rsid w:val="00A05905"/>
    <w:rsid w:val="00A059B7"/>
    <w:rsid w:val="00A064CD"/>
    <w:rsid w:val="00A06A19"/>
    <w:rsid w:val="00A06B03"/>
    <w:rsid w:val="00A06BE3"/>
    <w:rsid w:val="00A0707C"/>
    <w:rsid w:val="00A07099"/>
    <w:rsid w:val="00A07804"/>
    <w:rsid w:val="00A07AC3"/>
    <w:rsid w:val="00A07AE2"/>
    <w:rsid w:val="00A07B00"/>
    <w:rsid w:val="00A07CAB"/>
    <w:rsid w:val="00A10388"/>
    <w:rsid w:val="00A105A3"/>
    <w:rsid w:val="00A106BA"/>
    <w:rsid w:val="00A11025"/>
    <w:rsid w:val="00A1110F"/>
    <w:rsid w:val="00A1139E"/>
    <w:rsid w:val="00A115E6"/>
    <w:rsid w:val="00A11A42"/>
    <w:rsid w:val="00A11A6D"/>
    <w:rsid w:val="00A11E96"/>
    <w:rsid w:val="00A121B9"/>
    <w:rsid w:val="00A12405"/>
    <w:rsid w:val="00A1249D"/>
    <w:rsid w:val="00A12961"/>
    <w:rsid w:val="00A12B5B"/>
    <w:rsid w:val="00A13EC0"/>
    <w:rsid w:val="00A14466"/>
    <w:rsid w:val="00A14FB1"/>
    <w:rsid w:val="00A152FB"/>
    <w:rsid w:val="00A1544E"/>
    <w:rsid w:val="00A15577"/>
    <w:rsid w:val="00A15691"/>
    <w:rsid w:val="00A1571F"/>
    <w:rsid w:val="00A1591E"/>
    <w:rsid w:val="00A15A80"/>
    <w:rsid w:val="00A15CAB"/>
    <w:rsid w:val="00A15D78"/>
    <w:rsid w:val="00A15E95"/>
    <w:rsid w:val="00A16777"/>
    <w:rsid w:val="00A17366"/>
    <w:rsid w:val="00A17A90"/>
    <w:rsid w:val="00A17CCF"/>
    <w:rsid w:val="00A17ED2"/>
    <w:rsid w:val="00A17F5F"/>
    <w:rsid w:val="00A20104"/>
    <w:rsid w:val="00A203B3"/>
    <w:rsid w:val="00A205AC"/>
    <w:rsid w:val="00A20844"/>
    <w:rsid w:val="00A208C8"/>
    <w:rsid w:val="00A21078"/>
    <w:rsid w:val="00A2151F"/>
    <w:rsid w:val="00A21CF7"/>
    <w:rsid w:val="00A21D4E"/>
    <w:rsid w:val="00A21EFF"/>
    <w:rsid w:val="00A21F6D"/>
    <w:rsid w:val="00A220A5"/>
    <w:rsid w:val="00A22430"/>
    <w:rsid w:val="00A2268E"/>
    <w:rsid w:val="00A23352"/>
    <w:rsid w:val="00A233FC"/>
    <w:rsid w:val="00A234F3"/>
    <w:rsid w:val="00A23CB1"/>
    <w:rsid w:val="00A24897"/>
    <w:rsid w:val="00A24BD5"/>
    <w:rsid w:val="00A24C4E"/>
    <w:rsid w:val="00A24FEB"/>
    <w:rsid w:val="00A256BB"/>
    <w:rsid w:val="00A260D1"/>
    <w:rsid w:val="00A26911"/>
    <w:rsid w:val="00A26E87"/>
    <w:rsid w:val="00A27010"/>
    <w:rsid w:val="00A27167"/>
    <w:rsid w:val="00A279D0"/>
    <w:rsid w:val="00A27F58"/>
    <w:rsid w:val="00A30160"/>
    <w:rsid w:val="00A301AA"/>
    <w:rsid w:val="00A3021C"/>
    <w:rsid w:val="00A304F6"/>
    <w:rsid w:val="00A30872"/>
    <w:rsid w:val="00A308B0"/>
    <w:rsid w:val="00A30EBE"/>
    <w:rsid w:val="00A31121"/>
    <w:rsid w:val="00A317C3"/>
    <w:rsid w:val="00A31842"/>
    <w:rsid w:val="00A31D8A"/>
    <w:rsid w:val="00A3209A"/>
    <w:rsid w:val="00A326B0"/>
    <w:rsid w:val="00A327AB"/>
    <w:rsid w:val="00A327E2"/>
    <w:rsid w:val="00A32AFD"/>
    <w:rsid w:val="00A32B09"/>
    <w:rsid w:val="00A32D29"/>
    <w:rsid w:val="00A3365F"/>
    <w:rsid w:val="00A337DA"/>
    <w:rsid w:val="00A33E19"/>
    <w:rsid w:val="00A34380"/>
    <w:rsid w:val="00A34A61"/>
    <w:rsid w:val="00A34B35"/>
    <w:rsid w:val="00A34B3B"/>
    <w:rsid w:val="00A3552B"/>
    <w:rsid w:val="00A35A5F"/>
    <w:rsid w:val="00A35E16"/>
    <w:rsid w:val="00A36055"/>
    <w:rsid w:val="00A3608C"/>
    <w:rsid w:val="00A36386"/>
    <w:rsid w:val="00A36438"/>
    <w:rsid w:val="00A36767"/>
    <w:rsid w:val="00A36DD0"/>
    <w:rsid w:val="00A37095"/>
    <w:rsid w:val="00A3742D"/>
    <w:rsid w:val="00A37552"/>
    <w:rsid w:val="00A3764D"/>
    <w:rsid w:val="00A376E3"/>
    <w:rsid w:val="00A37830"/>
    <w:rsid w:val="00A37B8D"/>
    <w:rsid w:val="00A37C7F"/>
    <w:rsid w:val="00A404BB"/>
    <w:rsid w:val="00A408D6"/>
    <w:rsid w:val="00A4091F"/>
    <w:rsid w:val="00A41074"/>
    <w:rsid w:val="00A41885"/>
    <w:rsid w:val="00A41C29"/>
    <w:rsid w:val="00A4230F"/>
    <w:rsid w:val="00A42948"/>
    <w:rsid w:val="00A4299A"/>
    <w:rsid w:val="00A42A87"/>
    <w:rsid w:val="00A42D1F"/>
    <w:rsid w:val="00A42E86"/>
    <w:rsid w:val="00A42FB8"/>
    <w:rsid w:val="00A43ADA"/>
    <w:rsid w:val="00A43D6B"/>
    <w:rsid w:val="00A43E9E"/>
    <w:rsid w:val="00A43F7E"/>
    <w:rsid w:val="00A44536"/>
    <w:rsid w:val="00A44AA2"/>
    <w:rsid w:val="00A44CC2"/>
    <w:rsid w:val="00A44D81"/>
    <w:rsid w:val="00A45701"/>
    <w:rsid w:val="00A45BF3"/>
    <w:rsid w:val="00A461F7"/>
    <w:rsid w:val="00A4649A"/>
    <w:rsid w:val="00A46657"/>
    <w:rsid w:val="00A46937"/>
    <w:rsid w:val="00A46A81"/>
    <w:rsid w:val="00A46AB3"/>
    <w:rsid w:val="00A46D83"/>
    <w:rsid w:val="00A471F1"/>
    <w:rsid w:val="00A4766A"/>
    <w:rsid w:val="00A477BC"/>
    <w:rsid w:val="00A50766"/>
    <w:rsid w:val="00A51AEF"/>
    <w:rsid w:val="00A52356"/>
    <w:rsid w:val="00A526B2"/>
    <w:rsid w:val="00A528C8"/>
    <w:rsid w:val="00A52AB3"/>
    <w:rsid w:val="00A52DAD"/>
    <w:rsid w:val="00A5330F"/>
    <w:rsid w:val="00A53337"/>
    <w:rsid w:val="00A53404"/>
    <w:rsid w:val="00A539CB"/>
    <w:rsid w:val="00A5411E"/>
    <w:rsid w:val="00A545FC"/>
    <w:rsid w:val="00A5477D"/>
    <w:rsid w:val="00A54914"/>
    <w:rsid w:val="00A54D3B"/>
    <w:rsid w:val="00A5535F"/>
    <w:rsid w:val="00A5536E"/>
    <w:rsid w:val="00A556D7"/>
    <w:rsid w:val="00A557C1"/>
    <w:rsid w:val="00A563F0"/>
    <w:rsid w:val="00A56742"/>
    <w:rsid w:val="00A56799"/>
    <w:rsid w:val="00A56962"/>
    <w:rsid w:val="00A56E85"/>
    <w:rsid w:val="00A575B9"/>
    <w:rsid w:val="00A577D7"/>
    <w:rsid w:val="00A57F5A"/>
    <w:rsid w:val="00A60780"/>
    <w:rsid w:val="00A60BDD"/>
    <w:rsid w:val="00A60E8C"/>
    <w:rsid w:val="00A612F7"/>
    <w:rsid w:val="00A61497"/>
    <w:rsid w:val="00A6152D"/>
    <w:rsid w:val="00A618D4"/>
    <w:rsid w:val="00A61DEF"/>
    <w:rsid w:val="00A631A6"/>
    <w:rsid w:val="00A6331D"/>
    <w:rsid w:val="00A638B9"/>
    <w:rsid w:val="00A6392B"/>
    <w:rsid w:val="00A63B38"/>
    <w:rsid w:val="00A63E4E"/>
    <w:rsid w:val="00A644EA"/>
    <w:rsid w:val="00A644FD"/>
    <w:rsid w:val="00A64803"/>
    <w:rsid w:val="00A64AC4"/>
    <w:rsid w:val="00A64D20"/>
    <w:rsid w:val="00A64DDD"/>
    <w:rsid w:val="00A6567A"/>
    <w:rsid w:val="00A65759"/>
    <w:rsid w:val="00A65A25"/>
    <w:rsid w:val="00A65ADB"/>
    <w:rsid w:val="00A65B15"/>
    <w:rsid w:val="00A65D1F"/>
    <w:rsid w:val="00A65D2C"/>
    <w:rsid w:val="00A66180"/>
    <w:rsid w:val="00A66268"/>
    <w:rsid w:val="00A6687C"/>
    <w:rsid w:val="00A6776A"/>
    <w:rsid w:val="00A67833"/>
    <w:rsid w:val="00A678BD"/>
    <w:rsid w:val="00A679B6"/>
    <w:rsid w:val="00A67A0F"/>
    <w:rsid w:val="00A67C07"/>
    <w:rsid w:val="00A67C1E"/>
    <w:rsid w:val="00A67E3F"/>
    <w:rsid w:val="00A67F5E"/>
    <w:rsid w:val="00A67F5F"/>
    <w:rsid w:val="00A70078"/>
    <w:rsid w:val="00A700FB"/>
    <w:rsid w:val="00A7013A"/>
    <w:rsid w:val="00A70295"/>
    <w:rsid w:val="00A705CB"/>
    <w:rsid w:val="00A70A73"/>
    <w:rsid w:val="00A70D6E"/>
    <w:rsid w:val="00A70F1F"/>
    <w:rsid w:val="00A70FB8"/>
    <w:rsid w:val="00A710BB"/>
    <w:rsid w:val="00A710D1"/>
    <w:rsid w:val="00A71118"/>
    <w:rsid w:val="00A71B5D"/>
    <w:rsid w:val="00A71E89"/>
    <w:rsid w:val="00A71F3C"/>
    <w:rsid w:val="00A71FCC"/>
    <w:rsid w:val="00A72BD2"/>
    <w:rsid w:val="00A72CA4"/>
    <w:rsid w:val="00A72D19"/>
    <w:rsid w:val="00A72FBA"/>
    <w:rsid w:val="00A730C3"/>
    <w:rsid w:val="00A7397B"/>
    <w:rsid w:val="00A73ACD"/>
    <w:rsid w:val="00A73DA4"/>
    <w:rsid w:val="00A74338"/>
    <w:rsid w:val="00A7445B"/>
    <w:rsid w:val="00A74461"/>
    <w:rsid w:val="00A74509"/>
    <w:rsid w:val="00A74B05"/>
    <w:rsid w:val="00A74CBE"/>
    <w:rsid w:val="00A755B2"/>
    <w:rsid w:val="00A75795"/>
    <w:rsid w:val="00A7579D"/>
    <w:rsid w:val="00A75847"/>
    <w:rsid w:val="00A758A7"/>
    <w:rsid w:val="00A758E3"/>
    <w:rsid w:val="00A761BF"/>
    <w:rsid w:val="00A764D0"/>
    <w:rsid w:val="00A7714F"/>
    <w:rsid w:val="00A77339"/>
    <w:rsid w:val="00A7754F"/>
    <w:rsid w:val="00A776F1"/>
    <w:rsid w:val="00A77B4C"/>
    <w:rsid w:val="00A77B4E"/>
    <w:rsid w:val="00A77B58"/>
    <w:rsid w:val="00A77CE5"/>
    <w:rsid w:val="00A77E88"/>
    <w:rsid w:val="00A80823"/>
    <w:rsid w:val="00A80A1E"/>
    <w:rsid w:val="00A80D71"/>
    <w:rsid w:val="00A81053"/>
    <w:rsid w:val="00A8129C"/>
    <w:rsid w:val="00A813DD"/>
    <w:rsid w:val="00A81559"/>
    <w:rsid w:val="00A81995"/>
    <w:rsid w:val="00A819DD"/>
    <w:rsid w:val="00A81C89"/>
    <w:rsid w:val="00A821FD"/>
    <w:rsid w:val="00A8241F"/>
    <w:rsid w:val="00A82430"/>
    <w:rsid w:val="00A82663"/>
    <w:rsid w:val="00A8337B"/>
    <w:rsid w:val="00A836C8"/>
    <w:rsid w:val="00A838E5"/>
    <w:rsid w:val="00A84011"/>
    <w:rsid w:val="00A8429A"/>
    <w:rsid w:val="00A848F2"/>
    <w:rsid w:val="00A8494E"/>
    <w:rsid w:val="00A85F1A"/>
    <w:rsid w:val="00A86A98"/>
    <w:rsid w:val="00A86B46"/>
    <w:rsid w:val="00A86C1B"/>
    <w:rsid w:val="00A86C65"/>
    <w:rsid w:val="00A86D37"/>
    <w:rsid w:val="00A86E27"/>
    <w:rsid w:val="00A870B7"/>
    <w:rsid w:val="00A872FF"/>
    <w:rsid w:val="00A87748"/>
    <w:rsid w:val="00A87E43"/>
    <w:rsid w:val="00A87FBE"/>
    <w:rsid w:val="00A9018A"/>
    <w:rsid w:val="00A9047C"/>
    <w:rsid w:val="00A90552"/>
    <w:rsid w:val="00A90D53"/>
    <w:rsid w:val="00A90FA3"/>
    <w:rsid w:val="00A910F4"/>
    <w:rsid w:val="00A912D5"/>
    <w:rsid w:val="00A9150F"/>
    <w:rsid w:val="00A916E2"/>
    <w:rsid w:val="00A917B8"/>
    <w:rsid w:val="00A91E0B"/>
    <w:rsid w:val="00A92651"/>
    <w:rsid w:val="00A92769"/>
    <w:rsid w:val="00A928AE"/>
    <w:rsid w:val="00A92EA7"/>
    <w:rsid w:val="00A93858"/>
    <w:rsid w:val="00A938C0"/>
    <w:rsid w:val="00A93B63"/>
    <w:rsid w:val="00A94329"/>
    <w:rsid w:val="00A94B5B"/>
    <w:rsid w:val="00A952A8"/>
    <w:rsid w:val="00A954BA"/>
    <w:rsid w:val="00A959EE"/>
    <w:rsid w:val="00A95D46"/>
    <w:rsid w:val="00A95DE7"/>
    <w:rsid w:val="00A95E75"/>
    <w:rsid w:val="00A9614D"/>
    <w:rsid w:val="00A96859"/>
    <w:rsid w:val="00A96E82"/>
    <w:rsid w:val="00A97083"/>
    <w:rsid w:val="00A974DD"/>
    <w:rsid w:val="00A97682"/>
    <w:rsid w:val="00A9781A"/>
    <w:rsid w:val="00A979FE"/>
    <w:rsid w:val="00A97CAC"/>
    <w:rsid w:val="00AA02B1"/>
    <w:rsid w:val="00AA0C30"/>
    <w:rsid w:val="00AA0DF7"/>
    <w:rsid w:val="00AA1052"/>
    <w:rsid w:val="00AA1119"/>
    <w:rsid w:val="00AA1A60"/>
    <w:rsid w:val="00AA1C99"/>
    <w:rsid w:val="00AA1D8A"/>
    <w:rsid w:val="00AA24DD"/>
    <w:rsid w:val="00AA284E"/>
    <w:rsid w:val="00AA2ABA"/>
    <w:rsid w:val="00AA3699"/>
    <w:rsid w:val="00AA36AD"/>
    <w:rsid w:val="00AA43EE"/>
    <w:rsid w:val="00AA4FE4"/>
    <w:rsid w:val="00AA5263"/>
    <w:rsid w:val="00AA5C92"/>
    <w:rsid w:val="00AA6712"/>
    <w:rsid w:val="00AA6937"/>
    <w:rsid w:val="00AA6B6C"/>
    <w:rsid w:val="00AA6BA2"/>
    <w:rsid w:val="00AA706A"/>
    <w:rsid w:val="00AA7138"/>
    <w:rsid w:val="00AA7325"/>
    <w:rsid w:val="00AA7421"/>
    <w:rsid w:val="00AB0319"/>
    <w:rsid w:val="00AB0379"/>
    <w:rsid w:val="00AB07D3"/>
    <w:rsid w:val="00AB08D7"/>
    <w:rsid w:val="00AB0E5D"/>
    <w:rsid w:val="00AB0F6C"/>
    <w:rsid w:val="00AB1683"/>
    <w:rsid w:val="00AB1713"/>
    <w:rsid w:val="00AB1A86"/>
    <w:rsid w:val="00AB1B49"/>
    <w:rsid w:val="00AB2618"/>
    <w:rsid w:val="00AB284D"/>
    <w:rsid w:val="00AB2861"/>
    <w:rsid w:val="00AB2E60"/>
    <w:rsid w:val="00AB2E71"/>
    <w:rsid w:val="00AB32B0"/>
    <w:rsid w:val="00AB336D"/>
    <w:rsid w:val="00AB3967"/>
    <w:rsid w:val="00AB3C9D"/>
    <w:rsid w:val="00AB3FD1"/>
    <w:rsid w:val="00AB4004"/>
    <w:rsid w:val="00AB40CE"/>
    <w:rsid w:val="00AB4279"/>
    <w:rsid w:val="00AB485E"/>
    <w:rsid w:val="00AB4F0F"/>
    <w:rsid w:val="00AB50F9"/>
    <w:rsid w:val="00AB5300"/>
    <w:rsid w:val="00AB543B"/>
    <w:rsid w:val="00AB5954"/>
    <w:rsid w:val="00AB5A85"/>
    <w:rsid w:val="00AB6083"/>
    <w:rsid w:val="00AB6824"/>
    <w:rsid w:val="00AB68FA"/>
    <w:rsid w:val="00AB6C43"/>
    <w:rsid w:val="00AB6D05"/>
    <w:rsid w:val="00AB732A"/>
    <w:rsid w:val="00AB73B5"/>
    <w:rsid w:val="00AB7AC3"/>
    <w:rsid w:val="00AC006C"/>
    <w:rsid w:val="00AC04B9"/>
    <w:rsid w:val="00AC05B5"/>
    <w:rsid w:val="00AC06F0"/>
    <w:rsid w:val="00AC09E6"/>
    <w:rsid w:val="00AC0D1B"/>
    <w:rsid w:val="00AC16D0"/>
    <w:rsid w:val="00AC199F"/>
    <w:rsid w:val="00AC19DD"/>
    <w:rsid w:val="00AC1D29"/>
    <w:rsid w:val="00AC2050"/>
    <w:rsid w:val="00AC2CE0"/>
    <w:rsid w:val="00AC3414"/>
    <w:rsid w:val="00AC365D"/>
    <w:rsid w:val="00AC366B"/>
    <w:rsid w:val="00AC375F"/>
    <w:rsid w:val="00AC389B"/>
    <w:rsid w:val="00AC3B05"/>
    <w:rsid w:val="00AC3C4A"/>
    <w:rsid w:val="00AC3F12"/>
    <w:rsid w:val="00AC4402"/>
    <w:rsid w:val="00AC5038"/>
    <w:rsid w:val="00AC54F3"/>
    <w:rsid w:val="00AC5673"/>
    <w:rsid w:val="00AC5AEE"/>
    <w:rsid w:val="00AC5BB1"/>
    <w:rsid w:val="00AC5BF5"/>
    <w:rsid w:val="00AC63C5"/>
    <w:rsid w:val="00AC645C"/>
    <w:rsid w:val="00AC6A29"/>
    <w:rsid w:val="00AC6D94"/>
    <w:rsid w:val="00AC6DF1"/>
    <w:rsid w:val="00AC71B6"/>
    <w:rsid w:val="00AC775F"/>
    <w:rsid w:val="00AC7D31"/>
    <w:rsid w:val="00AC7E98"/>
    <w:rsid w:val="00AC7F31"/>
    <w:rsid w:val="00AD0009"/>
    <w:rsid w:val="00AD0151"/>
    <w:rsid w:val="00AD02AA"/>
    <w:rsid w:val="00AD0523"/>
    <w:rsid w:val="00AD0566"/>
    <w:rsid w:val="00AD09BF"/>
    <w:rsid w:val="00AD0C61"/>
    <w:rsid w:val="00AD0D93"/>
    <w:rsid w:val="00AD109F"/>
    <w:rsid w:val="00AD1486"/>
    <w:rsid w:val="00AD14AD"/>
    <w:rsid w:val="00AD1546"/>
    <w:rsid w:val="00AD1565"/>
    <w:rsid w:val="00AD18AB"/>
    <w:rsid w:val="00AD1A1A"/>
    <w:rsid w:val="00AD1B19"/>
    <w:rsid w:val="00AD1C5F"/>
    <w:rsid w:val="00AD1D39"/>
    <w:rsid w:val="00AD1E7F"/>
    <w:rsid w:val="00AD1EA7"/>
    <w:rsid w:val="00AD27D2"/>
    <w:rsid w:val="00AD2A42"/>
    <w:rsid w:val="00AD2B88"/>
    <w:rsid w:val="00AD2C7C"/>
    <w:rsid w:val="00AD2CF6"/>
    <w:rsid w:val="00AD3001"/>
    <w:rsid w:val="00AD31F9"/>
    <w:rsid w:val="00AD33D8"/>
    <w:rsid w:val="00AD38CB"/>
    <w:rsid w:val="00AD403F"/>
    <w:rsid w:val="00AD47A7"/>
    <w:rsid w:val="00AD4D24"/>
    <w:rsid w:val="00AD4D8E"/>
    <w:rsid w:val="00AD5159"/>
    <w:rsid w:val="00AD5360"/>
    <w:rsid w:val="00AD53A1"/>
    <w:rsid w:val="00AD573E"/>
    <w:rsid w:val="00AD5972"/>
    <w:rsid w:val="00AD59F9"/>
    <w:rsid w:val="00AD5A3C"/>
    <w:rsid w:val="00AD5A62"/>
    <w:rsid w:val="00AD5F7D"/>
    <w:rsid w:val="00AD6136"/>
    <w:rsid w:val="00AD61C9"/>
    <w:rsid w:val="00AD61EC"/>
    <w:rsid w:val="00AD6707"/>
    <w:rsid w:val="00AD6797"/>
    <w:rsid w:val="00AD6A38"/>
    <w:rsid w:val="00AD6F74"/>
    <w:rsid w:val="00AD713D"/>
    <w:rsid w:val="00AD76A7"/>
    <w:rsid w:val="00AD7967"/>
    <w:rsid w:val="00AE0322"/>
    <w:rsid w:val="00AE0428"/>
    <w:rsid w:val="00AE08DF"/>
    <w:rsid w:val="00AE091B"/>
    <w:rsid w:val="00AE0BB8"/>
    <w:rsid w:val="00AE0EB1"/>
    <w:rsid w:val="00AE0F53"/>
    <w:rsid w:val="00AE11EA"/>
    <w:rsid w:val="00AE13B1"/>
    <w:rsid w:val="00AE167D"/>
    <w:rsid w:val="00AE179B"/>
    <w:rsid w:val="00AE1818"/>
    <w:rsid w:val="00AE1BF0"/>
    <w:rsid w:val="00AE22AE"/>
    <w:rsid w:val="00AE231C"/>
    <w:rsid w:val="00AE2842"/>
    <w:rsid w:val="00AE2AFF"/>
    <w:rsid w:val="00AE2B3E"/>
    <w:rsid w:val="00AE2F50"/>
    <w:rsid w:val="00AE34CD"/>
    <w:rsid w:val="00AE3A41"/>
    <w:rsid w:val="00AE3C6D"/>
    <w:rsid w:val="00AE3FD0"/>
    <w:rsid w:val="00AE43D0"/>
    <w:rsid w:val="00AE4573"/>
    <w:rsid w:val="00AE4658"/>
    <w:rsid w:val="00AE4BFC"/>
    <w:rsid w:val="00AE4F6D"/>
    <w:rsid w:val="00AE4FFB"/>
    <w:rsid w:val="00AE5298"/>
    <w:rsid w:val="00AE567D"/>
    <w:rsid w:val="00AE58AA"/>
    <w:rsid w:val="00AE58FE"/>
    <w:rsid w:val="00AE5C18"/>
    <w:rsid w:val="00AE5C21"/>
    <w:rsid w:val="00AE5C78"/>
    <w:rsid w:val="00AE5D55"/>
    <w:rsid w:val="00AE5E7B"/>
    <w:rsid w:val="00AE632A"/>
    <w:rsid w:val="00AE64E0"/>
    <w:rsid w:val="00AE6ECD"/>
    <w:rsid w:val="00AE6FFF"/>
    <w:rsid w:val="00AE701B"/>
    <w:rsid w:val="00AE7178"/>
    <w:rsid w:val="00AE729F"/>
    <w:rsid w:val="00AE72EA"/>
    <w:rsid w:val="00AE757C"/>
    <w:rsid w:val="00AE763C"/>
    <w:rsid w:val="00AE7842"/>
    <w:rsid w:val="00AE7900"/>
    <w:rsid w:val="00AE797B"/>
    <w:rsid w:val="00AE7A80"/>
    <w:rsid w:val="00AE7BF2"/>
    <w:rsid w:val="00AE7DA4"/>
    <w:rsid w:val="00AE7FE9"/>
    <w:rsid w:val="00AF0260"/>
    <w:rsid w:val="00AF0647"/>
    <w:rsid w:val="00AF06AE"/>
    <w:rsid w:val="00AF096C"/>
    <w:rsid w:val="00AF0DE4"/>
    <w:rsid w:val="00AF0FAA"/>
    <w:rsid w:val="00AF1676"/>
    <w:rsid w:val="00AF18FF"/>
    <w:rsid w:val="00AF1CAC"/>
    <w:rsid w:val="00AF1F64"/>
    <w:rsid w:val="00AF205F"/>
    <w:rsid w:val="00AF21F7"/>
    <w:rsid w:val="00AF2313"/>
    <w:rsid w:val="00AF256D"/>
    <w:rsid w:val="00AF2621"/>
    <w:rsid w:val="00AF2A28"/>
    <w:rsid w:val="00AF2C5C"/>
    <w:rsid w:val="00AF311E"/>
    <w:rsid w:val="00AF316E"/>
    <w:rsid w:val="00AF3594"/>
    <w:rsid w:val="00AF367B"/>
    <w:rsid w:val="00AF38E9"/>
    <w:rsid w:val="00AF3F7D"/>
    <w:rsid w:val="00AF41BC"/>
    <w:rsid w:val="00AF4489"/>
    <w:rsid w:val="00AF4574"/>
    <w:rsid w:val="00AF4E28"/>
    <w:rsid w:val="00AF505C"/>
    <w:rsid w:val="00AF57D9"/>
    <w:rsid w:val="00AF5B0A"/>
    <w:rsid w:val="00AF5BAB"/>
    <w:rsid w:val="00AF5F4C"/>
    <w:rsid w:val="00AF62C9"/>
    <w:rsid w:val="00AF6645"/>
    <w:rsid w:val="00AF682C"/>
    <w:rsid w:val="00AF6B62"/>
    <w:rsid w:val="00AF7056"/>
    <w:rsid w:val="00AF7447"/>
    <w:rsid w:val="00AF766F"/>
    <w:rsid w:val="00AF7761"/>
    <w:rsid w:val="00AF77C9"/>
    <w:rsid w:val="00AF7AFA"/>
    <w:rsid w:val="00AF7D14"/>
    <w:rsid w:val="00B001DF"/>
    <w:rsid w:val="00B004B5"/>
    <w:rsid w:val="00B00667"/>
    <w:rsid w:val="00B0073A"/>
    <w:rsid w:val="00B009C4"/>
    <w:rsid w:val="00B00A3E"/>
    <w:rsid w:val="00B00C33"/>
    <w:rsid w:val="00B00E4B"/>
    <w:rsid w:val="00B00E8F"/>
    <w:rsid w:val="00B0101B"/>
    <w:rsid w:val="00B013FB"/>
    <w:rsid w:val="00B01476"/>
    <w:rsid w:val="00B01506"/>
    <w:rsid w:val="00B016FF"/>
    <w:rsid w:val="00B02437"/>
    <w:rsid w:val="00B02705"/>
    <w:rsid w:val="00B03894"/>
    <w:rsid w:val="00B03D8A"/>
    <w:rsid w:val="00B03DB1"/>
    <w:rsid w:val="00B048DB"/>
    <w:rsid w:val="00B04CF1"/>
    <w:rsid w:val="00B04DC2"/>
    <w:rsid w:val="00B04FE3"/>
    <w:rsid w:val="00B0511F"/>
    <w:rsid w:val="00B05316"/>
    <w:rsid w:val="00B05467"/>
    <w:rsid w:val="00B06266"/>
    <w:rsid w:val="00B06681"/>
    <w:rsid w:val="00B06733"/>
    <w:rsid w:val="00B0724E"/>
    <w:rsid w:val="00B0726A"/>
    <w:rsid w:val="00B07C8A"/>
    <w:rsid w:val="00B07FCE"/>
    <w:rsid w:val="00B102FA"/>
    <w:rsid w:val="00B104EC"/>
    <w:rsid w:val="00B1071D"/>
    <w:rsid w:val="00B108C5"/>
    <w:rsid w:val="00B10B3F"/>
    <w:rsid w:val="00B10C26"/>
    <w:rsid w:val="00B10DBB"/>
    <w:rsid w:val="00B10F4D"/>
    <w:rsid w:val="00B10FCB"/>
    <w:rsid w:val="00B112AC"/>
    <w:rsid w:val="00B11413"/>
    <w:rsid w:val="00B1168F"/>
    <w:rsid w:val="00B1199B"/>
    <w:rsid w:val="00B11AB0"/>
    <w:rsid w:val="00B11D0A"/>
    <w:rsid w:val="00B12319"/>
    <w:rsid w:val="00B1237F"/>
    <w:rsid w:val="00B123A9"/>
    <w:rsid w:val="00B12C6E"/>
    <w:rsid w:val="00B13979"/>
    <w:rsid w:val="00B13B2B"/>
    <w:rsid w:val="00B13C3F"/>
    <w:rsid w:val="00B13D58"/>
    <w:rsid w:val="00B13EA3"/>
    <w:rsid w:val="00B13EE0"/>
    <w:rsid w:val="00B144BD"/>
    <w:rsid w:val="00B14993"/>
    <w:rsid w:val="00B14FD9"/>
    <w:rsid w:val="00B15053"/>
    <w:rsid w:val="00B15215"/>
    <w:rsid w:val="00B1575A"/>
    <w:rsid w:val="00B1576D"/>
    <w:rsid w:val="00B1591A"/>
    <w:rsid w:val="00B15F66"/>
    <w:rsid w:val="00B16635"/>
    <w:rsid w:val="00B166E7"/>
    <w:rsid w:val="00B16898"/>
    <w:rsid w:val="00B16B3B"/>
    <w:rsid w:val="00B16D1C"/>
    <w:rsid w:val="00B16E03"/>
    <w:rsid w:val="00B16E05"/>
    <w:rsid w:val="00B16E62"/>
    <w:rsid w:val="00B17540"/>
    <w:rsid w:val="00B179F9"/>
    <w:rsid w:val="00B17D53"/>
    <w:rsid w:val="00B20263"/>
    <w:rsid w:val="00B20424"/>
    <w:rsid w:val="00B206DA"/>
    <w:rsid w:val="00B20D54"/>
    <w:rsid w:val="00B20F50"/>
    <w:rsid w:val="00B212BF"/>
    <w:rsid w:val="00B213E6"/>
    <w:rsid w:val="00B21B04"/>
    <w:rsid w:val="00B22555"/>
    <w:rsid w:val="00B22944"/>
    <w:rsid w:val="00B22C50"/>
    <w:rsid w:val="00B22DF8"/>
    <w:rsid w:val="00B231EC"/>
    <w:rsid w:val="00B234ED"/>
    <w:rsid w:val="00B23FC9"/>
    <w:rsid w:val="00B24913"/>
    <w:rsid w:val="00B24A2E"/>
    <w:rsid w:val="00B24D16"/>
    <w:rsid w:val="00B25118"/>
    <w:rsid w:val="00B251B3"/>
    <w:rsid w:val="00B251C1"/>
    <w:rsid w:val="00B2550C"/>
    <w:rsid w:val="00B2552E"/>
    <w:rsid w:val="00B2565E"/>
    <w:rsid w:val="00B259A4"/>
    <w:rsid w:val="00B261AB"/>
    <w:rsid w:val="00B261BB"/>
    <w:rsid w:val="00B265B0"/>
    <w:rsid w:val="00B26872"/>
    <w:rsid w:val="00B270CF"/>
    <w:rsid w:val="00B27934"/>
    <w:rsid w:val="00B27BE8"/>
    <w:rsid w:val="00B27E47"/>
    <w:rsid w:val="00B27F53"/>
    <w:rsid w:val="00B27FA1"/>
    <w:rsid w:val="00B3089B"/>
    <w:rsid w:val="00B30DE6"/>
    <w:rsid w:val="00B30F68"/>
    <w:rsid w:val="00B312CB"/>
    <w:rsid w:val="00B31343"/>
    <w:rsid w:val="00B3136D"/>
    <w:rsid w:val="00B317D8"/>
    <w:rsid w:val="00B31B22"/>
    <w:rsid w:val="00B31CCC"/>
    <w:rsid w:val="00B3291A"/>
    <w:rsid w:val="00B32938"/>
    <w:rsid w:val="00B32B83"/>
    <w:rsid w:val="00B32C1A"/>
    <w:rsid w:val="00B32D30"/>
    <w:rsid w:val="00B3338A"/>
    <w:rsid w:val="00B3347E"/>
    <w:rsid w:val="00B339CE"/>
    <w:rsid w:val="00B33D27"/>
    <w:rsid w:val="00B342C5"/>
    <w:rsid w:val="00B34B59"/>
    <w:rsid w:val="00B34C90"/>
    <w:rsid w:val="00B350D6"/>
    <w:rsid w:val="00B35665"/>
    <w:rsid w:val="00B36387"/>
    <w:rsid w:val="00B36414"/>
    <w:rsid w:val="00B36AD2"/>
    <w:rsid w:val="00B37575"/>
    <w:rsid w:val="00B375A6"/>
    <w:rsid w:val="00B376B4"/>
    <w:rsid w:val="00B379E2"/>
    <w:rsid w:val="00B40280"/>
    <w:rsid w:val="00B402D7"/>
    <w:rsid w:val="00B408AE"/>
    <w:rsid w:val="00B40B4F"/>
    <w:rsid w:val="00B40E7B"/>
    <w:rsid w:val="00B41660"/>
    <w:rsid w:val="00B42252"/>
    <w:rsid w:val="00B422F9"/>
    <w:rsid w:val="00B42506"/>
    <w:rsid w:val="00B428C2"/>
    <w:rsid w:val="00B429F0"/>
    <w:rsid w:val="00B431B6"/>
    <w:rsid w:val="00B4399A"/>
    <w:rsid w:val="00B43E90"/>
    <w:rsid w:val="00B44200"/>
    <w:rsid w:val="00B4468C"/>
    <w:rsid w:val="00B446C7"/>
    <w:rsid w:val="00B44793"/>
    <w:rsid w:val="00B448B1"/>
    <w:rsid w:val="00B44E26"/>
    <w:rsid w:val="00B44FBF"/>
    <w:rsid w:val="00B4507F"/>
    <w:rsid w:val="00B45295"/>
    <w:rsid w:val="00B458DA"/>
    <w:rsid w:val="00B45D7B"/>
    <w:rsid w:val="00B45D84"/>
    <w:rsid w:val="00B460A5"/>
    <w:rsid w:val="00B46110"/>
    <w:rsid w:val="00B46F3A"/>
    <w:rsid w:val="00B470C6"/>
    <w:rsid w:val="00B47227"/>
    <w:rsid w:val="00B477F8"/>
    <w:rsid w:val="00B478CB"/>
    <w:rsid w:val="00B47C6F"/>
    <w:rsid w:val="00B50225"/>
    <w:rsid w:val="00B505C1"/>
    <w:rsid w:val="00B50D2D"/>
    <w:rsid w:val="00B50F48"/>
    <w:rsid w:val="00B515CB"/>
    <w:rsid w:val="00B516E0"/>
    <w:rsid w:val="00B5223B"/>
    <w:rsid w:val="00B522B5"/>
    <w:rsid w:val="00B523D0"/>
    <w:rsid w:val="00B528DF"/>
    <w:rsid w:val="00B52A0B"/>
    <w:rsid w:val="00B5312A"/>
    <w:rsid w:val="00B53311"/>
    <w:rsid w:val="00B5382C"/>
    <w:rsid w:val="00B539FE"/>
    <w:rsid w:val="00B53DE5"/>
    <w:rsid w:val="00B54044"/>
    <w:rsid w:val="00B54266"/>
    <w:rsid w:val="00B5431B"/>
    <w:rsid w:val="00B54547"/>
    <w:rsid w:val="00B54637"/>
    <w:rsid w:val="00B5470F"/>
    <w:rsid w:val="00B549A9"/>
    <w:rsid w:val="00B54A84"/>
    <w:rsid w:val="00B54A8B"/>
    <w:rsid w:val="00B54B3C"/>
    <w:rsid w:val="00B54EDF"/>
    <w:rsid w:val="00B5556B"/>
    <w:rsid w:val="00B55936"/>
    <w:rsid w:val="00B55B6E"/>
    <w:rsid w:val="00B55D1D"/>
    <w:rsid w:val="00B56811"/>
    <w:rsid w:val="00B56C2A"/>
    <w:rsid w:val="00B56D68"/>
    <w:rsid w:val="00B574CE"/>
    <w:rsid w:val="00B5764F"/>
    <w:rsid w:val="00B579FC"/>
    <w:rsid w:val="00B57A33"/>
    <w:rsid w:val="00B57F71"/>
    <w:rsid w:val="00B60337"/>
    <w:rsid w:val="00B604F7"/>
    <w:rsid w:val="00B60563"/>
    <w:rsid w:val="00B60779"/>
    <w:rsid w:val="00B6085C"/>
    <w:rsid w:val="00B60D9C"/>
    <w:rsid w:val="00B60DA4"/>
    <w:rsid w:val="00B60E47"/>
    <w:rsid w:val="00B6126D"/>
    <w:rsid w:val="00B617A2"/>
    <w:rsid w:val="00B61DCA"/>
    <w:rsid w:val="00B62027"/>
    <w:rsid w:val="00B62730"/>
    <w:rsid w:val="00B62817"/>
    <w:rsid w:val="00B62A65"/>
    <w:rsid w:val="00B6339F"/>
    <w:rsid w:val="00B634AD"/>
    <w:rsid w:val="00B635D5"/>
    <w:rsid w:val="00B63C1C"/>
    <w:rsid w:val="00B63C67"/>
    <w:rsid w:val="00B63EED"/>
    <w:rsid w:val="00B63EF6"/>
    <w:rsid w:val="00B644AA"/>
    <w:rsid w:val="00B64959"/>
    <w:rsid w:val="00B64DB8"/>
    <w:rsid w:val="00B64EDA"/>
    <w:rsid w:val="00B65B2E"/>
    <w:rsid w:val="00B661AE"/>
    <w:rsid w:val="00B66E9B"/>
    <w:rsid w:val="00B67233"/>
    <w:rsid w:val="00B67483"/>
    <w:rsid w:val="00B67788"/>
    <w:rsid w:val="00B67BC4"/>
    <w:rsid w:val="00B67D8D"/>
    <w:rsid w:val="00B67E72"/>
    <w:rsid w:val="00B70329"/>
    <w:rsid w:val="00B71395"/>
    <w:rsid w:val="00B7189F"/>
    <w:rsid w:val="00B71D05"/>
    <w:rsid w:val="00B721EC"/>
    <w:rsid w:val="00B72A21"/>
    <w:rsid w:val="00B72BFF"/>
    <w:rsid w:val="00B72E54"/>
    <w:rsid w:val="00B73116"/>
    <w:rsid w:val="00B732BF"/>
    <w:rsid w:val="00B73574"/>
    <w:rsid w:val="00B736E5"/>
    <w:rsid w:val="00B73787"/>
    <w:rsid w:val="00B73908"/>
    <w:rsid w:val="00B73BB4"/>
    <w:rsid w:val="00B73BDA"/>
    <w:rsid w:val="00B73FF6"/>
    <w:rsid w:val="00B74862"/>
    <w:rsid w:val="00B74B8C"/>
    <w:rsid w:val="00B753EE"/>
    <w:rsid w:val="00B759C8"/>
    <w:rsid w:val="00B763E3"/>
    <w:rsid w:val="00B767DF"/>
    <w:rsid w:val="00B76C91"/>
    <w:rsid w:val="00B76CD9"/>
    <w:rsid w:val="00B772CC"/>
    <w:rsid w:val="00B77361"/>
    <w:rsid w:val="00B7771C"/>
    <w:rsid w:val="00B77901"/>
    <w:rsid w:val="00B77C0B"/>
    <w:rsid w:val="00B80392"/>
    <w:rsid w:val="00B8058C"/>
    <w:rsid w:val="00B8071F"/>
    <w:rsid w:val="00B81239"/>
    <w:rsid w:val="00B81A97"/>
    <w:rsid w:val="00B81C5A"/>
    <w:rsid w:val="00B81CF2"/>
    <w:rsid w:val="00B81E37"/>
    <w:rsid w:val="00B82206"/>
    <w:rsid w:val="00B82249"/>
    <w:rsid w:val="00B8226D"/>
    <w:rsid w:val="00B82472"/>
    <w:rsid w:val="00B825F4"/>
    <w:rsid w:val="00B82A2C"/>
    <w:rsid w:val="00B839B9"/>
    <w:rsid w:val="00B840CC"/>
    <w:rsid w:val="00B84504"/>
    <w:rsid w:val="00B845E6"/>
    <w:rsid w:val="00B84898"/>
    <w:rsid w:val="00B84AFA"/>
    <w:rsid w:val="00B8528C"/>
    <w:rsid w:val="00B85354"/>
    <w:rsid w:val="00B8541E"/>
    <w:rsid w:val="00B85792"/>
    <w:rsid w:val="00B859DC"/>
    <w:rsid w:val="00B85A41"/>
    <w:rsid w:val="00B861A7"/>
    <w:rsid w:val="00B8655C"/>
    <w:rsid w:val="00B86754"/>
    <w:rsid w:val="00B86C9C"/>
    <w:rsid w:val="00B86DDF"/>
    <w:rsid w:val="00B86E41"/>
    <w:rsid w:val="00B86EAF"/>
    <w:rsid w:val="00B87057"/>
    <w:rsid w:val="00B872C3"/>
    <w:rsid w:val="00B87308"/>
    <w:rsid w:val="00B87428"/>
    <w:rsid w:val="00B876ED"/>
    <w:rsid w:val="00B87E2B"/>
    <w:rsid w:val="00B87F69"/>
    <w:rsid w:val="00B903CF"/>
    <w:rsid w:val="00B9051B"/>
    <w:rsid w:val="00B90525"/>
    <w:rsid w:val="00B90A9C"/>
    <w:rsid w:val="00B91785"/>
    <w:rsid w:val="00B918FF"/>
    <w:rsid w:val="00B91A7E"/>
    <w:rsid w:val="00B91D52"/>
    <w:rsid w:val="00B92342"/>
    <w:rsid w:val="00B924E8"/>
    <w:rsid w:val="00B92A18"/>
    <w:rsid w:val="00B92B8D"/>
    <w:rsid w:val="00B92BAD"/>
    <w:rsid w:val="00B933F6"/>
    <w:rsid w:val="00B93EE4"/>
    <w:rsid w:val="00B947D3"/>
    <w:rsid w:val="00B9496F"/>
    <w:rsid w:val="00B94BA5"/>
    <w:rsid w:val="00B94D9C"/>
    <w:rsid w:val="00B94E84"/>
    <w:rsid w:val="00B95248"/>
    <w:rsid w:val="00B95295"/>
    <w:rsid w:val="00B9548F"/>
    <w:rsid w:val="00B9558E"/>
    <w:rsid w:val="00B95AA8"/>
    <w:rsid w:val="00B95CEE"/>
    <w:rsid w:val="00B95D4B"/>
    <w:rsid w:val="00B95FA2"/>
    <w:rsid w:val="00B96E6D"/>
    <w:rsid w:val="00B96F15"/>
    <w:rsid w:val="00B96F68"/>
    <w:rsid w:val="00B97568"/>
    <w:rsid w:val="00B97E9E"/>
    <w:rsid w:val="00B97F79"/>
    <w:rsid w:val="00B97FC6"/>
    <w:rsid w:val="00BA00DC"/>
    <w:rsid w:val="00BA0A95"/>
    <w:rsid w:val="00BA0B54"/>
    <w:rsid w:val="00BA0BDE"/>
    <w:rsid w:val="00BA0DFB"/>
    <w:rsid w:val="00BA1341"/>
    <w:rsid w:val="00BA2010"/>
    <w:rsid w:val="00BA2298"/>
    <w:rsid w:val="00BA26CF"/>
    <w:rsid w:val="00BA2816"/>
    <w:rsid w:val="00BA32CC"/>
    <w:rsid w:val="00BA33E0"/>
    <w:rsid w:val="00BA404C"/>
    <w:rsid w:val="00BA40BD"/>
    <w:rsid w:val="00BA4719"/>
    <w:rsid w:val="00BA4871"/>
    <w:rsid w:val="00BA4A81"/>
    <w:rsid w:val="00BA4AE2"/>
    <w:rsid w:val="00BA4C07"/>
    <w:rsid w:val="00BA4E10"/>
    <w:rsid w:val="00BA5406"/>
    <w:rsid w:val="00BA54A3"/>
    <w:rsid w:val="00BA55FB"/>
    <w:rsid w:val="00BA568F"/>
    <w:rsid w:val="00BA5701"/>
    <w:rsid w:val="00BA5DC1"/>
    <w:rsid w:val="00BA5E5A"/>
    <w:rsid w:val="00BA5F5C"/>
    <w:rsid w:val="00BA647E"/>
    <w:rsid w:val="00BA6505"/>
    <w:rsid w:val="00BA653C"/>
    <w:rsid w:val="00BA6577"/>
    <w:rsid w:val="00BA699B"/>
    <w:rsid w:val="00BA6AB0"/>
    <w:rsid w:val="00BA6BE5"/>
    <w:rsid w:val="00BA6D33"/>
    <w:rsid w:val="00BA7663"/>
    <w:rsid w:val="00BA7742"/>
    <w:rsid w:val="00BA7C27"/>
    <w:rsid w:val="00BA7E4B"/>
    <w:rsid w:val="00BA7EA0"/>
    <w:rsid w:val="00BB0021"/>
    <w:rsid w:val="00BB003B"/>
    <w:rsid w:val="00BB0442"/>
    <w:rsid w:val="00BB0AEE"/>
    <w:rsid w:val="00BB0F4F"/>
    <w:rsid w:val="00BB10A9"/>
    <w:rsid w:val="00BB2059"/>
    <w:rsid w:val="00BB293C"/>
    <w:rsid w:val="00BB30A0"/>
    <w:rsid w:val="00BB32E1"/>
    <w:rsid w:val="00BB35FC"/>
    <w:rsid w:val="00BB3CA0"/>
    <w:rsid w:val="00BB4024"/>
    <w:rsid w:val="00BB4070"/>
    <w:rsid w:val="00BB420D"/>
    <w:rsid w:val="00BB48DD"/>
    <w:rsid w:val="00BB4A52"/>
    <w:rsid w:val="00BB4B0F"/>
    <w:rsid w:val="00BB4BE2"/>
    <w:rsid w:val="00BB5125"/>
    <w:rsid w:val="00BB5618"/>
    <w:rsid w:val="00BB5ABD"/>
    <w:rsid w:val="00BB61EB"/>
    <w:rsid w:val="00BB66B1"/>
    <w:rsid w:val="00BB69AF"/>
    <w:rsid w:val="00BB72EC"/>
    <w:rsid w:val="00BB734A"/>
    <w:rsid w:val="00BB7371"/>
    <w:rsid w:val="00BB7B03"/>
    <w:rsid w:val="00BB7BF9"/>
    <w:rsid w:val="00BB7CA4"/>
    <w:rsid w:val="00BB7E46"/>
    <w:rsid w:val="00BC00D3"/>
    <w:rsid w:val="00BC023E"/>
    <w:rsid w:val="00BC0AD9"/>
    <w:rsid w:val="00BC114B"/>
    <w:rsid w:val="00BC1453"/>
    <w:rsid w:val="00BC1C19"/>
    <w:rsid w:val="00BC21C0"/>
    <w:rsid w:val="00BC2559"/>
    <w:rsid w:val="00BC260E"/>
    <w:rsid w:val="00BC2665"/>
    <w:rsid w:val="00BC2785"/>
    <w:rsid w:val="00BC27D1"/>
    <w:rsid w:val="00BC2B9C"/>
    <w:rsid w:val="00BC2E1F"/>
    <w:rsid w:val="00BC2E27"/>
    <w:rsid w:val="00BC2EF8"/>
    <w:rsid w:val="00BC3061"/>
    <w:rsid w:val="00BC3166"/>
    <w:rsid w:val="00BC323D"/>
    <w:rsid w:val="00BC33BF"/>
    <w:rsid w:val="00BC34B1"/>
    <w:rsid w:val="00BC37BD"/>
    <w:rsid w:val="00BC3B4B"/>
    <w:rsid w:val="00BC3D41"/>
    <w:rsid w:val="00BC3F40"/>
    <w:rsid w:val="00BC438E"/>
    <w:rsid w:val="00BC5354"/>
    <w:rsid w:val="00BC5A49"/>
    <w:rsid w:val="00BC5C01"/>
    <w:rsid w:val="00BC5D72"/>
    <w:rsid w:val="00BC6055"/>
    <w:rsid w:val="00BC63F7"/>
    <w:rsid w:val="00BC6D2B"/>
    <w:rsid w:val="00BC6F42"/>
    <w:rsid w:val="00BC7089"/>
    <w:rsid w:val="00BC7111"/>
    <w:rsid w:val="00BC77F9"/>
    <w:rsid w:val="00BC7800"/>
    <w:rsid w:val="00BC7A3F"/>
    <w:rsid w:val="00BC7B72"/>
    <w:rsid w:val="00BD06EA"/>
    <w:rsid w:val="00BD0832"/>
    <w:rsid w:val="00BD0ACA"/>
    <w:rsid w:val="00BD0B73"/>
    <w:rsid w:val="00BD0C25"/>
    <w:rsid w:val="00BD131D"/>
    <w:rsid w:val="00BD15E9"/>
    <w:rsid w:val="00BD1697"/>
    <w:rsid w:val="00BD16C9"/>
    <w:rsid w:val="00BD179D"/>
    <w:rsid w:val="00BD2A88"/>
    <w:rsid w:val="00BD2B9A"/>
    <w:rsid w:val="00BD2C84"/>
    <w:rsid w:val="00BD3088"/>
    <w:rsid w:val="00BD3166"/>
    <w:rsid w:val="00BD3376"/>
    <w:rsid w:val="00BD361B"/>
    <w:rsid w:val="00BD3721"/>
    <w:rsid w:val="00BD3741"/>
    <w:rsid w:val="00BD384D"/>
    <w:rsid w:val="00BD3D46"/>
    <w:rsid w:val="00BD43E0"/>
    <w:rsid w:val="00BD4936"/>
    <w:rsid w:val="00BD4A82"/>
    <w:rsid w:val="00BD4ADB"/>
    <w:rsid w:val="00BD50FC"/>
    <w:rsid w:val="00BD52FB"/>
    <w:rsid w:val="00BD54BF"/>
    <w:rsid w:val="00BD55B6"/>
    <w:rsid w:val="00BD5B37"/>
    <w:rsid w:val="00BD5B4D"/>
    <w:rsid w:val="00BD5D64"/>
    <w:rsid w:val="00BD6116"/>
    <w:rsid w:val="00BD662E"/>
    <w:rsid w:val="00BD6687"/>
    <w:rsid w:val="00BD6AB0"/>
    <w:rsid w:val="00BD6B37"/>
    <w:rsid w:val="00BD6B70"/>
    <w:rsid w:val="00BD6CDA"/>
    <w:rsid w:val="00BD6D37"/>
    <w:rsid w:val="00BD6D98"/>
    <w:rsid w:val="00BD6DED"/>
    <w:rsid w:val="00BD6F45"/>
    <w:rsid w:val="00BD700C"/>
    <w:rsid w:val="00BD737E"/>
    <w:rsid w:val="00BD75C3"/>
    <w:rsid w:val="00BD7661"/>
    <w:rsid w:val="00BE08DD"/>
    <w:rsid w:val="00BE0C9C"/>
    <w:rsid w:val="00BE1A9C"/>
    <w:rsid w:val="00BE1DEC"/>
    <w:rsid w:val="00BE1EF8"/>
    <w:rsid w:val="00BE1FC9"/>
    <w:rsid w:val="00BE236A"/>
    <w:rsid w:val="00BE24D6"/>
    <w:rsid w:val="00BE2A9C"/>
    <w:rsid w:val="00BE2AC1"/>
    <w:rsid w:val="00BE2C6C"/>
    <w:rsid w:val="00BE2E63"/>
    <w:rsid w:val="00BE34BF"/>
    <w:rsid w:val="00BE41F0"/>
    <w:rsid w:val="00BE449B"/>
    <w:rsid w:val="00BE48F9"/>
    <w:rsid w:val="00BE4D10"/>
    <w:rsid w:val="00BE54DB"/>
    <w:rsid w:val="00BE554B"/>
    <w:rsid w:val="00BE58CD"/>
    <w:rsid w:val="00BE5965"/>
    <w:rsid w:val="00BE5BB0"/>
    <w:rsid w:val="00BE5C37"/>
    <w:rsid w:val="00BE5E0F"/>
    <w:rsid w:val="00BE5E65"/>
    <w:rsid w:val="00BE6136"/>
    <w:rsid w:val="00BE619C"/>
    <w:rsid w:val="00BE61AF"/>
    <w:rsid w:val="00BE625D"/>
    <w:rsid w:val="00BE6328"/>
    <w:rsid w:val="00BE6677"/>
    <w:rsid w:val="00BE68C7"/>
    <w:rsid w:val="00BE6E9C"/>
    <w:rsid w:val="00BE73F1"/>
    <w:rsid w:val="00BE7437"/>
    <w:rsid w:val="00BE75B7"/>
    <w:rsid w:val="00BE7AA7"/>
    <w:rsid w:val="00BE7D6D"/>
    <w:rsid w:val="00BF014C"/>
    <w:rsid w:val="00BF0573"/>
    <w:rsid w:val="00BF15BB"/>
    <w:rsid w:val="00BF1753"/>
    <w:rsid w:val="00BF177D"/>
    <w:rsid w:val="00BF2148"/>
    <w:rsid w:val="00BF23DE"/>
    <w:rsid w:val="00BF23EA"/>
    <w:rsid w:val="00BF2517"/>
    <w:rsid w:val="00BF2614"/>
    <w:rsid w:val="00BF2735"/>
    <w:rsid w:val="00BF294B"/>
    <w:rsid w:val="00BF2C49"/>
    <w:rsid w:val="00BF2E5D"/>
    <w:rsid w:val="00BF35BC"/>
    <w:rsid w:val="00BF36D7"/>
    <w:rsid w:val="00BF36EC"/>
    <w:rsid w:val="00BF3824"/>
    <w:rsid w:val="00BF38FB"/>
    <w:rsid w:val="00BF3AB4"/>
    <w:rsid w:val="00BF44F4"/>
    <w:rsid w:val="00BF4947"/>
    <w:rsid w:val="00BF4C7B"/>
    <w:rsid w:val="00BF4E12"/>
    <w:rsid w:val="00BF505F"/>
    <w:rsid w:val="00BF5111"/>
    <w:rsid w:val="00BF55E9"/>
    <w:rsid w:val="00BF56EB"/>
    <w:rsid w:val="00BF5A0A"/>
    <w:rsid w:val="00BF5EC0"/>
    <w:rsid w:val="00BF5F4A"/>
    <w:rsid w:val="00BF608F"/>
    <w:rsid w:val="00BF621B"/>
    <w:rsid w:val="00BF647A"/>
    <w:rsid w:val="00BF64B7"/>
    <w:rsid w:val="00BF6634"/>
    <w:rsid w:val="00BF6680"/>
    <w:rsid w:val="00BF69EF"/>
    <w:rsid w:val="00BF7425"/>
    <w:rsid w:val="00BF745D"/>
    <w:rsid w:val="00BF7892"/>
    <w:rsid w:val="00BF78F8"/>
    <w:rsid w:val="00BF7901"/>
    <w:rsid w:val="00BF79CE"/>
    <w:rsid w:val="00BF7B91"/>
    <w:rsid w:val="00C007C7"/>
    <w:rsid w:val="00C00852"/>
    <w:rsid w:val="00C00CA0"/>
    <w:rsid w:val="00C0119E"/>
    <w:rsid w:val="00C01216"/>
    <w:rsid w:val="00C01286"/>
    <w:rsid w:val="00C012B8"/>
    <w:rsid w:val="00C0138C"/>
    <w:rsid w:val="00C0156A"/>
    <w:rsid w:val="00C0166A"/>
    <w:rsid w:val="00C0199E"/>
    <w:rsid w:val="00C024D4"/>
    <w:rsid w:val="00C026E9"/>
    <w:rsid w:val="00C027A4"/>
    <w:rsid w:val="00C02881"/>
    <w:rsid w:val="00C03235"/>
    <w:rsid w:val="00C034FA"/>
    <w:rsid w:val="00C03F4F"/>
    <w:rsid w:val="00C03F5E"/>
    <w:rsid w:val="00C04390"/>
    <w:rsid w:val="00C04B5E"/>
    <w:rsid w:val="00C04D26"/>
    <w:rsid w:val="00C04DE0"/>
    <w:rsid w:val="00C04EF5"/>
    <w:rsid w:val="00C0549E"/>
    <w:rsid w:val="00C05553"/>
    <w:rsid w:val="00C0555D"/>
    <w:rsid w:val="00C058C0"/>
    <w:rsid w:val="00C05992"/>
    <w:rsid w:val="00C05F04"/>
    <w:rsid w:val="00C0627D"/>
    <w:rsid w:val="00C06397"/>
    <w:rsid w:val="00C067D0"/>
    <w:rsid w:val="00C06899"/>
    <w:rsid w:val="00C06C99"/>
    <w:rsid w:val="00C06CB6"/>
    <w:rsid w:val="00C06D2D"/>
    <w:rsid w:val="00C072ED"/>
    <w:rsid w:val="00C076C3"/>
    <w:rsid w:val="00C07B49"/>
    <w:rsid w:val="00C07F3A"/>
    <w:rsid w:val="00C100BE"/>
    <w:rsid w:val="00C10482"/>
    <w:rsid w:val="00C10519"/>
    <w:rsid w:val="00C108C6"/>
    <w:rsid w:val="00C10C5E"/>
    <w:rsid w:val="00C10C9D"/>
    <w:rsid w:val="00C10E6D"/>
    <w:rsid w:val="00C111A9"/>
    <w:rsid w:val="00C111DF"/>
    <w:rsid w:val="00C11933"/>
    <w:rsid w:val="00C12178"/>
    <w:rsid w:val="00C1219E"/>
    <w:rsid w:val="00C12239"/>
    <w:rsid w:val="00C123B9"/>
    <w:rsid w:val="00C126F8"/>
    <w:rsid w:val="00C12810"/>
    <w:rsid w:val="00C12D38"/>
    <w:rsid w:val="00C12FB0"/>
    <w:rsid w:val="00C130F0"/>
    <w:rsid w:val="00C13338"/>
    <w:rsid w:val="00C1367E"/>
    <w:rsid w:val="00C1385F"/>
    <w:rsid w:val="00C138BF"/>
    <w:rsid w:val="00C13A43"/>
    <w:rsid w:val="00C13F04"/>
    <w:rsid w:val="00C142AE"/>
    <w:rsid w:val="00C1453F"/>
    <w:rsid w:val="00C14892"/>
    <w:rsid w:val="00C14BA7"/>
    <w:rsid w:val="00C14C2B"/>
    <w:rsid w:val="00C15305"/>
    <w:rsid w:val="00C158BF"/>
    <w:rsid w:val="00C15D9B"/>
    <w:rsid w:val="00C15F19"/>
    <w:rsid w:val="00C1674D"/>
    <w:rsid w:val="00C16B4D"/>
    <w:rsid w:val="00C16E9E"/>
    <w:rsid w:val="00C170A5"/>
    <w:rsid w:val="00C1751B"/>
    <w:rsid w:val="00C17D24"/>
    <w:rsid w:val="00C17FDF"/>
    <w:rsid w:val="00C207DE"/>
    <w:rsid w:val="00C20F9A"/>
    <w:rsid w:val="00C210A8"/>
    <w:rsid w:val="00C21314"/>
    <w:rsid w:val="00C21416"/>
    <w:rsid w:val="00C21737"/>
    <w:rsid w:val="00C21752"/>
    <w:rsid w:val="00C21910"/>
    <w:rsid w:val="00C21A3D"/>
    <w:rsid w:val="00C2202A"/>
    <w:rsid w:val="00C22449"/>
    <w:rsid w:val="00C224DC"/>
    <w:rsid w:val="00C22E22"/>
    <w:rsid w:val="00C2310E"/>
    <w:rsid w:val="00C23145"/>
    <w:rsid w:val="00C23613"/>
    <w:rsid w:val="00C237B9"/>
    <w:rsid w:val="00C2396A"/>
    <w:rsid w:val="00C23C09"/>
    <w:rsid w:val="00C24041"/>
    <w:rsid w:val="00C24132"/>
    <w:rsid w:val="00C24388"/>
    <w:rsid w:val="00C2438E"/>
    <w:rsid w:val="00C24ED8"/>
    <w:rsid w:val="00C25126"/>
    <w:rsid w:val="00C254D6"/>
    <w:rsid w:val="00C25920"/>
    <w:rsid w:val="00C25A61"/>
    <w:rsid w:val="00C25E24"/>
    <w:rsid w:val="00C26429"/>
    <w:rsid w:val="00C267A7"/>
    <w:rsid w:val="00C268C7"/>
    <w:rsid w:val="00C26B86"/>
    <w:rsid w:val="00C26D6C"/>
    <w:rsid w:val="00C26E40"/>
    <w:rsid w:val="00C26E6A"/>
    <w:rsid w:val="00C27235"/>
    <w:rsid w:val="00C2751C"/>
    <w:rsid w:val="00C27FC8"/>
    <w:rsid w:val="00C302B1"/>
    <w:rsid w:val="00C303A4"/>
    <w:rsid w:val="00C30A65"/>
    <w:rsid w:val="00C30B8A"/>
    <w:rsid w:val="00C30BE9"/>
    <w:rsid w:val="00C30D76"/>
    <w:rsid w:val="00C30EE7"/>
    <w:rsid w:val="00C3116E"/>
    <w:rsid w:val="00C31326"/>
    <w:rsid w:val="00C316D4"/>
    <w:rsid w:val="00C319B0"/>
    <w:rsid w:val="00C31BAD"/>
    <w:rsid w:val="00C31C61"/>
    <w:rsid w:val="00C325A1"/>
    <w:rsid w:val="00C33799"/>
    <w:rsid w:val="00C33CA1"/>
    <w:rsid w:val="00C3402B"/>
    <w:rsid w:val="00C341FD"/>
    <w:rsid w:val="00C34496"/>
    <w:rsid w:val="00C34525"/>
    <w:rsid w:val="00C34568"/>
    <w:rsid w:val="00C34844"/>
    <w:rsid w:val="00C348E7"/>
    <w:rsid w:val="00C35279"/>
    <w:rsid w:val="00C35688"/>
    <w:rsid w:val="00C35F09"/>
    <w:rsid w:val="00C35F2E"/>
    <w:rsid w:val="00C362FD"/>
    <w:rsid w:val="00C36421"/>
    <w:rsid w:val="00C36437"/>
    <w:rsid w:val="00C3663C"/>
    <w:rsid w:val="00C3759D"/>
    <w:rsid w:val="00C37F2D"/>
    <w:rsid w:val="00C37F8D"/>
    <w:rsid w:val="00C40165"/>
    <w:rsid w:val="00C404D3"/>
    <w:rsid w:val="00C408EF"/>
    <w:rsid w:val="00C41427"/>
    <w:rsid w:val="00C41532"/>
    <w:rsid w:val="00C419F4"/>
    <w:rsid w:val="00C4221D"/>
    <w:rsid w:val="00C42F2B"/>
    <w:rsid w:val="00C43168"/>
    <w:rsid w:val="00C432E7"/>
    <w:rsid w:val="00C4391F"/>
    <w:rsid w:val="00C440FA"/>
    <w:rsid w:val="00C44140"/>
    <w:rsid w:val="00C442FD"/>
    <w:rsid w:val="00C4448A"/>
    <w:rsid w:val="00C444A8"/>
    <w:rsid w:val="00C44542"/>
    <w:rsid w:val="00C44622"/>
    <w:rsid w:val="00C45079"/>
    <w:rsid w:val="00C45134"/>
    <w:rsid w:val="00C45519"/>
    <w:rsid w:val="00C45B08"/>
    <w:rsid w:val="00C45D3A"/>
    <w:rsid w:val="00C46231"/>
    <w:rsid w:val="00C46BE2"/>
    <w:rsid w:val="00C471BF"/>
    <w:rsid w:val="00C47790"/>
    <w:rsid w:val="00C47C09"/>
    <w:rsid w:val="00C506BC"/>
    <w:rsid w:val="00C506F4"/>
    <w:rsid w:val="00C507B9"/>
    <w:rsid w:val="00C50A0C"/>
    <w:rsid w:val="00C50A28"/>
    <w:rsid w:val="00C50B98"/>
    <w:rsid w:val="00C50D26"/>
    <w:rsid w:val="00C50E23"/>
    <w:rsid w:val="00C50F40"/>
    <w:rsid w:val="00C5123C"/>
    <w:rsid w:val="00C51395"/>
    <w:rsid w:val="00C517C3"/>
    <w:rsid w:val="00C51954"/>
    <w:rsid w:val="00C51B2F"/>
    <w:rsid w:val="00C51B5B"/>
    <w:rsid w:val="00C51C1F"/>
    <w:rsid w:val="00C51DE1"/>
    <w:rsid w:val="00C521A3"/>
    <w:rsid w:val="00C529B7"/>
    <w:rsid w:val="00C52DD0"/>
    <w:rsid w:val="00C52F8C"/>
    <w:rsid w:val="00C53091"/>
    <w:rsid w:val="00C53429"/>
    <w:rsid w:val="00C544F6"/>
    <w:rsid w:val="00C54580"/>
    <w:rsid w:val="00C54591"/>
    <w:rsid w:val="00C547A5"/>
    <w:rsid w:val="00C54841"/>
    <w:rsid w:val="00C5491E"/>
    <w:rsid w:val="00C550F5"/>
    <w:rsid w:val="00C551B5"/>
    <w:rsid w:val="00C551C8"/>
    <w:rsid w:val="00C5550D"/>
    <w:rsid w:val="00C563F8"/>
    <w:rsid w:val="00C565C3"/>
    <w:rsid w:val="00C56C4D"/>
    <w:rsid w:val="00C573ED"/>
    <w:rsid w:val="00C57454"/>
    <w:rsid w:val="00C576CF"/>
    <w:rsid w:val="00C57801"/>
    <w:rsid w:val="00C579F5"/>
    <w:rsid w:val="00C60035"/>
    <w:rsid w:val="00C60785"/>
    <w:rsid w:val="00C60DBA"/>
    <w:rsid w:val="00C61173"/>
    <w:rsid w:val="00C615A4"/>
    <w:rsid w:val="00C61646"/>
    <w:rsid w:val="00C61D1D"/>
    <w:rsid w:val="00C61DFE"/>
    <w:rsid w:val="00C624FB"/>
    <w:rsid w:val="00C625A4"/>
    <w:rsid w:val="00C636A3"/>
    <w:rsid w:val="00C64487"/>
    <w:rsid w:val="00C64AD9"/>
    <w:rsid w:val="00C64F45"/>
    <w:rsid w:val="00C652A1"/>
    <w:rsid w:val="00C654C1"/>
    <w:rsid w:val="00C665D4"/>
    <w:rsid w:val="00C66922"/>
    <w:rsid w:val="00C6707C"/>
    <w:rsid w:val="00C67D57"/>
    <w:rsid w:val="00C67FE9"/>
    <w:rsid w:val="00C70306"/>
    <w:rsid w:val="00C7032C"/>
    <w:rsid w:val="00C70CAC"/>
    <w:rsid w:val="00C70DC7"/>
    <w:rsid w:val="00C716A9"/>
    <w:rsid w:val="00C71711"/>
    <w:rsid w:val="00C717C8"/>
    <w:rsid w:val="00C71901"/>
    <w:rsid w:val="00C71EEF"/>
    <w:rsid w:val="00C72135"/>
    <w:rsid w:val="00C72341"/>
    <w:rsid w:val="00C72708"/>
    <w:rsid w:val="00C73240"/>
    <w:rsid w:val="00C73439"/>
    <w:rsid w:val="00C73458"/>
    <w:rsid w:val="00C734BD"/>
    <w:rsid w:val="00C73BFF"/>
    <w:rsid w:val="00C742E1"/>
    <w:rsid w:val="00C74F80"/>
    <w:rsid w:val="00C75A4F"/>
    <w:rsid w:val="00C75A62"/>
    <w:rsid w:val="00C75B95"/>
    <w:rsid w:val="00C75D6A"/>
    <w:rsid w:val="00C75D7A"/>
    <w:rsid w:val="00C76357"/>
    <w:rsid w:val="00C76E20"/>
    <w:rsid w:val="00C76E9D"/>
    <w:rsid w:val="00C77218"/>
    <w:rsid w:val="00C772C4"/>
    <w:rsid w:val="00C774EB"/>
    <w:rsid w:val="00C7778F"/>
    <w:rsid w:val="00C77D5F"/>
    <w:rsid w:val="00C77D6C"/>
    <w:rsid w:val="00C77DDC"/>
    <w:rsid w:val="00C800FB"/>
    <w:rsid w:val="00C80570"/>
    <w:rsid w:val="00C806BF"/>
    <w:rsid w:val="00C808CA"/>
    <w:rsid w:val="00C80B91"/>
    <w:rsid w:val="00C815B0"/>
    <w:rsid w:val="00C815C6"/>
    <w:rsid w:val="00C81E76"/>
    <w:rsid w:val="00C827F6"/>
    <w:rsid w:val="00C8291B"/>
    <w:rsid w:val="00C829AB"/>
    <w:rsid w:val="00C82FF1"/>
    <w:rsid w:val="00C83F3B"/>
    <w:rsid w:val="00C84169"/>
    <w:rsid w:val="00C844C9"/>
    <w:rsid w:val="00C8467F"/>
    <w:rsid w:val="00C8498B"/>
    <w:rsid w:val="00C84AF6"/>
    <w:rsid w:val="00C84C5D"/>
    <w:rsid w:val="00C84D4E"/>
    <w:rsid w:val="00C84FFC"/>
    <w:rsid w:val="00C851A0"/>
    <w:rsid w:val="00C851D0"/>
    <w:rsid w:val="00C85403"/>
    <w:rsid w:val="00C856F1"/>
    <w:rsid w:val="00C85791"/>
    <w:rsid w:val="00C85A09"/>
    <w:rsid w:val="00C86579"/>
    <w:rsid w:val="00C86741"/>
    <w:rsid w:val="00C86BEA"/>
    <w:rsid w:val="00C8716A"/>
    <w:rsid w:val="00C87217"/>
    <w:rsid w:val="00C87360"/>
    <w:rsid w:val="00C87423"/>
    <w:rsid w:val="00C877DD"/>
    <w:rsid w:val="00C87861"/>
    <w:rsid w:val="00C879AA"/>
    <w:rsid w:val="00C87E13"/>
    <w:rsid w:val="00C87E39"/>
    <w:rsid w:val="00C87F86"/>
    <w:rsid w:val="00C87FA0"/>
    <w:rsid w:val="00C90067"/>
    <w:rsid w:val="00C90425"/>
    <w:rsid w:val="00C9067F"/>
    <w:rsid w:val="00C90B6C"/>
    <w:rsid w:val="00C90D36"/>
    <w:rsid w:val="00C910C5"/>
    <w:rsid w:val="00C9127F"/>
    <w:rsid w:val="00C9157F"/>
    <w:rsid w:val="00C91A08"/>
    <w:rsid w:val="00C92387"/>
    <w:rsid w:val="00C928A9"/>
    <w:rsid w:val="00C92EB1"/>
    <w:rsid w:val="00C92F62"/>
    <w:rsid w:val="00C932AB"/>
    <w:rsid w:val="00C932D1"/>
    <w:rsid w:val="00C933FC"/>
    <w:rsid w:val="00C934D5"/>
    <w:rsid w:val="00C937BB"/>
    <w:rsid w:val="00C93853"/>
    <w:rsid w:val="00C9390B"/>
    <w:rsid w:val="00C93BB1"/>
    <w:rsid w:val="00C94C56"/>
    <w:rsid w:val="00C95329"/>
    <w:rsid w:val="00C954C7"/>
    <w:rsid w:val="00C95C34"/>
    <w:rsid w:val="00C95E43"/>
    <w:rsid w:val="00C9621B"/>
    <w:rsid w:val="00C96320"/>
    <w:rsid w:val="00C9655D"/>
    <w:rsid w:val="00C96F81"/>
    <w:rsid w:val="00C96FFB"/>
    <w:rsid w:val="00C9796A"/>
    <w:rsid w:val="00C97A64"/>
    <w:rsid w:val="00C97D53"/>
    <w:rsid w:val="00C97DF0"/>
    <w:rsid w:val="00CA02AB"/>
    <w:rsid w:val="00CA088B"/>
    <w:rsid w:val="00CA0C52"/>
    <w:rsid w:val="00CA0D6C"/>
    <w:rsid w:val="00CA11D5"/>
    <w:rsid w:val="00CA1304"/>
    <w:rsid w:val="00CA1452"/>
    <w:rsid w:val="00CA147B"/>
    <w:rsid w:val="00CA1774"/>
    <w:rsid w:val="00CA1A7A"/>
    <w:rsid w:val="00CA1A84"/>
    <w:rsid w:val="00CA1D37"/>
    <w:rsid w:val="00CA1E5B"/>
    <w:rsid w:val="00CA1E6E"/>
    <w:rsid w:val="00CA28AB"/>
    <w:rsid w:val="00CA2E9B"/>
    <w:rsid w:val="00CA34B6"/>
    <w:rsid w:val="00CA34CF"/>
    <w:rsid w:val="00CA3550"/>
    <w:rsid w:val="00CA42D7"/>
    <w:rsid w:val="00CA4422"/>
    <w:rsid w:val="00CA4451"/>
    <w:rsid w:val="00CA46C7"/>
    <w:rsid w:val="00CA46CA"/>
    <w:rsid w:val="00CA4721"/>
    <w:rsid w:val="00CA4974"/>
    <w:rsid w:val="00CA4E8D"/>
    <w:rsid w:val="00CA56D6"/>
    <w:rsid w:val="00CA5F09"/>
    <w:rsid w:val="00CA62D2"/>
    <w:rsid w:val="00CA6B1C"/>
    <w:rsid w:val="00CA7209"/>
    <w:rsid w:val="00CA74BA"/>
    <w:rsid w:val="00CA75E7"/>
    <w:rsid w:val="00CA79BB"/>
    <w:rsid w:val="00CA7E4D"/>
    <w:rsid w:val="00CB006A"/>
    <w:rsid w:val="00CB0F41"/>
    <w:rsid w:val="00CB1474"/>
    <w:rsid w:val="00CB15C7"/>
    <w:rsid w:val="00CB1672"/>
    <w:rsid w:val="00CB17C6"/>
    <w:rsid w:val="00CB1A64"/>
    <w:rsid w:val="00CB1F77"/>
    <w:rsid w:val="00CB259C"/>
    <w:rsid w:val="00CB2CA9"/>
    <w:rsid w:val="00CB3886"/>
    <w:rsid w:val="00CB3BE4"/>
    <w:rsid w:val="00CB3C22"/>
    <w:rsid w:val="00CB4027"/>
    <w:rsid w:val="00CB4861"/>
    <w:rsid w:val="00CB4CDD"/>
    <w:rsid w:val="00CB4DB8"/>
    <w:rsid w:val="00CB4F5B"/>
    <w:rsid w:val="00CB504E"/>
    <w:rsid w:val="00CB55EC"/>
    <w:rsid w:val="00CB57C7"/>
    <w:rsid w:val="00CB5B0E"/>
    <w:rsid w:val="00CB5BB6"/>
    <w:rsid w:val="00CB5D65"/>
    <w:rsid w:val="00CB619A"/>
    <w:rsid w:val="00CB61D9"/>
    <w:rsid w:val="00CB6322"/>
    <w:rsid w:val="00CB6394"/>
    <w:rsid w:val="00CB655C"/>
    <w:rsid w:val="00CB66F7"/>
    <w:rsid w:val="00CB68C8"/>
    <w:rsid w:val="00CB6FEB"/>
    <w:rsid w:val="00CB70AB"/>
    <w:rsid w:val="00CB70CC"/>
    <w:rsid w:val="00CB71C8"/>
    <w:rsid w:val="00CB7238"/>
    <w:rsid w:val="00CB73A9"/>
    <w:rsid w:val="00CB766A"/>
    <w:rsid w:val="00CB77C2"/>
    <w:rsid w:val="00CB7C71"/>
    <w:rsid w:val="00CC0598"/>
    <w:rsid w:val="00CC0621"/>
    <w:rsid w:val="00CC07B8"/>
    <w:rsid w:val="00CC0C5C"/>
    <w:rsid w:val="00CC0DD7"/>
    <w:rsid w:val="00CC1264"/>
    <w:rsid w:val="00CC1372"/>
    <w:rsid w:val="00CC197A"/>
    <w:rsid w:val="00CC1A36"/>
    <w:rsid w:val="00CC1CC1"/>
    <w:rsid w:val="00CC1E88"/>
    <w:rsid w:val="00CC237A"/>
    <w:rsid w:val="00CC26D4"/>
    <w:rsid w:val="00CC277C"/>
    <w:rsid w:val="00CC2D2B"/>
    <w:rsid w:val="00CC37D4"/>
    <w:rsid w:val="00CC395E"/>
    <w:rsid w:val="00CC3D6E"/>
    <w:rsid w:val="00CC4237"/>
    <w:rsid w:val="00CC52C2"/>
    <w:rsid w:val="00CC5389"/>
    <w:rsid w:val="00CC541E"/>
    <w:rsid w:val="00CC5574"/>
    <w:rsid w:val="00CC5921"/>
    <w:rsid w:val="00CC5A33"/>
    <w:rsid w:val="00CC5D98"/>
    <w:rsid w:val="00CC5E8A"/>
    <w:rsid w:val="00CC618C"/>
    <w:rsid w:val="00CC6743"/>
    <w:rsid w:val="00CC6CFD"/>
    <w:rsid w:val="00CC6D0B"/>
    <w:rsid w:val="00CC6D53"/>
    <w:rsid w:val="00CC72EE"/>
    <w:rsid w:val="00CC7F1E"/>
    <w:rsid w:val="00CD0267"/>
    <w:rsid w:val="00CD0602"/>
    <w:rsid w:val="00CD0EA8"/>
    <w:rsid w:val="00CD0EDE"/>
    <w:rsid w:val="00CD129C"/>
    <w:rsid w:val="00CD1E43"/>
    <w:rsid w:val="00CD220A"/>
    <w:rsid w:val="00CD29E7"/>
    <w:rsid w:val="00CD2A96"/>
    <w:rsid w:val="00CD2DC6"/>
    <w:rsid w:val="00CD2EFA"/>
    <w:rsid w:val="00CD322E"/>
    <w:rsid w:val="00CD322F"/>
    <w:rsid w:val="00CD3237"/>
    <w:rsid w:val="00CD36BB"/>
    <w:rsid w:val="00CD36F3"/>
    <w:rsid w:val="00CD3D6A"/>
    <w:rsid w:val="00CD3F51"/>
    <w:rsid w:val="00CD3F5E"/>
    <w:rsid w:val="00CD4172"/>
    <w:rsid w:val="00CD449B"/>
    <w:rsid w:val="00CD4952"/>
    <w:rsid w:val="00CD4CCF"/>
    <w:rsid w:val="00CD4D01"/>
    <w:rsid w:val="00CD4FFC"/>
    <w:rsid w:val="00CD51D8"/>
    <w:rsid w:val="00CD52D1"/>
    <w:rsid w:val="00CD54F6"/>
    <w:rsid w:val="00CD571F"/>
    <w:rsid w:val="00CD5CB4"/>
    <w:rsid w:val="00CD5DC0"/>
    <w:rsid w:val="00CD65FD"/>
    <w:rsid w:val="00CD6764"/>
    <w:rsid w:val="00CD682A"/>
    <w:rsid w:val="00CD6B96"/>
    <w:rsid w:val="00CE0289"/>
    <w:rsid w:val="00CE0436"/>
    <w:rsid w:val="00CE0654"/>
    <w:rsid w:val="00CE0B27"/>
    <w:rsid w:val="00CE0E4C"/>
    <w:rsid w:val="00CE0E88"/>
    <w:rsid w:val="00CE1345"/>
    <w:rsid w:val="00CE1910"/>
    <w:rsid w:val="00CE1A92"/>
    <w:rsid w:val="00CE1C7F"/>
    <w:rsid w:val="00CE23D6"/>
    <w:rsid w:val="00CE2483"/>
    <w:rsid w:val="00CE2B91"/>
    <w:rsid w:val="00CE2C1F"/>
    <w:rsid w:val="00CE2E7A"/>
    <w:rsid w:val="00CE2F24"/>
    <w:rsid w:val="00CE30F3"/>
    <w:rsid w:val="00CE37BF"/>
    <w:rsid w:val="00CE3907"/>
    <w:rsid w:val="00CE3979"/>
    <w:rsid w:val="00CE4108"/>
    <w:rsid w:val="00CE427B"/>
    <w:rsid w:val="00CE43BD"/>
    <w:rsid w:val="00CE4414"/>
    <w:rsid w:val="00CE4666"/>
    <w:rsid w:val="00CE47D3"/>
    <w:rsid w:val="00CE4CD3"/>
    <w:rsid w:val="00CE500E"/>
    <w:rsid w:val="00CE51BC"/>
    <w:rsid w:val="00CE551F"/>
    <w:rsid w:val="00CE5526"/>
    <w:rsid w:val="00CE55B5"/>
    <w:rsid w:val="00CE57E8"/>
    <w:rsid w:val="00CE5CE1"/>
    <w:rsid w:val="00CE62D5"/>
    <w:rsid w:val="00CE6BFA"/>
    <w:rsid w:val="00CE7166"/>
    <w:rsid w:val="00CE7195"/>
    <w:rsid w:val="00CE72F1"/>
    <w:rsid w:val="00CE7340"/>
    <w:rsid w:val="00CE753A"/>
    <w:rsid w:val="00CE7877"/>
    <w:rsid w:val="00CE7A7D"/>
    <w:rsid w:val="00CE7BEA"/>
    <w:rsid w:val="00CE7E38"/>
    <w:rsid w:val="00CF062F"/>
    <w:rsid w:val="00CF0C18"/>
    <w:rsid w:val="00CF0E63"/>
    <w:rsid w:val="00CF1095"/>
    <w:rsid w:val="00CF1494"/>
    <w:rsid w:val="00CF1517"/>
    <w:rsid w:val="00CF15D4"/>
    <w:rsid w:val="00CF1903"/>
    <w:rsid w:val="00CF1AB3"/>
    <w:rsid w:val="00CF1D99"/>
    <w:rsid w:val="00CF1E1E"/>
    <w:rsid w:val="00CF23F3"/>
    <w:rsid w:val="00CF2478"/>
    <w:rsid w:val="00CF25EC"/>
    <w:rsid w:val="00CF291C"/>
    <w:rsid w:val="00CF32A9"/>
    <w:rsid w:val="00CF34C0"/>
    <w:rsid w:val="00CF388C"/>
    <w:rsid w:val="00CF3C2D"/>
    <w:rsid w:val="00CF451F"/>
    <w:rsid w:val="00CF47BC"/>
    <w:rsid w:val="00CF4E8F"/>
    <w:rsid w:val="00CF5385"/>
    <w:rsid w:val="00CF55A1"/>
    <w:rsid w:val="00CF5821"/>
    <w:rsid w:val="00CF58D8"/>
    <w:rsid w:val="00CF593E"/>
    <w:rsid w:val="00CF6104"/>
    <w:rsid w:val="00CF61D9"/>
    <w:rsid w:val="00CF6370"/>
    <w:rsid w:val="00CF67C6"/>
    <w:rsid w:val="00CF6A53"/>
    <w:rsid w:val="00CF755C"/>
    <w:rsid w:val="00CF77EC"/>
    <w:rsid w:val="00CF7D9C"/>
    <w:rsid w:val="00D00085"/>
    <w:rsid w:val="00D008F8"/>
    <w:rsid w:val="00D00A46"/>
    <w:rsid w:val="00D00B0B"/>
    <w:rsid w:val="00D00CFA"/>
    <w:rsid w:val="00D01312"/>
    <w:rsid w:val="00D01367"/>
    <w:rsid w:val="00D014CB"/>
    <w:rsid w:val="00D01665"/>
    <w:rsid w:val="00D0173E"/>
    <w:rsid w:val="00D01C31"/>
    <w:rsid w:val="00D02098"/>
    <w:rsid w:val="00D026E6"/>
    <w:rsid w:val="00D02F9F"/>
    <w:rsid w:val="00D03126"/>
    <w:rsid w:val="00D03217"/>
    <w:rsid w:val="00D0406D"/>
    <w:rsid w:val="00D04238"/>
    <w:rsid w:val="00D0438F"/>
    <w:rsid w:val="00D04464"/>
    <w:rsid w:val="00D0451C"/>
    <w:rsid w:val="00D04720"/>
    <w:rsid w:val="00D04806"/>
    <w:rsid w:val="00D04E77"/>
    <w:rsid w:val="00D04E79"/>
    <w:rsid w:val="00D04F83"/>
    <w:rsid w:val="00D05163"/>
    <w:rsid w:val="00D0518D"/>
    <w:rsid w:val="00D062FB"/>
    <w:rsid w:val="00D066C7"/>
    <w:rsid w:val="00D06AF5"/>
    <w:rsid w:val="00D0770B"/>
    <w:rsid w:val="00D07C93"/>
    <w:rsid w:val="00D07CAB"/>
    <w:rsid w:val="00D07D5D"/>
    <w:rsid w:val="00D07E34"/>
    <w:rsid w:val="00D07E6D"/>
    <w:rsid w:val="00D104D0"/>
    <w:rsid w:val="00D106A9"/>
    <w:rsid w:val="00D10A3E"/>
    <w:rsid w:val="00D112E0"/>
    <w:rsid w:val="00D11329"/>
    <w:rsid w:val="00D114D6"/>
    <w:rsid w:val="00D120B1"/>
    <w:rsid w:val="00D120EA"/>
    <w:rsid w:val="00D127EC"/>
    <w:rsid w:val="00D127F4"/>
    <w:rsid w:val="00D12C6D"/>
    <w:rsid w:val="00D1368C"/>
    <w:rsid w:val="00D136E9"/>
    <w:rsid w:val="00D13D29"/>
    <w:rsid w:val="00D13F21"/>
    <w:rsid w:val="00D1400F"/>
    <w:rsid w:val="00D14064"/>
    <w:rsid w:val="00D1445E"/>
    <w:rsid w:val="00D147A0"/>
    <w:rsid w:val="00D147B5"/>
    <w:rsid w:val="00D14AE9"/>
    <w:rsid w:val="00D14B37"/>
    <w:rsid w:val="00D15041"/>
    <w:rsid w:val="00D152F2"/>
    <w:rsid w:val="00D1532A"/>
    <w:rsid w:val="00D1533C"/>
    <w:rsid w:val="00D15BA8"/>
    <w:rsid w:val="00D16072"/>
    <w:rsid w:val="00D1683C"/>
    <w:rsid w:val="00D168B0"/>
    <w:rsid w:val="00D16ADA"/>
    <w:rsid w:val="00D16E9D"/>
    <w:rsid w:val="00D17258"/>
    <w:rsid w:val="00D172B7"/>
    <w:rsid w:val="00D17348"/>
    <w:rsid w:val="00D1740F"/>
    <w:rsid w:val="00D17544"/>
    <w:rsid w:val="00D1768C"/>
    <w:rsid w:val="00D177C5"/>
    <w:rsid w:val="00D1788F"/>
    <w:rsid w:val="00D17CB7"/>
    <w:rsid w:val="00D17D93"/>
    <w:rsid w:val="00D2000B"/>
    <w:rsid w:val="00D20779"/>
    <w:rsid w:val="00D20927"/>
    <w:rsid w:val="00D20A52"/>
    <w:rsid w:val="00D20EE7"/>
    <w:rsid w:val="00D215AC"/>
    <w:rsid w:val="00D2160A"/>
    <w:rsid w:val="00D218A4"/>
    <w:rsid w:val="00D218C1"/>
    <w:rsid w:val="00D21A5D"/>
    <w:rsid w:val="00D21A6C"/>
    <w:rsid w:val="00D221E0"/>
    <w:rsid w:val="00D221FD"/>
    <w:rsid w:val="00D2278F"/>
    <w:rsid w:val="00D22A14"/>
    <w:rsid w:val="00D230CB"/>
    <w:rsid w:val="00D2310C"/>
    <w:rsid w:val="00D238FF"/>
    <w:rsid w:val="00D23AA3"/>
    <w:rsid w:val="00D23E67"/>
    <w:rsid w:val="00D24270"/>
    <w:rsid w:val="00D2454A"/>
    <w:rsid w:val="00D24C61"/>
    <w:rsid w:val="00D254E3"/>
    <w:rsid w:val="00D254E9"/>
    <w:rsid w:val="00D25572"/>
    <w:rsid w:val="00D257EC"/>
    <w:rsid w:val="00D25E24"/>
    <w:rsid w:val="00D262A5"/>
    <w:rsid w:val="00D2693C"/>
    <w:rsid w:val="00D26C32"/>
    <w:rsid w:val="00D26C6D"/>
    <w:rsid w:val="00D26D8C"/>
    <w:rsid w:val="00D27009"/>
    <w:rsid w:val="00D27015"/>
    <w:rsid w:val="00D272E6"/>
    <w:rsid w:val="00D27381"/>
    <w:rsid w:val="00D2745F"/>
    <w:rsid w:val="00D27799"/>
    <w:rsid w:val="00D2779C"/>
    <w:rsid w:val="00D278B6"/>
    <w:rsid w:val="00D27B49"/>
    <w:rsid w:val="00D27D6A"/>
    <w:rsid w:val="00D30050"/>
    <w:rsid w:val="00D3053D"/>
    <w:rsid w:val="00D30732"/>
    <w:rsid w:val="00D30D3C"/>
    <w:rsid w:val="00D310D7"/>
    <w:rsid w:val="00D31128"/>
    <w:rsid w:val="00D31133"/>
    <w:rsid w:val="00D31286"/>
    <w:rsid w:val="00D314AC"/>
    <w:rsid w:val="00D31877"/>
    <w:rsid w:val="00D31F27"/>
    <w:rsid w:val="00D31F72"/>
    <w:rsid w:val="00D323C3"/>
    <w:rsid w:val="00D33068"/>
    <w:rsid w:val="00D331CA"/>
    <w:rsid w:val="00D33632"/>
    <w:rsid w:val="00D33741"/>
    <w:rsid w:val="00D33C1D"/>
    <w:rsid w:val="00D33D79"/>
    <w:rsid w:val="00D33E5F"/>
    <w:rsid w:val="00D33EB8"/>
    <w:rsid w:val="00D3456C"/>
    <w:rsid w:val="00D346EF"/>
    <w:rsid w:val="00D348F8"/>
    <w:rsid w:val="00D34EF7"/>
    <w:rsid w:val="00D35317"/>
    <w:rsid w:val="00D35B09"/>
    <w:rsid w:val="00D35CF8"/>
    <w:rsid w:val="00D35D93"/>
    <w:rsid w:val="00D35FB0"/>
    <w:rsid w:val="00D3663D"/>
    <w:rsid w:val="00D368CA"/>
    <w:rsid w:val="00D36CD5"/>
    <w:rsid w:val="00D377C3"/>
    <w:rsid w:val="00D37B17"/>
    <w:rsid w:val="00D4015D"/>
    <w:rsid w:val="00D40381"/>
    <w:rsid w:val="00D403BF"/>
    <w:rsid w:val="00D4063E"/>
    <w:rsid w:val="00D406AD"/>
    <w:rsid w:val="00D4181A"/>
    <w:rsid w:val="00D41E75"/>
    <w:rsid w:val="00D4278A"/>
    <w:rsid w:val="00D4318E"/>
    <w:rsid w:val="00D43654"/>
    <w:rsid w:val="00D43F4E"/>
    <w:rsid w:val="00D4436B"/>
    <w:rsid w:val="00D445A4"/>
    <w:rsid w:val="00D453EA"/>
    <w:rsid w:val="00D45577"/>
    <w:rsid w:val="00D456A0"/>
    <w:rsid w:val="00D45742"/>
    <w:rsid w:val="00D45A61"/>
    <w:rsid w:val="00D45B20"/>
    <w:rsid w:val="00D45B8F"/>
    <w:rsid w:val="00D45BB1"/>
    <w:rsid w:val="00D45C47"/>
    <w:rsid w:val="00D45E49"/>
    <w:rsid w:val="00D45F08"/>
    <w:rsid w:val="00D46367"/>
    <w:rsid w:val="00D464B9"/>
    <w:rsid w:val="00D465BB"/>
    <w:rsid w:val="00D466ED"/>
    <w:rsid w:val="00D466FE"/>
    <w:rsid w:val="00D4687E"/>
    <w:rsid w:val="00D469CF"/>
    <w:rsid w:val="00D46C92"/>
    <w:rsid w:val="00D47238"/>
    <w:rsid w:val="00D4740B"/>
    <w:rsid w:val="00D4743C"/>
    <w:rsid w:val="00D4782B"/>
    <w:rsid w:val="00D47EA0"/>
    <w:rsid w:val="00D502A5"/>
    <w:rsid w:val="00D50C86"/>
    <w:rsid w:val="00D50CAE"/>
    <w:rsid w:val="00D51195"/>
    <w:rsid w:val="00D51252"/>
    <w:rsid w:val="00D5150C"/>
    <w:rsid w:val="00D519C2"/>
    <w:rsid w:val="00D51E4F"/>
    <w:rsid w:val="00D51FFA"/>
    <w:rsid w:val="00D520EE"/>
    <w:rsid w:val="00D520F8"/>
    <w:rsid w:val="00D5216E"/>
    <w:rsid w:val="00D532DA"/>
    <w:rsid w:val="00D534A5"/>
    <w:rsid w:val="00D53AA7"/>
    <w:rsid w:val="00D53AB9"/>
    <w:rsid w:val="00D53E09"/>
    <w:rsid w:val="00D53FD0"/>
    <w:rsid w:val="00D53FF5"/>
    <w:rsid w:val="00D54006"/>
    <w:rsid w:val="00D5432D"/>
    <w:rsid w:val="00D543DA"/>
    <w:rsid w:val="00D54938"/>
    <w:rsid w:val="00D549DB"/>
    <w:rsid w:val="00D54B18"/>
    <w:rsid w:val="00D54F5F"/>
    <w:rsid w:val="00D55297"/>
    <w:rsid w:val="00D55910"/>
    <w:rsid w:val="00D56033"/>
    <w:rsid w:val="00D564CA"/>
    <w:rsid w:val="00D56580"/>
    <w:rsid w:val="00D567CD"/>
    <w:rsid w:val="00D56BB1"/>
    <w:rsid w:val="00D56CA3"/>
    <w:rsid w:val="00D57E7C"/>
    <w:rsid w:val="00D57EC3"/>
    <w:rsid w:val="00D60153"/>
    <w:rsid w:val="00D602A7"/>
    <w:rsid w:val="00D604D3"/>
    <w:rsid w:val="00D6053D"/>
    <w:rsid w:val="00D608FD"/>
    <w:rsid w:val="00D60920"/>
    <w:rsid w:val="00D609CB"/>
    <w:rsid w:val="00D60A1E"/>
    <w:rsid w:val="00D60AB1"/>
    <w:rsid w:val="00D60AD0"/>
    <w:rsid w:val="00D61012"/>
    <w:rsid w:val="00D612AA"/>
    <w:rsid w:val="00D6157F"/>
    <w:rsid w:val="00D616EB"/>
    <w:rsid w:val="00D61C09"/>
    <w:rsid w:val="00D624D4"/>
    <w:rsid w:val="00D62D97"/>
    <w:rsid w:val="00D63001"/>
    <w:rsid w:val="00D63524"/>
    <w:rsid w:val="00D63774"/>
    <w:rsid w:val="00D63A0E"/>
    <w:rsid w:val="00D63A62"/>
    <w:rsid w:val="00D6423C"/>
    <w:rsid w:val="00D6470C"/>
    <w:rsid w:val="00D64DDF"/>
    <w:rsid w:val="00D650CA"/>
    <w:rsid w:val="00D655F8"/>
    <w:rsid w:val="00D657D0"/>
    <w:rsid w:val="00D65A5C"/>
    <w:rsid w:val="00D65F3A"/>
    <w:rsid w:val="00D65FF0"/>
    <w:rsid w:val="00D6616F"/>
    <w:rsid w:val="00D66820"/>
    <w:rsid w:val="00D67307"/>
    <w:rsid w:val="00D7001C"/>
    <w:rsid w:val="00D701EC"/>
    <w:rsid w:val="00D70265"/>
    <w:rsid w:val="00D70425"/>
    <w:rsid w:val="00D70494"/>
    <w:rsid w:val="00D70A3C"/>
    <w:rsid w:val="00D70CAC"/>
    <w:rsid w:val="00D70EB5"/>
    <w:rsid w:val="00D70F06"/>
    <w:rsid w:val="00D71139"/>
    <w:rsid w:val="00D713AC"/>
    <w:rsid w:val="00D71471"/>
    <w:rsid w:val="00D71A8A"/>
    <w:rsid w:val="00D71BA8"/>
    <w:rsid w:val="00D72FDB"/>
    <w:rsid w:val="00D73498"/>
    <w:rsid w:val="00D736B1"/>
    <w:rsid w:val="00D73B32"/>
    <w:rsid w:val="00D73B7A"/>
    <w:rsid w:val="00D73C91"/>
    <w:rsid w:val="00D73F92"/>
    <w:rsid w:val="00D74138"/>
    <w:rsid w:val="00D741FE"/>
    <w:rsid w:val="00D744A5"/>
    <w:rsid w:val="00D745C5"/>
    <w:rsid w:val="00D74E8C"/>
    <w:rsid w:val="00D75165"/>
    <w:rsid w:val="00D75311"/>
    <w:rsid w:val="00D754C9"/>
    <w:rsid w:val="00D757AC"/>
    <w:rsid w:val="00D758FE"/>
    <w:rsid w:val="00D75CE8"/>
    <w:rsid w:val="00D75D6E"/>
    <w:rsid w:val="00D75FB1"/>
    <w:rsid w:val="00D75FF0"/>
    <w:rsid w:val="00D76293"/>
    <w:rsid w:val="00D763CC"/>
    <w:rsid w:val="00D76863"/>
    <w:rsid w:val="00D7694B"/>
    <w:rsid w:val="00D76EE5"/>
    <w:rsid w:val="00D76F74"/>
    <w:rsid w:val="00D7755E"/>
    <w:rsid w:val="00D775E1"/>
    <w:rsid w:val="00D7799A"/>
    <w:rsid w:val="00D77A7B"/>
    <w:rsid w:val="00D77D8D"/>
    <w:rsid w:val="00D77DDF"/>
    <w:rsid w:val="00D77EF8"/>
    <w:rsid w:val="00D77F12"/>
    <w:rsid w:val="00D801B3"/>
    <w:rsid w:val="00D8099E"/>
    <w:rsid w:val="00D80AD4"/>
    <w:rsid w:val="00D80BCC"/>
    <w:rsid w:val="00D80C31"/>
    <w:rsid w:val="00D80FD9"/>
    <w:rsid w:val="00D8173B"/>
    <w:rsid w:val="00D81744"/>
    <w:rsid w:val="00D825B5"/>
    <w:rsid w:val="00D82773"/>
    <w:rsid w:val="00D82F80"/>
    <w:rsid w:val="00D83022"/>
    <w:rsid w:val="00D833E5"/>
    <w:rsid w:val="00D835B0"/>
    <w:rsid w:val="00D8394C"/>
    <w:rsid w:val="00D84287"/>
    <w:rsid w:val="00D8454B"/>
    <w:rsid w:val="00D846CD"/>
    <w:rsid w:val="00D848DA"/>
    <w:rsid w:val="00D84D57"/>
    <w:rsid w:val="00D85060"/>
    <w:rsid w:val="00D851AB"/>
    <w:rsid w:val="00D85C12"/>
    <w:rsid w:val="00D85C82"/>
    <w:rsid w:val="00D860D0"/>
    <w:rsid w:val="00D86AAC"/>
    <w:rsid w:val="00D871C9"/>
    <w:rsid w:val="00D871D9"/>
    <w:rsid w:val="00D87C21"/>
    <w:rsid w:val="00D900F8"/>
    <w:rsid w:val="00D90703"/>
    <w:rsid w:val="00D908A9"/>
    <w:rsid w:val="00D9090F"/>
    <w:rsid w:val="00D90955"/>
    <w:rsid w:val="00D90A48"/>
    <w:rsid w:val="00D90AEA"/>
    <w:rsid w:val="00D910BA"/>
    <w:rsid w:val="00D913A3"/>
    <w:rsid w:val="00D91CA9"/>
    <w:rsid w:val="00D91DBF"/>
    <w:rsid w:val="00D91E32"/>
    <w:rsid w:val="00D9252B"/>
    <w:rsid w:val="00D92F01"/>
    <w:rsid w:val="00D9397D"/>
    <w:rsid w:val="00D93AD1"/>
    <w:rsid w:val="00D93D8E"/>
    <w:rsid w:val="00D9413A"/>
    <w:rsid w:val="00D94175"/>
    <w:rsid w:val="00D94602"/>
    <w:rsid w:val="00D946AF"/>
    <w:rsid w:val="00D94D16"/>
    <w:rsid w:val="00D955F8"/>
    <w:rsid w:val="00D95D7A"/>
    <w:rsid w:val="00D96125"/>
    <w:rsid w:val="00D96302"/>
    <w:rsid w:val="00D970C8"/>
    <w:rsid w:val="00D975C9"/>
    <w:rsid w:val="00D976CB"/>
    <w:rsid w:val="00D97790"/>
    <w:rsid w:val="00D97B39"/>
    <w:rsid w:val="00D97B45"/>
    <w:rsid w:val="00D97D5F"/>
    <w:rsid w:val="00D97EC0"/>
    <w:rsid w:val="00DA0162"/>
    <w:rsid w:val="00DA01BE"/>
    <w:rsid w:val="00DA0516"/>
    <w:rsid w:val="00DA056F"/>
    <w:rsid w:val="00DA07DA"/>
    <w:rsid w:val="00DA0871"/>
    <w:rsid w:val="00DA0A5F"/>
    <w:rsid w:val="00DA0E15"/>
    <w:rsid w:val="00DA1355"/>
    <w:rsid w:val="00DA1C83"/>
    <w:rsid w:val="00DA2167"/>
    <w:rsid w:val="00DA249C"/>
    <w:rsid w:val="00DA2A77"/>
    <w:rsid w:val="00DA2A89"/>
    <w:rsid w:val="00DA2C1D"/>
    <w:rsid w:val="00DA2F39"/>
    <w:rsid w:val="00DA3C04"/>
    <w:rsid w:val="00DA3EB2"/>
    <w:rsid w:val="00DA3FD1"/>
    <w:rsid w:val="00DA4001"/>
    <w:rsid w:val="00DA407C"/>
    <w:rsid w:val="00DA42E1"/>
    <w:rsid w:val="00DA4577"/>
    <w:rsid w:val="00DA462D"/>
    <w:rsid w:val="00DA4A2B"/>
    <w:rsid w:val="00DA4B31"/>
    <w:rsid w:val="00DA4FDF"/>
    <w:rsid w:val="00DA5120"/>
    <w:rsid w:val="00DA56A9"/>
    <w:rsid w:val="00DA57BA"/>
    <w:rsid w:val="00DA598C"/>
    <w:rsid w:val="00DA59FF"/>
    <w:rsid w:val="00DA5FB6"/>
    <w:rsid w:val="00DA67D5"/>
    <w:rsid w:val="00DA6FA3"/>
    <w:rsid w:val="00DA7798"/>
    <w:rsid w:val="00DA7875"/>
    <w:rsid w:val="00DA7CF9"/>
    <w:rsid w:val="00DA7E20"/>
    <w:rsid w:val="00DA7EDD"/>
    <w:rsid w:val="00DB008F"/>
    <w:rsid w:val="00DB0120"/>
    <w:rsid w:val="00DB02D5"/>
    <w:rsid w:val="00DB0807"/>
    <w:rsid w:val="00DB08BA"/>
    <w:rsid w:val="00DB0F32"/>
    <w:rsid w:val="00DB11B8"/>
    <w:rsid w:val="00DB12A8"/>
    <w:rsid w:val="00DB202F"/>
    <w:rsid w:val="00DB20E9"/>
    <w:rsid w:val="00DB2227"/>
    <w:rsid w:val="00DB2BFB"/>
    <w:rsid w:val="00DB3258"/>
    <w:rsid w:val="00DB3839"/>
    <w:rsid w:val="00DB3FD7"/>
    <w:rsid w:val="00DB40B7"/>
    <w:rsid w:val="00DB4439"/>
    <w:rsid w:val="00DB4495"/>
    <w:rsid w:val="00DB49B6"/>
    <w:rsid w:val="00DB50AD"/>
    <w:rsid w:val="00DB5187"/>
    <w:rsid w:val="00DB51AB"/>
    <w:rsid w:val="00DB5483"/>
    <w:rsid w:val="00DB591A"/>
    <w:rsid w:val="00DB5C63"/>
    <w:rsid w:val="00DB6234"/>
    <w:rsid w:val="00DB65AB"/>
    <w:rsid w:val="00DB65B9"/>
    <w:rsid w:val="00DB6668"/>
    <w:rsid w:val="00DB669D"/>
    <w:rsid w:val="00DB678D"/>
    <w:rsid w:val="00DB6B97"/>
    <w:rsid w:val="00DB6D19"/>
    <w:rsid w:val="00DB72E2"/>
    <w:rsid w:val="00DB78EB"/>
    <w:rsid w:val="00DB7C7B"/>
    <w:rsid w:val="00DC020F"/>
    <w:rsid w:val="00DC05C8"/>
    <w:rsid w:val="00DC06D4"/>
    <w:rsid w:val="00DC09FD"/>
    <w:rsid w:val="00DC0A43"/>
    <w:rsid w:val="00DC0AB4"/>
    <w:rsid w:val="00DC0B5E"/>
    <w:rsid w:val="00DC0CD0"/>
    <w:rsid w:val="00DC0CE6"/>
    <w:rsid w:val="00DC0E85"/>
    <w:rsid w:val="00DC12A5"/>
    <w:rsid w:val="00DC1952"/>
    <w:rsid w:val="00DC2893"/>
    <w:rsid w:val="00DC2A6D"/>
    <w:rsid w:val="00DC2C82"/>
    <w:rsid w:val="00DC2D06"/>
    <w:rsid w:val="00DC303D"/>
    <w:rsid w:val="00DC3409"/>
    <w:rsid w:val="00DC3455"/>
    <w:rsid w:val="00DC37E6"/>
    <w:rsid w:val="00DC3A02"/>
    <w:rsid w:val="00DC4062"/>
    <w:rsid w:val="00DC4063"/>
    <w:rsid w:val="00DC4089"/>
    <w:rsid w:val="00DC433C"/>
    <w:rsid w:val="00DC4432"/>
    <w:rsid w:val="00DC4866"/>
    <w:rsid w:val="00DC4868"/>
    <w:rsid w:val="00DC4E3E"/>
    <w:rsid w:val="00DC52A9"/>
    <w:rsid w:val="00DC54DC"/>
    <w:rsid w:val="00DC5508"/>
    <w:rsid w:val="00DC55D6"/>
    <w:rsid w:val="00DC5651"/>
    <w:rsid w:val="00DC5897"/>
    <w:rsid w:val="00DC5D0B"/>
    <w:rsid w:val="00DC5FC3"/>
    <w:rsid w:val="00DC6011"/>
    <w:rsid w:val="00DC64DB"/>
    <w:rsid w:val="00DC64F1"/>
    <w:rsid w:val="00DC682B"/>
    <w:rsid w:val="00DC6BFC"/>
    <w:rsid w:val="00DC6C8C"/>
    <w:rsid w:val="00DC7B90"/>
    <w:rsid w:val="00DC7D8A"/>
    <w:rsid w:val="00DC7E35"/>
    <w:rsid w:val="00DD02E9"/>
    <w:rsid w:val="00DD0527"/>
    <w:rsid w:val="00DD0572"/>
    <w:rsid w:val="00DD06C4"/>
    <w:rsid w:val="00DD08D1"/>
    <w:rsid w:val="00DD0B98"/>
    <w:rsid w:val="00DD126A"/>
    <w:rsid w:val="00DD12B9"/>
    <w:rsid w:val="00DD1590"/>
    <w:rsid w:val="00DD1F57"/>
    <w:rsid w:val="00DD212A"/>
    <w:rsid w:val="00DD22F9"/>
    <w:rsid w:val="00DD240B"/>
    <w:rsid w:val="00DD244B"/>
    <w:rsid w:val="00DD2969"/>
    <w:rsid w:val="00DD2993"/>
    <w:rsid w:val="00DD2C06"/>
    <w:rsid w:val="00DD34A6"/>
    <w:rsid w:val="00DD3B69"/>
    <w:rsid w:val="00DD44FD"/>
    <w:rsid w:val="00DD45A9"/>
    <w:rsid w:val="00DD472C"/>
    <w:rsid w:val="00DD47DE"/>
    <w:rsid w:val="00DD4917"/>
    <w:rsid w:val="00DD4A9D"/>
    <w:rsid w:val="00DD4B89"/>
    <w:rsid w:val="00DD50E2"/>
    <w:rsid w:val="00DD5272"/>
    <w:rsid w:val="00DD5564"/>
    <w:rsid w:val="00DD5F1F"/>
    <w:rsid w:val="00DD5F3B"/>
    <w:rsid w:val="00DD638F"/>
    <w:rsid w:val="00DD699A"/>
    <w:rsid w:val="00DD6B25"/>
    <w:rsid w:val="00DD6ED1"/>
    <w:rsid w:val="00DD7148"/>
    <w:rsid w:val="00DD7254"/>
    <w:rsid w:val="00DD73C0"/>
    <w:rsid w:val="00DD7670"/>
    <w:rsid w:val="00DD770F"/>
    <w:rsid w:val="00DD776C"/>
    <w:rsid w:val="00DD79C2"/>
    <w:rsid w:val="00DD7AA9"/>
    <w:rsid w:val="00DD7C97"/>
    <w:rsid w:val="00DE02D2"/>
    <w:rsid w:val="00DE0324"/>
    <w:rsid w:val="00DE072E"/>
    <w:rsid w:val="00DE0B8B"/>
    <w:rsid w:val="00DE1135"/>
    <w:rsid w:val="00DE1195"/>
    <w:rsid w:val="00DE11C7"/>
    <w:rsid w:val="00DE1740"/>
    <w:rsid w:val="00DE1975"/>
    <w:rsid w:val="00DE2412"/>
    <w:rsid w:val="00DE2B79"/>
    <w:rsid w:val="00DE2C5A"/>
    <w:rsid w:val="00DE3298"/>
    <w:rsid w:val="00DE3513"/>
    <w:rsid w:val="00DE3723"/>
    <w:rsid w:val="00DE376B"/>
    <w:rsid w:val="00DE39E4"/>
    <w:rsid w:val="00DE3DB2"/>
    <w:rsid w:val="00DE4395"/>
    <w:rsid w:val="00DE441E"/>
    <w:rsid w:val="00DE4D22"/>
    <w:rsid w:val="00DE54D0"/>
    <w:rsid w:val="00DE5971"/>
    <w:rsid w:val="00DE5E11"/>
    <w:rsid w:val="00DE5F19"/>
    <w:rsid w:val="00DE605D"/>
    <w:rsid w:val="00DE61DD"/>
    <w:rsid w:val="00DE61FC"/>
    <w:rsid w:val="00DE65D6"/>
    <w:rsid w:val="00DE69A2"/>
    <w:rsid w:val="00DE6AC3"/>
    <w:rsid w:val="00DE6B56"/>
    <w:rsid w:val="00DE6B90"/>
    <w:rsid w:val="00DE6D3A"/>
    <w:rsid w:val="00DE6D8B"/>
    <w:rsid w:val="00DE6F9F"/>
    <w:rsid w:val="00DE74BA"/>
    <w:rsid w:val="00DE74EC"/>
    <w:rsid w:val="00DE79FC"/>
    <w:rsid w:val="00DE7CC9"/>
    <w:rsid w:val="00DF028E"/>
    <w:rsid w:val="00DF0AA4"/>
    <w:rsid w:val="00DF0D4B"/>
    <w:rsid w:val="00DF1350"/>
    <w:rsid w:val="00DF13D2"/>
    <w:rsid w:val="00DF153A"/>
    <w:rsid w:val="00DF199E"/>
    <w:rsid w:val="00DF1F48"/>
    <w:rsid w:val="00DF21BC"/>
    <w:rsid w:val="00DF23AE"/>
    <w:rsid w:val="00DF2D6D"/>
    <w:rsid w:val="00DF3240"/>
    <w:rsid w:val="00DF32FF"/>
    <w:rsid w:val="00DF3658"/>
    <w:rsid w:val="00DF38EA"/>
    <w:rsid w:val="00DF3F3F"/>
    <w:rsid w:val="00DF4038"/>
    <w:rsid w:val="00DF4382"/>
    <w:rsid w:val="00DF4B35"/>
    <w:rsid w:val="00DF4F72"/>
    <w:rsid w:val="00DF50A7"/>
    <w:rsid w:val="00DF5663"/>
    <w:rsid w:val="00DF5C30"/>
    <w:rsid w:val="00DF5C91"/>
    <w:rsid w:val="00DF5DA2"/>
    <w:rsid w:val="00DF5DE2"/>
    <w:rsid w:val="00DF6002"/>
    <w:rsid w:val="00DF6549"/>
    <w:rsid w:val="00DF69A0"/>
    <w:rsid w:val="00DF6EC5"/>
    <w:rsid w:val="00DF7145"/>
    <w:rsid w:val="00DF748B"/>
    <w:rsid w:val="00DF7B0A"/>
    <w:rsid w:val="00DF7B4E"/>
    <w:rsid w:val="00DF7B72"/>
    <w:rsid w:val="00DF7CB1"/>
    <w:rsid w:val="00DF7CB2"/>
    <w:rsid w:val="00DF7FE6"/>
    <w:rsid w:val="00E00056"/>
    <w:rsid w:val="00E00075"/>
    <w:rsid w:val="00E00720"/>
    <w:rsid w:val="00E00F89"/>
    <w:rsid w:val="00E01267"/>
    <w:rsid w:val="00E01270"/>
    <w:rsid w:val="00E01E6D"/>
    <w:rsid w:val="00E01ED2"/>
    <w:rsid w:val="00E02046"/>
    <w:rsid w:val="00E02205"/>
    <w:rsid w:val="00E022DA"/>
    <w:rsid w:val="00E02432"/>
    <w:rsid w:val="00E02748"/>
    <w:rsid w:val="00E02EAD"/>
    <w:rsid w:val="00E0315A"/>
    <w:rsid w:val="00E03AF9"/>
    <w:rsid w:val="00E03DE5"/>
    <w:rsid w:val="00E03E7E"/>
    <w:rsid w:val="00E03EA9"/>
    <w:rsid w:val="00E040DA"/>
    <w:rsid w:val="00E0429F"/>
    <w:rsid w:val="00E04996"/>
    <w:rsid w:val="00E050CE"/>
    <w:rsid w:val="00E05143"/>
    <w:rsid w:val="00E057B9"/>
    <w:rsid w:val="00E05CCB"/>
    <w:rsid w:val="00E05DA5"/>
    <w:rsid w:val="00E05DB1"/>
    <w:rsid w:val="00E05DFD"/>
    <w:rsid w:val="00E06016"/>
    <w:rsid w:val="00E0627B"/>
    <w:rsid w:val="00E06416"/>
    <w:rsid w:val="00E06907"/>
    <w:rsid w:val="00E0695C"/>
    <w:rsid w:val="00E06A02"/>
    <w:rsid w:val="00E06B08"/>
    <w:rsid w:val="00E06BE2"/>
    <w:rsid w:val="00E0759A"/>
    <w:rsid w:val="00E076C7"/>
    <w:rsid w:val="00E076CC"/>
    <w:rsid w:val="00E0775E"/>
    <w:rsid w:val="00E07C7A"/>
    <w:rsid w:val="00E07D30"/>
    <w:rsid w:val="00E07F39"/>
    <w:rsid w:val="00E10370"/>
    <w:rsid w:val="00E104E2"/>
    <w:rsid w:val="00E10894"/>
    <w:rsid w:val="00E10902"/>
    <w:rsid w:val="00E10F1C"/>
    <w:rsid w:val="00E112DB"/>
    <w:rsid w:val="00E11CF8"/>
    <w:rsid w:val="00E127CE"/>
    <w:rsid w:val="00E128D7"/>
    <w:rsid w:val="00E12D63"/>
    <w:rsid w:val="00E12DB0"/>
    <w:rsid w:val="00E13DCE"/>
    <w:rsid w:val="00E13FBE"/>
    <w:rsid w:val="00E140E3"/>
    <w:rsid w:val="00E1433E"/>
    <w:rsid w:val="00E1467F"/>
    <w:rsid w:val="00E14C63"/>
    <w:rsid w:val="00E14DBF"/>
    <w:rsid w:val="00E150B6"/>
    <w:rsid w:val="00E157BA"/>
    <w:rsid w:val="00E157D5"/>
    <w:rsid w:val="00E15865"/>
    <w:rsid w:val="00E158F4"/>
    <w:rsid w:val="00E16164"/>
    <w:rsid w:val="00E163B6"/>
    <w:rsid w:val="00E163C5"/>
    <w:rsid w:val="00E1668F"/>
    <w:rsid w:val="00E16966"/>
    <w:rsid w:val="00E1697B"/>
    <w:rsid w:val="00E16BE8"/>
    <w:rsid w:val="00E16C20"/>
    <w:rsid w:val="00E17886"/>
    <w:rsid w:val="00E17D05"/>
    <w:rsid w:val="00E17E7B"/>
    <w:rsid w:val="00E202AC"/>
    <w:rsid w:val="00E20413"/>
    <w:rsid w:val="00E2093A"/>
    <w:rsid w:val="00E21247"/>
    <w:rsid w:val="00E21403"/>
    <w:rsid w:val="00E214D9"/>
    <w:rsid w:val="00E21D0A"/>
    <w:rsid w:val="00E220BF"/>
    <w:rsid w:val="00E2376D"/>
    <w:rsid w:val="00E2378C"/>
    <w:rsid w:val="00E23970"/>
    <w:rsid w:val="00E23CEE"/>
    <w:rsid w:val="00E23DE1"/>
    <w:rsid w:val="00E24956"/>
    <w:rsid w:val="00E25737"/>
    <w:rsid w:val="00E258C6"/>
    <w:rsid w:val="00E25A73"/>
    <w:rsid w:val="00E25E93"/>
    <w:rsid w:val="00E25ED0"/>
    <w:rsid w:val="00E26137"/>
    <w:rsid w:val="00E26983"/>
    <w:rsid w:val="00E26FF6"/>
    <w:rsid w:val="00E27029"/>
    <w:rsid w:val="00E27680"/>
    <w:rsid w:val="00E276C0"/>
    <w:rsid w:val="00E2770A"/>
    <w:rsid w:val="00E27A37"/>
    <w:rsid w:val="00E304B2"/>
    <w:rsid w:val="00E3055E"/>
    <w:rsid w:val="00E30B09"/>
    <w:rsid w:val="00E30DF2"/>
    <w:rsid w:val="00E30F7A"/>
    <w:rsid w:val="00E31940"/>
    <w:rsid w:val="00E31D33"/>
    <w:rsid w:val="00E31ED4"/>
    <w:rsid w:val="00E325E1"/>
    <w:rsid w:val="00E326B1"/>
    <w:rsid w:val="00E328BE"/>
    <w:rsid w:val="00E32999"/>
    <w:rsid w:val="00E32A85"/>
    <w:rsid w:val="00E32E6A"/>
    <w:rsid w:val="00E3348C"/>
    <w:rsid w:val="00E334AB"/>
    <w:rsid w:val="00E33634"/>
    <w:rsid w:val="00E33B70"/>
    <w:rsid w:val="00E344A2"/>
    <w:rsid w:val="00E34800"/>
    <w:rsid w:val="00E34FB1"/>
    <w:rsid w:val="00E35453"/>
    <w:rsid w:val="00E35648"/>
    <w:rsid w:val="00E35720"/>
    <w:rsid w:val="00E3582C"/>
    <w:rsid w:val="00E35D21"/>
    <w:rsid w:val="00E361D2"/>
    <w:rsid w:val="00E3691E"/>
    <w:rsid w:val="00E36BED"/>
    <w:rsid w:val="00E36CAA"/>
    <w:rsid w:val="00E36DEC"/>
    <w:rsid w:val="00E374A2"/>
    <w:rsid w:val="00E374E5"/>
    <w:rsid w:val="00E37590"/>
    <w:rsid w:val="00E376CA"/>
    <w:rsid w:val="00E37E05"/>
    <w:rsid w:val="00E37E08"/>
    <w:rsid w:val="00E37F17"/>
    <w:rsid w:val="00E404DD"/>
    <w:rsid w:val="00E409C0"/>
    <w:rsid w:val="00E412E4"/>
    <w:rsid w:val="00E4139E"/>
    <w:rsid w:val="00E4158C"/>
    <w:rsid w:val="00E418AE"/>
    <w:rsid w:val="00E41D6C"/>
    <w:rsid w:val="00E41E92"/>
    <w:rsid w:val="00E42114"/>
    <w:rsid w:val="00E426FF"/>
    <w:rsid w:val="00E42C27"/>
    <w:rsid w:val="00E4306F"/>
    <w:rsid w:val="00E43B9E"/>
    <w:rsid w:val="00E43E90"/>
    <w:rsid w:val="00E4437A"/>
    <w:rsid w:val="00E4459F"/>
    <w:rsid w:val="00E44F72"/>
    <w:rsid w:val="00E4515F"/>
    <w:rsid w:val="00E45796"/>
    <w:rsid w:val="00E45BD5"/>
    <w:rsid w:val="00E45CCE"/>
    <w:rsid w:val="00E45D58"/>
    <w:rsid w:val="00E45FAE"/>
    <w:rsid w:val="00E46164"/>
    <w:rsid w:val="00E46A17"/>
    <w:rsid w:val="00E46C1D"/>
    <w:rsid w:val="00E47621"/>
    <w:rsid w:val="00E5040D"/>
    <w:rsid w:val="00E508DE"/>
    <w:rsid w:val="00E5145D"/>
    <w:rsid w:val="00E51660"/>
    <w:rsid w:val="00E5184E"/>
    <w:rsid w:val="00E51C30"/>
    <w:rsid w:val="00E51E2A"/>
    <w:rsid w:val="00E527E5"/>
    <w:rsid w:val="00E52889"/>
    <w:rsid w:val="00E52BFB"/>
    <w:rsid w:val="00E52ECC"/>
    <w:rsid w:val="00E53442"/>
    <w:rsid w:val="00E53693"/>
    <w:rsid w:val="00E5409F"/>
    <w:rsid w:val="00E544B2"/>
    <w:rsid w:val="00E5460D"/>
    <w:rsid w:val="00E5461B"/>
    <w:rsid w:val="00E5465E"/>
    <w:rsid w:val="00E54887"/>
    <w:rsid w:val="00E5499C"/>
    <w:rsid w:val="00E54A40"/>
    <w:rsid w:val="00E54CCD"/>
    <w:rsid w:val="00E54D08"/>
    <w:rsid w:val="00E555FE"/>
    <w:rsid w:val="00E55AD8"/>
    <w:rsid w:val="00E55E17"/>
    <w:rsid w:val="00E55EDA"/>
    <w:rsid w:val="00E56173"/>
    <w:rsid w:val="00E57402"/>
    <w:rsid w:val="00E5760B"/>
    <w:rsid w:val="00E60065"/>
    <w:rsid w:val="00E601B2"/>
    <w:rsid w:val="00E60248"/>
    <w:rsid w:val="00E6062D"/>
    <w:rsid w:val="00E6063C"/>
    <w:rsid w:val="00E60CC6"/>
    <w:rsid w:val="00E60D30"/>
    <w:rsid w:val="00E61211"/>
    <w:rsid w:val="00E614AF"/>
    <w:rsid w:val="00E61B83"/>
    <w:rsid w:val="00E61F4B"/>
    <w:rsid w:val="00E61FED"/>
    <w:rsid w:val="00E62163"/>
    <w:rsid w:val="00E6236C"/>
    <w:rsid w:val="00E62410"/>
    <w:rsid w:val="00E6264D"/>
    <w:rsid w:val="00E626A1"/>
    <w:rsid w:val="00E62A44"/>
    <w:rsid w:val="00E63067"/>
    <w:rsid w:val="00E63993"/>
    <w:rsid w:val="00E63B72"/>
    <w:rsid w:val="00E64361"/>
    <w:rsid w:val="00E644B0"/>
    <w:rsid w:val="00E6468A"/>
    <w:rsid w:val="00E6477F"/>
    <w:rsid w:val="00E65405"/>
    <w:rsid w:val="00E6596C"/>
    <w:rsid w:val="00E65BFC"/>
    <w:rsid w:val="00E6651F"/>
    <w:rsid w:val="00E66759"/>
    <w:rsid w:val="00E66827"/>
    <w:rsid w:val="00E66BED"/>
    <w:rsid w:val="00E67E37"/>
    <w:rsid w:val="00E67F13"/>
    <w:rsid w:val="00E70312"/>
    <w:rsid w:val="00E7092A"/>
    <w:rsid w:val="00E70AA9"/>
    <w:rsid w:val="00E70AF7"/>
    <w:rsid w:val="00E70F7A"/>
    <w:rsid w:val="00E710E2"/>
    <w:rsid w:val="00E71806"/>
    <w:rsid w:val="00E71D1C"/>
    <w:rsid w:val="00E71D5A"/>
    <w:rsid w:val="00E724CB"/>
    <w:rsid w:val="00E72901"/>
    <w:rsid w:val="00E73046"/>
    <w:rsid w:val="00E732D4"/>
    <w:rsid w:val="00E736D8"/>
    <w:rsid w:val="00E73737"/>
    <w:rsid w:val="00E73842"/>
    <w:rsid w:val="00E739F5"/>
    <w:rsid w:val="00E73BBC"/>
    <w:rsid w:val="00E74163"/>
    <w:rsid w:val="00E74769"/>
    <w:rsid w:val="00E74D1C"/>
    <w:rsid w:val="00E75445"/>
    <w:rsid w:val="00E7569F"/>
    <w:rsid w:val="00E75AAF"/>
    <w:rsid w:val="00E75D26"/>
    <w:rsid w:val="00E75DEC"/>
    <w:rsid w:val="00E761B8"/>
    <w:rsid w:val="00E764A8"/>
    <w:rsid w:val="00E76503"/>
    <w:rsid w:val="00E76616"/>
    <w:rsid w:val="00E7699C"/>
    <w:rsid w:val="00E770E6"/>
    <w:rsid w:val="00E77372"/>
    <w:rsid w:val="00E7786D"/>
    <w:rsid w:val="00E77C21"/>
    <w:rsid w:val="00E8039D"/>
    <w:rsid w:val="00E804D5"/>
    <w:rsid w:val="00E80608"/>
    <w:rsid w:val="00E80C3B"/>
    <w:rsid w:val="00E80D86"/>
    <w:rsid w:val="00E80D90"/>
    <w:rsid w:val="00E81353"/>
    <w:rsid w:val="00E81431"/>
    <w:rsid w:val="00E819CC"/>
    <w:rsid w:val="00E819D0"/>
    <w:rsid w:val="00E81BB7"/>
    <w:rsid w:val="00E8227C"/>
    <w:rsid w:val="00E824AA"/>
    <w:rsid w:val="00E82994"/>
    <w:rsid w:val="00E82E74"/>
    <w:rsid w:val="00E836E3"/>
    <w:rsid w:val="00E838A8"/>
    <w:rsid w:val="00E83C0D"/>
    <w:rsid w:val="00E84461"/>
    <w:rsid w:val="00E84CCF"/>
    <w:rsid w:val="00E85513"/>
    <w:rsid w:val="00E8555C"/>
    <w:rsid w:val="00E8594E"/>
    <w:rsid w:val="00E85A54"/>
    <w:rsid w:val="00E85CCB"/>
    <w:rsid w:val="00E85D79"/>
    <w:rsid w:val="00E86B5E"/>
    <w:rsid w:val="00E86BD6"/>
    <w:rsid w:val="00E86D87"/>
    <w:rsid w:val="00E8725D"/>
    <w:rsid w:val="00E872DD"/>
    <w:rsid w:val="00E87586"/>
    <w:rsid w:val="00E87797"/>
    <w:rsid w:val="00E87880"/>
    <w:rsid w:val="00E87A45"/>
    <w:rsid w:val="00E87F86"/>
    <w:rsid w:val="00E9000B"/>
    <w:rsid w:val="00E9075A"/>
    <w:rsid w:val="00E90C44"/>
    <w:rsid w:val="00E915F9"/>
    <w:rsid w:val="00E919AB"/>
    <w:rsid w:val="00E91A05"/>
    <w:rsid w:val="00E920BE"/>
    <w:rsid w:val="00E92448"/>
    <w:rsid w:val="00E9276C"/>
    <w:rsid w:val="00E928B2"/>
    <w:rsid w:val="00E928E9"/>
    <w:rsid w:val="00E92A27"/>
    <w:rsid w:val="00E92B3F"/>
    <w:rsid w:val="00E92D1F"/>
    <w:rsid w:val="00E92EDE"/>
    <w:rsid w:val="00E930DC"/>
    <w:rsid w:val="00E9336F"/>
    <w:rsid w:val="00E934BE"/>
    <w:rsid w:val="00E934D6"/>
    <w:rsid w:val="00E93DFE"/>
    <w:rsid w:val="00E9454C"/>
    <w:rsid w:val="00E949BE"/>
    <w:rsid w:val="00E94DEB"/>
    <w:rsid w:val="00E94DF7"/>
    <w:rsid w:val="00E94F7C"/>
    <w:rsid w:val="00E9589B"/>
    <w:rsid w:val="00E95B67"/>
    <w:rsid w:val="00E95FE4"/>
    <w:rsid w:val="00E9602C"/>
    <w:rsid w:val="00E967B9"/>
    <w:rsid w:val="00E969F7"/>
    <w:rsid w:val="00E96B4B"/>
    <w:rsid w:val="00E96DA3"/>
    <w:rsid w:val="00E9717B"/>
    <w:rsid w:val="00E978EF"/>
    <w:rsid w:val="00EA026E"/>
    <w:rsid w:val="00EA0398"/>
    <w:rsid w:val="00EA0750"/>
    <w:rsid w:val="00EA0AC9"/>
    <w:rsid w:val="00EA0C4C"/>
    <w:rsid w:val="00EA1112"/>
    <w:rsid w:val="00EA142C"/>
    <w:rsid w:val="00EA24C5"/>
    <w:rsid w:val="00EA297B"/>
    <w:rsid w:val="00EA32BD"/>
    <w:rsid w:val="00EA3306"/>
    <w:rsid w:val="00EA3483"/>
    <w:rsid w:val="00EA3854"/>
    <w:rsid w:val="00EA42F2"/>
    <w:rsid w:val="00EA46B4"/>
    <w:rsid w:val="00EA47B0"/>
    <w:rsid w:val="00EA4A90"/>
    <w:rsid w:val="00EA4BB7"/>
    <w:rsid w:val="00EA54E4"/>
    <w:rsid w:val="00EA557B"/>
    <w:rsid w:val="00EA5676"/>
    <w:rsid w:val="00EA5F96"/>
    <w:rsid w:val="00EA6353"/>
    <w:rsid w:val="00EA644E"/>
    <w:rsid w:val="00EA6783"/>
    <w:rsid w:val="00EA6E4C"/>
    <w:rsid w:val="00EA71F9"/>
    <w:rsid w:val="00EA7235"/>
    <w:rsid w:val="00EA7453"/>
    <w:rsid w:val="00EA7705"/>
    <w:rsid w:val="00EA771C"/>
    <w:rsid w:val="00EA7D20"/>
    <w:rsid w:val="00EA7D72"/>
    <w:rsid w:val="00EA7F5F"/>
    <w:rsid w:val="00EB0323"/>
    <w:rsid w:val="00EB0639"/>
    <w:rsid w:val="00EB0E5A"/>
    <w:rsid w:val="00EB0FC7"/>
    <w:rsid w:val="00EB160B"/>
    <w:rsid w:val="00EB1D6D"/>
    <w:rsid w:val="00EB2216"/>
    <w:rsid w:val="00EB23D8"/>
    <w:rsid w:val="00EB2AB1"/>
    <w:rsid w:val="00EB2BD9"/>
    <w:rsid w:val="00EB2CA5"/>
    <w:rsid w:val="00EB2D2A"/>
    <w:rsid w:val="00EB2F1C"/>
    <w:rsid w:val="00EB30F6"/>
    <w:rsid w:val="00EB3159"/>
    <w:rsid w:val="00EB3725"/>
    <w:rsid w:val="00EB3777"/>
    <w:rsid w:val="00EB39E8"/>
    <w:rsid w:val="00EB3A82"/>
    <w:rsid w:val="00EB42E3"/>
    <w:rsid w:val="00EB4930"/>
    <w:rsid w:val="00EB49E6"/>
    <w:rsid w:val="00EB4B34"/>
    <w:rsid w:val="00EB4C68"/>
    <w:rsid w:val="00EB4C6C"/>
    <w:rsid w:val="00EB5500"/>
    <w:rsid w:val="00EB5775"/>
    <w:rsid w:val="00EB60D7"/>
    <w:rsid w:val="00EB635B"/>
    <w:rsid w:val="00EB63C1"/>
    <w:rsid w:val="00EB63D2"/>
    <w:rsid w:val="00EB6C10"/>
    <w:rsid w:val="00EB6F0A"/>
    <w:rsid w:val="00EB708C"/>
    <w:rsid w:val="00EB773C"/>
    <w:rsid w:val="00EC006B"/>
    <w:rsid w:val="00EC01E1"/>
    <w:rsid w:val="00EC081E"/>
    <w:rsid w:val="00EC09F8"/>
    <w:rsid w:val="00EC12FB"/>
    <w:rsid w:val="00EC24C9"/>
    <w:rsid w:val="00EC2624"/>
    <w:rsid w:val="00EC2A12"/>
    <w:rsid w:val="00EC2B6C"/>
    <w:rsid w:val="00EC3235"/>
    <w:rsid w:val="00EC3420"/>
    <w:rsid w:val="00EC344A"/>
    <w:rsid w:val="00EC3E60"/>
    <w:rsid w:val="00EC4068"/>
    <w:rsid w:val="00EC412E"/>
    <w:rsid w:val="00EC492E"/>
    <w:rsid w:val="00EC4964"/>
    <w:rsid w:val="00EC4C68"/>
    <w:rsid w:val="00EC5856"/>
    <w:rsid w:val="00EC5992"/>
    <w:rsid w:val="00EC5DA4"/>
    <w:rsid w:val="00EC5E77"/>
    <w:rsid w:val="00EC6032"/>
    <w:rsid w:val="00EC62F8"/>
    <w:rsid w:val="00EC6719"/>
    <w:rsid w:val="00EC688A"/>
    <w:rsid w:val="00EC6E48"/>
    <w:rsid w:val="00EC7350"/>
    <w:rsid w:val="00EC765C"/>
    <w:rsid w:val="00EC7E73"/>
    <w:rsid w:val="00ED0012"/>
    <w:rsid w:val="00ED057F"/>
    <w:rsid w:val="00ED07DC"/>
    <w:rsid w:val="00ED0976"/>
    <w:rsid w:val="00ED1029"/>
    <w:rsid w:val="00ED1182"/>
    <w:rsid w:val="00ED161D"/>
    <w:rsid w:val="00ED1C78"/>
    <w:rsid w:val="00ED2275"/>
    <w:rsid w:val="00ED22EE"/>
    <w:rsid w:val="00ED2E3B"/>
    <w:rsid w:val="00ED3409"/>
    <w:rsid w:val="00ED348A"/>
    <w:rsid w:val="00ED350B"/>
    <w:rsid w:val="00ED39C8"/>
    <w:rsid w:val="00ED3C77"/>
    <w:rsid w:val="00ED3DF4"/>
    <w:rsid w:val="00ED4544"/>
    <w:rsid w:val="00ED4A58"/>
    <w:rsid w:val="00ED4AEB"/>
    <w:rsid w:val="00ED5695"/>
    <w:rsid w:val="00ED59BD"/>
    <w:rsid w:val="00ED69CD"/>
    <w:rsid w:val="00ED6EB2"/>
    <w:rsid w:val="00ED6ED6"/>
    <w:rsid w:val="00ED7479"/>
    <w:rsid w:val="00ED7672"/>
    <w:rsid w:val="00ED7689"/>
    <w:rsid w:val="00ED77CF"/>
    <w:rsid w:val="00ED785E"/>
    <w:rsid w:val="00ED797A"/>
    <w:rsid w:val="00ED7B17"/>
    <w:rsid w:val="00EE04C5"/>
    <w:rsid w:val="00EE0511"/>
    <w:rsid w:val="00EE0984"/>
    <w:rsid w:val="00EE1BD8"/>
    <w:rsid w:val="00EE21BD"/>
    <w:rsid w:val="00EE235B"/>
    <w:rsid w:val="00EE23BB"/>
    <w:rsid w:val="00EE258A"/>
    <w:rsid w:val="00EE293A"/>
    <w:rsid w:val="00EE29DB"/>
    <w:rsid w:val="00EE2C92"/>
    <w:rsid w:val="00EE2CFD"/>
    <w:rsid w:val="00EE2D4A"/>
    <w:rsid w:val="00EE32A5"/>
    <w:rsid w:val="00EE3C43"/>
    <w:rsid w:val="00EE47CE"/>
    <w:rsid w:val="00EE4C20"/>
    <w:rsid w:val="00EE553D"/>
    <w:rsid w:val="00EE556E"/>
    <w:rsid w:val="00EE5B3E"/>
    <w:rsid w:val="00EE652E"/>
    <w:rsid w:val="00EE6682"/>
    <w:rsid w:val="00EE742B"/>
    <w:rsid w:val="00EE7510"/>
    <w:rsid w:val="00EE75D3"/>
    <w:rsid w:val="00EE7632"/>
    <w:rsid w:val="00EE7888"/>
    <w:rsid w:val="00EE7E88"/>
    <w:rsid w:val="00EF017E"/>
    <w:rsid w:val="00EF01A2"/>
    <w:rsid w:val="00EF049C"/>
    <w:rsid w:val="00EF07EA"/>
    <w:rsid w:val="00EF1B04"/>
    <w:rsid w:val="00EF1BE1"/>
    <w:rsid w:val="00EF20E2"/>
    <w:rsid w:val="00EF21F5"/>
    <w:rsid w:val="00EF3109"/>
    <w:rsid w:val="00EF322D"/>
    <w:rsid w:val="00EF3A43"/>
    <w:rsid w:val="00EF3DBB"/>
    <w:rsid w:val="00EF3DDD"/>
    <w:rsid w:val="00EF3F35"/>
    <w:rsid w:val="00EF40B1"/>
    <w:rsid w:val="00EF416F"/>
    <w:rsid w:val="00EF476F"/>
    <w:rsid w:val="00EF4E88"/>
    <w:rsid w:val="00EF4EB5"/>
    <w:rsid w:val="00EF50A3"/>
    <w:rsid w:val="00EF53EA"/>
    <w:rsid w:val="00EF53F2"/>
    <w:rsid w:val="00EF5532"/>
    <w:rsid w:val="00EF58AA"/>
    <w:rsid w:val="00EF613B"/>
    <w:rsid w:val="00EF63F2"/>
    <w:rsid w:val="00EF69B5"/>
    <w:rsid w:val="00EF735C"/>
    <w:rsid w:val="00EF7504"/>
    <w:rsid w:val="00EF7A43"/>
    <w:rsid w:val="00EF7D63"/>
    <w:rsid w:val="00EF7E05"/>
    <w:rsid w:val="00EF7E34"/>
    <w:rsid w:val="00F0073C"/>
    <w:rsid w:val="00F00BC0"/>
    <w:rsid w:val="00F00F7B"/>
    <w:rsid w:val="00F0107C"/>
    <w:rsid w:val="00F01496"/>
    <w:rsid w:val="00F0233B"/>
    <w:rsid w:val="00F0245D"/>
    <w:rsid w:val="00F03162"/>
    <w:rsid w:val="00F031AB"/>
    <w:rsid w:val="00F0328E"/>
    <w:rsid w:val="00F03C54"/>
    <w:rsid w:val="00F0422E"/>
    <w:rsid w:val="00F042A9"/>
    <w:rsid w:val="00F04D57"/>
    <w:rsid w:val="00F04DE7"/>
    <w:rsid w:val="00F04FAC"/>
    <w:rsid w:val="00F05576"/>
    <w:rsid w:val="00F0561E"/>
    <w:rsid w:val="00F05636"/>
    <w:rsid w:val="00F05A35"/>
    <w:rsid w:val="00F05E17"/>
    <w:rsid w:val="00F05F9F"/>
    <w:rsid w:val="00F067C7"/>
    <w:rsid w:val="00F0694E"/>
    <w:rsid w:val="00F075D7"/>
    <w:rsid w:val="00F0760E"/>
    <w:rsid w:val="00F07C4B"/>
    <w:rsid w:val="00F101D7"/>
    <w:rsid w:val="00F1062F"/>
    <w:rsid w:val="00F10774"/>
    <w:rsid w:val="00F10CA7"/>
    <w:rsid w:val="00F10D7A"/>
    <w:rsid w:val="00F10E89"/>
    <w:rsid w:val="00F114DC"/>
    <w:rsid w:val="00F116C1"/>
    <w:rsid w:val="00F11E21"/>
    <w:rsid w:val="00F11E48"/>
    <w:rsid w:val="00F1201E"/>
    <w:rsid w:val="00F12251"/>
    <w:rsid w:val="00F12306"/>
    <w:rsid w:val="00F12935"/>
    <w:rsid w:val="00F12D81"/>
    <w:rsid w:val="00F12E4E"/>
    <w:rsid w:val="00F12E94"/>
    <w:rsid w:val="00F13B5B"/>
    <w:rsid w:val="00F13E03"/>
    <w:rsid w:val="00F13E85"/>
    <w:rsid w:val="00F1459C"/>
    <w:rsid w:val="00F14656"/>
    <w:rsid w:val="00F147B3"/>
    <w:rsid w:val="00F147B7"/>
    <w:rsid w:val="00F14A61"/>
    <w:rsid w:val="00F14AE3"/>
    <w:rsid w:val="00F14E99"/>
    <w:rsid w:val="00F14EDB"/>
    <w:rsid w:val="00F15275"/>
    <w:rsid w:val="00F15451"/>
    <w:rsid w:val="00F15BCB"/>
    <w:rsid w:val="00F15D0E"/>
    <w:rsid w:val="00F15D49"/>
    <w:rsid w:val="00F15FF6"/>
    <w:rsid w:val="00F16196"/>
    <w:rsid w:val="00F16969"/>
    <w:rsid w:val="00F16FD5"/>
    <w:rsid w:val="00F170BC"/>
    <w:rsid w:val="00F173EC"/>
    <w:rsid w:val="00F17873"/>
    <w:rsid w:val="00F2000C"/>
    <w:rsid w:val="00F2036E"/>
    <w:rsid w:val="00F20B0B"/>
    <w:rsid w:val="00F20CA0"/>
    <w:rsid w:val="00F21054"/>
    <w:rsid w:val="00F21686"/>
    <w:rsid w:val="00F2179A"/>
    <w:rsid w:val="00F21E89"/>
    <w:rsid w:val="00F22372"/>
    <w:rsid w:val="00F228AD"/>
    <w:rsid w:val="00F22951"/>
    <w:rsid w:val="00F2327A"/>
    <w:rsid w:val="00F2335E"/>
    <w:rsid w:val="00F239CD"/>
    <w:rsid w:val="00F23A6F"/>
    <w:rsid w:val="00F24111"/>
    <w:rsid w:val="00F24239"/>
    <w:rsid w:val="00F24D3E"/>
    <w:rsid w:val="00F24EAF"/>
    <w:rsid w:val="00F25085"/>
    <w:rsid w:val="00F25A81"/>
    <w:rsid w:val="00F264B0"/>
    <w:rsid w:val="00F2662B"/>
    <w:rsid w:val="00F26B7C"/>
    <w:rsid w:val="00F27175"/>
    <w:rsid w:val="00F2798C"/>
    <w:rsid w:val="00F27BDB"/>
    <w:rsid w:val="00F27FF2"/>
    <w:rsid w:val="00F30ACB"/>
    <w:rsid w:val="00F312CE"/>
    <w:rsid w:val="00F32038"/>
    <w:rsid w:val="00F32040"/>
    <w:rsid w:val="00F3235E"/>
    <w:rsid w:val="00F324DA"/>
    <w:rsid w:val="00F32632"/>
    <w:rsid w:val="00F3281C"/>
    <w:rsid w:val="00F32DB2"/>
    <w:rsid w:val="00F33E57"/>
    <w:rsid w:val="00F3446A"/>
    <w:rsid w:val="00F34619"/>
    <w:rsid w:val="00F352B0"/>
    <w:rsid w:val="00F354CF"/>
    <w:rsid w:val="00F3560E"/>
    <w:rsid w:val="00F3587E"/>
    <w:rsid w:val="00F35F9E"/>
    <w:rsid w:val="00F35FFE"/>
    <w:rsid w:val="00F36147"/>
    <w:rsid w:val="00F3623A"/>
    <w:rsid w:val="00F36463"/>
    <w:rsid w:val="00F364E6"/>
    <w:rsid w:val="00F36926"/>
    <w:rsid w:val="00F36B48"/>
    <w:rsid w:val="00F36F37"/>
    <w:rsid w:val="00F36F6E"/>
    <w:rsid w:val="00F370DE"/>
    <w:rsid w:val="00F372C0"/>
    <w:rsid w:val="00F37D61"/>
    <w:rsid w:val="00F37ECB"/>
    <w:rsid w:val="00F40406"/>
    <w:rsid w:val="00F404A1"/>
    <w:rsid w:val="00F406DF"/>
    <w:rsid w:val="00F406EE"/>
    <w:rsid w:val="00F40753"/>
    <w:rsid w:val="00F40831"/>
    <w:rsid w:val="00F409B5"/>
    <w:rsid w:val="00F4110B"/>
    <w:rsid w:val="00F414CF"/>
    <w:rsid w:val="00F41980"/>
    <w:rsid w:val="00F42B2F"/>
    <w:rsid w:val="00F430EB"/>
    <w:rsid w:val="00F430FC"/>
    <w:rsid w:val="00F4323B"/>
    <w:rsid w:val="00F43669"/>
    <w:rsid w:val="00F43B1C"/>
    <w:rsid w:val="00F43EB3"/>
    <w:rsid w:val="00F44184"/>
    <w:rsid w:val="00F4452C"/>
    <w:rsid w:val="00F446D5"/>
    <w:rsid w:val="00F4508D"/>
    <w:rsid w:val="00F454EF"/>
    <w:rsid w:val="00F45670"/>
    <w:rsid w:val="00F45B53"/>
    <w:rsid w:val="00F45D31"/>
    <w:rsid w:val="00F45E3D"/>
    <w:rsid w:val="00F4635E"/>
    <w:rsid w:val="00F4647A"/>
    <w:rsid w:val="00F46896"/>
    <w:rsid w:val="00F468AD"/>
    <w:rsid w:val="00F46BE6"/>
    <w:rsid w:val="00F471AA"/>
    <w:rsid w:val="00F47A01"/>
    <w:rsid w:val="00F47C39"/>
    <w:rsid w:val="00F47D7D"/>
    <w:rsid w:val="00F502B2"/>
    <w:rsid w:val="00F503D3"/>
    <w:rsid w:val="00F51009"/>
    <w:rsid w:val="00F512FD"/>
    <w:rsid w:val="00F5178C"/>
    <w:rsid w:val="00F51AD7"/>
    <w:rsid w:val="00F51E58"/>
    <w:rsid w:val="00F52519"/>
    <w:rsid w:val="00F5316C"/>
    <w:rsid w:val="00F53230"/>
    <w:rsid w:val="00F5376B"/>
    <w:rsid w:val="00F53849"/>
    <w:rsid w:val="00F53E2B"/>
    <w:rsid w:val="00F54068"/>
    <w:rsid w:val="00F544C4"/>
    <w:rsid w:val="00F54B85"/>
    <w:rsid w:val="00F54F7F"/>
    <w:rsid w:val="00F551A7"/>
    <w:rsid w:val="00F55A0C"/>
    <w:rsid w:val="00F56AD7"/>
    <w:rsid w:val="00F571EE"/>
    <w:rsid w:val="00F57ED5"/>
    <w:rsid w:val="00F6061F"/>
    <w:rsid w:val="00F60634"/>
    <w:rsid w:val="00F609DA"/>
    <w:rsid w:val="00F610BD"/>
    <w:rsid w:val="00F61CBF"/>
    <w:rsid w:val="00F61E8C"/>
    <w:rsid w:val="00F61EF0"/>
    <w:rsid w:val="00F623BE"/>
    <w:rsid w:val="00F6242C"/>
    <w:rsid w:val="00F6246A"/>
    <w:rsid w:val="00F625FD"/>
    <w:rsid w:val="00F62945"/>
    <w:rsid w:val="00F630AB"/>
    <w:rsid w:val="00F63974"/>
    <w:rsid w:val="00F63E2A"/>
    <w:rsid w:val="00F64050"/>
    <w:rsid w:val="00F6475A"/>
    <w:rsid w:val="00F64E39"/>
    <w:rsid w:val="00F64FF5"/>
    <w:rsid w:val="00F65299"/>
    <w:rsid w:val="00F653A5"/>
    <w:rsid w:val="00F65402"/>
    <w:rsid w:val="00F655E5"/>
    <w:rsid w:val="00F65649"/>
    <w:rsid w:val="00F65A15"/>
    <w:rsid w:val="00F65F91"/>
    <w:rsid w:val="00F6606A"/>
    <w:rsid w:val="00F667A6"/>
    <w:rsid w:val="00F667F0"/>
    <w:rsid w:val="00F66952"/>
    <w:rsid w:val="00F66C8B"/>
    <w:rsid w:val="00F67133"/>
    <w:rsid w:val="00F673BE"/>
    <w:rsid w:val="00F678D7"/>
    <w:rsid w:val="00F67AB3"/>
    <w:rsid w:val="00F702DB"/>
    <w:rsid w:val="00F710A1"/>
    <w:rsid w:val="00F713A1"/>
    <w:rsid w:val="00F713E7"/>
    <w:rsid w:val="00F71596"/>
    <w:rsid w:val="00F716A9"/>
    <w:rsid w:val="00F71917"/>
    <w:rsid w:val="00F71C54"/>
    <w:rsid w:val="00F72329"/>
    <w:rsid w:val="00F72836"/>
    <w:rsid w:val="00F72934"/>
    <w:rsid w:val="00F72C96"/>
    <w:rsid w:val="00F72D3A"/>
    <w:rsid w:val="00F72FD9"/>
    <w:rsid w:val="00F73509"/>
    <w:rsid w:val="00F73B99"/>
    <w:rsid w:val="00F7417B"/>
    <w:rsid w:val="00F7419A"/>
    <w:rsid w:val="00F742EF"/>
    <w:rsid w:val="00F74412"/>
    <w:rsid w:val="00F744F0"/>
    <w:rsid w:val="00F74BFA"/>
    <w:rsid w:val="00F74CFB"/>
    <w:rsid w:val="00F74D93"/>
    <w:rsid w:val="00F74E27"/>
    <w:rsid w:val="00F753DC"/>
    <w:rsid w:val="00F755B0"/>
    <w:rsid w:val="00F755BC"/>
    <w:rsid w:val="00F75695"/>
    <w:rsid w:val="00F756C1"/>
    <w:rsid w:val="00F75C20"/>
    <w:rsid w:val="00F75CD1"/>
    <w:rsid w:val="00F76046"/>
    <w:rsid w:val="00F76156"/>
    <w:rsid w:val="00F762DD"/>
    <w:rsid w:val="00F7656D"/>
    <w:rsid w:val="00F76769"/>
    <w:rsid w:val="00F76B9B"/>
    <w:rsid w:val="00F76C00"/>
    <w:rsid w:val="00F76D38"/>
    <w:rsid w:val="00F77186"/>
    <w:rsid w:val="00F77910"/>
    <w:rsid w:val="00F77B12"/>
    <w:rsid w:val="00F77D0A"/>
    <w:rsid w:val="00F80A79"/>
    <w:rsid w:val="00F81225"/>
    <w:rsid w:val="00F8145B"/>
    <w:rsid w:val="00F81554"/>
    <w:rsid w:val="00F8174D"/>
    <w:rsid w:val="00F82091"/>
    <w:rsid w:val="00F82137"/>
    <w:rsid w:val="00F822B4"/>
    <w:rsid w:val="00F8282A"/>
    <w:rsid w:val="00F83278"/>
    <w:rsid w:val="00F83532"/>
    <w:rsid w:val="00F8372F"/>
    <w:rsid w:val="00F83EB4"/>
    <w:rsid w:val="00F849EC"/>
    <w:rsid w:val="00F84A36"/>
    <w:rsid w:val="00F84DE5"/>
    <w:rsid w:val="00F84E00"/>
    <w:rsid w:val="00F84FC0"/>
    <w:rsid w:val="00F853AE"/>
    <w:rsid w:val="00F8563B"/>
    <w:rsid w:val="00F85A0C"/>
    <w:rsid w:val="00F85AA2"/>
    <w:rsid w:val="00F85CA7"/>
    <w:rsid w:val="00F85E16"/>
    <w:rsid w:val="00F85F0A"/>
    <w:rsid w:val="00F8603B"/>
    <w:rsid w:val="00F862DE"/>
    <w:rsid w:val="00F866DB"/>
    <w:rsid w:val="00F8700E"/>
    <w:rsid w:val="00F87076"/>
    <w:rsid w:val="00F872C2"/>
    <w:rsid w:val="00F874A8"/>
    <w:rsid w:val="00F876C2"/>
    <w:rsid w:val="00F8792E"/>
    <w:rsid w:val="00F87AAF"/>
    <w:rsid w:val="00F902B9"/>
    <w:rsid w:val="00F90520"/>
    <w:rsid w:val="00F9056D"/>
    <w:rsid w:val="00F907AC"/>
    <w:rsid w:val="00F90C56"/>
    <w:rsid w:val="00F91471"/>
    <w:rsid w:val="00F91527"/>
    <w:rsid w:val="00F9182A"/>
    <w:rsid w:val="00F9187C"/>
    <w:rsid w:val="00F91C27"/>
    <w:rsid w:val="00F92092"/>
    <w:rsid w:val="00F9272A"/>
    <w:rsid w:val="00F92907"/>
    <w:rsid w:val="00F92A72"/>
    <w:rsid w:val="00F92ED8"/>
    <w:rsid w:val="00F932E7"/>
    <w:rsid w:val="00F933A6"/>
    <w:rsid w:val="00F9355F"/>
    <w:rsid w:val="00F937EC"/>
    <w:rsid w:val="00F93857"/>
    <w:rsid w:val="00F939BE"/>
    <w:rsid w:val="00F93BF8"/>
    <w:rsid w:val="00F93EA0"/>
    <w:rsid w:val="00F9456E"/>
    <w:rsid w:val="00F94801"/>
    <w:rsid w:val="00F94962"/>
    <w:rsid w:val="00F94A30"/>
    <w:rsid w:val="00F94FB0"/>
    <w:rsid w:val="00F95116"/>
    <w:rsid w:val="00F9587B"/>
    <w:rsid w:val="00F95E90"/>
    <w:rsid w:val="00F96216"/>
    <w:rsid w:val="00F9622D"/>
    <w:rsid w:val="00F96398"/>
    <w:rsid w:val="00F96BC0"/>
    <w:rsid w:val="00F96E32"/>
    <w:rsid w:val="00F9760C"/>
    <w:rsid w:val="00F97834"/>
    <w:rsid w:val="00F97A3D"/>
    <w:rsid w:val="00F97DD8"/>
    <w:rsid w:val="00F97F54"/>
    <w:rsid w:val="00FA0212"/>
    <w:rsid w:val="00FA066F"/>
    <w:rsid w:val="00FA06F8"/>
    <w:rsid w:val="00FA0C08"/>
    <w:rsid w:val="00FA1A90"/>
    <w:rsid w:val="00FA1B90"/>
    <w:rsid w:val="00FA2377"/>
    <w:rsid w:val="00FA2527"/>
    <w:rsid w:val="00FA25A3"/>
    <w:rsid w:val="00FA26ED"/>
    <w:rsid w:val="00FA2F16"/>
    <w:rsid w:val="00FA33AF"/>
    <w:rsid w:val="00FA3526"/>
    <w:rsid w:val="00FA35C3"/>
    <w:rsid w:val="00FA3749"/>
    <w:rsid w:val="00FA3B9D"/>
    <w:rsid w:val="00FA3F75"/>
    <w:rsid w:val="00FA3FD2"/>
    <w:rsid w:val="00FA4145"/>
    <w:rsid w:val="00FA416A"/>
    <w:rsid w:val="00FA4439"/>
    <w:rsid w:val="00FA47D8"/>
    <w:rsid w:val="00FA48F6"/>
    <w:rsid w:val="00FA4C8B"/>
    <w:rsid w:val="00FA4D02"/>
    <w:rsid w:val="00FA4D3C"/>
    <w:rsid w:val="00FA51F3"/>
    <w:rsid w:val="00FA53D9"/>
    <w:rsid w:val="00FA5B4B"/>
    <w:rsid w:val="00FA5D75"/>
    <w:rsid w:val="00FA5E63"/>
    <w:rsid w:val="00FA608E"/>
    <w:rsid w:val="00FA67C5"/>
    <w:rsid w:val="00FA6810"/>
    <w:rsid w:val="00FA7747"/>
    <w:rsid w:val="00FA7A05"/>
    <w:rsid w:val="00FA7CAE"/>
    <w:rsid w:val="00FA7F9D"/>
    <w:rsid w:val="00FB0169"/>
    <w:rsid w:val="00FB029E"/>
    <w:rsid w:val="00FB0309"/>
    <w:rsid w:val="00FB0322"/>
    <w:rsid w:val="00FB0417"/>
    <w:rsid w:val="00FB0745"/>
    <w:rsid w:val="00FB0FC9"/>
    <w:rsid w:val="00FB16CD"/>
    <w:rsid w:val="00FB17A3"/>
    <w:rsid w:val="00FB1860"/>
    <w:rsid w:val="00FB191E"/>
    <w:rsid w:val="00FB1A84"/>
    <w:rsid w:val="00FB1E30"/>
    <w:rsid w:val="00FB1FC8"/>
    <w:rsid w:val="00FB26DC"/>
    <w:rsid w:val="00FB2705"/>
    <w:rsid w:val="00FB2DDB"/>
    <w:rsid w:val="00FB2EBA"/>
    <w:rsid w:val="00FB3948"/>
    <w:rsid w:val="00FB3A62"/>
    <w:rsid w:val="00FB3D33"/>
    <w:rsid w:val="00FB416A"/>
    <w:rsid w:val="00FB4324"/>
    <w:rsid w:val="00FB4776"/>
    <w:rsid w:val="00FB483B"/>
    <w:rsid w:val="00FB486A"/>
    <w:rsid w:val="00FB4BAD"/>
    <w:rsid w:val="00FB4BD7"/>
    <w:rsid w:val="00FB4D56"/>
    <w:rsid w:val="00FB5806"/>
    <w:rsid w:val="00FB59A8"/>
    <w:rsid w:val="00FB5A28"/>
    <w:rsid w:val="00FB5CA2"/>
    <w:rsid w:val="00FB5D1F"/>
    <w:rsid w:val="00FB5D89"/>
    <w:rsid w:val="00FB5F83"/>
    <w:rsid w:val="00FB66C4"/>
    <w:rsid w:val="00FB6728"/>
    <w:rsid w:val="00FB6A9C"/>
    <w:rsid w:val="00FB6F33"/>
    <w:rsid w:val="00FB7013"/>
    <w:rsid w:val="00FB765B"/>
    <w:rsid w:val="00FB77E3"/>
    <w:rsid w:val="00FB7823"/>
    <w:rsid w:val="00FB7A74"/>
    <w:rsid w:val="00FB7BBF"/>
    <w:rsid w:val="00FC0078"/>
    <w:rsid w:val="00FC07B1"/>
    <w:rsid w:val="00FC0EEB"/>
    <w:rsid w:val="00FC14B7"/>
    <w:rsid w:val="00FC1860"/>
    <w:rsid w:val="00FC199A"/>
    <w:rsid w:val="00FC1C44"/>
    <w:rsid w:val="00FC1CAC"/>
    <w:rsid w:val="00FC24E2"/>
    <w:rsid w:val="00FC2AEE"/>
    <w:rsid w:val="00FC2B76"/>
    <w:rsid w:val="00FC314A"/>
    <w:rsid w:val="00FC34BD"/>
    <w:rsid w:val="00FC3CA0"/>
    <w:rsid w:val="00FC4169"/>
    <w:rsid w:val="00FC4245"/>
    <w:rsid w:val="00FC4317"/>
    <w:rsid w:val="00FC449E"/>
    <w:rsid w:val="00FC4617"/>
    <w:rsid w:val="00FC48C9"/>
    <w:rsid w:val="00FC4A62"/>
    <w:rsid w:val="00FC5182"/>
    <w:rsid w:val="00FC578F"/>
    <w:rsid w:val="00FC598E"/>
    <w:rsid w:val="00FC626E"/>
    <w:rsid w:val="00FC6661"/>
    <w:rsid w:val="00FC74E0"/>
    <w:rsid w:val="00FC7540"/>
    <w:rsid w:val="00FC771A"/>
    <w:rsid w:val="00FC782E"/>
    <w:rsid w:val="00FC7A9E"/>
    <w:rsid w:val="00FC7B7E"/>
    <w:rsid w:val="00FC7BEC"/>
    <w:rsid w:val="00FD0300"/>
    <w:rsid w:val="00FD083E"/>
    <w:rsid w:val="00FD086A"/>
    <w:rsid w:val="00FD0DFD"/>
    <w:rsid w:val="00FD1064"/>
    <w:rsid w:val="00FD122E"/>
    <w:rsid w:val="00FD128F"/>
    <w:rsid w:val="00FD131D"/>
    <w:rsid w:val="00FD140A"/>
    <w:rsid w:val="00FD1657"/>
    <w:rsid w:val="00FD172B"/>
    <w:rsid w:val="00FD1DE1"/>
    <w:rsid w:val="00FD21AD"/>
    <w:rsid w:val="00FD2344"/>
    <w:rsid w:val="00FD294E"/>
    <w:rsid w:val="00FD2A8C"/>
    <w:rsid w:val="00FD2DFD"/>
    <w:rsid w:val="00FD2F12"/>
    <w:rsid w:val="00FD38DD"/>
    <w:rsid w:val="00FD3AAE"/>
    <w:rsid w:val="00FD3D84"/>
    <w:rsid w:val="00FD3F0B"/>
    <w:rsid w:val="00FD4A56"/>
    <w:rsid w:val="00FD4C1F"/>
    <w:rsid w:val="00FD4F9F"/>
    <w:rsid w:val="00FD55D8"/>
    <w:rsid w:val="00FD5DD2"/>
    <w:rsid w:val="00FD5DE9"/>
    <w:rsid w:val="00FD6102"/>
    <w:rsid w:val="00FD62F3"/>
    <w:rsid w:val="00FD68C1"/>
    <w:rsid w:val="00FD7148"/>
    <w:rsid w:val="00FD7248"/>
    <w:rsid w:val="00FD7C61"/>
    <w:rsid w:val="00FD7EE3"/>
    <w:rsid w:val="00FE062A"/>
    <w:rsid w:val="00FE0A3D"/>
    <w:rsid w:val="00FE10DB"/>
    <w:rsid w:val="00FE1240"/>
    <w:rsid w:val="00FE1812"/>
    <w:rsid w:val="00FE18E1"/>
    <w:rsid w:val="00FE191D"/>
    <w:rsid w:val="00FE19FF"/>
    <w:rsid w:val="00FE2385"/>
    <w:rsid w:val="00FE282D"/>
    <w:rsid w:val="00FE2B1B"/>
    <w:rsid w:val="00FE2E6D"/>
    <w:rsid w:val="00FE2F6F"/>
    <w:rsid w:val="00FE3512"/>
    <w:rsid w:val="00FE3694"/>
    <w:rsid w:val="00FE3958"/>
    <w:rsid w:val="00FE3AAC"/>
    <w:rsid w:val="00FE3B48"/>
    <w:rsid w:val="00FE3BCD"/>
    <w:rsid w:val="00FE3C0E"/>
    <w:rsid w:val="00FE3C22"/>
    <w:rsid w:val="00FE43EB"/>
    <w:rsid w:val="00FE4E5B"/>
    <w:rsid w:val="00FE4F74"/>
    <w:rsid w:val="00FE52EA"/>
    <w:rsid w:val="00FE542D"/>
    <w:rsid w:val="00FE58E8"/>
    <w:rsid w:val="00FE5B68"/>
    <w:rsid w:val="00FE6123"/>
    <w:rsid w:val="00FE634C"/>
    <w:rsid w:val="00FE68A9"/>
    <w:rsid w:val="00FE6AF3"/>
    <w:rsid w:val="00FE7009"/>
    <w:rsid w:val="00FE71E1"/>
    <w:rsid w:val="00FE7511"/>
    <w:rsid w:val="00FE7940"/>
    <w:rsid w:val="00FE7B3F"/>
    <w:rsid w:val="00FE7CE4"/>
    <w:rsid w:val="00FE7E9F"/>
    <w:rsid w:val="00FF0171"/>
    <w:rsid w:val="00FF041F"/>
    <w:rsid w:val="00FF07AF"/>
    <w:rsid w:val="00FF098E"/>
    <w:rsid w:val="00FF09E9"/>
    <w:rsid w:val="00FF0A16"/>
    <w:rsid w:val="00FF0E59"/>
    <w:rsid w:val="00FF0EDA"/>
    <w:rsid w:val="00FF0EEC"/>
    <w:rsid w:val="00FF16AC"/>
    <w:rsid w:val="00FF1801"/>
    <w:rsid w:val="00FF1A6E"/>
    <w:rsid w:val="00FF1CBF"/>
    <w:rsid w:val="00FF1F60"/>
    <w:rsid w:val="00FF21CB"/>
    <w:rsid w:val="00FF2641"/>
    <w:rsid w:val="00FF275F"/>
    <w:rsid w:val="00FF2A0B"/>
    <w:rsid w:val="00FF2B71"/>
    <w:rsid w:val="00FF2B8A"/>
    <w:rsid w:val="00FF3897"/>
    <w:rsid w:val="00FF3AE1"/>
    <w:rsid w:val="00FF3BCE"/>
    <w:rsid w:val="00FF42C3"/>
    <w:rsid w:val="00FF445B"/>
    <w:rsid w:val="00FF4E3A"/>
    <w:rsid w:val="00FF5313"/>
    <w:rsid w:val="00FF58C6"/>
    <w:rsid w:val="00FF599F"/>
    <w:rsid w:val="00FF5AF8"/>
    <w:rsid w:val="00FF5E65"/>
    <w:rsid w:val="00FF5E98"/>
    <w:rsid w:val="00FF6025"/>
    <w:rsid w:val="00FF6411"/>
    <w:rsid w:val="00FF6560"/>
    <w:rsid w:val="00FF6BAD"/>
    <w:rsid w:val="00FF6BD9"/>
    <w:rsid w:val="00FF6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1B24088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0"/>
    <w:lsdException w:name="toc 3" w:uiPriority="0"/>
    <w:lsdException w:name="toc 4" w:uiPriority="0"/>
    <w:lsdException w:name="footnote text" w:uiPriority="0"/>
    <w:lsdException w:name="header" w:uiPriority="0"/>
    <w:lsdException w:name="caption" w:semiHidden="0" w:uiPriority="0" w:unhideWhenUsed="0" w:qFormat="1"/>
    <w:lsdException w:name="footnote reference" w:uiPriority="0"/>
    <w:lsdException w:name="page number" w:uiPriority="0"/>
    <w:lsdException w:name="macro" w:uiPriority="0"/>
    <w:lsdException w:name="List Bullet" w:uiPriority="0"/>
    <w:lsdException w:name="List Bullet 2" w:uiPriority="0"/>
    <w:lsdException w:name="List Bullet 3" w:uiPriority="0"/>
    <w:lsdException w:name="List Bullet 4" w:uiPriority="0"/>
    <w:lsdException w:name="Title" w:semiHidden="0" w:uiPriority="10" w:unhideWhenUsed="0" w:qFormat="1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lock Text" w:uiPriority="0"/>
    <w:lsdException w:name="Strong" w:semiHidden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Table Simple 2" w:uiPriority="0"/>
    <w:lsdException w:name="Table 3D effects 2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aliases w:val=" Char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aliases w:val=" Char Char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BodyTextChar">
    <w:name w:val="Body Text Char"/>
    <w:aliases w:val="bt Char,body text Char,Body Char,Body Char Char"/>
    <w:uiPriority w:val="99"/>
    <w:locked/>
    <w:rsid w:val="0071520C"/>
    <w:rPr>
      <w:rFonts w:ascii="Arial" w:hAnsi="Arial"/>
      <w:sz w:val="18"/>
      <w:lang w:val="en-US" w:eastAsia="en-US"/>
    </w:rPr>
  </w:style>
  <w:style w:type="paragraph" w:styleId="BodyText">
    <w:name w:val="Body Text"/>
    <w:aliases w:val="bt,body text,Body"/>
    <w:basedOn w:val="Normal"/>
    <w:link w:val="BodyTextChar1"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semiHidden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aliases w:val=" Char12, Char121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aliases w:val=" Char12 Char, Char121 Char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link w:val="BodyText2"/>
    <w:uiPriority w:val="99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link w:val="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character" w:customStyle="1" w:styleId="Char">
    <w:name w:val="?? Char"/>
    <w:link w:val="a1"/>
    <w:uiPriority w:val="99"/>
    <w:rsid w:val="003D669C"/>
    <w:rPr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link w:val="AccPolicyHeading"/>
    <w:uiPriority w:val="99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character" w:customStyle="1" w:styleId="blockChar">
    <w:name w:val="block Char"/>
    <w:aliases w:val="b Char"/>
    <w:link w:val="block"/>
    <w:locked/>
    <w:rsid w:val="002E2583"/>
    <w:rPr>
      <w:sz w:val="22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lang w:val="en-AU" w:bidi="ar-SA"/>
    </w:rPr>
  </w:style>
  <w:style w:type="character" w:customStyle="1" w:styleId="MacroTextChar">
    <w:name w:val="Macro Text Char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18A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right="389" w:firstLine="540"/>
      <w:jc w:val="both"/>
    </w:pPr>
    <w:rPr>
      <w:rFonts w:asciiTheme="majorBidi" w:hAnsiTheme="majorBidi" w:cstheme="majorBidi"/>
      <w:b/>
      <w:i/>
      <w:iCs/>
      <w:sz w:val="30"/>
      <w:szCs w:val="30"/>
      <w:lang w:eastAsia="en-GB"/>
    </w:rPr>
  </w:style>
  <w:style w:type="character" w:customStyle="1" w:styleId="AccPolicysubheadChar">
    <w:name w:val="Acc Policy sub head Char"/>
    <w:link w:val="AccPolicysubhead"/>
    <w:locked/>
    <w:rsid w:val="007118A9"/>
    <w:rPr>
      <w:rFonts w:asciiTheme="majorBidi" w:hAnsiTheme="majorBidi" w:cstheme="majorBidi"/>
      <w:b/>
      <w:i/>
      <w:iCs/>
      <w:sz w:val="30"/>
      <w:szCs w:val="30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537CD0"/>
    <w:pPr>
      <w:spacing w:after="0"/>
      <w:ind w:left="540" w:right="63" w:firstLine="0"/>
      <w:jc w:val="thaiDistribute"/>
    </w:pPr>
    <w:rPr>
      <w:i w:val="0"/>
      <w:iCs w:val="0"/>
    </w:rPr>
  </w:style>
  <w:style w:type="character" w:customStyle="1" w:styleId="AccPolicyalternativeChar">
    <w:name w:val="Acc Policy alternative Char"/>
    <w:link w:val="AccPolicyalternative"/>
    <w:locked/>
    <w:rsid w:val="00537CD0"/>
    <w:rPr>
      <w:rFonts w:asciiTheme="majorBidi" w:hAnsiTheme="majorBidi" w:cstheme="majorBidi"/>
      <w:b/>
      <w:sz w:val="30"/>
      <w:szCs w:val="30"/>
      <w:lang w:eastAsia="en-GB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uiPriority w:val="99"/>
    <w:rsid w:val="004434FD"/>
    <w:rPr>
      <w:rFonts w:cs="Times New Roman"/>
    </w:rPr>
  </w:style>
  <w:style w:type="character" w:customStyle="1" w:styleId="gt-icon-text1">
    <w:name w:val="gt-icon-text1"/>
    <w:uiPriority w:val="99"/>
    <w:rsid w:val="00AE4F6D"/>
    <w:rPr>
      <w:rFonts w:cs="Times New Roman"/>
    </w:rPr>
  </w:style>
  <w:style w:type="character" w:customStyle="1" w:styleId="shorttext">
    <w:name w:val="short_tex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character" w:customStyle="1" w:styleId="ListParagraphChar">
    <w:name w:val="List Paragraph Char"/>
    <w:link w:val="ListParagraph"/>
    <w:uiPriority w:val="34"/>
    <w:locked/>
    <w:rsid w:val="00986D1E"/>
    <w:rPr>
      <w:rFonts w:ascii="Arial" w:hAnsi="Arial" w:cs="Angsana New"/>
      <w:sz w:val="18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C7032C"/>
  </w:style>
  <w:style w:type="character" w:styleId="FootnoteReference">
    <w:name w:val="footnote reference"/>
    <w:aliases w:val="fr"/>
    <w:semiHidden/>
    <w:unhideWhenUsed/>
    <w:rsid w:val="00660FDC"/>
    <w:rPr>
      <w:vertAlign w:val="superscript"/>
    </w:rPr>
  </w:style>
  <w:style w:type="character" w:customStyle="1" w:styleId="Heading8Char1">
    <w:name w:val="Heading 8 Char1"/>
    <w:locked/>
    <w:rsid w:val="00E81431"/>
    <w:rPr>
      <w:rFonts w:cs="EucrosiaUPC"/>
      <w:b/>
      <w:bCs/>
      <w:sz w:val="32"/>
      <w:szCs w:val="32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311F1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rsid w:val="00311F18"/>
    <w:rPr>
      <w:rFonts w:ascii="Courier New" w:hAnsi="Courier New" w:cs="Courier New"/>
    </w:rPr>
  </w:style>
  <w:style w:type="paragraph" w:styleId="NoSpacing">
    <w:name w:val="No Spacing"/>
    <w:uiPriority w:val="1"/>
    <w:qFormat/>
    <w:rsid w:val="005C539D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customStyle="1" w:styleId="HeaderChar1">
    <w:name w:val="Header Char1"/>
    <w:basedOn w:val="DefaultParagraphFont"/>
    <w:rsid w:val="00746A5E"/>
    <w:rPr>
      <w:rFonts w:ascii="Arial" w:eastAsia="Times New Roman" w:hAnsi="Arial" w:cs="Times New Roman"/>
      <w:sz w:val="18"/>
      <w:szCs w:val="18"/>
    </w:rPr>
  </w:style>
  <w:style w:type="paragraph" w:customStyle="1" w:styleId="Pa18">
    <w:name w:val="Pa18"/>
    <w:basedOn w:val="Normal"/>
    <w:next w:val="Normal"/>
    <w:uiPriority w:val="99"/>
    <w:rsid w:val="0090522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table" w:customStyle="1" w:styleId="GridTable1LightAccent1">
    <w:name w:val="Grid Table 1 Light Accent 1"/>
    <w:basedOn w:val="TableNormal"/>
    <w:uiPriority w:val="46"/>
    <w:rsid w:val="002C0C35"/>
    <w:rPr>
      <w:rFonts w:ascii="Calibri" w:eastAsia="Calibri" w:hAnsi="Calibri" w:cs="Cordia New"/>
      <w:lang w:val="en-GB" w:eastAsia="en-GB"/>
    </w:rPr>
    <w:tblPr>
      <w:tblStyleRowBandSize w:val="1"/>
      <w:tblStyleColBandSize w:val="1"/>
      <w:tblInd w:w="0" w:type="nil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2C0C3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2C0C35"/>
    <w:rPr>
      <w:color w:val="0563C1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2C0C35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customStyle="1" w:styleId="Pa47">
    <w:name w:val="Pa47"/>
    <w:basedOn w:val="Normal"/>
    <w:next w:val="Normal"/>
    <w:uiPriority w:val="99"/>
    <w:rsid w:val="002C0C3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2C0C35"/>
    <w:rPr>
      <w:rFonts w:ascii="Book Antiqua" w:eastAsia="Times New Roman" w:hAnsi="Book Antiqua" w:cs="Times New Roman"/>
      <w:szCs w:val="22"/>
    </w:rPr>
  </w:style>
  <w:style w:type="paragraph" w:styleId="NormalWeb">
    <w:name w:val="Normal (Web)"/>
    <w:basedOn w:val="Normal"/>
    <w:uiPriority w:val="99"/>
    <w:semiHidden/>
    <w:unhideWhenUsed/>
    <w:rsid w:val="002C0C3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1C592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1C592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1C592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1C592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1C592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1C592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1C592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basedOn w:val="DefaultParagraphFont"/>
    <w:rsid w:val="001C592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FooterChar1">
    <w:name w:val="Footer Char1"/>
    <w:basedOn w:val="DefaultParagraphFont"/>
    <w:uiPriority w:val="99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rsid w:val="001C592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1C592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rsid w:val="001C592E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basedOn w:val="DefaultParagraphFont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1C592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1C592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1C592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C592E"/>
  </w:style>
  <w:style w:type="character" w:customStyle="1" w:styleId="st1">
    <w:name w:val="st1"/>
    <w:basedOn w:val="DefaultParagraphFont"/>
    <w:rsid w:val="001C592E"/>
  </w:style>
  <w:style w:type="character" w:customStyle="1" w:styleId="alt-edited1">
    <w:name w:val="alt-edited1"/>
    <w:basedOn w:val="DefaultParagraphFont"/>
    <w:rsid w:val="001C592E"/>
    <w:rPr>
      <w:color w:val="4D90F0"/>
    </w:rPr>
  </w:style>
  <w:style w:type="paragraph" w:customStyle="1" w:styleId="Pa3">
    <w:name w:val="Pa3"/>
    <w:basedOn w:val="Normal"/>
    <w:next w:val="Normal"/>
    <w:uiPriority w:val="99"/>
    <w:rsid w:val="001C592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8">
    <w:name w:val="Pa38"/>
    <w:basedOn w:val="Normal"/>
    <w:next w:val="Normal"/>
    <w:uiPriority w:val="99"/>
    <w:rsid w:val="001C592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63974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0"/>
    <w:lsdException w:name="toc 3" w:uiPriority="0"/>
    <w:lsdException w:name="toc 4" w:uiPriority="0"/>
    <w:lsdException w:name="footnote text" w:uiPriority="0"/>
    <w:lsdException w:name="header" w:uiPriority="0"/>
    <w:lsdException w:name="caption" w:semiHidden="0" w:uiPriority="0" w:unhideWhenUsed="0" w:qFormat="1"/>
    <w:lsdException w:name="footnote reference" w:uiPriority="0"/>
    <w:lsdException w:name="page number" w:uiPriority="0"/>
    <w:lsdException w:name="macro" w:uiPriority="0"/>
    <w:lsdException w:name="List Bullet" w:uiPriority="0"/>
    <w:lsdException w:name="List Bullet 2" w:uiPriority="0"/>
    <w:lsdException w:name="List Bullet 3" w:uiPriority="0"/>
    <w:lsdException w:name="List Bullet 4" w:uiPriority="0"/>
    <w:lsdException w:name="Title" w:semiHidden="0" w:uiPriority="10" w:unhideWhenUsed="0" w:qFormat="1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lock Text" w:uiPriority="0"/>
    <w:lsdException w:name="Strong" w:semiHidden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Table Simple 2" w:uiPriority="0"/>
    <w:lsdException w:name="Table 3D effects 2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aliases w:val=" Char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aliases w:val=" Char Char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BodyTextChar">
    <w:name w:val="Body Text Char"/>
    <w:aliases w:val="bt Char,body text Char,Body Char,Body Char Char"/>
    <w:uiPriority w:val="99"/>
    <w:locked/>
    <w:rsid w:val="0071520C"/>
    <w:rPr>
      <w:rFonts w:ascii="Arial" w:hAnsi="Arial"/>
      <w:sz w:val="18"/>
      <w:lang w:val="en-US" w:eastAsia="en-US"/>
    </w:rPr>
  </w:style>
  <w:style w:type="paragraph" w:styleId="BodyText">
    <w:name w:val="Body Text"/>
    <w:aliases w:val="bt,body text,Body"/>
    <w:basedOn w:val="Normal"/>
    <w:link w:val="BodyTextChar1"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semiHidden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aliases w:val=" Char12, Char121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aliases w:val=" Char12 Char, Char121 Char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link w:val="BodyText2"/>
    <w:uiPriority w:val="99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link w:val="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character" w:customStyle="1" w:styleId="Char">
    <w:name w:val="?? Char"/>
    <w:link w:val="a1"/>
    <w:uiPriority w:val="99"/>
    <w:rsid w:val="003D669C"/>
    <w:rPr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link w:val="AccPolicyHeading"/>
    <w:uiPriority w:val="99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character" w:customStyle="1" w:styleId="blockChar">
    <w:name w:val="block Char"/>
    <w:aliases w:val="b Char"/>
    <w:link w:val="block"/>
    <w:locked/>
    <w:rsid w:val="002E2583"/>
    <w:rPr>
      <w:sz w:val="22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lang w:val="en-AU" w:bidi="ar-SA"/>
    </w:rPr>
  </w:style>
  <w:style w:type="character" w:customStyle="1" w:styleId="MacroTextChar">
    <w:name w:val="Macro Text Char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18A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right="389" w:firstLine="540"/>
      <w:jc w:val="both"/>
    </w:pPr>
    <w:rPr>
      <w:rFonts w:asciiTheme="majorBidi" w:hAnsiTheme="majorBidi" w:cstheme="majorBidi"/>
      <w:b/>
      <w:i/>
      <w:iCs/>
      <w:sz w:val="30"/>
      <w:szCs w:val="30"/>
      <w:lang w:eastAsia="en-GB"/>
    </w:rPr>
  </w:style>
  <w:style w:type="character" w:customStyle="1" w:styleId="AccPolicysubheadChar">
    <w:name w:val="Acc Policy sub head Char"/>
    <w:link w:val="AccPolicysubhead"/>
    <w:locked/>
    <w:rsid w:val="007118A9"/>
    <w:rPr>
      <w:rFonts w:asciiTheme="majorBidi" w:hAnsiTheme="majorBidi" w:cstheme="majorBidi"/>
      <w:b/>
      <w:i/>
      <w:iCs/>
      <w:sz w:val="30"/>
      <w:szCs w:val="30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537CD0"/>
    <w:pPr>
      <w:spacing w:after="0"/>
      <w:ind w:left="540" w:right="63" w:firstLine="0"/>
      <w:jc w:val="thaiDistribute"/>
    </w:pPr>
    <w:rPr>
      <w:i w:val="0"/>
      <w:iCs w:val="0"/>
    </w:rPr>
  </w:style>
  <w:style w:type="character" w:customStyle="1" w:styleId="AccPolicyalternativeChar">
    <w:name w:val="Acc Policy alternative Char"/>
    <w:link w:val="AccPolicyalternative"/>
    <w:locked/>
    <w:rsid w:val="00537CD0"/>
    <w:rPr>
      <w:rFonts w:asciiTheme="majorBidi" w:hAnsiTheme="majorBidi" w:cstheme="majorBidi"/>
      <w:b/>
      <w:sz w:val="30"/>
      <w:szCs w:val="30"/>
      <w:lang w:eastAsia="en-GB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uiPriority w:val="99"/>
    <w:rsid w:val="004434FD"/>
    <w:rPr>
      <w:rFonts w:cs="Times New Roman"/>
    </w:rPr>
  </w:style>
  <w:style w:type="character" w:customStyle="1" w:styleId="gt-icon-text1">
    <w:name w:val="gt-icon-text1"/>
    <w:uiPriority w:val="99"/>
    <w:rsid w:val="00AE4F6D"/>
    <w:rPr>
      <w:rFonts w:cs="Times New Roman"/>
    </w:rPr>
  </w:style>
  <w:style w:type="character" w:customStyle="1" w:styleId="shorttext">
    <w:name w:val="short_tex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character" w:customStyle="1" w:styleId="ListParagraphChar">
    <w:name w:val="List Paragraph Char"/>
    <w:link w:val="ListParagraph"/>
    <w:uiPriority w:val="34"/>
    <w:locked/>
    <w:rsid w:val="00986D1E"/>
    <w:rPr>
      <w:rFonts w:ascii="Arial" w:hAnsi="Arial" w:cs="Angsana New"/>
      <w:sz w:val="18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C7032C"/>
  </w:style>
  <w:style w:type="character" w:styleId="FootnoteReference">
    <w:name w:val="footnote reference"/>
    <w:aliases w:val="fr"/>
    <w:semiHidden/>
    <w:unhideWhenUsed/>
    <w:rsid w:val="00660FDC"/>
    <w:rPr>
      <w:vertAlign w:val="superscript"/>
    </w:rPr>
  </w:style>
  <w:style w:type="character" w:customStyle="1" w:styleId="Heading8Char1">
    <w:name w:val="Heading 8 Char1"/>
    <w:locked/>
    <w:rsid w:val="00E81431"/>
    <w:rPr>
      <w:rFonts w:cs="EucrosiaUPC"/>
      <w:b/>
      <w:bCs/>
      <w:sz w:val="32"/>
      <w:szCs w:val="32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311F1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rsid w:val="00311F18"/>
    <w:rPr>
      <w:rFonts w:ascii="Courier New" w:hAnsi="Courier New" w:cs="Courier New"/>
    </w:rPr>
  </w:style>
  <w:style w:type="paragraph" w:styleId="NoSpacing">
    <w:name w:val="No Spacing"/>
    <w:uiPriority w:val="1"/>
    <w:qFormat/>
    <w:rsid w:val="005C539D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customStyle="1" w:styleId="HeaderChar1">
    <w:name w:val="Header Char1"/>
    <w:basedOn w:val="DefaultParagraphFont"/>
    <w:rsid w:val="00746A5E"/>
    <w:rPr>
      <w:rFonts w:ascii="Arial" w:eastAsia="Times New Roman" w:hAnsi="Arial" w:cs="Times New Roman"/>
      <w:sz w:val="18"/>
      <w:szCs w:val="18"/>
    </w:rPr>
  </w:style>
  <w:style w:type="paragraph" w:customStyle="1" w:styleId="Pa18">
    <w:name w:val="Pa18"/>
    <w:basedOn w:val="Normal"/>
    <w:next w:val="Normal"/>
    <w:uiPriority w:val="99"/>
    <w:rsid w:val="0090522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table" w:customStyle="1" w:styleId="GridTable1LightAccent1">
    <w:name w:val="Grid Table 1 Light Accent 1"/>
    <w:basedOn w:val="TableNormal"/>
    <w:uiPriority w:val="46"/>
    <w:rsid w:val="002C0C35"/>
    <w:rPr>
      <w:rFonts w:ascii="Calibri" w:eastAsia="Calibri" w:hAnsi="Calibri" w:cs="Cordia New"/>
      <w:lang w:val="en-GB" w:eastAsia="en-GB"/>
    </w:rPr>
    <w:tblPr>
      <w:tblStyleRowBandSize w:val="1"/>
      <w:tblStyleColBandSize w:val="1"/>
      <w:tblInd w:w="0" w:type="nil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2C0C3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2C0C35"/>
    <w:rPr>
      <w:color w:val="0563C1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2C0C35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customStyle="1" w:styleId="Pa47">
    <w:name w:val="Pa47"/>
    <w:basedOn w:val="Normal"/>
    <w:next w:val="Normal"/>
    <w:uiPriority w:val="99"/>
    <w:rsid w:val="002C0C3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2C0C35"/>
    <w:rPr>
      <w:rFonts w:ascii="Book Antiqua" w:eastAsia="Times New Roman" w:hAnsi="Book Antiqua" w:cs="Times New Roman"/>
      <w:szCs w:val="22"/>
    </w:rPr>
  </w:style>
  <w:style w:type="paragraph" w:styleId="NormalWeb">
    <w:name w:val="Normal (Web)"/>
    <w:basedOn w:val="Normal"/>
    <w:uiPriority w:val="99"/>
    <w:semiHidden/>
    <w:unhideWhenUsed/>
    <w:rsid w:val="002C0C3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1C592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1C592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1C592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1C592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1C592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1C592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1C592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basedOn w:val="DefaultParagraphFont"/>
    <w:rsid w:val="001C592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FooterChar1">
    <w:name w:val="Footer Char1"/>
    <w:basedOn w:val="DefaultParagraphFont"/>
    <w:uiPriority w:val="99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rsid w:val="001C592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1C592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rsid w:val="001C592E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basedOn w:val="DefaultParagraphFont"/>
    <w:rsid w:val="001C592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1C592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1C592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1C592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C592E"/>
  </w:style>
  <w:style w:type="character" w:customStyle="1" w:styleId="st1">
    <w:name w:val="st1"/>
    <w:basedOn w:val="DefaultParagraphFont"/>
    <w:rsid w:val="001C592E"/>
  </w:style>
  <w:style w:type="character" w:customStyle="1" w:styleId="alt-edited1">
    <w:name w:val="alt-edited1"/>
    <w:basedOn w:val="DefaultParagraphFont"/>
    <w:rsid w:val="001C592E"/>
    <w:rPr>
      <w:color w:val="4D90F0"/>
    </w:rPr>
  </w:style>
  <w:style w:type="paragraph" w:customStyle="1" w:styleId="Pa3">
    <w:name w:val="Pa3"/>
    <w:basedOn w:val="Normal"/>
    <w:next w:val="Normal"/>
    <w:uiPriority w:val="99"/>
    <w:rsid w:val="001C592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8">
    <w:name w:val="Pa38"/>
    <w:basedOn w:val="Normal"/>
    <w:next w:val="Normal"/>
    <w:uiPriority w:val="99"/>
    <w:rsid w:val="001C592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6397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5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2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1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1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61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86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9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88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7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7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8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3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2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0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5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9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0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6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6.xml"/><Relationship Id="rId26" Type="http://schemas.openxmlformats.org/officeDocument/2006/relationships/footer" Target="footer10.xm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6.xml"/><Relationship Id="rId34" Type="http://schemas.openxmlformats.org/officeDocument/2006/relationships/header" Target="header14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openxmlformats.org/officeDocument/2006/relationships/header" Target="header8.xml"/><Relationship Id="rId33" Type="http://schemas.openxmlformats.org/officeDocument/2006/relationships/footer" Target="footer12.xml"/><Relationship Id="rId38" Type="http://schemas.openxmlformats.org/officeDocument/2006/relationships/header" Target="header17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eader" Target="header5.xml"/><Relationship Id="rId29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footer" Target="footer9.xml"/><Relationship Id="rId32" Type="http://schemas.openxmlformats.org/officeDocument/2006/relationships/header" Target="header13.xml"/><Relationship Id="rId37" Type="http://schemas.openxmlformats.org/officeDocument/2006/relationships/header" Target="header16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header" Target="header7.xml"/><Relationship Id="rId28" Type="http://schemas.openxmlformats.org/officeDocument/2006/relationships/header" Target="header10.xml"/><Relationship Id="rId36" Type="http://schemas.openxmlformats.org/officeDocument/2006/relationships/header" Target="header15.xml"/><Relationship Id="rId10" Type="http://schemas.openxmlformats.org/officeDocument/2006/relationships/header" Target="header2.xml"/><Relationship Id="rId19" Type="http://schemas.openxmlformats.org/officeDocument/2006/relationships/footer" Target="footer7.xml"/><Relationship Id="rId31" Type="http://schemas.openxmlformats.org/officeDocument/2006/relationships/header" Target="header1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footer" Target="footer8.xml"/><Relationship Id="rId27" Type="http://schemas.openxmlformats.org/officeDocument/2006/relationships/header" Target="header9.xml"/><Relationship Id="rId30" Type="http://schemas.openxmlformats.org/officeDocument/2006/relationships/header" Target="header11.xml"/><Relationship Id="rId35" Type="http://schemas.openxmlformats.org/officeDocument/2006/relationships/footer" Target="footer1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2847E5-0F0D-4028-B249-76F6687ADC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1</TotalTime>
  <Pages>3</Pages>
  <Words>26214</Words>
  <Characters>149423</Characters>
  <Application>Microsoft Office Word</Application>
  <DocSecurity>0</DocSecurity>
  <Lines>1245</Lines>
  <Paragraphs>350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175287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creator>tadsong_h22</dc:creator>
  <cp:lastModifiedBy>Kannika Phasuk</cp:lastModifiedBy>
  <cp:revision>2</cp:revision>
  <cp:lastPrinted>2021-02-23T06:41:00Z</cp:lastPrinted>
  <dcterms:created xsi:type="dcterms:W3CDTF">2021-02-25T03:30:00Z</dcterms:created>
  <dcterms:modified xsi:type="dcterms:W3CDTF">2021-02-25T03:30:00Z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</Properties>
</file>