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CE2C5" w14:textId="4DD25AB8" w:rsidR="000B4C87" w:rsidRPr="00E20D93" w:rsidRDefault="000B4C87" w:rsidP="00EE48A2">
      <w:pPr>
        <w:pStyle w:val="Heading1"/>
        <w:numPr>
          <w:ilvl w:val="0"/>
          <w:numId w:val="0"/>
        </w:numPr>
        <w:ind w:left="283"/>
        <w:rPr>
          <w:rFonts w:cs="Cordia New" w:hint="cs"/>
          <w:cs/>
        </w:rPr>
      </w:pPr>
      <w:bookmarkStart w:id="0" w:name="Title"/>
      <w:bookmarkStart w:id="1" w:name="_GoBack"/>
      <w:bookmarkEnd w:id="1"/>
    </w:p>
    <w:p w14:paraId="5E2489F7" w14:textId="77777777" w:rsidR="000B4C87" w:rsidRPr="00305FDD" w:rsidRDefault="00D51D71" w:rsidP="00D5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ACD9FDF" w14:textId="77777777" w:rsidR="000B4C87" w:rsidRPr="00305FDD" w:rsidRDefault="00D4552D" w:rsidP="00D4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D7B115D" w14:textId="77777777" w:rsidR="002308C6" w:rsidRPr="000D4935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D493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0D4935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0D4935">
        <w:rPr>
          <w:rFonts w:ascii="Angsana New" w:hAnsi="Angsana New"/>
          <w:b/>
          <w:bCs/>
          <w:sz w:val="52"/>
          <w:szCs w:val="52"/>
        </w:rPr>
        <w:t xml:space="preserve"> </w:t>
      </w:r>
      <w:r w:rsidRPr="000D4935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0D4935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0D4935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0D493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0D4935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02CE313B" w14:textId="27F2FB8F" w:rsidR="00C054AD" w:rsidRPr="000D4935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0D493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787AFE" w:rsidRPr="000D493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0D4935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B435C8E" w14:textId="77777777" w:rsidR="00C054AD" w:rsidRPr="000D4935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0D4935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0D493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493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0D4935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0D4935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0D4935" w:rsidSect="00D562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D819B26" w14:textId="77777777" w:rsidR="0040437F" w:rsidRPr="000D4935" w:rsidRDefault="0040437F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</w:p>
    <w:p w14:paraId="2029E6A2" w14:textId="77777777" w:rsidR="00155E64" w:rsidRPr="000D4935" w:rsidRDefault="00155E64" w:rsidP="00155E64">
      <w:pPr>
        <w:rPr>
          <w:sz w:val="32"/>
          <w:szCs w:val="32"/>
        </w:rPr>
      </w:pPr>
    </w:p>
    <w:p w14:paraId="0281A900" w14:textId="77777777" w:rsidR="00155E64" w:rsidRPr="000D4935" w:rsidRDefault="00155E64" w:rsidP="00155E64">
      <w:pPr>
        <w:rPr>
          <w:sz w:val="32"/>
          <w:szCs w:val="32"/>
        </w:rPr>
      </w:pPr>
    </w:p>
    <w:p w14:paraId="433D17CD" w14:textId="77777777" w:rsidR="00155E64" w:rsidRPr="000D4935" w:rsidRDefault="00155E64" w:rsidP="00155E64">
      <w:pPr>
        <w:rPr>
          <w:sz w:val="32"/>
          <w:szCs w:val="32"/>
        </w:rPr>
      </w:pPr>
    </w:p>
    <w:p w14:paraId="19C6F329" w14:textId="77777777" w:rsidR="00155E64" w:rsidRPr="000D4935" w:rsidRDefault="00155E64" w:rsidP="00155E64">
      <w:pPr>
        <w:rPr>
          <w:sz w:val="32"/>
          <w:szCs w:val="32"/>
        </w:rPr>
      </w:pPr>
    </w:p>
    <w:p w14:paraId="006B34A7" w14:textId="77777777" w:rsidR="00E63C72" w:rsidRPr="000D4935" w:rsidRDefault="00E63C72" w:rsidP="00155E64">
      <w:pPr>
        <w:rPr>
          <w:sz w:val="32"/>
          <w:szCs w:val="32"/>
        </w:rPr>
      </w:pPr>
    </w:p>
    <w:p w14:paraId="2BCFAC75" w14:textId="77777777" w:rsidR="00E63C72" w:rsidRPr="000D4935" w:rsidRDefault="00E63C72" w:rsidP="00155E64">
      <w:pPr>
        <w:rPr>
          <w:sz w:val="32"/>
          <w:szCs w:val="32"/>
        </w:rPr>
      </w:pPr>
    </w:p>
    <w:p w14:paraId="5917CA69" w14:textId="77777777" w:rsidR="00E63C72" w:rsidRPr="000D4935" w:rsidRDefault="00E63C72" w:rsidP="00155E64">
      <w:pPr>
        <w:rPr>
          <w:sz w:val="32"/>
          <w:szCs w:val="32"/>
        </w:rPr>
      </w:pPr>
    </w:p>
    <w:p w14:paraId="00BD158C" w14:textId="77777777" w:rsidR="00E63C72" w:rsidRPr="000D4935" w:rsidRDefault="00E63C72" w:rsidP="00155E64">
      <w:pPr>
        <w:rPr>
          <w:sz w:val="32"/>
          <w:szCs w:val="32"/>
        </w:rPr>
      </w:pPr>
    </w:p>
    <w:p w14:paraId="70F04D29" w14:textId="77777777" w:rsidR="00E63C72" w:rsidRPr="000D4935" w:rsidRDefault="00E63C72" w:rsidP="00155E64">
      <w:pPr>
        <w:rPr>
          <w:sz w:val="32"/>
          <w:szCs w:val="32"/>
        </w:rPr>
      </w:pPr>
    </w:p>
    <w:p w14:paraId="4DCD0BAA" w14:textId="77777777" w:rsidR="003054A4" w:rsidRPr="000D4935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0D4935">
        <w:rPr>
          <w:rFonts w:ascii="Angsana New" w:hAnsi="Angsana New" w:cs="Angsana New"/>
          <w:cs/>
        </w:rPr>
        <w:t>รายงาน</w:t>
      </w:r>
      <w:r w:rsidR="00086048" w:rsidRPr="000D4935">
        <w:rPr>
          <w:rFonts w:ascii="Angsana New" w:hAnsi="Angsana New" w:cs="Angsana New" w:hint="cs"/>
          <w:cs/>
        </w:rPr>
        <w:t>ของ</w:t>
      </w:r>
      <w:r w:rsidRPr="000D4935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0D4935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D46E5A" w14:textId="77777777" w:rsidR="003054A4" w:rsidRPr="000D4935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D4935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0D4935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0D4935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0D4935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B8AC3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5401040A" w:rsidR="003A63CE" w:rsidRPr="000D4935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0D4935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0D4935">
        <w:rPr>
          <w:rFonts w:ascii="Angsana New" w:eastAsia="Calibri" w:hAnsi="Angsana New"/>
          <w:sz w:val="30"/>
          <w:szCs w:val="30"/>
        </w:rPr>
        <w:t xml:space="preserve">  </w:t>
      </w:r>
      <w:r w:rsidRPr="000D4935">
        <w:rPr>
          <w:rFonts w:ascii="Angsana New" w:eastAsia="Calibri" w:hAnsi="Angsana New"/>
          <w:sz w:val="30"/>
          <w:szCs w:val="30"/>
          <w:cs/>
        </w:rPr>
        <w:t>(กลุ่มบริษัท)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ณ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0D4935">
        <w:rPr>
          <w:rFonts w:ascii="Angsana New" w:eastAsia="Calibri" w:hAnsi="Angsana New"/>
          <w:sz w:val="30"/>
          <w:szCs w:val="30"/>
        </w:rPr>
        <w:t>31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0D4935">
        <w:rPr>
          <w:rFonts w:ascii="Angsana New" w:eastAsia="Calibri" w:hAnsi="Angsana New"/>
          <w:sz w:val="30"/>
          <w:szCs w:val="30"/>
        </w:rPr>
        <w:t>2563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0D4935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0D4935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0D4935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0D4935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0D4935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0C462544" w14:textId="77777777" w:rsidR="003A63CE" w:rsidRPr="000D4935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10692E" w14:textId="4F57932C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วันที่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0D4935">
        <w:rPr>
          <w:rFonts w:ascii="Angsana New" w:eastAsia="Calibri" w:hAnsi="Angsana New"/>
          <w:sz w:val="30"/>
          <w:szCs w:val="30"/>
        </w:rPr>
        <w:t>31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0D4935">
        <w:rPr>
          <w:rFonts w:ascii="Angsana New" w:eastAsia="Calibri" w:hAnsi="Angsana New"/>
          <w:sz w:val="30"/>
          <w:szCs w:val="30"/>
        </w:rPr>
        <w:t>2563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C9347E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4CD4E0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0D4935" w:rsidRDefault="003A63CE" w:rsidP="003A63C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EB664AA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D75E5" w:rsidRPr="000D493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05C9E" w:rsidRPr="000D4935">
        <w:rPr>
          <w:rFonts w:ascii="Angsana New" w:eastAsia="Calibri" w:hAnsi="Angsana New"/>
          <w:sz w:val="30"/>
          <w:szCs w:val="30"/>
          <w:cs/>
        </w:rPr>
        <w:br/>
      </w: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4935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493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0D75E5" w:rsidRPr="000D4935">
        <w:rPr>
          <w:rFonts w:ascii="Angsana New" w:eastAsia="Calibri" w:hAnsi="Angsana New"/>
          <w:sz w:val="30"/>
          <w:szCs w:val="30"/>
          <w:cs/>
        </w:rPr>
        <w:t>สภาวิชาชีพบัญชี</w:t>
      </w:r>
      <w:r w:rsidRPr="000D493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40B0CF" w14:textId="77777777" w:rsidR="00BD24A9" w:rsidRPr="000D4935" w:rsidRDefault="00BD24A9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CBFA59" w14:textId="77777777" w:rsidR="003130C1" w:rsidRPr="000D4935" w:rsidRDefault="003130C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3130C1" w:rsidRPr="000D4935" w:rsidSect="00D562F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6E4FF9A0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995E2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0D4935">
        <w:rPr>
          <w:rFonts w:ascii="Angsana New" w:hAnsi="Angsana New"/>
          <w:sz w:val="30"/>
          <w:szCs w:val="30"/>
          <w:cs/>
        </w:rPr>
        <w:t>ข้าพเจ้า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D4935">
        <w:rPr>
          <w:rFonts w:ascii="Angsana New" w:hAnsi="Angsana New"/>
          <w:sz w:val="30"/>
          <w:szCs w:val="30"/>
          <w:cs/>
        </w:rPr>
        <w:t>ข้าพเจ้า</w:t>
      </w:r>
      <w:r w:rsidRPr="000D493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0D4935" w:rsidRDefault="00F337B6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879"/>
      </w:tblGrid>
      <w:tr w:rsidR="003D37CE" w:rsidRPr="000D4935" w14:paraId="27647C6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0D4935" w:rsidRDefault="003D37CE" w:rsidP="005F7C20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49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0D49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0D4935" w14:paraId="4C30EDC8" w14:textId="77777777" w:rsidTr="005F7C2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21FD1C24" w:rsidR="003D37CE" w:rsidRPr="000D4935" w:rsidRDefault="003D37CE" w:rsidP="000C550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93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0D493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0D49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1B1A" w:rsidRPr="000D4935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D37CE" w:rsidRPr="000D4935" w14:paraId="56C6502F" w14:textId="77777777" w:rsidTr="005F7C20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0D4935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0D4935" w:rsidRDefault="003D37CE" w:rsidP="005F7C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0D49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0D4935" w14:paraId="34ADC558" w14:textId="77777777" w:rsidTr="003D37CE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0D4935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F852C80" w14:textId="77777777" w:rsidR="00A66994" w:rsidRPr="000D4935" w:rsidRDefault="00A66994" w:rsidP="00A66994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ทำให้กลุ่มบริษัทมีการส่งเสริมการขายมากขึ้นแล</w:t>
            </w:r>
            <w:r w:rsidR="003B1361"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เงินคืน ค่าใช้จ่าย</w:t>
            </w:r>
            <w:r w:rsidRPr="000D493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0D493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0D4935" w:rsidRDefault="003D37CE" w:rsidP="005F7C20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0D4935" w:rsidRDefault="003D37CE" w:rsidP="005766C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0D4935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C52C6D8" w14:textId="77777777" w:rsidR="003D37CE" w:rsidRPr="000D4935" w:rsidRDefault="003D37CE" w:rsidP="005F7C20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0D4935" w:rsidRDefault="003D37CE" w:rsidP="005F7C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AFF502" w14:textId="77777777" w:rsidR="0097493C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 และทดสอบการควบคุมหลักที่ควบคุมด้วยมือ และการควบคุมด้วยระบบของกระบวนการดังกล่าว จากการใช้ความช่วยเหลือของผู้เชี่ยวชาญด้านระบบสารสนเทศของเคพีเอ็มจี ซึ่งรวมทั้งการเข้าถึงและการจัดการแฟ้มข้อมูลหลักของลูกค้าและแฟ้มรายการราคา  การอนุมัติวงเงินการขายและอัตราการตั้งค้างจ่ายการให้ส่วนลดขาย เงินคืน และโปรแกรมทางการตลาดต่างๆ</w:t>
            </w:r>
          </w:p>
          <w:p w14:paraId="5E572072" w14:textId="77777777" w:rsidR="0097493C" w:rsidRPr="000D4935" w:rsidRDefault="0097493C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F84A3A2" w14:textId="77777777" w:rsidR="0097493C" w:rsidRPr="000D4935" w:rsidRDefault="0097493C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สุ่มทดสอบสัญญาที่ทำกับร้านค้าส่งค้าปลีกสมัยใหม่ ว่าข้อมูลส่วนลด</w:t>
            </w:r>
            <w:r w:rsidRPr="000D493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เงินคืน และโปรแกรมการให้ผลตอบแทนจากการขายต่างๆ</w:t>
            </w:r>
            <w:r w:rsidRPr="000D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ที่ระบุไว้ในสัญญาสอดคล้องกับฐานข้อมูลในระบบ</w:t>
            </w:r>
          </w:p>
          <w:p w14:paraId="2E865F1C" w14:textId="77777777" w:rsidR="003D37CE" w:rsidRPr="000D4935" w:rsidRDefault="003D37CE" w:rsidP="0097493C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73FB862B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วิเคราะห์ความสัมพันธ์</w:t>
            </w:r>
            <w:r w:rsidR="00FE0012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การเปลี่ยนแปลงของยอดขาย </w:t>
            </w:r>
            <w:r w:rsidR="00FE0012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กับการเปลี่ยนแปลงของ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ส่วนลดขาย เงินคืน และค่าใช้จ่ายการส่งเสริมการขายและการตลาดที่เกิดขึ้นในแต่ละปี</w:t>
            </w:r>
          </w:p>
          <w:p w14:paraId="13570706" w14:textId="77777777" w:rsidR="003824DC" w:rsidRPr="000D4935" w:rsidRDefault="003824DC" w:rsidP="00F429B0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  <w:p w14:paraId="0CB53E22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lastRenderedPageBreak/>
              <w:t>พิจารณาถึงความสมเหตุสมผลของการคำนวณการตั้งค้างจ่ายในเรื่องดังกล่าว</w:t>
            </w:r>
            <w:r w:rsidR="0097493C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</w:t>
            </w:r>
            <w:r w:rsidR="008B646F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เงื่อนไข</w:t>
            </w:r>
            <w:r w:rsidR="0097493C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ในสัญญาที่ทำกับร้านค้าส่งค้าปลีกสมัยใหม่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="008B646F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="00FE3CAA"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201D66BC" w14:textId="77777777" w:rsidR="003D37CE" w:rsidRPr="000D4935" w:rsidRDefault="003D37CE" w:rsidP="005F7C20">
            <w:pPr>
              <w:pStyle w:val="ListParagrap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FAFF9C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พิจารณาจำนวนเงินที่ถูกบันทึกว่าเหมาะสมตามรอบระยะเวลาหรือไม่ โดยการสุ่มตัวอย่างทดสอบการออกใบลดหนี้ และการรับใบแจ้งหนี้ที่เกิดในระหว่างก่อนและหลังรอบระยะเวลาบัญชี </w:t>
            </w:r>
          </w:p>
          <w:p w14:paraId="122CB7D3" w14:textId="77777777" w:rsidR="0003366F" w:rsidRPr="000D4935" w:rsidRDefault="0003366F" w:rsidP="0003366F">
            <w:pPr>
              <w:pStyle w:val="ListParagraph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  <w:p w14:paraId="5894DD50" w14:textId="77777777" w:rsidR="0003366F" w:rsidRPr="000D4935" w:rsidRDefault="0003366F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0D49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1FB20B9" w14:textId="77777777" w:rsidR="003D37CE" w:rsidRPr="000D4935" w:rsidRDefault="003D37CE" w:rsidP="005F7C20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A23512A" w14:textId="77777777" w:rsidR="003D37CE" w:rsidRPr="000D4935" w:rsidRDefault="003D37CE" w:rsidP="00446F8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49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37EDB10B" w14:textId="77777777" w:rsidR="003D37CE" w:rsidRPr="000D4935" w:rsidRDefault="003D37CE" w:rsidP="005F7C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09788C5A" w14:textId="77777777" w:rsidR="003054A4" w:rsidRPr="000D4935" w:rsidRDefault="003054A4" w:rsidP="00C063B6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70AD01D4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0E8E8283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6"/>
          <w:szCs w:val="26"/>
        </w:rPr>
      </w:pPr>
    </w:p>
    <w:p w14:paraId="664CD9B2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D49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2D4878A7" w14:textId="77777777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6"/>
          <w:szCs w:val="26"/>
        </w:rPr>
      </w:pPr>
    </w:p>
    <w:p w14:paraId="71A2DB46" w14:textId="77777777" w:rsidR="00B6687A" w:rsidRDefault="00B6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049633A" w14:textId="3C71B7BE" w:rsidR="003A63CE" w:rsidRPr="000D4935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0D493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0D4935">
        <w:rPr>
          <w:rFonts w:ascii="Angsana New" w:eastAsia="Calibri" w:hAnsi="Angsana New"/>
          <w:sz w:val="30"/>
          <w:szCs w:val="30"/>
          <w:cs/>
        </w:rPr>
        <w:t>คือการอ่าน</w:t>
      </w:r>
      <w:r w:rsidRPr="000D493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D493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0D4935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</w:p>
    <w:p w14:paraId="2A7089A1" w14:textId="77777777" w:rsidR="00E97102" w:rsidRPr="000D4935" w:rsidRDefault="00E97102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CD62FA3" w14:textId="77777777" w:rsidR="00775951" w:rsidRPr="000D4935" w:rsidRDefault="00775951" w:rsidP="00775951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0D4935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F2C8F" w14:textId="77777777" w:rsidR="008B646F" w:rsidRPr="000D4935" w:rsidRDefault="008B646F" w:rsidP="003A63C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29D1209" w14:textId="77777777" w:rsidR="003A63CE" w:rsidRPr="000D4935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D493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D493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5D6E4113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0D4935" w:rsidRDefault="008B646F" w:rsidP="003A63CE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6104F9A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0D493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0D493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D493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0D493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662606B" w14:textId="77777777" w:rsidR="003A63CE" w:rsidRPr="000D4935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D4935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D4935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7777777" w:rsidR="003A63CE" w:rsidRPr="000D4935" w:rsidRDefault="003A63CE" w:rsidP="003A63CE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6ACCB4" w14:textId="77777777" w:rsidR="003A63CE" w:rsidRPr="000D4935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D493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0D4935" w:rsidRDefault="003A63CE" w:rsidP="003A63CE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F3DFAC3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D493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7C9D2B2" w14:textId="77777777" w:rsidR="003A63CE" w:rsidRPr="000D4935" w:rsidRDefault="003A63CE" w:rsidP="003A63CE">
      <w:pPr>
        <w:jc w:val="thaiDistribute"/>
        <w:rPr>
          <w:rFonts w:ascii="Angsana New" w:hAnsi="Angsana New"/>
          <w:sz w:val="28"/>
          <w:szCs w:val="28"/>
        </w:rPr>
      </w:pPr>
      <w:r w:rsidRPr="000D4935">
        <w:rPr>
          <w:rFonts w:ascii="Angsana New" w:hAnsi="Angsana New"/>
          <w:sz w:val="28"/>
          <w:szCs w:val="28"/>
          <w:rtl/>
          <w:cs/>
        </w:rPr>
        <w:t xml:space="preserve"> </w:t>
      </w:r>
    </w:p>
    <w:p w14:paraId="1B86321C" w14:textId="0FC2F1D0" w:rsidR="00B6687A" w:rsidRDefault="00B6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44C362E6" w14:textId="77777777" w:rsidR="006C2D9F" w:rsidRDefault="006C2D9F" w:rsidP="00B708A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4A4D7EB" w14:textId="78007A9E" w:rsidR="003A63CE" w:rsidRDefault="003A63CE" w:rsidP="00B708A0">
      <w:pPr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D4935">
        <w:rPr>
          <w:rFonts w:ascii="Angsana New" w:hAnsi="Angsana New"/>
          <w:sz w:val="30"/>
          <w:szCs w:val="30"/>
          <w:cs/>
        </w:rPr>
        <w:t>รวมและ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0D493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D493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0D49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4935">
        <w:rPr>
          <w:rFonts w:ascii="Angsana New" w:hAnsi="Angsana New"/>
          <w:sz w:val="30"/>
          <w:szCs w:val="30"/>
          <w:cs/>
        </w:rPr>
        <w:t>ายใน</w:t>
      </w:r>
    </w:p>
    <w:p w14:paraId="53A57269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D493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493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D493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D493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</w:t>
      </w:r>
      <w:r w:rsidRPr="000D4935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0D493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0D4935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0D493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0D4935">
        <w:rPr>
          <w:rFonts w:ascii="Angsana New" w:hAnsi="Angsana New" w:hint="cs"/>
          <w:sz w:val="30"/>
          <w:szCs w:val="30"/>
          <w:cs/>
        </w:rPr>
        <w:t xml:space="preserve"> </w:t>
      </w:r>
      <w:r w:rsidRPr="000D4935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Pr="000D493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D4935">
        <w:rPr>
          <w:rFonts w:ascii="Angsana New" w:hAnsi="Angsana New" w:hint="cs"/>
          <w:sz w:val="30"/>
          <w:szCs w:val="30"/>
          <w:cs/>
        </w:rPr>
        <w:t>กลุ่ม</w:t>
      </w:r>
      <w:r w:rsidRPr="000D4935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0D4935">
        <w:rPr>
          <w:rFonts w:ascii="Angsana New" w:hAnsi="Angsana New" w:hint="cs"/>
          <w:sz w:val="30"/>
          <w:szCs w:val="30"/>
          <w:cs/>
        </w:rPr>
        <w:t>ข้อมูล</w:t>
      </w:r>
      <w:r w:rsidRPr="000D4935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0D4935">
        <w:rPr>
          <w:rFonts w:ascii="Angsana New" w:hAnsi="Angsana New" w:hint="cs"/>
          <w:sz w:val="30"/>
          <w:szCs w:val="30"/>
          <w:cs/>
        </w:rPr>
        <w:t>หรือไม่</w:t>
      </w:r>
      <w:r w:rsidRPr="000D4935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0D4935" w:rsidRDefault="003A63CE" w:rsidP="00446F8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ได้</w:t>
      </w:r>
      <w:r w:rsidRPr="000D4935">
        <w:rPr>
          <w:rFonts w:ascii="Angsana New" w:eastAsia="Calibri" w:hAnsi="Angsana New" w:hint="cs"/>
          <w:sz w:val="30"/>
          <w:szCs w:val="30"/>
          <w:cs/>
        </w:rPr>
        <w:t>รับ</w:t>
      </w:r>
      <w:r w:rsidRPr="000D4935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0D4935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D4935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D4935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77777777" w:rsidR="003A63CE" w:rsidRPr="000D4935" w:rsidRDefault="003A63CE" w:rsidP="003A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24DF9E9A" w14:textId="4462A61F" w:rsidR="003A63CE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76DFD" w:rsidRPr="000D4935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0D493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0D493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D493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D4935">
        <w:rPr>
          <w:rFonts w:ascii="Angsana New" w:hAnsi="Angsana New"/>
          <w:sz w:val="30"/>
          <w:szCs w:val="30"/>
          <w:cs/>
        </w:rPr>
        <w:t>งข้าพเจ้า</w:t>
      </w:r>
    </w:p>
    <w:p w14:paraId="178BDB57" w14:textId="6B6A578B" w:rsidR="00B6687A" w:rsidRDefault="00B6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585DAD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D4935">
        <w:rPr>
          <w:rFonts w:ascii="Angsana New" w:hAnsi="Angsana New"/>
          <w:sz w:val="30"/>
          <w:szCs w:val="30"/>
          <w:cs/>
        </w:rPr>
        <w:t>อิสระ</w:t>
      </w:r>
    </w:p>
    <w:p w14:paraId="0C0EA5A5" w14:textId="77777777" w:rsidR="005835D8" w:rsidRPr="000D4935" w:rsidRDefault="005835D8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8F55EB8" w14:textId="77777777" w:rsidR="003A63CE" w:rsidRPr="000D4935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D4935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0D493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0D4935">
        <w:rPr>
          <w:rFonts w:ascii="Angsana New" w:hAnsi="Angsana New"/>
          <w:sz w:val="30"/>
          <w:szCs w:val="30"/>
        </w:rPr>
        <w:t xml:space="preserve">     </w:t>
      </w:r>
      <w:r w:rsidRPr="000D4935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0D4935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71F5572" w14:textId="77777777" w:rsidR="003A63CE" w:rsidRPr="000D4935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81DEC80" w14:textId="77777777" w:rsidR="003130C1" w:rsidRPr="000D4935" w:rsidRDefault="003130C1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F06CE87" w14:textId="77777777" w:rsidR="002308C6" w:rsidRPr="000D4935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D4935">
        <w:rPr>
          <w:rFonts w:ascii="Angsana New" w:hAnsi="Angsana New" w:cs="Angsana New"/>
          <w:cs/>
        </w:rPr>
        <w:t>(</w:t>
      </w:r>
      <w:r w:rsidR="00B72A46" w:rsidRPr="000D4935">
        <w:rPr>
          <w:rFonts w:ascii="Angsana New" w:hAnsi="Angsana New" w:cs="Angsana New"/>
          <w:cs/>
        </w:rPr>
        <w:t>นายธนิต โอสถาเลิศ</w:t>
      </w:r>
      <w:r w:rsidR="002308C6" w:rsidRPr="000D4935">
        <w:rPr>
          <w:rFonts w:ascii="Angsana New" w:hAnsi="Angsana New" w:cs="Angsana New"/>
          <w:cs/>
        </w:rPr>
        <w:t>)</w:t>
      </w:r>
    </w:p>
    <w:p w14:paraId="732DFDB0" w14:textId="77777777" w:rsidR="002308C6" w:rsidRPr="000D4935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D4935">
        <w:rPr>
          <w:rFonts w:ascii="Angsana New" w:hAnsi="Angsana New" w:cs="Angsana New"/>
          <w:cs/>
        </w:rPr>
        <w:t>ผู้สอบบัญชีรับอนุญาต</w:t>
      </w:r>
    </w:p>
    <w:p w14:paraId="466A3176" w14:textId="0C37457A" w:rsidR="002308C6" w:rsidRPr="000D4935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0D4935">
        <w:rPr>
          <w:rFonts w:ascii="Angsana New" w:hAnsi="Angsana New" w:cs="Angsana New"/>
          <w:cs/>
        </w:rPr>
        <w:t xml:space="preserve">เลขทะเบียน </w:t>
      </w:r>
      <w:r w:rsidR="001E1B1A" w:rsidRPr="000D4935">
        <w:rPr>
          <w:rFonts w:ascii="Angsana New" w:hAnsi="Angsana New" w:cs="Angsana New"/>
          <w:lang w:val="en-US"/>
        </w:rPr>
        <w:t>5155</w:t>
      </w:r>
    </w:p>
    <w:p w14:paraId="72F864B0" w14:textId="77777777" w:rsidR="003C2491" w:rsidRPr="000D4935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0D4935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243346" w14:textId="77777777" w:rsidR="002308C6" w:rsidRPr="000D4935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1E947D4C" w:rsidR="0035671A" w:rsidRPr="000D4935" w:rsidRDefault="001E1B1A" w:rsidP="0088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D4935">
        <w:rPr>
          <w:rFonts w:ascii="Angsana New" w:hAnsi="Angsana New"/>
          <w:sz w:val="30"/>
          <w:szCs w:val="30"/>
        </w:rPr>
        <w:t>23</w:t>
      </w:r>
      <w:r w:rsidR="004956EF" w:rsidRPr="000D4935">
        <w:rPr>
          <w:rFonts w:ascii="Angsana New" w:hAnsi="Angsana New"/>
          <w:sz w:val="30"/>
          <w:szCs w:val="30"/>
        </w:rPr>
        <w:t xml:space="preserve"> </w:t>
      </w:r>
      <w:r w:rsidR="004956EF" w:rsidRPr="000D493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D4935">
        <w:rPr>
          <w:rFonts w:ascii="Angsana New" w:hAnsi="Angsana New"/>
          <w:sz w:val="30"/>
          <w:szCs w:val="30"/>
        </w:rPr>
        <w:t>2564</w:t>
      </w:r>
    </w:p>
    <w:p w14:paraId="6B14C4D2" w14:textId="4FFAC7AB" w:rsidR="00C24D35" w:rsidRPr="00CA4DA1" w:rsidRDefault="00C24D35" w:rsidP="00CB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C24D35" w:rsidRPr="00CA4DA1" w:rsidSect="00D562F7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3D6B1" w14:textId="77777777" w:rsidR="00C954EE" w:rsidRDefault="00C954E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D6E0D1E" w14:textId="77777777" w:rsidR="00C954EE" w:rsidRDefault="00C954EE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4278C678" w14:textId="77777777" w:rsidR="00C954EE" w:rsidRDefault="00C954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057B" w14:textId="4574427F" w:rsidR="00187FB7" w:rsidRDefault="00187FB7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1E1B1A" w:rsidRPr="001E1B1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187FB7" w:rsidRDefault="00187FB7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ED0B2" w14:textId="4DDE0418" w:rsidR="00187FB7" w:rsidRDefault="00187FB7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E1B1A" w:rsidRPr="001E1B1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5221933D" w:rsidR="00187FB7" w:rsidRPr="00602E8C" w:rsidRDefault="00187FB7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B6687A">
      <w:rPr>
        <w:rFonts w:ascii="Angsana New" w:hAnsi="Angsana New"/>
        <w:noProof/>
        <w:sz w:val="30"/>
        <w:szCs w:val="30"/>
      </w:rPr>
      <w:t>HTCt1-Set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9097C" w14:textId="3614B400" w:rsidR="00187FB7" w:rsidRPr="00CA448A" w:rsidRDefault="00187FB7" w:rsidP="00280421">
    <w:pPr>
      <w:pStyle w:val="Footer"/>
      <w:framePr w:wrap="around" w:vAnchor="text" w:hAnchor="margin" w:xAlign="center" w:y="1"/>
      <w:jc w:val="right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 w:rsidR="001E1B1A" w:rsidRPr="001E1B1A">
      <w:rPr>
        <w:rStyle w:val="PageNumber"/>
        <w:rFonts w:ascii="Angsana New" w:hAnsi="Angsana New"/>
        <w:noProof/>
        <w:sz w:val="30"/>
        <w:szCs w:val="30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FDCE6A" w14:textId="77777777" w:rsidR="00187FB7" w:rsidRPr="002C3A6E" w:rsidRDefault="00187FB7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2C3A6E">
      <w:rPr>
        <w:rFonts w:ascii="Angsana New" w:hAnsi="Angsana New"/>
        <w:i/>
        <w:iCs/>
        <w:sz w:val="30"/>
        <w:szCs w:val="30"/>
        <w:cs/>
        <w:lang w:val="en-GB"/>
      </w:rPr>
      <w:t xml:space="preserve">                                                               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 xml:space="preserve">                  </w:t>
    </w:r>
    <w:r w:rsidRPr="002C3A6E">
      <w:rPr>
        <w:rFonts w:ascii="Angsana New" w:hAnsi="Angsana New"/>
        <w:i/>
        <w:iCs/>
        <w:sz w:val="30"/>
        <w:szCs w:val="30"/>
        <w:lang w:val="en-GB"/>
      </w:rPr>
      <w:tab/>
      <w:t xml:space="preserve"> </w:t>
    </w:r>
    <w:r w:rsidRPr="002C3A6E"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E50A6" w14:textId="77777777" w:rsidR="00187FB7" w:rsidRPr="00C5034F" w:rsidRDefault="00187FB7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F7344" w14:textId="77777777" w:rsidR="00C954EE" w:rsidRDefault="00C954E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9E6489E" w14:textId="77777777" w:rsidR="00C954EE" w:rsidRDefault="00C954EE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5812FE2D" w14:textId="77777777" w:rsidR="00C954EE" w:rsidRDefault="00C954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656DB" w14:textId="77777777" w:rsidR="00187FB7" w:rsidRPr="00D90C5B" w:rsidRDefault="00187FB7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187FB7" w:rsidRPr="00D90C5B" w:rsidRDefault="00187FB7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2EC35F0D" w:rsidR="00187FB7" w:rsidRPr="00D90C5B" w:rsidRDefault="00187FB7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="001E1B1A" w:rsidRPr="001E1B1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="001E1B1A"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="001E1B1A" w:rsidRPr="001E1B1A">
      <w:rPr>
        <w:rFonts w:ascii="Angsana New" w:hAnsi="Angsana New" w:cs="Angsana New"/>
      </w:rPr>
      <w:t>2547</w:t>
    </w:r>
  </w:p>
  <w:p w14:paraId="7EE928DB" w14:textId="77777777" w:rsidR="00187FB7" w:rsidRPr="00C9443A" w:rsidRDefault="00187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D22D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06B502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A5ACB17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2E287E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D43C45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18FC62" w14:textId="77777777" w:rsidR="00187FB7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702DD" w14:textId="77777777" w:rsidR="00187FB7" w:rsidRPr="003C2491" w:rsidRDefault="00187FB7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13AB7" w14:textId="2A387222" w:rsidR="00187FB7" w:rsidRDefault="00187F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A370" w14:textId="77777777" w:rsidR="00187FB7" w:rsidRDefault="00187FB7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6F9D2" w14:textId="77777777" w:rsidR="00187FB7" w:rsidRPr="003C2491" w:rsidRDefault="00187FB7" w:rsidP="003A63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0CE66" w14:textId="77777777" w:rsidR="00187FB7" w:rsidRPr="006B53D4" w:rsidRDefault="00187FB7" w:rsidP="006B53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BB273" w14:textId="77777777" w:rsidR="00187FB7" w:rsidRPr="00204BD2" w:rsidRDefault="00187FB7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525DE9"/>
    <w:multiLevelType w:val="hybridMultilevel"/>
    <w:tmpl w:val="1EB0C69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3A67CBE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212B05"/>
    <w:multiLevelType w:val="hybridMultilevel"/>
    <w:tmpl w:val="FFFABBEA"/>
    <w:lvl w:ilvl="0" w:tplc="FCE213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0DB01A3"/>
    <w:multiLevelType w:val="hybridMultilevel"/>
    <w:tmpl w:val="6E540724"/>
    <w:lvl w:ilvl="0" w:tplc="5C9C40CC">
      <w:start w:val="9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5B363B4"/>
    <w:multiLevelType w:val="hybridMultilevel"/>
    <w:tmpl w:val="EE3C3956"/>
    <w:lvl w:ilvl="0" w:tplc="43742594">
      <w:start w:val="1"/>
      <w:numFmt w:val="decimal"/>
      <w:lvlText w:val="%17"/>
      <w:lvlJc w:val="left"/>
      <w:pPr>
        <w:ind w:left="1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79C45B9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43E1B"/>
    <w:multiLevelType w:val="multilevel"/>
    <w:tmpl w:val="970408DE"/>
    <w:lvl w:ilvl="0">
      <w:start w:val="18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4"/>
  </w:num>
  <w:num w:numId="13">
    <w:abstractNumId w:val="38"/>
  </w:num>
  <w:num w:numId="14">
    <w:abstractNumId w:val="27"/>
  </w:num>
  <w:num w:numId="15">
    <w:abstractNumId w:val="30"/>
  </w:num>
  <w:num w:numId="16">
    <w:abstractNumId w:val="22"/>
  </w:num>
  <w:num w:numId="17">
    <w:abstractNumId w:val="35"/>
  </w:num>
  <w:num w:numId="18">
    <w:abstractNumId w:val="31"/>
  </w:num>
  <w:num w:numId="19">
    <w:abstractNumId w:val="14"/>
  </w:num>
  <w:num w:numId="20">
    <w:abstractNumId w:val="19"/>
  </w:num>
  <w:num w:numId="21">
    <w:abstractNumId w:val="12"/>
  </w:num>
  <w:num w:numId="22">
    <w:abstractNumId w:val="20"/>
  </w:num>
  <w:num w:numId="23">
    <w:abstractNumId w:val="13"/>
  </w:num>
  <w:num w:numId="24">
    <w:abstractNumId w:val="32"/>
  </w:num>
  <w:num w:numId="25">
    <w:abstractNumId w:val="15"/>
  </w:num>
  <w:num w:numId="26">
    <w:abstractNumId w:val="39"/>
  </w:num>
  <w:num w:numId="27">
    <w:abstractNumId w:val="25"/>
  </w:num>
  <w:num w:numId="28">
    <w:abstractNumId w:val="41"/>
  </w:num>
  <w:num w:numId="29">
    <w:abstractNumId w:val="40"/>
  </w:num>
  <w:num w:numId="30">
    <w:abstractNumId w:val="33"/>
  </w:num>
  <w:num w:numId="31">
    <w:abstractNumId w:val="37"/>
  </w:num>
  <w:num w:numId="32">
    <w:abstractNumId w:val="26"/>
  </w:num>
  <w:num w:numId="33">
    <w:abstractNumId w:val="11"/>
  </w:num>
  <w:num w:numId="34">
    <w:abstractNumId w:val="10"/>
  </w:num>
  <w:num w:numId="35">
    <w:abstractNumId w:val="28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8"/>
  </w:num>
  <w:num w:numId="38">
    <w:abstractNumId w:val="36"/>
  </w:num>
  <w:num w:numId="39">
    <w:abstractNumId w:val="21"/>
  </w:num>
  <w:num w:numId="40">
    <w:abstractNumId w:val="42"/>
  </w:num>
  <w:num w:numId="41">
    <w:abstractNumId w:val="17"/>
  </w:num>
  <w:num w:numId="42">
    <w:abstractNumId w:val="23"/>
  </w:num>
  <w:num w:numId="43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A73"/>
    <w:rsid w:val="00000AF2"/>
    <w:rsid w:val="00000C46"/>
    <w:rsid w:val="00000F8B"/>
    <w:rsid w:val="000011FC"/>
    <w:rsid w:val="000013E3"/>
    <w:rsid w:val="0000149C"/>
    <w:rsid w:val="0000157A"/>
    <w:rsid w:val="00001758"/>
    <w:rsid w:val="00001800"/>
    <w:rsid w:val="00001C79"/>
    <w:rsid w:val="00001D7A"/>
    <w:rsid w:val="00001FDF"/>
    <w:rsid w:val="00002158"/>
    <w:rsid w:val="000021D8"/>
    <w:rsid w:val="000025FE"/>
    <w:rsid w:val="00002C9A"/>
    <w:rsid w:val="0000332D"/>
    <w:rsid w:val="00003529"/>
    <w:rsid w:val="00003758"/>
    <w:rsid w:val="00003906"/>
    <w:rsid w:val="00003B2E"/>
    <w:rsid w:val="00003B8C"/>
    <w:rsid w:val="00003CFF"/>
    <w:rsid w:val="00003D38"/>
    <w:rsid w:val="00003F4D"/>
    <w:rsid w:val="00003F52"/>
    <w:rsid w:val="00003FEC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3A6"/>
    <w:rsid w:val="0000545C"/>
    <w:rsid w:val="0000573F"/>
    <w:rsid w:val="00005A7D"/>
    <w:rsid w:val="000061BA"/>
    <w:rsid w:val="00006786"/>
    <w:rsid w:val="000067CA"/>
    <w:rsid w:val="000067CE"/>
    <w:rsid w:val="0000701F"/>
    <w:rsid w:val="0000714F"/>
    <w:rsid w:val="000074DA"/>
    <w:rsid w:val="000078B3"/>
    <w:rsid w:val="0000790E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DBF"/>
    <w:rsid w:val="00010E74"/>
    <w:rsid w:val="00011186"/>
    <w:rsid w:val="0001137C"/>
    <w:rsid w:val="000113D7"/>
    <w:rsid w:val="000113FF"/>
    <w:rsid w:val="000114F4"/>
    <w:rsid w:val="00011846"/>
    <w:rsid w:val="00011B92"/>
    <w:rsid w:val="00011BFD"/>
    <w:rsid w:val="00011E96"/>
    <w:rsid w:val="000123F9"/>
    <w:rsid w:val="0001299F"/>
    <w:rsid w:val="00013175"/>
    <w:rsid w:val="00013322"/>
    <w:rsid w:val="000133E9"/>
    <w:rsid w:val="00013735"/>
    <w:rsid w:val="00013B38"/>
    <w:rsid w:val="00013BB4"/>
    <w:rsid w:val="00013C44"/>
    <w:rsid w:val="00013F44"/>
    <w:rsid w:val="000140D4"/>
    <w:rsid w:val="000140DE"/>
    <w:rsid w:val="0001441F"/>
    <w:rsid w:val="0001450D"/>
    <w:rsid w:val="000145BC"/>
    <w:rsid w:val="00014742"/>
    <w:rsid w:val="00014750"/>
    <w:rsid w:val="00014838"/>
    <w:rsid w:val="00014918"/>
    <w:rsid w:val="00014921"/>
    <w:rsid w:val="0001493C"/>
    <w:rsid w:val="00014CE5"/>
    <w:rsid w:val="00014D08"/>
    <w:rsid w:val="00014D9F"/>
    <w:rsid w:val="00014F34"/>
    <w:rsid w:val="00015005"/>
    <w:rsid w:val="00015624"/>
    <w:rsid w:val="00015857"/>
    <w:rsid w:val="000158A5"/>
    <w:rsid w:val="000158BC"/>
    <w:rsid w:val="000158EA"/>
    <w:rsid w:val="00015BEB"/>
    <w:rsid w:val="00015C6C"/>
    <w:rsid w:val="00015E44"/>
    <w:rsid w:val="00015E7F"/>
    <w:rsid w:val="00015F8C"/>
    <w:rsid w:val="000162D7"/>
    <w:rsid w:val="00016304"/>
    <w:rsid w:val="000164FD"/>
    <w:rsid w:val="00016B71"/>
    <w:rsid w:val="00016C99"/>
    <w:rsid w:val="00017045"/>
    <w:rsid w:val="00017128"/>
    <w:rsid w:val="0001725A"/>
    <w:rsid w:val="00017329"/>
    <w:rsid w:val="0001757E"/>
    <w:rsid w:val="0001783A"/>
    <w:rsid w:val="0001785B"/>
    <w:rsid w:val="00017BBE"/>
    <w:rsid w:val="0002013C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D82"/>
    <w:rsid w:val="00022117"/>
    <w:rsid w:val="00022185"/>
    <w:rsid w:val="000221E3"/>
    <w:rsid w:val="00022292"/>
    <w:rsid w:val="000222FA"/>
    <w:rsid w:val="000228B2"/>
    <w:rsid w:val="00022A62"/>
    <w:rsid w:val="00022D0C"/>
    <w:rsid w:val="00023019"/>
    <w:rsid w:val="0002365D"/>
    <w:rsid w:val="00023765"/>
    <w:rsid w:val="000238EF"/>
    <w:rsid w:val="00023A5A"/>
    <w:rsid w:val="00023B49"/>
    <w:rsid w:val="00024335"/>
    <w:rsid w:val="00024401"/>
    <w:rsid w:val="000244A7"/>
    <w:rsid w:val="000244F6"/>
    <w:rsid w:val="00024599"/>
    <w:rsid w:val="0002485C"/>
    <w:rsid w:val="00024A73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D8C"/>
    <w:rsid w:val="00026DEB"/>
    <w:rsid w:val="00027104"/>
    <w:rsid w:val="000271E8"/>
    <w:rsid w:val="00027278"/>
    <w:rsid w:val="00027581"/>
    <w:rsid w:val="00027A07"/>
    <w:rsid w:val="00027BCC"/>
    <w:rsid w:val="00027D05"/>
    <w:rsid w:val="00027D98"/>
    <w:rsid w:val="00030062"/>
    <w:rsid w:val="0003018A"/>
    <w:rsid w:val="000301DB"/>
    <w:rsid w:val="0003020C"/>
    <w:rsid w:val="00030517"/>
    <w:rsid w:val="00030535"/>
    <w:rsid w:val="00030675"/>
    <w:rsid w:val="00030915"/>
    <w:rsid w:val="00030F5E"/>
    <w:rsid w:val="0003189F"/>
    <w:rsid w:val="00031933"/>
    <w:rsid w:val="00031E62"/>
    <w:rsid w:val="00031F10"/>
    <w:rsid w:val="000321F6"/>
    <w:rsid w:val="00032846"/>
    <w:rsid w:val="00032AE9"/>
    <w:rsid w:val="00032B26"/>
    <w:rsid w:val="0003305D"/>
    <w:rsid w:val="000332DF"/>
    <w:rsid w:val="000334E6"/>
    <w:rsid w:val="0003366F"/>
    <w:rsid w:val="000338A4"/>
    <w:rsid w:val="00033A24"/>
    <w:rsid w:val="00033ACD"/>
    <w:rsid w:val="00033C70"/>
    <w:rsid w:val="00033ECC"/>
    <w:rsid w:val="000340A9"/>
    <w:rsid w:val="0003468C"/>
    <w:rsid w:val="000346BE"/>
    <w:rsid w:val="00034E79"/>
    <w:rsid w:val="0003512B"/>
    <w:rsid w:val="00035290"/>
    <w:rsid w:val="00035BA9"/>
    <w:rsid w:val="00035F75"/>
    <w:rsid w:val="0003607E"/>
    <w:rsid w:val="000361FC"/>
    <w:rsid w:val="0003651B"/>
    <w:rsid w:val="000366F4"/>
    <w:rsid w:val="000369A9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32A"/>
    <w:rsid w:val="000405AB"/>
    <w:rsid w:val="00040756"/>
    <w:rsid w:val="00040B55"/>
    <w:rsid w:val="00040B70"/>
    <w:rsid w:val="00040BE3"/>
    <w:rsid w:val="00040DCF"/>
    <w:rsid w:val="00040DF5"/>
    <w:rsid w:val="0004129E"/>
    <w:rsid w:val="0004179A"/>
    <w:rsid w:val="000417F2"/>
    <w:rsid w:val="00041F44"/>
    <w:rsid w:val="0004226C"/>
    <w:rsid w:val="000423A8"/>
    <w:rsid w:val="00042485"/>
    <w:rsid w:val="000424E2"/>
    <w:rsid w:val="000426DA"/>
    <w:rsid w:val="00042733"/>
    <w:rsid w:val="00042787"/>
    <w:rsid w:val="00042806"/>
    <w:rsid w:val="00042A05"/>
    <w:rsid w:val="00042DA7"/>
    <w:rsid w:val="00043294"/>
    <w:rsid w:val="0004349E"/>
    <w:rsid w:val="00043799"/>
    <w:rsid w:val="00043843"/>
    <w:rsid w:val="000438B0"/>
    <w:rsid w:val="00043CBD"/>
    <w:rsid w:val="00043DF2"/>
    <w:rsid w:val="000447CD"/>
    <w:rsid w:val="000448AD"/>
    <w:rsid w:val="000448E6"/>
    <w:rsid w:val="00044B14"/>
    <w:rsid w:val="00044BDC"/>
    <w:rsid w:val="00044C34"/>
    <w:rsid w:val="00044C84"/>
    <w:rsid w:val="00044E27"/>
    <w:rsid w:val="000451D5"/>
    <w:rsid w:val="0004528E"/>
    <w:rsid w:val="000459D3"/>
    <w:rsid w:val="0004623E"/>
    <w:rsid w:val="00046414"/>
    <w:rsid w:val="000467D3"/>
    <w:rsid w:val="0004694B"/>
    <w:rsid w:val="00046B3A"/>
    <w:rsid w:val="00046EFB"/>
    <w:rsid w:val="00046F24"/>
    <w:rsid w:val="00047072"/>
    <w:rsid w:val="000470A3"/>
    <w:rsid w:val="0004762A"/>
    <w:rsid w:val="00047EB6"/>
    <w:rsid w:val="00047F22"/>
    <w:rsid w:val="00047F51"/>
    <w:rsid w:val="0005048F"/>
    <w:rsid w:val="000507ED"/>
    <w:rsid w:val="00050951"/>
    <w:rsid w:val="00050AB9"/>
    <w:rsid w:val="00050BB3"/>
    <w:rsid w:val="00050C7E"/>
    <w:rsid w:val="00050CDB"/>
    <w:rsid w:val="00050D02"/>
    <w:rsid w:val="00050EA2"/>
    <w:rsid w:val="00050EFF"/>
    <w:rsid w:val="000511F8"/>
    <w:rsid w:val="00051492"/>
    <w:rsid w:val="00051AB8"/>
    <w:rsid w:val="00051BE5"/>
    <w:rsid w:val="00051C58"/>
    <w:rsid w:val="00051D28"/>
    <w:rsid w:val="00051D5E"/>
    <w:rsid w:val="00051E38"/>
    <w:rsid w:val="00051E71"/>
    <w:rsid w:val="00051EC3"/>
    <w:rsid w:val="00051EEE"/>
    <w:rsid w:val="00052082"/>
    <w:rsid w:val="0005218E"/>
    <w:rsid w:val="000521D1"/>
    <w:rsid w:val="00052201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4000"/>
    <w:rsid w:val="00054027"/>
    <w:rsid w:val="000540C8"/>
    <w:rsid w:val="00054183"/>
    <w:rsid w:val="00054246"/>
    <w:rsid w:val="00054365"/>
    <w:rsid w:val="000544B8"/>
    <w:rsid w:val="000548E2"/>
    <w:rsid w:val="0005498E"/>
    <w:rsid w:val="00054B8F"/>
    <w:rsid w:val="00054BA4"/>
    <w:rsid w:val="00054C49"/>
    <w:rsid w:val="00054DAA"/>
    <w:rsid w:val="00054FCC"/>
    <w:rsid w:val="00055004"/>
    <w:rsid w:val="0005530C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E8D"/>
    <w:rsid w:val="00055FF1"/>
    <w:rsid w:val="00055FF9"/>
    <w:rsid w:val="000561ED"/>
    <w:rsid w:val="0005643A"/>
    <w:rsid w:val="0005644D"/>
    <w:rsid w:val="000567A6"/>
    <w:rsid w:val="00056853"/>
    <w:rsid w:val="00056BC3"/>
    <w:rsid w:val="00056CE8"/>
    <w:rsid w:val="00056E58"/>
    <w:rsid w:val="000570A5"/>
    <w:rsid w:val="000570BF"/>
    <w:rsid w:val="0005754C"/>
    <w:rsid w:val="0005760E"/>
    <w:rsid w:val="00057893"/>
    <w:rsid w:val="000579C8"/>
    <w:rsid w:val="00057D4D"/>
    <w:rsid w:val="00057FAC"/>
    <w:rsid w:val="00060157"/>
    <w:rsid w:val="0006024D"/>
    <w:rsid w:val="000602BC"/>
    <w:rsid w:val="00060496"/>
    <w:rsid w:val="0006094F"/>
    <w:rsid w:val="000609AB"/>
    <w:rsid w:val="00060EF0"/>
    <w:rsid w:val="00060F1A"/>
    <w:rsid w:val="000611A6"/>
    <w:rsid w:val="0006127F"/>
    <w:rsid w:val="000612F2"/>
    <w:rsid w:val="000612F9"/>
    <w:rsid w:val="000617FB"/>
    <w:rsid w:val="00061E51"/>
    <w:rsid w:val="00061ECB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510"/>
    <w:rsid w:val="0006358E"/>
    <w:rsid w:val="000635AA"/>
    <w:rsid w:val="00063826"/>
    <w:rsid w:val="00064210"/>
    <w:rsid w:val="00064252"/>
    <w:rsid w:val="000643CD"/>
    <w:rsid w:val="0006459F"/>
    <w:rsid w:val="0006462A"/>
    <w:rsid w:val="00064665"/>
    <w:rsid w:val="0006485B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FB"/>
    <w:rsid w:val="0006683F"/>
    <w:rsid w:val="000669F6"/>
    <w:rsid w:val="00066B5C"/>
    <w:rsid w:val="00066B95"/>
    <w:rsid w:val="00066BEB"/>
    <w:rsid w:val="00066C83"/>
    <w:rsid w:val="00066C84"/>
    <w:rsid w:val="000674DE"/>
    <w:rsid w:val="0006780A"/>
    <w:rsid w:val="00067D62"/>
    <w:rsid w:val="00067DFE"/>
    <w:rsid w:val="00067F9C"/>
    <w:rsid w:val="00070088"/>
    <w:rsid w:val="00070180"/>
    <w:rsid w:val="00070513"/>
    <w:rsid w:val="00070690"/>
    <w:rsid w:val="0007078F"/>
    <w:rsid w:val="0007083F"/>
    <w:rsid w:val="00070E2B"/>
    <w:rsid w:val="000713C6"/>
    <w:rsid w:val="00071422"/>
    <w:rsid w:val="000714E3"/>
    <w:rsid w:val="000715B4"/>
    <w:rsid w:val="0007173E"/>
    <w:rsid w:val="00071838"/>
    <w:rsid w:val="0007190C"/>
    <w:rsid w:val="00072424"/>
    <w:rsid w:val="0007251D"/>
    <w:rsid w:val="00072618"/>
    <w:rsid w:val="0007298E"/>
    <w:rsid w:val="000729E1"/>
    <w:rsid w:val="00072B29"/>
    <w:rsid w:val="00072C91"/>
    <w:rsid w:val="000730E0"/>
    <w:rsid w:val="00073135"/>
    <w:rsid w:val="000731B5"/>
    <w:rsid w:val="00073205"/>
    <w:rsid w:val="0007340E"/>
    <w:rsid w:val="00073946"/>
    <w:rsid w:val="00073D06"/>
    <w:rsid w:val="00073DAA"/>
    <w:rsid w:val="00073DF3"/>
    <w:rsid w:val="0007403F"/>
    <w:rsid w:val="0007404F"/>
    <w:rsid w:val="00074BCC"/>
    <w:rsid w:val="00074BCD"/>
    <w:rsid w:val="00074E48"/>
    <w:rsid w:val="000752F3"/>
    <w:rsid w:val="0007553F"/>
    <w:rsid w:val="00075FFB"/>
    <w:rsid w:val="0007601D"/>
    <w:rsid w:val="000762FB"/>
    <w:rsid w:val="0007643E"/>
    <w:rsid w:val="00076557"/>
    <w:rsid w:val="000767BC"/>
    <w:rsid w:val="000768E8"/>
    <w:rsid w:val="000769E0"/>
    <w:rsid w:val="00076A13"/>
    <w:rsid w:val="000779E1"/>
    <w:rsid w:val="00077B12"/>
    <w:rsid w:val="00077B1B"/>
    <w:rsid w:val="00077C07"/>
    <w:rsid w:val="00077D94"/>
    <w:rsid w:val="00080114"/>
    <w:rsid w:val="00080691"/>
    <w:rsid w:val="00080781"/>
    <w:rsid w:val="00080791"/>
    <w:rsid w:val="000809C5"/>
    <w:rsid w:val="00080BC6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2339"/>
    <w:rsid w:val="00082352"/>
    <w:rsid w:val="0008258D"/>
    <w:rsid w:val="000825F6"/>
    <w:rsid w:val="00082881"/>
    <w:rsid w:val="000829DC"/>
    <w:rsid w:val="00082CDA"/>
    <w:rsid w:val="00082E52"/>
    <w:rsid w:val="00082EB7"/>
    <w:rsid w:val="00083234"/>
    <w:rsid w:val="0008334C"/>
    <w:rsid w:val="000835A7"/>
    <w:rsid w:val="00083723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C36"/>
    <w:rsid w:val="00085EC9"/>
    <w:rsid w:val="00086048"/>
    <w:rsid w:val="000861F1"/>
    <w:rsid w:val="000862D2"/>
    <w:rsid w:val="000863C1"/>
    <w:rsid w:val="000867CA"/>
    <w:rsid w:val="000869FC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AF2"/>
    <w:rsid w:val="00090C20"/>
    <w:rsid w:val="00090D6C"/>
    <w:rsid w:val="00090FDF"/>
    <w:rsid w:val="0009101F"/>
    <w:rsid w:val="00091551"/>
    <w:rsid w:val="0009177B"/>
    <w:rsid w:val="00091A1E"/>
    <w:rsid w:val="00091C22"/>
    <w:rsid w:val="00091E5B"/>
    <w:rsid w:val="000921AF"/>
    <w:rsid w:val="000921E6"/>
    <w:rsid w:val="00092439"/>
    <w:rsid w:val="00092708"/>
    <w:rsid w:val="0009273D"/>
    <w:rsid w:val="00092A6D"/>
    <w:rsid w:val="00092E31"/>
    <w:rsid w:val="00092F70"/>
    <w:rsid w:val="0009319A"/>
    <w:rsid w:val="000932A6"/>
    <w:rsid w:val="0009358B"/>
    <w:rsid w:val="00093B99"/>
    <w:rsid w:val="00093E48"/>
    <w:rsid w:val="00094013"/>
    <w:rsid w:val="0009417E"/>
    <w:rsid w:val="000942DD"/>
    <w:rsid w:val="000943CA"/>
    <w:rsid w:val="000946BF"/>
    <w:rsid w:val="00094723"/>
    <w:rsid w:val="00094739"/>
    <w:rsid w:val="00095002"/>
    <w:rsid w:val="00095271"/>
    <w:rsid w:val="00095326"/>
    <w:rsid w:val="00095661"/>
    <w:rsid w:val="00095738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828"/>
    <w:rsid w:val="000978D6"/>
    <w:rsid w:val="00097DAD"/>
    <w:rsid w:val="000A01D9"/>
    <w:rsid w:val="000A0220"/>
    <w:rsid w:val="000A0795"/>
    <w:rsid w:val="000A086F"/>
    <w:rsid w:val="000A0D4C"/>
    <w:rsid w:val="000A0D96"/>
    <w:rsid w:val="000A0F2C"/>
    <w:rsid w:val="000A1002"/>
    <w:rsid w:val="000A1042"/>
    <w:rsid w:val="000A10DE"/>
    <w:rsid w:val="000A114A"/>
    <w:rsid w:val="000A13D8"/>
    <w:rsid w:val="000A140D"/>
    <w:rsid w:val="000A1648"/>
    <w:rsid w:val="000A1756"/>
    <w:rsid w:val="000A1C90"/>
    <w:rsid w:val="000A1CF8"/>
    <w:rsid w:val="000A2091"/>
    <w:rsid w:val="000A20CC"/>
    <w:rsid w:val="000A2437"/>
    <w:rsid w:val="000A28AD"/>
    <w:rsid w:val="000A28EB"/>
    <w:rsid w:val="000A2983"/>
    <w:rsid w:val="000A2DEF"/>
    <w:rsid w:val="000A2E33"/>
    <w:rsid w:val="000A319C"/>
    <w:rsid w:val="000A34DE"/>
    <w:rsid w:val="000A38A2"/>
    <w:rsid w:val="000A3AD7"/>
    <w:rsid w:val="000A3B11"/>
    <w:rsid w:val="000A3D15"/>
    <w:rsid w:val="000A3FC7"/>
    <w:rsid w:val="000A44B2"/>
    <w:rsid w:val="000A4F93"/>
    <w:rsid w:val="000A51E3"/>
    <w:rsid w:val="000A532A"/>
    <w:rsid w:val="000A5CAD"/>
    <w:rsid w:val="000A5F63"/>
    <w:rsid w:val="000A60DC"/>
    <w:rsid w:val="000A6342"/>
    <w:rsid w:val="000A67C8"/>
    <w:rsid w:val="000A67F5"/>
    <w:rsid w:val="000A6F47"/>
    <w:rsid w:val="000A70AD"/>
    <w:rsid w:val="000A739D"/>
    <w:rsid w:val="000A767B"/>
    <w:rsid w:val="000A76BD"/>
    <w:rsid w:val="000A7911"/>
    <w:rsid w:val="000A795B"/>
    <w:rsid w:val="000A7A21"/>
    <w:rsid w:val="000A7D12"/>
    <w:rsid w:val="000A7D64"/>
    <w:rsid w:val="000B02BF"/>
    <w:rsid w:val="000B08AF"/>
    <w:rsid w:val="000B0AC6"/>
    <w:rsid w:val="000B0DFD"/>
    <w:rsid w:val="000B0DFE"/>
    <w:rsid w:val="000B0E0E"/>
    <w:rsid w:val="000B0EB3"/>
    <w:rsid w:val="000B136B"/>
    <w:rsid w:val="000B13B8"/>
    <w:rsid w:val="000B145C"/>
    <w:rsid w:val="000B1709"/>
    <w:rsid w:val="000B1A1D"/>
    <w:rsid w:val="000B1BB3"/>
    <w:rsid w:val="000B237D"/>
    <w:rsid w:val="000B25B0"/>
    <w:rsid w:val="000B28D2"/>
    <w:rsid w:val="000B2953"/>
    <w:rsid w:val="000B299E"/>
    <w:rsid w:val="000B2BD6"/>
    <w:rsid w:val="000B2F0C"/>
    <w:rsid w:val="000B3104"/>
    <w:rsid w:val="000B3148"/>
    <w:rsid w:val="000B3178"/>
    <w:rsid w:val="000B3384"/>
    <w:rsid w:val="000B3433"/>
    <w:rsid w:val="000B359F"/>
    <w:rsid w:val="000B35E0"/>
    <w:rsid w:val="000B38AA"/>
    <w:rsid w:val="000B3A47"/>
    <w:rsid w:val="000B473F"/>
    <w:rsid w:val="000B4903"/>
    <w:rsid w:val="000B4972"/>
    <w:rsid w:val="000B4C87"/>
    <w:rsid w:val="000B4FF2"/>
    <w:rsid w:val="000B5081"/>
    <w:rsid w:val="000B544A"/>
    <w:rsid w:val="000B5EDC"/>
    <w:rsid w:val="000B5FBC"/>
    <w:rsid w:val="000B60CA"/>
    <w:rsid w:val="000B6125"/>
    <w:rsid w:val="000B61A0"/>
    <w:rsid w:val="000B645C"/>
    <w:rsid w:val="000B6523"/>
    <w:rsid w:val="000B6767"/>
    <w:rsid w:val="000B68DA"/>
    <w:rsid w:val="000B6922"/>
    <w:rsid w:val="000B69B8"/>
    <w:rsid w:val="000B69B9"/>
    <w:rsid w:val="000B6ECC"/>
    <w:rsid w:val="000B7070"/>
    <w:rsid w:val="000B7938"/>
    <w:rsid w:val="000B7C4B"/>
    <w:rsid w:val="000B7CA7"/>
    <w:rsid w:val="000B7F10"/>
    <w:rsid w:val="000B7F92"/>
    <w:rsid w:val="000C0441"/>
    <w:rsid w:val="000C05FB"/>
    <w:rsid w:val="000C0635"/>
    <w:rsid w:val="000C0C56"/>
    <w:rsid w:val="000C1002"/>
    <w:rsid w:val="000C1115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DE"/>
    <w:rsid w:val="000C28B2"/>
    <w:rsid w:val="000C2B9C"/>
    <w:rsid w:val="000C2F35"/>
    <w:rsid w:val="000C2FFF"/>
    <w:rsid w:val="000C30D7"/>
    <w:rsid w:val="000C314F"/>
    <w:rsid w:val="000C31E7"/>
    <w:rsid w:val="000C34AF"/>
    <w:rsid w:val="000C39D3"/>
    <w:rsid w:val="000C3AAB"/>
    <w:rsid w:val="000C3B44"/>
    <w:rsid w:val="000C4168"/>
    <w:rsid w:val="000C44E1"/>
    <w:rsid w:val="000C459D"/>
    <w:rsid w:val="000C4621"/>
    <w:rsid w:val="000C4B28"/>
    <w:rsid w:val="000C4CE3"/>
    <w:rsid w:val="000C5135"/>
    <w:rsid w:val="000C51D1"/>
    <w:rsid w:val="000C5501"/>
    <w:rsid w:val="000C56E9"/>
    <w:rsid w:val="000C57F8"/>
    <w:rsid w:val="000C62AD"/>
    <w:rsid w:val="000C638B"/>
    <w:rsid w:val="000C654F"/>
    <w:rsid w:val="000C68F2"/>
    <w:rsid w:val="000C698E"/>
    <w:rsid w:val="000C6AAC"/>
    <w:rsid w:val="000C6B46"/>
    <w:rsid w:val="000C7041"/>
    <w:rsid w:val="000C7242"/>
    <w:rsid w:val="000C7437"/>
    <w:rsid w:val="000C75AE"/>
    <w:rsid w:val="000C77A0"/>
    <w:rsid w:val="000C7A0A"/>
    <w:rsid w:val="000C7BF0"/>
    <w:rsid w:val="000C7C2D"/>
    <w:rsid w:val="000C7CD1"/>
    <w:rsid w:val="000C7E8E"/>
    <w:rsid w:val="000D0411"/>
    <w:rsid w:val="000D076F"/>
    <w:rsid w:val="000D0C19"/>
    <w:rsid w:val="000D0E8C"/>
    <w:rsid w:val="000D13B3"/>
    <w:rsid w:val="000D1ABE"/>
    <w:rsid w:val="000D1AE6"/>
    <w:rsid w:val="000D25FD"/>
    <w:rsid w:val="000D2634"/>
    <w:rsid w:val="000D27EC"/>
    <w:rsid w:val="000D2A4D"/>
    <w:rsid w:val="000D2A64"/>
    <w:rsid w:val="000D2F89"/>
    <w:rsid w:val="000D31AB"/>
    <w:rsid w:val="000D325E"/>
    <w:rsid w:val="000D37D5"/>
    <w:rsid w:val="000D37DC"/>
    <w:rsid w:val="000D3B14"/>
    <w:rsid w:val="000D3BBD"/>
    <w:rsid w:val="000D3C20"/>
    <w:rsid w:val="000D4250"/>
    <w:rsid w:val="000D434E"/>
    <w:rsid w:val="000D43F3"/>
    <w:rsid w:val="000D4450"/>
    <w:rsid w:val="000D4748"/>
    <w:rsid w:val="000D4760"/>
    <w:rsid w:val="000D485E"/>
    <w:rsid w:val="000D4935"/>
    <w:rsid w:val="000D4BD1"/>
    <w:rsid w:val="000D510A"/>
    <w:rsid w:val="000D5348"/>
    <w:rsid w:val="000D5419"/>
    <w:rsid w:val="000D5990"/>
    <w:rsid w:val="000D5BE0"/>
    <w:rsid w:val="000D5DE1"/>
    <w:rsid w:val="000D6015"/>
    <w:rsid w:val="000D61A1"/>
    <w:rsid w:val="000D6594"/>
    <w:rsid w:val="000D6AA2"/>
    <w:rsid w:val="000D70BC"/>
    <w:rsid w:val="000D7491"/>
    <w:rsid w:val="000D75E5"/>
    <w:rsid w:val="000D7A9E"/>
    <w:rsid w:val="000D7EB8"/>
    <w:rsid w:val="000D7EE4"/>
    <w:rsid w:val="000E013F"/>
    <w:rsid w:val="000E028F"/>
    <w:rsid w:val="000E0434"/>
    <w:rsid w:val="000E0690"/>
    <w:rsid w:val="000E0737"/>
    <w:rsid w:val="000E0ADD"/>
    <w:rsid w:val="000E0C52"/>
    <w:rsid w:val="000E0E44"/>
    <w:rsid w:val="000E0E81"/>
    <w:rsid w:val="000E12B6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7F2"/>
    <w:rsid w:val="000E2832"/>
    <w:rsid w:val="000E293B"/>
    <w:rsid w:val="000E2AC9"/>
    <w:rsid w:val="000E2BCB"/>
    <w:rsid w:val="000E2BF6"/>
    <w:rsid w:val="000E3076"/>
    <w:rsid w:val="000E32F6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E80"/>
    <w:rsid w:val="000E4F84"/>
    <w:rsid w:val="000E52E3"/>
    <w:rsid w:val="000E5AE9"/>
    <w:rsid w:val="000E5F2B"/>
    <w:rsid w:val="000E6018"/>
    <w:rsid w:val="000E61A6"/>
    <w:rsid w:val="000E65C9"/>
    <w:rsid w:val="000E67A1"/>
    <w:rsid w:val="000E6908"/>
    <w:rsid w:val="000E6A66"/>
    <w:rsid w:val="000E6AA8"/>
    <w:rsid w:val="000E6BB8"/>
    <w:rsid w:val="000E6E36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569"/>
    <w:rsid w:val="000F1668"/>
    <w:rsid w:val="000F17D7"/>
    <w:rsid w:val="000F186B"/>
    <w:rsid w:val="000F196A"/>
    <w:rsid w:val="000F1AD2"/>
    <w:rsid w:val="000F1D2C"/>
    <w:rsid w:val="000F1FFD"/>
    <w:rsid w:val="000F20BE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F6A"/>
    <w:rsid w:val="000F3F94"/>
    <w:rsid w:val="000F3FFF"/>
    <w:rsid w:val="000F4040"/>
    <w:rsid w:val="000F425D"/>
    <w:rsid w:val="000F429F"/>
    <w:rsid w:val="000F4499"/>
    <w:rsid w:val="000F457F"/>
    <w:rsid w:val="000F52C3"/>
    <w:rsid w:val="000F52D9"/>
    <w:rsid w:val="000F55C4"/>
    <w:rsid w:val="000F55EC"/>
    <w:rsid w:val="000F581C"/>
    <w:rsid w:val="000F58BF"/>
    <w:rsid w:val="000F58E1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F"/>
    <w:rsid w:val="000F6F1E"/>
    <w:rsid w:val="000F6FDD"/>
    <w:rsid w:val="000F7143"/>
    <w:rsid w:val="000F72E6"/>
    <w:rsid w:val="000F737F"/>
    <w:rsid w:val="000F7597"/>
    <w:rsid w:val="000F75EC"/>
    <w:rsid w:val="000F7936"/>
    <w:rsid w:val="000F7C30"/>
    <w:rsid w:val="000F7CD0"/>
    <w:rsid w:val="000F7D53"/>
    <w:rsid w:val="000F7D63"/>
    <w:rsid w:val="0010004F"/>
    <w:rsid w:val="0010006B"/>
    <w:rsid w:val="0010011A"/>
    <w:rsid w:val="00100348"/>
    <w:rsid w:val="001008CF"/>
    <w:rsid w:val="0010093E"/>
    <w:rsid w:val="00100DA4"/>
    <w:rsid w:val="00100F4F"/>
    <w:rsid w:val="001011B0"/>
    <w:rsid w:val="00101346"/>
    <w:rsid w:val="00101725"/>
    <w:rsid w:val="00101868"/>
    <w:rsid w:val="00101E40"/>
    <w:rsid w:val="00101E94"/>
    <w:rsid w:val="00102074"/>
    <w:rsid w:val="00102078"/>
    <w:rsid w:val="00102195"/>
    <w:rsid w:val="00102833"/>
    <w:rsid w:val="00102AFC"/>
    <w:rsid w:val="00103174"/>
    <w:rsid w:val="00103245"/>
    <w:rsid w:val="00103272"/>
    <w:rsid w:val="001032DC"/>
    <w:rsid w:val="00103510"/>
    <w:rsid w:val="0010355F"/>
    <w:rsid w:val="00103701"/>
    <w:rsid w:val="00103936"/>
    <w:rsid w:val="00103956"/>
    <w:rsid w:val="00103E0B"/>
    <w:rsid w:val="00103F50"/>
    <w:rsid w:val="00104010"/>
    <w:rsid w:val="00104108"/>
    <w:rsid w:val="00104127"/>
    <w:rsid w:val="00104268"/>
    <w:rsid w:val="001046EA"/>
    <w:rsid w:val="00104AE4"/>
    <w:rsid w:val="00104C20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A50"/>
    <w:rsid w:val="00105AE2"/>
    <w:rsid w:val="00105C6E"/>
    <w:rsid w:val="00105E76"/>
    <w:rsid w:val="00106119"/>
    <w:rsid w:val="0010638F"/>
    <w:rsid w:val="0010647C"/>
    <w:rsid w:val="001066B4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A62"/>
    <w:rsid w:val="00110A82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343"/>
    <w:rsid w:val="00112974"/>
    <w:rsid w:val="001129FC"/>
    <w:rsid w:val="00112A5E"/>
    <w:rsid w:val="00112CC9"/>
    <w:rsid w:val="00112D8C"/>
    <w:rsid w:val="00112ED8"/>
    <w:rsid w:val="00113118"/>
    <w:rsid w:val="001138E5"/>
    <w:rsid w:val="0011394C"/>
    <w:rsid w:val="00113A0D"/>
    <w:rsid w:val="00113A83"/>
    <w:rsid w:val="00113EB6"/>
    <w:rsid w:val="00113EBB"/>
    <w:rsid w:val="00113F7D"/>
    <w:rsid w:val="0011431F"/>
    <w:rsid w:val="00114332"/>
    <w:rsid w:val="00114711"/>
    <w:rsid w:val="0011488B"/>
    <w:rsid w:val="00114907"/>
    <w:rsid w:val="0011495A"/>
    <w:rsid w:val="001149B8"/>
    <w:rsid w:val="00114A6E"/>
    <w:rsid w:val="00114B9F"/>
    <w:rsid w:val="00114C2F"/>
    <w:rsid w:val="001150EC"/>
    <w:rsid w:val="00115763"/>
    <w:rsid w:val="001158F0"/>
    <w:rsid w:val="0011619D"/>
    <w:rsid w:val="0011620F"/>
    <w:rsid w:val="00116342"/>
    <w:rsid w:val="00116448"/>
    <w:rsid w:val="00116D1A"/>
    <w:rsid w:val="00116F0C"/>
    <w:rsid w:val="00116F32"/>
    <w:rsid w:val="001170F5"/>
    <w:rsid w:val="00117236"/>
    <w:rsid w:val="001177B6"/>
    <w:rsid w:val="001178F0"/>
    <w:rsid w:val="00117A3B"/>
    <w:rsid w:val="00117A3C"/>
    <w:rsid w:val="00117F3E"/>
    <w:rsid w:val="00117FB1"/>
    <w:rsid w:val="001200AA"/>
    <w:rsid w:val="00120399"/>
    <w:rsid w:val="0012041B"/>
    <w:rsid w:val="001207CA"/>
    <w:rsid w:val="00120E50"/>
    <w:rsid w:val="00120FA9"/>
    <w:rsid w:val="00120FB4"/>
    <w:rsid w:val="00121246"/>
    <w:rsid w:val="0012130E"/>
    <w:rsid w:val="00121399"/>
    <w:rsid w:val="00121580"/>
    <w:rsid w:val="001218D6"/>
    <w:rsid w:val="00121A63"/>
    <w:rsid w:val="00121A77"/>
    <w:rsid w:val="00121E83"/>
    <w:rsid w:val="00121F6D"/>
    <w:rsid w:val="0012221B"/>
    <w:rsid w:val="0012223E"/>
    <w:rsid w:val="00122590"/>
    <w:rsid w:val="00122713"/>
    <w:rsid w:val="0012277B"/>
    <w:rsid w:val="00122843"/>
    <w:rsid w:val="00122C33"/>
    <w:rsid w:val="00122C74"/>
    <w:rsid w:val="00122D03"/>
    <w:rsid w:val="00122FBB"/>
    <w:rsid w:val="0012321F"/>
    <w:rsid w:val="00123395"/>
    <w:rsid w:val="00123ACE"/>
    <w:rsid w:val="00123F8D"/>
    <w:rsid w:val="001240EC"/>
    <w:rsid w:val="00124107"/>
    <w:rsid w:val="001244D5"/>
    <w:rsid w:val="001244F9"/>
    <w:rsid w:val="00124593"/>
    <w:rsid w:val="00124758"/>
    <w:rsid w:val="0012476D"/>
    <w:rsid w:val="00124879"/>
    <w:rsid w:val="001248B0"/>
    <w:rsid w:val="001249E4"/>
    <w:rsid w:val="00124A40"/>
    <w:rsid w:val="00124A66"/>
    <w:rsid w:val="00124F09"/>
    <w:rsid w:val="001251FF"/>
    <w:rsid w:val="0012546E"/>
    <w:rsid w:val="0012559C"/>
    <w:rsid w:val="00125645"/>
    <w:rsid w:val="00125D9A"/>
    <w:rsid w:val="00126108"/>
    <w:rsid w:val="00126219"/>
    <w:rsid w:val="00126477"/>
    <w:rsid w:val="00126602"/>
    <w:rsid w:val="00126695"/>
    <w:rsid w:val="001268F1"/>
    <w:rsid w:val="00126A72"/>
    <w:rsid w:val="00126BAD"/>
    <w:rsid w:val="00126C2B"/>
    <w:rsid w:val="00126D32"/>
    <w:rsid w:val="00126D61"/>
    <w:rsid w:val="00126DA9"/>
    <w:rsid w:val="001270F1"/>
    <w:rsid w:val="00127183"/>
    <w:rsid w:val="001271E7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7DE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31A8"/>
    <w:rsid w:val="0013366D"/>
    <w:rsid w:val="00133862"/>
    <w:rsid w:val="00133FCD"/>
    <w:rsid w:val="00134129"/>
    <w:rsid w:val="001341D9"/>
    <w:rsid w:val="001346B6"/>
    <w:rsid w:val="001347A7"/>
    <w:rsid w:val="00134AB1"/>
    <w:rsid w:val="00134D5A"/>
    <w:rsid w:val="00134F68"/>
    <w:rsid w:val="0013531C"/>
    <w:rsid w:val="0013534D"/>
    <w:rsid w:val="00135682"/>
    <w:rsid w:val="001356CB"/>
    <w:rsid w:val="001358AA"/>
    <w:rsid w:val="00135ACC"/>
    <w:rsid w:val="00135D6A"/>
    <w:rsid w:val="00135F9A"/>
    <w:rsid w:val="0013628B"/>
    <w:rsid w:val="001362F1"/>
    <w:rsid w:val="0013645F"/>
    <w:rsid w:val="001367CE"/>
    <w:rsid w:val="001368EC"/>
    <w:rsid w:val="00136B89"/>
    <w:rsid w:val="00136F1E"/>
    <w:rsid w:val="0013707A"/>
    <w:rsid w:val="001375A7"/>
    <w:rsid w:val="0013795C"/>
    <w:rsid w:val="00137C6C"/>
    <w:rsid w:val="001402C0"/>
    <w:rsid w:val="00140305"/>
    <w:rsid w:val="001404E7"/>
    <w:rsid w:val="00140562"/>
    <w:rsid w:val="00140C3C"/>
    <w:rsid w:val="00140D25"/>
    <w:rsid w:val="00140DB1"/>
    <w:rsid w:val="00140FE3"/>
    <w:rsid w:val="0014143D"/>
    <w:rsid w:val="001415F7"/>
    <w:rsid w:val="0014172B"/>
    <w:rsid w:val="00141842"/>
    <w:rsid w:val="00141F80"/>
    <w:rsid w:val="00141FF8"/>
    <w:rsid w:val="0014226F"/>
    <w:rsid w:val="0014260C"/>
    <w:rsid w:val="001426F7"/>
    <w:rsid w:val="0014285E"/>
    <w:rsid w:val="001428EF"/>
    <w:rsid w:val="00142BE3"/>
    <w:rsid w:val="00142E53"/>
    <w:rsid w:val="0014324B"/>
    <w:rsid w:val="00143284"/>
    <w:rsid w:val="001433F6"/>
    <w:rsid w:val="001434CE"/>
    <w:rsid w:val="001437A3"/>
    <w:rsid w:val="001438B1"/>
    <w:rsid w:val="001440BD"/>
    <w:rsid w:val="0014438F"/>
    <w:rsid w:val="001444A2"/>
    <w:rsid w:val="00144C8B"/>
    <w:rsid w:val="00144EAE"/>
    <w:rsid w:val="00144F5D"/>
    <w:rsid w:val="00145061"/>
    <w:rsid w:val="00145226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DB1"/>
    <w:rsid w:val="00146FBA"/>
    <w:rsid w:val="00147012"/>
    <w:rsid w:val="001470F3"/>
    <w:rsid w:val="0014722A"/>
    <w:rsid w:val="00147456"/>
    <w:rsid w:val="001475A4"/>
    <w:rsid w:val="0014777B"/>
    <w:rsid w:val="001477B9"/>
    <w:rsid w:val="00147B4C"/>
    <w:rsid w:val="00147C1D"/>
    <w:rsid w:val="00147D52"/>
    <w:rsid w:val="00147D5C"/>
    <w:rsid w:val="00147D60"/>
    <w:rsid w:val="00147E95"/>
    <w:rsid w:val="0015000A"/>
    <w:rsid w:val="001504C5"/>
    <w:rsid w:val="0015052F"/>
    <w:rsid w:val="001506B4"/>
    <w:rsid w:val="00150B57"/>
    <w:rsid w:val="00150BD5"/>
    <w:rsid w:val="00150E52"/>
    <w:rsid w:val="00150F17"/>
    <w:rsid w:val="00151621"/>
    <w:rsid w:val="00151D50"/>
    <w:rsid w:val="001520EB"/>
    <w:rsid w:val="00152442"/>
    <w:rsid w:val="00152478"/>
    <w:rsid w:val="00152564"/>
    <w:rsid w:val="0015286C"/>
    <w:rsid w:val="00152C64"/>
    <w:rsid w:val="00152F09"/>
    <w:rsid w:val="00153353"/>
    <w:rsid w:val="001533B1"/>
    <w:rsid w:val="001534B8"/>
    <w:rsid w:val="00153690"/>
    <w:rsid w:val="00153806"/>
    <w:rsid w:val="0015384A"/>
    <w:rsid w:val="001538FE"/>
    <w:rsid w:val="00153965"/>
    <w:rsid w:val="00153AE5"/>
    <w:rsid w:val="00153D47"/>
    <w:rsid w:val="00153D8B"/>
    <w:rsid w:val="00154399"/>
    <w:rsid w:val="00154610"/>
    <w:rsid w:val="00154643"/>
    <w:rsid w:val="0015466B"/>
    <w:rsid w:val="00154A8B"/>
    <w:rsid w:val="00154AE0"/>
    <w:rsid w:val="00155166"/>
    <w:rsid w:val="00155211"/>
    <w:rsid w:val="00155523"/>
    <w:rsid w:val="0015553D"/>
    <w:rsid w:val="0015562A"/>
    <w:rsid w:val="00155829"/>
    <w:rsid w:val="00155D63"/>
    <w:rsid w:val="00155E64"/>
    <w:rsid w:val="00155FB5"/>
    <w:rsid w:val="00156090"/>
    <w:rsid w:val="001564CC"/>
    <w:rsid w:val="0015669B"/>
    <w:rsid w:val="001567B6"/>
    <w:rsid w:val="0015687B"/>
    <w:rsid w:val="00156AC7"/>
    <w:rsid w:val="00156D95"/>
    <w:rsid w:val="00157054"/>
    <w:rsid w:val="00157551"/>
    <w:rsid w:val="00157583"/>
    <w:rsid w:val="00157B0C"/>
    <w:rsid w:val="00157C4D"/>
    <w:rsid w:val="00157D6C"/>
    <w:rsid w:val="00157E86"/>
    <w:rsid w:val="00160233"/>
    <w:rsid w:val="00160327"/>
    <w:rsid w:val="00160587"/>
    <w:rsid w:val="00160AAA"/>
    <w:rsid w:val="00160BC1"/>
    <w:rsid w:val="00160FF1"/>
    <w:rsid w:val="001619CB"/>
    <w:rsid w:val="00161D83"/>
    <w:rsid w:val="00161E0C"/>
    <w:rsid w:val="00161FE7"/>
    <w:rsid w:val="00162236"/>
    <w:rsid w:val="001622F6"/>
    <w:rsid w:val="001622FA"/>
    <w:rsid w:val="001624E2"/>
    <w:rsid w:val="001625FB"/>
    <w:rsid w:val="00162701"/>
    <w:rsid w:val="0016299E"/>
    <w:rsid w:val="00162A89"/>
    <w:rsid w:val="00162B8D"/>
    <w:rsid w:val="001630CC"/>
    <w:rsid w:val="00163612"/>
    <w:rsid w:val="0016385F"/>
    <w:rsid w:val="0016391F"/>
    <w:rsid w:val="001639BE"/>
    <w:rsid w:val="00163ACE"/>
    <w:rsid w:val="00163C22"/>
    <w:rsid w:val="0016402C"/>
    <w:rsid w:val="00164189"/>
    <w:rsid w:val="00164255"/>
    <w:rsid w:val="001643B6"/>
    <w:rsid w:val="00164488"/>
    <w:rsid w:val="001645A3"/>
    <w:rsid w:val="00164970"/>
    <w:rsid w:val="00164AFB"/>
    <w:rsid w:val="00164D77"/>
    <w:rsid w:val="00165109"/>
    <w:rsid w:val="00165145"/>
    <w:rsid w:val="00165309"/>
    <w:rsid w:val="001653FC"/>
    <w:rsid w:val="00165559"/>
    <w:rsid w:val="00165571"/>
    <w:rsid w:val="001657D8"/>
    <w:rsid w:val="001657E3"/>
    <w:rsid w:val="001658F5"/>
    <w:rsid w:val="00165944"/>
    <w:rsid w:val="00165AB0"/>
    <w:rsid w:val="00165EDF"/>
    <w:rsid w:val="00165F9B"/>
    <w:rsid w:val="001660D5"/>
    <w:rsid w:val="001661C5"/>
    <w:rsid w:val="00166754"/>
    <w:rsid w:val="00166C8F"/>
    <w:rsid w:val="0016715D"/>
    <w:rsid w:val="0016749D"/>
    <w:rsid w:val="00167CB3"/>
    <w:rsid w:val="00167F0F"/>
    <w:rsid w:val="001702D1"/>
    <w:rsid w:val="001707E4"/>
    <w:rsid w:val="00170860"/>
    <w:rsid w:val="00170980"/>
    <w:rsid w:val="00170F42"/>
    <w:rsid w:val="001711FC"/>
    <w:rsid w:val="00171E42"/>
    <w:rsid w:val="001720D9"/>
    <w:rsid w:val="001722B3"/>
    <w:rsid w:val="001725AD"/>
    <w:rsid w:val="001725C4"/>
    <w:rsid w:val="00172634"/>
    <w:rsid w:val="001727C7"/>
    <w:rsid w:val="00172B58"/>
    <w:rsid w:val="00172B5B"/>
    <w:rsid w:val="00172CDF"/>
    <w:rsid w:val="001731CB"/>
    <w:rsid w:val="00173598"/>
    <w:rsid w:val="001737D1"/>
    <w:rsid w:val="0017385B"/>
    <w:rsid w:val="0017389B"/>
    <w:rsid w:val="0017396D"/>
    <w:rsid w:val="001739D7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F25"/>
    <w:rsid w:val="0017535C"/>
    <w:rsid w:val="00175CB8"/>
    <w:rsid w:val="00175D2F"/>
    <w:rsid w:val="00176091"/>
    <w:rsid w:val="001766DC"/>
    <w:rsid w:val="0017672B"/>
    <w:rsid w:val="00176948"/>
    <w:rsid w:val="00176CAF"/>
    <w:rsid w:val="00176E99"/>
    <w:rsid w:val="00176F38"/>
    <w:rsid w:val="00176FB6"/>
    <w:rsid w:val="0017700B"/>
    <w:rsid w:val="001773EB"/>
    <w:rsid w:val="00180296"/>
    <w:rsid w:val="001807E3"/>
    <w:rsid w:val="00180997"/>
    <w:rsid w:val="00180A95"/>
    <w:rsid w:val="00180B26"/>
    <w:rsid w:val="0018109F"/>
    <w:rsid w:val="001810C4"/>
    <w:rsid w:val="00181214"/>
    <w:rsid w:val="001815CF"/>
    <w:rsid w:val="00181A68"/>
    <w:rsid w:val="00181AF6"/>
    <w:rsid w:val="00181EC4"/>
    <w:rsid w:val="001821CB"/>
    <w:rsid w:val="0018253F"/>
    <w:rsid w:val="001828CC"/>
    <w:rsid w:val="00182C75"/>
    <w:rsid w:val="00182FC8"/>
    <w:rsid w:val="001830B3"/>
    <w:rsid w:val="001831DF"/>
    <w:rsid w:val="0018348B"/>
    <w:rsid w:val="00183938"/>
    <w:rsid w:val="00183E00"/>
    <w:rsid w:val="00183F29"/>
    <w:rsid w:val="00184050"/>
    <w:rsid w:val="00184068"/>
    <w:rsid w:val="00184155"/>
    <w:rsid w:val="00184347"/>
    <w:rsid w:val="00184372"/>
    <w:rsid w:val="001845DC"/>
    <w:rsid w:val="001848D0"/>
    <w:rsid w:val="00184BB2"/>
    <w:rsid w:val="00184CD5"/>
    <w:rsid w:val="00185155"/>
    <w:rsid w:val="001859DC"/>
    <w:rsid w:val="00185B4B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BC9"/>
    <w:rsid w:val="00187BFB"/>
    <w:rsid w:val="00187C30"/>
    <w:rsid w:val="00187D12"/>
    <w:rsid w:val="00187E30"/>
    <w:rsid w:val="00187F0D"/>
    <w:rsid w:val="00187FB7"/>
    <w:rsid w:val="0019035A"/>
    <w:rsid w:val="001905D5"/>
    <w:rsid w:val="00190653"/>
    <w:rsid w:val="001906D6"/>
    <w:rsid w:val="00190822"/>
    <w:rsid w:val="001908B3"/>
    <w:rsid w:val="00190C22"/>
    <w:rsid w:val="001910D9"/>
    <w:rsid w:val="00191113"/>
    <w:rsid w:val="001912D6"/>
    <w:rsid w:val="001912D7"/>
    <w:rsid w:val="00191397"/>
    <w:rsid w:val="0019167A"/>
    <w:rsid w:val="00191B9B"/>
    <w:rsid w:val="00191CEF"/>
    <w:rsid w:val="0019265E"/>
    <w:rsid w:val="00192B7F"/>
    <w:rsid w:val="00192E99"/>
    <w:rsid w:val="0019318A"/>
    <w:rsid w:val="001934B0"/>
    <w:rsid w:val="001934F0"/>
    <w:rsid w:val="0019383F"/>
    <w:rsid w:val="0019391C"/>
    <w:rsid w:val="001939A7"/>
    <w:rsid w:val="00193A2F"/>
    <w:rsid w:val="00193F8E"/>
    <w:rsid w:val="00194C78"/>
    <w:rsid w:val="00194E1A"/>
    <w:rsid w:val="00194E3D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6059"/>
    <w:rsid w:val="001963C4"/>
    <w:rsid w:val="001964C8"/>
    <w:rsid w:val="001964CA"/>
    <w:rsid w:val="00196944"/>
    <w:rsid w:val="001969E0"/>
    <w:rsid w:val="00196D72"/>
    <w:rsid w:val="00196EB4"/>
    <w:rsid w:val="00196FA7"/>
    <w:rsid w:val="00197542"/>
    <w:rsid w:val="00197793"/>
    <w:rsid w:val="001977E0"/>
    <w:rsid w:val="00197967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62C"/>
    <w:rsid w:val="001A3CB6"/>
    <w:rsid w:val="001A3F04"/>
    <w:rsid w:val="001A4186"/>
    <w:rsid w:val="001A4610"/>
    <w:rsid w:val="001A473A"/>
    <w:rsid w:val="001A4B3F"/>
    <w:rsid w:val="001A4F9F"/>
    <w:rsid w:val="001A5040"/>
    <w:rsid w:val="001A5288"/>
    <w:rsid w:val="001A52BE"/>
    <w:rsid w:val="001A55BA"/>
    <w:rsid w:val="001A5679"/>
    <w:rsid w:val="001A5A4E"/>
    <w:rsid w:val="001A5A9D"/>
    <w:rsid w:val="001A5ADD"/>
    <w:rsid w:val="001A5D9F"/>
    <w:rsid w:val="001A6021"/>
    <w:rsid w:val="001A612E"/>
    <w:rsid w:val="001A61F5"/>
    <w:rsid w:val="001A64AF"/>
    <w:rsid w:val="001A65BD"/>
    <w:rsid w:val="001A65C8"/>
    <w:rsid w:val="001A67A0"/>
    <w:rsid w:val="001A6C39"/>
    <w:rsid w:val="001A6DA8"/>
    <w:rsid w:val="001A712E"/>
    <w:rsid w:val="001A738B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E1"/>
    <w:rsid w:val="001B0626"/>
    <w:rsid w:val="001B089F"/>
    <w:rsid w:val="001B1349"/>
    <w:rsid w:val="001B13E5"/>
    <w:rsid w:val="001B147E"/>
    <w:rsid w:val="001B1910"/>
    <w:rsid w:val="001B1997"/>
    <w:rsid w:val="001B1B70"/>
    <w:rsid w:val="001B1C1F"/>
    <w:rsid w:val="001B1CE1"/>
    <w:rsid w:val="001B1E1A"/>
    <w:rsid w:val="001B1FDE"/>
    <w:rsid w:val="001B200C"/>
    <w:rsid w:val="001B2103"/>
    <w:rsid w:val="001B22EA"/>
    <w:rsid w:val="001B2417"/>
    <w:rsid w:val="001B2579"/>
    <w:rsid w:val="001B2856"/>
    <w:rsid w:val="001B28DA"/>
    <w:rsid w:val="001B2A42"/>
    <w:rsid w:val="001B2B8F"/>
    <w:rsid w:val="001B2C3F"/>
    <w:rsid w:val="001B302F"/>
    <w:rsid w:val="001B3126"/>
    <w:rsid w:val="001B3236"/>
    <w:rsid w:val="001B3677"/>
    <w:rsid w:val="001B3705"/>
    <w:rsid w:val="001B3825"/>
    <w:rsid w:val="001B3A8B"/>
    <w:rsid w:val="001B3F89"/>
    <w:rsid w:val="001B3F8B"/>
    <w:rsid w:val="001B40E9"/>
    <w:rsid w:val="001B42AE"/>
    <w:rsid w:val="001B43DF"/>
    <w:rsid w:val="001B446B"/>
    <w:rsid w:val="001B454B"/>
    <w:rsid w:val="001B487D"/>
    <w:rsid w:val="001B49C6"/>
    <w:rsid w:val="001B4C03"/>
    <w:rsid w:val="001B50E4"/>
    <w:rsid w:val="001B534C"/>
    <w:rsid w:val="001B53AD"/>
    <w:rsid w:val="001B56AD"/>
    <w:rsid w:val="001B57C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FB5"/>
    <w:rsid w:val="001B70FE"/>
    <w:rsid w:val="001B7A04"/>
    <w:rsid w:val="001B7A20"/>
    <w:rsid w:val="001B7CE9"/>
    <w:rsid w:val="001B7D9A"/>
    <w:rsid w:val="001B7F40"/>
    <w:rsid w:val="001B7F5D"/>
    <w:rsid w:val="001C0014"/>
    <w:rsid w:val="001C001A"/>
    <w:rsid w:val="001C0143"/>
    <w:rsid w:val="001C092E"/>
    <w:rsid w:val="001C0977"/>
    <w:rsid w:val="001C09EB"/>
    <w:rsid w:val="001C0A27"/>
    <w:rsid w:val="001C0B82"/>
    <w:rsid w:val="001C10A2"/>
    <w:rsid w:val="001C152F"/>
    <w:rsid w:val="001C158B"/>
    <w:rsid w:val="001C15BC"/>
    <w:rsid w:val="001C1710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65C"/>
    <w:rsid w:val="001C2934"/>
    <w:rsid w:val="001C3119"/>
    <w:rsid w:val="001C3191"/>
    <w:rsid w:val="001C32A4"/>
    <w:rsid w:val="001C357B"/>
    <w:rsid w:val="001C3795"/>
    <w:rsid w:val="001C3836"/>
    <w:rsid w:val="001C3896"/>
    <w:rsid w:val="001C38D1"/>
    <w:rsid w:val="001C3914"/>
    <w:rsid w:val="001C3983"/>
    <w:rsid w:val="001C398A"/>
    <w:rsid w:val="001C4244"/>
    <w:rsid w:val="001C43C1"/>
    <w:rsid w:val="001C45A1"/>
    <w:rsid w:val="001C478D"/>
    <w:rsid w:val="001C47DD"/>
    <w:rsid w:val="001C489C"/>
    <w:rsid w:val="001C4A17"/>
    <w:rsid w:val="001C4B11"/>
    <w:rsid w:val="001C4DC9"/>
    <w:rsid w:val="001C4F91"/>
    <w:rsid w:val="001C521E"/>
    <w:rsid w:val="001C52A8"/>
    <w:rsid w:val="001C532F"/>
    <w:rsid w:val="001C556C"/>
    <w:rsid w:val="001C590A"/>
    <w:rsid w:val="001C59F8"/>
    <w:rsid w:val="001C5A98"/>
    <w:rsid w:val="001C5EEC"/>
    <w:rsid w:val="001C6175"/>
    <w:rsid w:val="001C6235"/>
    <w:rsid w:val="001C68E2"/>
    <w:rsid w:val="001C69C1"/>
    <w:rsid w:val="001C6BCF"/>
    <w:rsid w:val="001C6C1D"/>
    <w:rsid w:val="001C7764"/>
    <w:rsid w:val="001C7C6F"/>
    <w:rsid w:val="001C7E31"/>
    <w:rsid w:val="001C7E8C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8BC"/>
    <w:rsid w:val="001D18C4"/>
    <w:rsid w:val="001D19BD"/>
    <w:rsid w:val="001D223F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AD"/>
    <w:rsid w:val="001D3AEE"/>
    <w:rsid w:val="001D3C61"/>
    <w:rsid w:val="001D3CC7"/>
    <w:rsid w:val="001D3E22"/>
    <w:rsid w:val="001D4056"/>
    <w:rsid w:val="001D45AE"/>
    <w:rsid w:val="001D4659"/>
    <w:rsid w:val="001D47C2"/>
    <w:rsid w:val="001D4A71"/>
    <w:rsid w:val="001D4B5B"/>
    <w:rsid w:val="001D4DD8"/>
    <w:rsid w:val="001D4E47"/>
    <w:rsid w:val="001D4E7D"/>
    <w:rsid w:val="001D50E1"/>
    <w:rsid w:val="001D5254"/>
    <w:rsid w:val="001D5386"/>
    <w:rsid w:val="001D539E"/>
    <w:rsid w:val="001D5459"/>
    <w:rsid w:val="001D5534"/>
    <w:rsid w:val="001D562C"/>
    <w:rsid w:val="001D5639"/>
    <w:rsid w:val="001D5775"/>
    <w:rsid w:val="001D5DE3"/>
    <w:rsid w:val="001D670C"/>
    <w:rsid w:val="001D6A07"/>
    <w:rsid w:val="001D73EA"/>
    <w:rsid w:val="001D7668"/>
    <w:rsid w:val="001D784C"/>
    <w:rsid w:val="001D7999"/>
    <w:rsid w:val="001D7E6D"/>
    <w:rsid w:val="001D7ED9"/>
    <w:rsid w:val="001E0441"/>
    <w:rsid w:val="001E045F"/>
    <w:rsid w:val="001E067E"/>
    <w:rsid w:val="001E079A"/>
    <w:rsid w:val="001E0A56"/>
    <w:rsid w:val="001E0D01"/>
    <w:rsid w:val="001E0E83"/>
    <w:rsid w:val="001E10A5"/>
    <w:rsid w:val="001E18E6"/>
    <w:rsid w:val="001E1B1A"/>
    <w:rsid w:val="001E1EAA"/>
    <w:rsid w:val="001E20DD"/>
    <w:rsid w:val="001E25A5"/>
    <w:rsid w:val="001E263B"/>
    <w:rsid w:val="001E2EBA"/>
    <w:rsid w:val="001E310E"/>
    <w:rsid w:val="001E31D4"/>
    <w:rsid w:val="001E32C2"/>
    <w:rsid w:val="001E3888"/>
    <w:rsid w:val="001E3917"/>
    <w:rsid w:val="001E39A5"/>
    <w:rsid w:val="001E3AA8"/>
    <w:rsid w:val="001E3BB6"/>
    <w:rsid w:val="001E3CD2"/>
    <w:rsid w:val="001E454B"/>
    <w:rsid w:val="001E47F5"/>
    <w:rsid w:val="001E48F3"/>
    <w:rsid w:val="001E49CA"/>
    <w:rsid w:val="001E4D45"/>
    <w:rsid w:val="001E5214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49B"/>
    <w:rsid w:val="001E66A3"/>
    <w:rsid w:val="001E66FD"/>
    <w:rsid w:val="001E6B4E"/>
    <w:rsid w:val="001E6B64"/>
    <w:rsid w:val="001E6CBB"/>
    <w:rsid w:val="001E6DA9"/>
    <w:rsid w:val="001E6FDB"/>
    <w:rsid w:val="001E73A6"/>
    <w:rsid w:val="001E7605"/>
    <w:rsid w:val="001E77EF"/>
    <w:rsid w:val="001E787A"/>
    <w:rsid w:val="001E7BD1"/>
    <w:rsid w:val="001E7E8C"/>
    <w:rsid w:val="001F011D"/>
    <w:rsid w:val="001F08DF"/>
    <w:rsid w:val="001F0B97"/>
    <w:rsid w:val="001F1540"/>
    <w:rsid w:val="001F1854"/>
    <w:rsid w:val="001F19F2"/>
    <w:rsid w:val="001F1E4E"/>
    <w:rsid w:val="001F232A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B72"/>
    <w:rsid w:val="001F3B98"/>
    <w:rsid w:val="001F3C2F"/>
    <w:rsid w:val="001F3D2B"/>
    <w:rsid w:val="001F3D96"/>
    <w:rsid w:val="001F3E23"/>
    <w:rsid w:val="001F41C8"/>
    <w:rsid w:val="001F44B9"/>
    <w:rsid w:val="001F45FD"/>
    <w:rsid w:val="001F4616"/>
    <w:rsid w:val="001F4C78"/>
    <w:rsid w:val="001F4F15"/>
    <w:rsid w:val="001F51DB"/>
    <w:rsid w:val="001F52CA"/>
    <w:rsid w:val="001F5408"/>
    <w:rsid w:val="001F540F"/>
    <w:rsid w:val="001F54DF"/>
    <w:rsid w:val="001F55BF"/>
    <w:rsid w:val="001F5A2E"/>
    <w:rsid w:val="001F5B48"/>
    <w:rsid w:val="001F5BF8"/>
    <w:rsid w:val="001F5C0A"/>
    <w:rsid w:val="001F5C63"/>
    <w:rsid w:val="001F5DD0"/>
    <w:rsid w:val="001F5F31"/>
    <w:rsid w:val="001F60DB"/>
    <w:rsid w:val="001F69FE"/>
    <w:rsid w:val="001F6C04"/>
    <w:rsid w:val="001F6DA3"/>
    <w:rsid w:val="001F6E0B"/>
    <w:rsid w:val="001F6E7C"/>
    <w:rsid w:val="001F7064"/>
    <w:rsid w:val="001F70CC"/>
    <w:rsid w:val="001F7265"/>
    <w:rsid w:val="001F72F3"/>
    <w:rsid w:val="001F7451"/>
    <w:rsid w:val="001F7493"/>
    <w:rsid w:val="001F75CA"/>
    <w:rsid w:val="001F76F2"/>
    <w:rsid w:val="001F783C"/>
    <w:rsid w:val="001F792F"/>
    <w:rsid w:val="001F7D69"/>
    <w:rsid w:val="001F7F3C"/>
    <w:rsid w:val="00200200"/>
    <w:rsid w:val="002005F9"/>
    <w:rsid w:val="0020066B"/>
    <w:rsid w:val="002006D2"/>
    <w:rsid w:val="00200AD3"/>
    <w:rsid w:val="002010C3"/>
    <w:rsid w:val="0020116A"/>
    <w:rsid w:val="002013FF"/>
    <w:rsid w:val="0020152B"/>
    <w:rsid w:val="00201FB7"/>
    <w:rsid w:val="00202396"/>
    <w:rsid w:val="00202460"/>
    <w:rsid w:val="0020252C"/>
    <w:rsid w:val="0020259F"/>
    <w:rsid w:val="002025BD"/>
    <w:rsid w:val="002026EB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E99"/>
    <w:rsid w:val="00203FCB"/>
    <w:rsid w:val="00203FEE"/>
    <w:rsid w:val="00204036"/>
    <w:rsid w:val="002043CE"/>
    <w:rsid w:val="00204464"/>
    <w:rsid w:val="00204645"/>
    <w:rsid w:val="002046E7"/>
    <w:rsid w:val="0020480A"/>
    <w:rsid w:val="0020497A"/>
    <w:rsid w:val="00204A2E"/>
    <w:rsid w:val="00204BD2"/>
    <w:rsid w:val="00204C38"/>
    <w:rsid w:val="00205149"/>
    <w:rsid w:val="00205168"/>
    <w:rsid w:val="002051A2"/>
    <w:rsid w:val="0020525F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2"/>
    <w:rsid w:val="00206239"/>
    <w:rsid w:val="00206401"/>
    <w:rsid w:val="00206528"/>
    <w:rsid w:val="002067A9"/>
    <w:rsid w:val="0020698A"/>
    <w:rsid w:val="002069B0"/>
    <w:rsid w:val="00206AE9"/>
    <w:rsid w:val="00206F61"/>
    <w:rsid w:val="00207247"/>
    <w:rsid w:val="0020730F"/>
    <w:rsid w:val="0020763F"/>
    <w:rsid w:val="00207ADE"/>
    <w:rsid w:val="00207CF6"/>
    <w:rsid w:val="00207E7A"/>
    <w:rsid w:val="00207FD9"/>
    <w:rsid w:val="002101CB"/>
    <w:rsid w:val="00210253"/>
    <w:rsid w:val="0021027F"/>
    <w:rsid w:val="00210336"/>
    <w:rsid w:val="0021050B"/>
    <w:rsid w:val="00210761"/>
    <w:rsid w:val="00210B1D"/>
    <w:rsid w:val="00211837"/>
    <w:rsid w:val="0021185C"/>
    <w:rsid w:val="00211A58"/>
    <w:rsid w:val="00211ACF"/>
    <w:rsid w:val="00211B30"/>
    <w:rsid w:val="00211FF5"/>
    <w:rsid w:val="0021203D"/>
    <w:rsid w:val="00212068"/>
    <w:rsid w:val="0021254C"/>
    <w:rsid w:val="002126B6"/>
    <w:rsid w:val="00212C5D"/>
    <w:rsid w:val="00212CE0"/>
    <w:rsid w:val="00212E81"/>
    <w:rsid w:val="00212EDE"/>
    <w:rsid w:val="0021308C"/>
    <w:rsid w:val="00213153"/>
    <w:rsid w:val="00213283"/>
    <w:rsid w:val="002132CF"/>
    <w:rsid w:val="002133AF"/>
    <w:rsid w:val="002139B1"/>
    <w:rsid w:val="00213BDC"/>
    <w:rsid w:val="00213C1F"/>
    <w:rsid w:val="00213C27"/>
    <w:rsid w:val="00213C75"/>
    <w:rsid w:val="00213FBE"/>
    <w:rsid w:val="0021419D"/>
    <w:rsid w:val="002142DA"/>
    <w:rsid w:val="002143C7"/>
    <w:rsid w:val="002144DA"/>
    <w:rsid w:val="00214544"/>
    <w:rsid w:val="002146C7"/>
    <w:rsid w:val="002146E9"/>
    <w:rsid w:val="002146F8"/>
    <w:rsid w:val="002147DE"/>
    <w:rsid w:val="0021499D"/>
    <w:rsid w:val="002149E5"/>
    <w:rsid w:val="00214C56"/>
    <w:rsid w:val="00215014"/>
    <w:rsid w:val="002152FB"/>
    <w:rsid w:val="0021530C"/>
    <w:rsid w:val="0021556E"/>
    <w:rsid w:val="002155CC"/>
    <w:rsid w:val="00215ACA"/>
    <w:rsid w:val="00215D5D"/>
    <w:rsid w:val="00216201"/>
    <w:rsid w:val="002162F6"/>
    <w:rsid w:val="00216460"/>
    <w:rsid w:val="0021668F"/>
    <w:rsid w:val="00216B22"/>
    <w:rsid w:val="00216EB4"/>
    <w:rsid w:val="00216F32"/>
    <w:rsid w:val="00216F90"/>
    <w:rsid w:val="0021717C"/>
    <w:rsid w:val="0021743E"/>
    <w:rsid w:val="00217512"/>
    <w:rsid w:val="0021772D"/>
    <w:rsid w:val="0021773B"/>
    <w:rsid w:val="0021782B"/>
    <w:rsid w:val="0021794B"/>
    <w:rsid w:val="00217B69"/>
    <w:rsid w:val="00217DC9"/>
    <w:rsid w:val="00217DFD"/>
    <w:rsid w:val="002200F1"/>
    <w:rsid w:val="002205D4"/>
    <w:rsid w:val="0022097F"/>
    <w:rsid w:val="00220A16"/>
    <w:rsid w:val="00220C82"/>
    <w:rsid w:val="00220EF3"/>
    <w:rsid w:val="00221561"/>
    <w:rsid w:val="0022188C"/>
    <w:rsid w:val="00221A4D"/>
    <w:rsid w:val="00221A67"/>
    <w:rsid w:val="00221CBB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40A2"/>
    <w:rsid w:val="002240B4"/>
    <w:rsid w:val="00224118"/>
    <w:rsid w:val="002241E6"/>
    <w:rsid w:val="0022430D"/>
    <w:rsid w:val="002243BB"/>
    <w:rsid w:val="00224431"/>
    <w:rsid w:val="002244F2"/>
    <w:rsid w:val="00224C46"/>
    <w:rsid w:val="00224DD4"/>
    <w:rsid w:val="002251F7"/>
    <w:rsid w:val="002258C6"/>
    <w:rsid w:val="00225BE8"/>
    <w:rsid w:val="0022639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D40"/>
    <w:rsid w:val="00231E45"/>
    <w:rsid w:val="002323B4"/>
    <w:rsid w:val="002324AF"/>
    <w:rsid w:val="002324D9"/>
    <w:rsid w:val="00232622"/>
    <w:rsid w:val="002331DB"/>
    <w:rsid w:val="00233372"/>
    <w:rsid w:val="00233444"/>
    <w:rsid w:val="00233A37"/>
    <w:rsid w:val="00233B5F"/>
    <w:rsid w:val="00233D45"/>
    <w:rsid w:val="00233F52"/>
    <w:rsid w:val="00234086"/>
    <w:rsid w:val="002340C6"/>
    <w:rsid w:val="00234176"/>
    <w:rsid w:val="00234217"/>
    <w:rsid w:val="00234399"/>
    <w:rsid w:val="0023444D"/>
    <w:rsid w:val="002344F3"/>
    <w:rsid w:val="00234713"/>
    <w:rsid w:val="0023474D"/>
    <w:rsid w:val="0023482A"/>
    <w:rsid w:val="00234854"/>
    <w:rsid w:val="002348AF"/>
    <w:rsid w:val="002349B9"/>
    <w:rsid w:val="00234BC4"/>
    <w:rsid w:val="00234E83"/>
    <w:rsid w:val="00234E8A"/>
    <w:rsid w:val="0023506A"/>
    <w:rsid w:val="002350A8"/>
    <w:rsid w:val="002354FC"/>
    <w:rsid w:val="00235666"/>
    <w:rsid w:val="002358EE"/>
    <w:rsid w:val="002365B2"/>
    <w:rsid w:val="0023665E"/>
    <w:rsid w:val="00236674"/>
    <w:rsid w:val="00236730"/>
    <w:rsid w:val="00236EC7"/>
    <w:rsid w:val="0023701C"/>
    <w:rsid w:val="002376C3"/>
    <w:rsid w:val="00237716"/>
    <w:rsid w:val="0023776A"/>
    <w:rsid w:val="00237FAC"/>
    <w:rsid w:val="00240080"/>
    <w:rsid w:val="0024058E"/>
    <w:rsid w:val="0024077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236C"/>
    <w:rsid w:val="002426F3"/>
    <w:rsid w:val="00242C33"/>
    <w:rsid w:val="00242F91"/>
    <w:rsid w:val="00243006"/>
    <w:rsid w:val="002431C4"/>
    <w:rsid w:val="0024334D"/>
    <w:rsid w:val="0024341A"/>
    <w:rsid w:val="00243495"/>
    <w:rsid w:val="0024354E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C55"/>
    <w:rsid w:val="00244D5E"/>
    <w:rsid w:val="00244DC3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611"/>
    <w:rsid w:val="00246DF8"/>
    <w:rsid w:val="00246EBA"/>
    <w:rsid w:val="0024732C"/>
    <w:rsid w:val="00247623"/>
    <w:rsid w:val="00247946"/>
    <w:rsid w:val="00247A42"/>
    <w:rsid w:val="00250308"/>
    <w:rsid w:val="00250A52"/>
    <w:rsid w:val="00250B77"/>
    <w:rsid w:val="00251098"/>
    <w:rsid w:val="00251358"/>
    <w:rsid w:val="002513B4"/>
    <w:rsid w:val="002514F8"/>
    <w:rsid w:val="0025152D"/>
    <w:rsid w:val="002517A8"/>
    <w:rsid w:val="00251995"/>
    <w:rsid w:val="00251C3D"/>
    <w:rsid w:val="00251E53"/>
    <w:rsid w:val="002520FD"/>
    <w:rsid w:val="002521F5"/>
    <w:rsid w:val="0025234C"/>
    <w:rsid w:val="0025241F"/>
    <w:rsid w:val="0025286E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971"/>
    <w:rsid w:val="00254D66"/>
    <w:rsid w:val="00254EEE"/>
    <w:rsid w:val="00254F03"/>
    <w:rsid w:val="00255504"/>
    <w:rsid w:val="00255792"/>
    <w:rsid w:val="002559E9"/>
    <w:rsid w:val="00255C18"/>
    <w:rsid w:val="0025609A"/>
    <w:rsid w:val="002560B8"/>
    <w:rsid w:val="00256526"/>
    <w:rsid w:val="00256840"/>
    <w:rsid w:val="002569D6"/>
    <w:rsid w:val="00256DB2"/>
    <w:rsid w:val="00257065"/>
    <w:rsid w:val="002572A6"/>
    <w:rsid w:val="002574BA"/>
    <w:rsid w:val="0025759B"/>
    <w:rsid w:val="00257655"/>
    <w:rsid w:val="002576C0"/>
    <w:rsid w:val="0025780B"/>
    <w:rsid w:val="00257A0D"/>
    <w:rsid w:val="00257B68"/>
    <w:rsid w:val="00257C48"/>
    <w:rsid w:val="002601F9"/>
    <w:rsid w:val="0026029F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2195"/>
    <w:rsid w:val="0026235F"/>
    <w:rsid w:val="0026239E"/>
    <w:rsid w:val="00262440"/>
    <w:rsid w:val="0026266C"/>
    <w:rsid w:val="00262AE7"/>
    <w:rsid w:val="00262B52"/>
    <w:rsid w:val="00262BFA"/>
    <w:rsid w:val="00262C3B"/>
    <w:rsid w:val="00262DFC"/>
    <w:rsid w:val="00262E11"/>
    <w:rsid w:val="00262EF0"/>
    <w:rsid w:val="0026302D"/>
    <w:rsid w:val="00263042"/>
    <w:rsid w:val="002634AD"/>
    <w:rsid w:val="002635C5"/>
    <w:rsid w:val="00263663"/>
    <w:rsid w:val="002636A6"/>
    <w:rsid w:val="00263A45"/>
    <w:rsid w:val="00263AC0"/>
    <w:rsid w:val="00263CC7"/>
    <w:rsid w:val="002645B9"/>
    <w:rsid w:val="0026461C"/>
    <w:rsid w:val="0026466E"/>
    <w:rsid w:val="00264925"/>
    <w:rsid w:val="00264B6B"/>
    <w:rsid w:val="00264D2F"/>
    <w:rsid w:val="00265333"/>
    <w:rsid w:val="00265561"/>
    <w:rsid w:val="00265762"/>
    <w:rsid w:val="00265A0B"/>
    <w:rsid w:val="00265A24"/>
    <w:rsid w:val="00265D75"/>
    <w:rsid w:val="00265DC4"/>
    <w:rsid w:val="00265EE5"/>
    <w:rsid w:val="00266075"/>
    <w:rsid w:val="002664AD"/>
    <w:rsid w:val="002664DA"/>
    <w:rsid w:val="00266BF4"/>
    <w:rsid w:val="00266BFD"/>
    <w:rsid w:val="0026725A"/>
    <w:rsid w:val="0026750C"/>
    <w:rsid w:val="00267647"/>
    <w:rsid w:val="00267C68"/>
    <w:rsid w:val="00267CC0"/>
    <w:rsid w:val="00270138"/>
    <w:rsid w:val="00270339"/>
    <w:rsid w:val="00270916"/>
    <w:rsid w:val="00270D06"/>
    <w:rsid w:val="00271138"/>
    <w:rsid w:val="0027173F"/>
    <w:rsid w:val="0027197F"/>
    <w:rsid w:val="00272073"/>
    <w:rsid w:val="00272682"/>
    <w:rsid w:val="002727B3"/>
    <w:rsid w:val="00272915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E7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B4"/>
    <w:rsid w:val="0027771C"/>
    <w:rsid w:val="0027782E"/>
    <w:rsid w:val="00277861"/>
    <w:rsid w:val="00277C65"/>
    <w:rsid w:val="00277CCF"/>
    <w:rsid w:val="00277CEB"/>
    <w:rsid w:val="00277EA7"/>
    <w:rsid w:val="0028006B"/>
    <w:rsid w:val="00280170"/>
    <w:rsid w:val="00280251"/>
    <w:rsid w:val="0028029F"/>
    <w:rsid w:val="00280348"/>
    <w:rsid w:val="00280421"/>
    <w:rsid w:val="002804AC"/>
    <w:rsid w:val="00280565"/>
    <w:rsid w:val="00280709"/>
    <w:rsid w:val="00280851"/>
    <w:rsid w:val="00280D40"/>
    <w:rsid w:val="00280FDB"/>
    <w:rsid w:val="0028130B"/>
    <w:rsid w:val="00281399"/>
    <w:rsid w:val="0028149A"/>
    <w:rsid w:val="00281907"/>
    <w:rsid w:val="00281B6F"/>
    <w:rsid w:val="002820FF"/>
    <w:rsid w:val="00282213"/>
    <w:rsid w:val="002828AC"/>
    <w:rsid w:val="0028299D"/>
    <w:rsid w:val="00282C71"/>
    <w:rsid w:val="00283220"/>
    <w:rsid w:val="002839AD"/>
    <w:rsid w:val="00283A53"/>
    <w:rsid w:val="00283D02"/>
    <w:rsid w:val="00283E95"/>
    <w:rsid w:val="00283EB9"/>
    <w:rsid w:val="002840A1"/>
    <w:rsid w:val="002849EB"/>
    <w:rsid w:val="00284B46"/>
    <w:rsid w:val="00284BD0"/>
    <w:rsid w:val="00284D60"/>
    <w:rsid w:val="00284D8C"/>
    <w:rsid w:val="00284DC6"/>
    <w:rsid w:val="002853B9"/>
    <w:rsid w:val="002856D2"/>
    <w:rsid w:val="00285A7D"/>
    <w:rsid w:val="00285D62"/>
    <w:rsid w:val="002862E0"/>
    <w:rsid w:val="0028684D"/>
    <w:rsid w:val="0028693B"/>
    <w:rsid w:val="002869E2"/>
    <w:rsid w:val="002869EC"/>
    <w:rsid w:val="00286A7D"/>
    <w:rsid w:val="00286C37"/>
    <w:rsid w:val="00286E37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7D2"/>
    <w:rsid w:val="00291E31"/>
    <w:rsid w:val="00292467"/>
    <w:rsid w:val="00292A54"/>
    <w:rsid w:val="00293179"/>
    <w:rsid w:val="0029356C"/>
    <w:rsid w:val="002936AE"/>
    <w:rsid w:val="00293724"/>
    <w:rsid w:val="0029373C"/>
    <w:rsid w:val="00293931"/>
    <w:rsid w:val="00293966"/>
    <w:rsid w:val="00293A1D"/>
    <w:rsid w:val="00293ABF"/>
    <w:rsid w:val="00293CAE"/>
    <w:rsid w:val="00293DD3"/>
    <w:rsid w:val="00293E83"/>
    <w:rsid w:val="00294123"/>
    <w:rsid w:val="00294245"/>
    <w:rsid w:val="00294295"/>
    <w:rsid w:val="00294329"/>
    <w:rsid w:val="00294393"/>
    <w:rsid w:val="002944DC"/>
    <w:rsid w:val="00294555"/>
    <w:rsid w:val="00294716"/>
    <w:rsid w:val="00294B02"/>
    <w:rsid w:val="00294B0A"/>
    <w:rsid w:val="00294BFB"/>
    <w:rsid w:val="00294C3E"/>
    <w:rsid w:val="00294D72"/>
    <w:rsid w:val="00295192"/>
    <w:rsid w:val="00295F79"/>
    <w:rsid w:val="00295FFF"/>
    <w:rsid w:val="00296036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B81"/>
    <w:rsid w:val="002A0C0C"/>
    <w:rsid w:val="002A0E77"/>
    <w:rsid w:val="002A1019"/>
    <w:rsid w:val="002A110C"/>
    <w:rsid w:val="002A122B"/>
    <w:rsid w:val="002A19B3"/>
    <w:rsid w:val="002A1BD8"/>
    <w:rsid w:val="002A1CCA"/>
    <w:rsid w:val="002A1ED2"/>
    <w:rsid w:val="002A233B"/>
    <w:rsid w:val="002A26D2"/>
    <w:rsid w:val="002A2717"/>
    <w:rsid w:val="002A27DE"/>
    <w:rsid w:val="002A2C5F"/>
    <w:rsid w:val="002A309E"/>
    <w:rsid w:val="002A33B0"/>
    <w:rsid w:val="002A38AE"/>
    <w:rsid w:val="002A43FA"/>
    <w:rsid w:val="002A446F"/>
    <w:rsid w:val="002A4586"/>
    <w:rsid w:val="002A45F0"/>
    <w:rsid w:val="002A45FC"/>
    <w:rsid w:val="002A4747"/>
    <w:rsid w:val="002A47CF"/>
    <w:rsid w:val="002A4A66"/>
    <w:rsid w:val="002A4A88"/>
    <w:rsid w:val="002A4AD2"/>
    <w:rsid w:val="002A4B9F"/>
    <w:rsid w:val="002A4F8E"/>
    <w:rsid w:val="002A510B"/>
    <w:rsid w:val="002A5124"/>
    <w:rsid w:val="002A53A9"/>
    <w:rsid w:val="002A550F"/>
    <w:rsid w:val="002A5A5D"/>
    <w:rsid w:val="002A5B7E"/>
    <w:rsid w:val="002A5D01"/>
    <w:rsid w:val="002A5F62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AE6"/>
    <w:rsid w:val="002B2E6C"/>
    <w:rsid w:val="002B2F5E"/>
    <w:rsid w:val="002B2FCB"/>
    <w:rsid w:val="002B322F"/>
    <w:rsid w:val="002B326C"/>
    <w:rsid w:val="002B32AA"/>
    <w:rsid w:val="002B3304"/>
    <w:rsid w:val="002B3786"/>
    <w:rsid w:val="002B381D"/>
    <w:rsid w:val="002B384C"/>
    <w:rsid w:val="002B38CA"/>
    <w:rsid w:val="002B398D"/>
    <w:rsid w:val="002B3A11"/>
    <w:rsid w:val="002B3A70"/>
    <w:rsid w:val="002B3DA1"/>
    <w:rsid w:val="002B3E2B"/>
    <w:rsid w:val="002B41CA"/>
    <w:rsid w:val="002B4239"/>
    <w:rsid w:val="002B4316"/>
    <w:rsid w:val="002B4465"/>
    <w:rsid w:val="002B4721"/>
    <w:rsid w:val="002B4C91"/>
    <w:rsid w:val="002B5018"/>
    <w:rsid w:val="002B50CF"/>
    <w:rsid w:val="002B532F"/>
    <w:rsid w:val="002B53F5"/>
    <w:rsid w:val="002B57D8"/>
    <w:rsid w:val="002B587E"/>
    <w:rsid w:val="002B6052"/>
    <w:rsid w:val="002B62B2"/>
    <w:rsid w:val="002B635E"/>
    <w:rsid w:val="002B6515"/>
    <w:rsid w:val="002B65B4"/>
    <w:rsid w:val="002B6A01"/>
    <w:rsid w:val="002B6AE9"/>
    <w:rsid w:val="002B6C96"/>
    <w:rsid w:val="002B7418"/>
    <w:rsid w:val="002B76B4"/>
    <w:rsid w:val="002B78FB"/>
    <w:rsid w:val="002C01AE"/>
    <w:rsid w:val="002C0377"/>
    <w:rsid w:val="002C044C"/>
    <w:rsid w:val="002C0471"/>
    <w:rsid w:val="002C04EE"/>
    <w:rsid w:val="002C0C18"/>
    <w:rsid w:val="002C1248"/>
    <w:rsid w:val="002C1678"/>
    <w:rsid w:val="002C19C7"/>
    <w:rsid w:val="002C1E63"/>
    <w:rsid w:val="002C1EDD"/>
    <w:rsid w:val="002C1EEA"/>
    <w:rsid w:val="002C2337"/>
    <w:rsid w:val="002C27B8"/>
    <w:rsid w:val="002C2919"/>
    <w:rsid w:val="002C2BFE"/>
    <w:rsid w:val="002C2CF6"/>
    <w:rsid w:val="002C2D33"/>
    <w:rsid w:val="002C3187"/>
    <w:rsid w:val="002C3498"/>
    <w:rsid w:val="002C34C1"/>
    <w:rsid w:val="002C34E2"/>
    <w:rsid w:val="002C37EE"/>
    <w:rsid w:val="002C3A6E"/>
    <w:rsid w:val="002C3D92"/>
    <w:rsid w:val="002C3DE0"/>
    <w:rsid w:val="002C3E36"/>
    <w:rsid w:val="002C3F73"/>
    <w:rsid w:val="002C40DD"/>
    <w:rsid w:val="002C4107"/>
    <w:rsid w:val="002C4633"/>
    <w:rsid w:val="002C47D5"/>
    <w:rsid w:val="002C4992"/>
    <w:rsid w:val="002C49BB"/>
    <w:rsid w:val="002C49CA"/>
    <w:rsid w:val="002C49EF"/>
    <w:rsid w:val="002C4D53"/>
    <w:rsid w:val="002C51D9"/>
    <w:rsid w:val="002C5C09"/>
    <w:rsid w:val="002C608B"/>
    <w:rsid w:val="002C616B"/>
    <w:rsid w:val="002C622B"/>
    <w:rsid w:val="002C68AE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C64"/>
    <w:rsid w:val="002C7F31"/>
    <w:rsid w:val="002D0072"/>
    <w:rsid w:val="002D01F3"/>
    <w:rsid w:val="002D0373"/>
    <w:rsid w:val="002D05C5"/>
    <w:rsid w:val="002D0718"/>
    <w:rsid w:val="002D0909"/>
    <w:rsid w:val="002D10C9"/>
    <w:rsid w:val="002D1544"/>
    <w:rsid w:val="002D1737"/>
    <w:rsid w:val="002D190D"/>
    <w:rsid w:val="002D194C"/>
    <w:rsid w:val="002D195C"/>
    <w:rsid w:val="002D1ABC"/>
    <w:rsid w:val="002D1E86"/>
    <w:rsid w:val="002D221A"/>
    <w:rsid w:val="002D223E"/>
    <w:rsid w:val="002D2282"/>
    <w:rsid w:val="002D2701"/>
    <w:rsid w:val="002D2A59"/>
    <w:rsid w:val="002D2CBA"/>
    <w:rsid w:val="002D2DFC"/>
    <w:rsid w:val="002D2FB4"/>
    <w:rsid w:val="002D2FF5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65F"/>
    <w:rsid w:val="002D4983"/>
    <w:rsid w:val="002D4A2C"/>
    <w:rsid w:val="002D4C4D"/>
    <w:rsid w:val="002D4E49"/>
    <w:rsid w:val="002D5188"/>
    <w:rsid w:val="002D53BD"/>
    <w:rsid w:val="002D55FF"/>
    <w:rsid w:val="002D5622"/>
    <w:rsid w:val="002D59EB"/>
    <w:rsid w:val="002D5BAC"/>
    <w:rsid w:val="002D5CC6"/>
    <w:rsid w:val="002D5D74"/>
    <w:rsid w:val="002D6071"/>
    <w:rsid w:val="002D60BB"/>
    <w:rsid w:val="002D68B9"/>
    <w:rsid w:val="002D6C72"/>
    <w:rsid w:val="002D6CEB"/>
    <w:rsid w:val="002D6E42"/>
    <w:rsid w:val="002D73E5"/>
    <w:rsid w:val="002D7454"/>
    <w:rsid w:val="002D774C"/>
    <w:rsid w:val="002D7754"/>
    <w:rsid w:val="002D787C"/>
    <w:rsid w:val="002E09EC"/>
    <w:rsid w:val="002E0D0B"/>
    <w:rsid w:val="002E0D41"/>
    <w:rsid w:val="002E1011"/>
    <w:rsid w:val="002E12DB"/>
    <w:rsid w:val="002E13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ABA"/>
    <w:rsid w:val="002E2D04"/>
    <w:rsid w:val="002E2E4A"/>
    <w:rsid w:val="002E338C"/>
    <w:rsid w:val="002E362E"/>
    <w:rsid w:val="002E3925"/>
    <w:rsid w:val="002E392C"/>
    <w:rsid w:val="002E3968"/>
    <w:rsid w:val="002E3C1C"/>
    <w:rsid w:val="002E3CB2"/>
    <w:rsid w:val="002E3FF4"/>
    <w:rsid w:val="002E4C8F"/>
    <w:rsid w:val="002E51BA"/>
    <w:rsid w:val="002E51E4"/>
    <w:rsid w:val="002E5576"/>
    <w:rsid w:val="002E56E4"/>
    <w:rsid w:val="002E5809"/>
    <w:rsid w:val="002E59C0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985"/>
    <w:rsid w:val="002E7AC4"/>
    <w:rsid w:val="002E7C7E"/>
    <w:rsid w:val="002E7C86"/>
    <w:rsid w:val="002E7CAA"/>
    <w:rsid w:val="002E7DC0"/>
    <w:rsid w:val="002F003E"/>
    <w:rsid w:val="002F0124"/>
    <w:rsid w:val="002F0218"/>
    <w:rsid w:val="002F0583"/>
    <w:rsid w:val="002F0A8E"/>
    <w:rsid w:val="002F0C75"/>
    <w:rsid w:val="002F0CFC"/>
    <w:rsid w:val="002F0D16"/>
    <w:rsid w:val="002F0E0D"/>
    <w:rsid w:val="002F119F"/>
    <w:rsid w:val="002F152C"/>
    <w:rsid w:val="002F15C6"/>
    <w:rsid w:val="002F15E5"/>
    <w:rsid w:val="002F1694"/>
    <w:rsid w:val="002F1759"/>
    <w:rsid w:val="002F1834"/>
    <w:rsid w:val="002F1A4F"/>
    <w:rsid w:val="002F1AD8"/>
    <w:rsid w:val="002F1E8E"/>
    <w:rsid w:val="002F22E7"/>
    <w:rsid w:val="002F2450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579"/>
    <w:rsid w:val="002F4612"/>
    <w:rsid w:val="002F4840"/>
    <w:rsid w:val="002F4959"/>
    <w:rsid w:val="002F4A86"/>
    <w:rsid w:val="002F4BB9"/>
    <w:rsid w:val="002F4CBE"/>
    <w:rsid w:val="002F4E5E"/>
    <w:rsid w:val="002F4EA1"/>
    <w:rsid w:val="002F4FCE"/>
    <w:rsid w:val="002F52F2"/>
    <w:rsid w:val="002F5451"/>
    <w:rsid w:val="002F5471"/>
    <w:rsid w:val="002F5782"/>
    <w:rsid w:val="002F582B"/>
    <w:rsid w:val="002F5CDD"/>
    <w:rsid w:val="002F6001"/>
    <w:rsid w:val="002F61E7"/>
    <w:rsid w:val="002F627D"/>
    <w:rsid w:val="002F646F"/>
    <w:rsid w:val="002F64CA"/>
    <w:rsid w:val="002F6529"/>
    <w:rsid w:val="002F65F8"/>
    <w:rsid w:val="002F681D"/>
    <w:rsid w:val="002F6C3A"/>
    <w:rsid w:val="002F6CFE"/>
    <w:rsid w:val="002F6D16"/>
    <w:rsid w:val="002F6F84"/>
    <w:rsid w:val="002F75D0"/>
    <w:rsid w:val="002F76C4"/>
    <w:rsid w:val="002F7A81"/>
    <w:rsid w:val="002F7CD9"/>
    <w:rsid w:val="002F7ED6"/>
    <w:rsid w:val="00300309"/>
    <w:rsid w:val="00300327"/>
    <w:rsid w:val="0030039A"/>
    <w:rsid w:val="003004CC"/>
    <w:rsid w:val="00300546"/>
    <w:rsid w:val="003006FD"/>
    <w:rsid w:val="0030094C"/>
    <w:rsid w:val="00300B44"/>
    <w:rsid w:val="00301099"/>
    <w:rsid w:val="003015ED"/>
    <w:rsid w:val="00301853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E92"/>
    <w:rsid w:val="003031BB"/>
    <w:rsid w:val="00303338"/>
    <w:rsid w:val="0030334F"/>
    <w:rsid w:val="00303510"/>
    <w:rsid w:val="00303557"/>
    <w:rsid w:val="00303606"/>
    <w:rsid w:val="00304410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D53"/>
    <w:rsid w:val="00305F1A"/>
    <w:rsid w:val="00305FDD"/>
    <w:rsid w:val="00305FF2"/>
    <w:rsid w:val="003060E1"/>
    <w:rsid w:val="00306178"/>
    <w:rsid w:val="003062F8"/>
    <w:rsid w:val="00306331"/>
    <w:rsid w:val="003066DC"/>
    <w:rsid w:val="00306757"/>
    <w:rsid w:val="0030684A"/>
    <w:rsid w:val="00306AE5"/>
    <w:rsid w:val="00306C2B"/>
    <w:rsid w:val="00306DB2"/>
    <w:rsid w:val="00306DE5"/>
    <w:rsid w:val="00306F8B"/>
    <w:rsid w:val="00306F9E"/>
    <w:rsid w:val="003070A8"/>
    <w:rsid w:val="003073DF"/>
    <w:rsid w:val="00307428"/>
    <w:rsid w:val="0030780B"/>
    <w:rsid w:val="00307BC6"/>
    <w:rsid w:val="00307FF7"/>
    <w:rsid w:val="003100C5"/>
    <w:rsid w:val="003101D1"/>
    <w:rsid w:val="00310281"/>
    <w:rsid w:val="003103B7"/>
    <w:rsid w:val="00310406"/>
    <w:rsid w:val="0031043C"/>
    <w:rsid w:val="003107A1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27E6"/>
    <w:rsid w:val="00312B5F"/>
    <w:rsid w:val="00312BDB"/>
    <w:rsid w:val="00312C0A"/>
    <w:rsid w:val="00312C2B"/>
    <w:rsid w:val="00312CF8"/>
    <w:rsid w:val="00312D52"/>
    <w:rsid w:val="00312D6A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A4"/>
    <w:rsid w:val="00315644"/>
    <w:rsid w:val="00315749"/>
    <w:rsid w:val="0031595D"/>
    <w:rsid w:val="00315CC1"/>
    <w:rsid w:val="003163DC"/>
    <w:rsid w:val="003167DD"/>
    <w:rsid w:val="0031684B"/>
    <w:rsid w:val="00316AF5"/>
    <w:rsid w:val="00316B0A"/>
    <w:rsid w:val="00316BE6"/>
    <w:rsid w:val="00316D26"/>
    <w:rsid w:val="00316D46"/>
    <w:rsid w:val="00317475"/>
    <w:rsid w:val="003175C8"/>
    <w:rsid w:val="00317696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1113"/>
    <w:rsid w:val="00321519"/>
    <w:rsid w:val="0032152B"/>
    <w:rsid w:val="00321768"/>
    <w:rsid w:val="0032186C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364"/>
    <w:rsid w:val="00322B51"/>
    <w:rsid w:val="0032350D"/>
    <w:rsid w:val="00323557"/>
    <w:rsid w:val="0032357A"/>
    <w:rsid w:val="003235A9"/>
    <w:rsid w:val="003235AC"/>
    <w:rsid w:val="00323C5F"/>
    <w:rsid w:val="00323D78"/>
    <w:rsid w:val="003243DC"/>
    <w:rsid w:val="003245B7"/>
    <w:rsid w:val="0032477D"/>
    <w:rsid w:val="003248DB"/>
    <w:rsid w:val="00324AB0"/>
    <w:rsid w:val="00324B05"/>
    <w:rsid w:val="00324C33"/>
    <w:rsid w:val="00324CD1"/>
    <w:rsid w:val="00324EB0"/>
    <w:rsid w:val="003250D3"/>
    <w:rsid w:val="003251AC"/>
    <w:rsid w:val="003254DB"/>
    <w:rsid w:val="00325D22"/>
    <w:rsid w:val="0032637A"/>
    <w:rsid w:val="003264C2"/>
    <w:rsid w:val="00326683"/>
    <w:rsid w:val="00326880"/>
    <w:rsid w:val="00326A12"/>
    <w:rsid w:val="00326BE7"/>
    <w:rsid w:val="00326C4F"/>
    <w:rsid w:val="00326DB7"/>
    <w:rsid w:val="003271D2"/>
    <w:rsid w:val="00327408"/>
    <w:rsid w:val="003274F1"/>
    <w:rsid w:val="003275BF"/>
    <w:rsid w:val="00327864"/>
    <w:rsid w:val="003279D7"/>
    <w:rsid w:val="00327EF5"/>
    <w:rsid w:val="00327FB8"/>
    <w:rsid w:val="003300A3"/>
    <w:rsid w:val="003301C6"/>
    <w:rsid w:val="00330425"/>
    <w:rsid w:val="00330466"/>
    <w:rsid w:val="003308D9"/>
    <w:rsid w:val="00330A27"/>
    <w:rsid w:val="00330D3B"/>
    <w:rsid w:val="003310B3"/>
    <w:rsid w:val="00331235"/>
    <w:rsid w:val="00331248"/>
    <w:rsid w:val="00331541"/>
    <w:rsid w:val="00331B93"/>
    <w:rsid w:val="00331B9B"/>
    <w:rsid w:val="003320CC"/>
    <w:rsid w:val="00332346"/>
    <w:rsid w:val="0033240A"/>
    <w:rsid w:val="003326A8"/>
    <w:rsid w:val="003327B7"/>
    <w:rsid w:val="003329A2"/>
    <w:rsid w:val="00332B13"/>
    <w:rsid w:val="003332B9"/>
    <w:rsid w:val="003334DC"/>
    <w:rsid w:val="00333686"/>
    <w:rsid w:val="003336B2"/>
    <w:rsid w:val="003339AE"/>
    <w:rsid w:val="003340FD"/>
    <w:rsid w:val="003342D5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742"/>
    <w:rsid w:val="003357AB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122"/>
    <w:rsid w:val="00337193"/>
    <w:rsid w:val="003371CA"/>
    <w:rsid w:val="00337434"/>
    <w:rsid w:val="00337BEA"/>
    <w:rsid w:val="00337CD2"/>
    <w:rsid w:val="00340035"/>
    <w:rsid w:val="003400C6"/>
    <w:rsid w:val="00340107"/>
    <w:rsid w:val="003401D9"/>
    <w:rsid w:val="003402EF"/>
    <w:rsid w:val="00340567"/>
    <w:rsid w:val="00340637"/>
    <w:rsid w:val="0034075E"/>
    <w:rsid w:val="003409AF"/>
    <w:rsid w:val="00340A44"/>
    <w:rsid w:val="00340AEC"/>
    <w:rsid w:val="00340F09"/>
    <w:rsid w:val="00341017"/>
    <w:rsid w:val="0034115E"/>
    <w:rsid w:val="00341305"/>
    <w:rsid w:val="00341749"/>
    <w:rsid w:val="00341AD3"/>
    <w:rsid w:val="00341BBB"/>
    <w:rsid w:val="00341DC5"/>
    <w:rsid w:val="00342204"/>
    <w:rsid w:val="00342222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DAB"/>
    <w:rsid w:val="00343DBC"/>
    <w:rsid w:val="00343F96"/>
    <w:rsid w:val="003441E8"/>
    <w:rsid w:val="003443AF"/>
    <w:rsid w:val="00344629"/>
    <w:rsid w:val="00344637"/>
    <w:rsid w:val="003448CB"/>
    <w:rsid w:val="003448F7"/>
    <w:rsid w:val="0034495E"/>
    <w:rsid w:val="00344E3E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26"/>
    <w:rsid w:val="00346C18"/>
    <w:rsid w:val="00346C23"/>
    <w:rsid w:val="00346D17"/>
    <w:rsid w:val="00346D5B"/>
    <w:rsid w:val="0034728A"/>
    <w:rsid w:val="003474C7"/>
    <w:rsid w:val="00347A37"/>
    <w:rsid w:val="00347C2F"/>
    <w:rsid w:val="00347CC6"/>
    <w:rsid w:val="00347E9A"/>
    <w:rsid w:val="0035019E"/>
    <w:rsid w:val="00350531"/>
    <w:rsid w:val="003506C2"/>
    <w:rsid w:val="00350848"/>
    <w:rsid w:val="0035092F"/>
    <w:rsid w:val="00350A1D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F02"/>
    <w:rsid w:val="00352197"/>
    <w:rsid w:val="0035265C"/>
    <w:rsid w:val="0035269C"/>
    <w:rsid w:val="003527CF"/>
    <w:rsid w:val="00352976"/>
    <w:rsid w:val="003529F1"/>
    <w:rsid w:val="00352E84"/>
    <w:rsid w:val="00352EC0"/>
    <w:rsid w:val="00352F1F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D8"/>
    <w:rsid w:val="00354FCC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6198"/>
    <w:rsid w:val="003562A8"/>
    <w:rsid w:val="003562C5"/>
    <w:rsid w:val="003563BC"/>
    <w:rsid w:val="0035671A"/>
    <w:rsid w:val="003567E8"/>
    <w:rsid w:val="003567FB"/>
    <w:rsid w:val="003569CA"/>
    <w:rsid w:val="00356B95"/>
    <w:rsid w:val="00356DEC"/>
    <w:rsid w:val="00356E24"/>
    <w:rsid w:val="00357B98"/>
    <w:rsid w:val="00357D3E"/>
    <w:rsid w:val="00360328"/>
    <w:rsid w:val="00360530"/>
    <w:rsid w:val="00360541"/>
    <w:rsid w:val="0036076D"/>
    <w:rsid w:val="003608F7"/>
    <w:rsid w:val="00360952"/>
    <w:rsid w:val="00360B91"/>
    <w:rsid w:val="00360BE6"/>
    <w:rsid w:val="00360F36"/>
    <w:rsid w:val="0036112E"/>
    <w:rsid w:val="00361208"/>
    <w:rsid w:val="00361579"/>
    <w:rsid w:val="00361969"/>
    <w:rsid w:val="00361CE3"/>
    <w:rsid w:val="00361EA8"/>
    <w:rsid w:val="003620BC"/>
    <w:rsid w:val="003622C0"/>
    <w:rsid w:val="003626A3"/>
    <w:rsid w:val="0036271D"/>
    <w:rsid w:val="00362870"/>
    <w:rsid w:val="00362998"/>
    <w:rsid w:val="00362D36"/>
    <w:rsid w:val="00362FBC"/>
    <w:rsid w:val="00363523"/>
    <w:rsid w:val="00363B13"/>
    <w:rsid w:val="00363B16"/>
    <w:rsid w:val="00363C14"/>
    <w:rsid w:val="00363C51"/>
    <w:rsid w:val="0036437D"/>
    <w:rsid w:val="003644AC"/>
    <w:rsid w:val="003645B5"/>
    <w:rsid w:val="00364686"/>
    <w:rsid w:val="003646EF"/>
    <w:rsid w:val="00364963"/>
    <w:rsid w:val="00364C8F"/>
    <w:rsid w:val="00364D2F"/>
    <w:rsid w:val="00364D8D"/>
    <w:rsid w:val="00364D93"/>
    <w:rsid w:val="00365653"/>
    <w:rsid w:val="003657D4"/>
    <w:rsid w:val="00365A5E"/>
    <w:rsid w:val="00365BF4"/>
    <w:rsid w:val="00365C82"/>
    <w:rsid w:val="00365D6D"/>
    <w:rsid w:val="00366204"/>
    <w:rsid w:val="00366828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947"/>
    <w:rsid w:val="00367CC3"/>
    <w:rsid w:val="00367DA7"/>
    <w:rsid w:val="00367DB8"/>
    <w:rsid w:val="0037011F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A3"/>
    <w:rsid w:val="0037199A"/>
    <w:rsid w:val="00371AD2"/>
    <w:rsid w:val="00371ECE"/>
    <w:rsid w:val="00372097"/>
    <w:rsid w:val="00372771"/>
    <w:rsid w:val="003727FB"/>
    <w:rsid w:val="00372976"/>
    <w:rsid w:val="00372DD5"/>
    <w:rsid w:val="00372F16"/>
    <w:rsid w:val="00373119"/>
    <w:rsid w:val="00373194"/>
    <w:rsid w:val="003733F2"/>
    <w:rsid w:val="0037362A"/>
    <w:rsid w:val="003736DD"/>
    <w:rsid w:val="0037398C"/>
    <w:rsid w:val="003739A2"/>
    <w:rsid w:val="00373A37"/>
    <w:rsid w:val="00373A58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A6A"/>
    <w:rsid w:val="00374E32"/>
    <w:rsid w:val="0037521D"/>
    <w:rsid w:val="00375491"/>
    <w:rsid w:val="003754BF"/>
    <w:rsid w:val="00375BC9"/>
    <w:rsid w:val="00375E36"/>
    <w:rsid w:val="00375F16"/>
    <w:rsid w:val="00376492"/>
    <w:rsid w:val="00376768"/>
    <w:rsid w:val="00376D66"/>
    <w:rsid w:val="00376D90"/>
    <w:rsid w:val="003770BC"/>
    <w:rsid w:val="00377307"/>
    <w:rsid w:val="0037797F"/>
    <w:rsid w:val="003779DA"/>
    <w:rsid w:val="00377C52"/>
    <w:rsid w:val="003802A4"/>
    <w:rsid w:val="00380483"/>
    <w:rsid w:val="00380604"/>
    <w:rsid w:val="00380695"/>
    <w:rsid w:val="003808A8"/>
    <w:rsid w:val="00380AA2"/>
    <w:rsid w:val="00381650"/>
    <w:rsid w:val="00381685"/>
    <w:rsid w:val="00381764"/>
    <w:rsid w:val="003817B7"/>
    <w:rsid w:val="003817D3"/>
    <w:rsid w:val="003824DC"/>
    <w:rsid w:val="003825B0"/>
    <w:rsid w:val="00382603"/>
    <w:rsid w:val="00382832"/>
    <w:rsid w:val="003829BC"/>
    <w:rsid w:val="00382BF8"/>
    <w:rsid w:val="00382C70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403C"/>
    <w:rsid w:val="003842CB"/>
    <w:rsid w:val="00384486"/>
    <w:rsid w:val="00384633"/>
    <w:rsid w:val="00384C0A"/>
    <w:rsid w:val="00385018"/>
    <w:rsid w:val="0038557E"/>
    <w:rsid w:val="00385613"/>
    <w:rsid w:val="00385936"/>
    <w:rsid w:val="00385C6D"/>
    <w:rsid w:val="0038632E"/>
    <w:rsid w:val="003864C2"/>
    <w:rsid w:val="0038658D"/>
    <w:rsid w:val="0038663A"/>
    <w:rsid w:val="003868C1"/>
    <w:rsid w:val="003869EA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4"/>
    <w:rsid w:val="0038782A"/>
    <w:rsid w:val="00387E12"/>
    <w:rsid w:val="00387F41"/>
    <w:rsid w:val="00390122"/>
    <w:rsid w:val="003907B8"/>
    <w:rsid w:val="00390A11"/>
    <w:rsid w:val="00390A53"/>
    <w:rsid w:val="00390B7C"/>
    <w:rsid w:val="00390D4A"/>
    <w:rsid w:val="00390E70"/>
    <w:rsid w:val="00391190"/>
    <w:rsid w:val="0039163B"/>
    <w:rsid w:val="0039191B"/>
    <w:rsid w:val="0039221F"/>
    <w:rsid w:val="0039225B"/>
    <w:rsid w:val="00392FBA"/>
    <w:rsid w:val="00393053"/>
    <w:rsid w:val="003931B0"/>
    <w:rsid w:val="0039331A"/>
    <w:rsid w:val="00393460"/>
    <w:rsid w:val="003935F3"/>
    <w:rsid w:val="0039364D"/>
    <w:rsid w:val="00393DE9"/>
    <w:rsid w:val="00393F45"/>
    <w:rsid w:val="00394001"/>
    <w:rsid w:val="0039421A"/>
    <w:rsid w:val="00394354"/>
    <w:rsid w:val="00394531"/>
    <w:rsid w:val="00394568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6223"/>
    <w:rsid w:val="003962B4"/>
    <w:rsid w:val="00396302"/>
    <w:rsid w:val="00396551"/>
    <w:rsid w:val="00396E83"/>
    <w:rsid w:val="00396EB3"/>
    <w:rsid w:val="00397109"/>
    <w:rsid w:val="003972BA"/>
    <w:rsid w:val="00397446"/>
    <w:rsid w:val="0039748F"/>
    <w:rsid w:val="003975A3"/>
    <w:rsid w:val="0039771E"/>
    <w:rsid w:val="003978B7"/>
    <w:rsid w:val="00397F4D"/>
    <w:rsid w:val="003A06A3"/>
    <w:rsid w:val="003A08AE"/>
    <w:rsid w:val="003A08DB"/>
    <w:rsid w:val="003A0DFD"/>
    <w:rsid w:val="003A1256"/>
    <w:rsid w:val="003A12C2"/>
    <w:rsid w:val="003A149C"/>
    <w:rsid w:val="003A1E89"/>
    <w:rsid w:val="003A20EF"/>
    <w:rsid w:val="003A2490"/>
    <w:rsid w:val="003A26C8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450"/>
    <w:rsid w:val="003A49DA"/>
    <w:rsid w:val="003A4B05"/>
    <w:rsid w:val="003A4C28"/>
    <w:rsid w:val="003A4F09"/>
    <w:rsid w:val="003A4FAD"/>
    <w:rsid w:val="003A5568"/>
    <w:rsid w:val="003A5CDE"/>
    <w:rsid w:val="003A5D54"/>
    <w:rsid w:val="003A5DB7"/>
    <w:rsid w:val="003A5F06"/>
    <w:rsid w:val="003A626F"/>
    <w:rsid w:val="003A63C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CFA"/>
    <w:rsid w:val="003A7E69"/>
    <w:rsid w:val="003A7E7E"/>
    <w:rsid w:val="003A7FE2"/>
    <w:rsid w:val="003B0008"/>
    <w:rsid w:val="003B027F"/>
    <w:rsid w:val="003B02B8"/>
    <w:rsid w:val="003B03C3"/>
    <w:rsid w:val="003B06D2"/>
    <w:rsid w:val="003B07C8"/>
    <w:rsid w:val="003B088D"/>
    <w:rsid w:val="003B0BC3"/>
    <w:rsid w:val="003B0FA5"/>
    <w:rsid w:val="003B107B"/>
    <w:rsid w:val="003B1361"/>
    <w:rsid w:val="003B13DC"/>
    <w:rsid w:val="003B16EA"/>
    <w:rsid w:val="003B1C0E"/>
    <w:rsid w:val="003B1F10"/>
    <w:rsid w:val="003B2381"/>
    <w:rsid w:val="003B2491"/>
    <w:rsid w:val="003B27D1"/>
    <w:rsid w:val="003B280C"/>
    <w:rsid w:val="003B2C14"/>
    <w:rsid w:val="003B2C2B"/>
    <w:rsid w:val="003B2EBC"/>
    <w:rsid w:val="003B31B6"/>
    <w:rsid w:val="003B32AE"/>
    <w:rsid w:val="003B32C3"/>
    <w:rsid w:val="003B33F7"/>
    <w:rsid w:val="003B37CA"/>
    <w:rsid w:val="003B3847"/>
    <w:rsid w:val="003B388D"/>
    <w:rsid w:val="003B3E94"/>
    <w:rsid w:val="003B3F1C"/>
    <w:rsid w:val="003B4137"/>
    <w:rsid w:val="003B442A"/>
    <w:rsid w:val="003B47F7"/>
    <w:rsid w:val="003B49B6"/>
    <w:rsid w:val="003B4A78"/>
    <w:rsid w:val="003B4BA2"/>
    <w:rsid w:val="003B4BC8"/>
    <w:rsid w:val="003B5327"/>
    <w:rsid w:val="003B5496"/>
    <w:rsid w:val="003B55DA"/>
    <w:rsid w:val="003B55F7"/>
    <w:rsid w:val="003B5693"/>
    <w:rsid w:val="003B56C9"/>
    <w:rsid w:val="003B5AE0"/>
    <w:rsid w:val="003B5B30"/>
    <w:rsid w:val="003B5C81"/>
    <w:rsid w:val="003B5EEA"/>
    <w:rsid w:val="003B5F97"/>
    <w:rsid w:val="003B607B"/>
    <w:rsid w:val="003B61CD"/>
    <w:rsid w:val="003B61E9"/>
    <w:rsid w:val="003B6340"/>
    <w:rsid w:val="003B65BA"/>
    <w:rsid w:val="003B66B1"/>
    <w:rsid w:val="003B6821"/>
    <w:rsid w:val="003B690C"/>
    <w:rsid w:val="003B6BAB"/>
    <w:rsid w:val="003B6BCA"/>
    <w:rsid w:val="003B6FC0"/>
    <w:rsid w:val="003B71B2"/>
    <w:rsid w:val="003B71E9"/>
    <w:rsid w:val="003B7208"/>
    <w:rsid w:val="003B7250"/>
    <w:rsid w:val="003B7400"/>
    <w:rsid w:val="003B7478"/>
    <w:rsid w:val="003B75BB"/>
    <w:rsid w:val="003B7718"/>
    <w:rsid w:val="003B7879"/>
    <w:rsid w:val="003B789E"/>
    <w:rsid w:val="003B78AD"/>
    <w:rsid w:val="003B79B2"/>
    <w:rsid w:val="003B7B9F"/>
    <w:rsid w:val="003B7CB5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953"/>
    <w:rsid w:val="003C2A3A"/>
    <w:rsid w:val="003C2A96"/>
    <w:rsid w:val="003C3054"/>
    <w:rsid w:val="003C30F2"/>
    <w:rsid w:val="003C32FC"/>
    <w:rsid w:val="003C34E0"/>
    <w:rsid w:val="003C3772"/>
    <w:rsid w:val="003C3863"/>
    <w:rsid w:val="003C3C2A"/>
    <w:rsid w:val="003C4040"/>
    <w:rsid w:val="003C43E8"/>
    <w:rsid w:val="003C44EA"/>
    <w:rsid w:val="003C47A1"/>
    <w:rsid w:val="003C4917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601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8C1"/>
    <w:rsid w:val="003C7964"/>
    <w:rsid w:val="003C79F0"/>
    <w:rsid w:val="003C79F4"/>
    <w:rsid w:val="003C7A8C"/>
    <w:rsid w:val="003C7E53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C4F"/>
    <w:rsid w:val="003D0CE9"/>
    <w:rsid w:val="003D10DD"/>
    <w:rsid w:val="003D1187"/>
    <w:rsid w:val="003D11B7"/>
    <w:rsid w:val="003D15C8"/>
    <w:rsid w:val="003D1868"/>
    <w:rsid w:val="003D1BF6"/>
    <w:rsid w:val="003D1C5D"/>
    <w:rsid w:val="003D1D97"/>
    <w:rsid w:val="003D1DC0"/>
    <w:rsid w:val="003D1EFE"/>
    <w:rsid w:val="003D1F31"/>
    <w:rsid w:val="003D1F92"/>
    <w:rsid w:val="003D2314"/>
    <w:rsid w:val="003D2613"/>
    <w:rsid w:val="003D2909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C87"/>
    <w:rsid w:val="003D3CBE"/>
    <w:rsid w:val="003D3D8B"/>
    <w:rsid w:val="003D4109"/>
    <w:rsid w:val="003D4470"/>
    <w:rsid w:val="003D4DFE"/>
    <w:rsid w:val="003D4F57"/>
    <w:rsid w:val="003D513A"/>
    <w:rsid w:val="003D5222"/>
    <w:rsid w:val="003D52F2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E14"/>
    <w:rsid w:val="003D7E47"/>
    <w:rsid w:val="003D7F3B"/>
    <w:rsid w:val="003D7FE0"/>
    <w:rsid w:val="003E0097"/>
    <w:rsid w:val="003E01B5"/>
    <w:rsid w:val="003E0577"/>
    <w:rsid w:val="003E08E3"/>
    <w:rsid w:val="003E0997"/>
    <w:rsid w:val="003E0A7A"/>
    <w:rsid w:val="003E0B47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B3"/>
    <w:rsid w:val="003E2666"/>
    <w:rsid w:val="003E290D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50D4"/>
    <w:rsid w:val="003E58C7"/>
    <w:rsid w:val="003E5E22"/>
    <w:rsid w:val="003E604C"/>
    <w:rsid w:val="003E6119"/>
    <w:rsid w:val="003E664C"/>
    <w:rsid w:val="003E666D"/>
    <w:rsid w:val="003E6B60"/>
    <w:rsid w:val="003E6B78"/>
    <w:rsid w:val="003E701D"/>
    <w:rsid w:val="003E716A"/>
    <w:rsid w:val="003E730B"/>
    <w:rsid w:val="003E7A2E"/>
    <w:rsid w:val="003E7D01"/>
    <w:rsid w:val="003E7FC8"/>
    <w:rsid w:val="003F0155"/>
    <w:rsid w:val="003F04B5"/>
    <w:rsid w:val="003F05B2"/>
    <w:rsid w:val="003F069A"/>
    <w:rsid w:val="003F0903"/>
    <w:rsid w:val="003F0B74"/>
    <w:rsid w:val="003F0E3E"/>
    <w:rsid w:val="003F0F63"/>
    <w:rsid w:val="003F119C"/>
    <w:rsid w:val="003F1608"/>
    <w:rsid w:val="003F17C0"/>
    <w:rsid w:val="003F1B3A"/>
    <w:rsid w:val="003F1CB5"/>
    <w:rsid w:val="003F2190"/>
    <w:rsid w:val="003F21E3"/>
    <w:rsid w:val="003F235E"/>
    <w:rsid w:val="003F23A9"/>
    <w:rsid w:val="003F255E"/>
    <w:rsid w:val="003F2612"/>
    <w:rsid w:val="003F280C"/>
    <w:rsid w:val="003F299E"/>
    <w:rsid w:val="003F2B4D"/>
    <w:rsid w:val="003F2FD0"/>
    <w:rsid w:val="003F2FD5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585"/>
    <w:rsid w:val="003F461F"/>
    <w:rsid w:val="003F4A6E"/>
    <w:rsid w:val="003F4C66"/>
    <w:rsid w:val="003F4EB6"/>
    <w:rsid w:val="003F4EC9"/>
    <w:rsid w:val="003F4FCC"/>
    <w:rsid w:val="003F55A8"/>
    <w:rsid w:val="003F55D2"/>
    <w:rsid w:val="003F560B"/>
    <w:rsid w:val="003F57E8"/>
    <w:rsid w:val="003F5828"/>
    <w:rsid w:val="003F5831"/>
    <w:rsid w:val="003F5896"/>
    <w:rsid w:val="003F58F8"/>
    <w:rsid w:val="003F5D4E"/>
    <w:rsid w:val="003F61F2"/>
    <w:rsid w:val="003F67EB"/>
    <w:rsid w:val="003F6BBB"/>
    <w:rsid w:val="003F6FE8"/>
    <w:rsid w:val="003F7047"/>
    <w:rsid w:val="003F70E7"/>
    <w:rsid w:val="003F76E9"/>
    <w:rsid w:val="003F7746"/>
    <w:rsid w:val="003F7A09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7E"/>
    <w:rsid w:val="0040126E"/>
    <w:rsid w:val="004012AA"/>
    <w:rsid w:val="00401390"/>
    <w:rsid w:val="00401507"/>
    <w:rsid w:val="004017C7"/>
    <w:rsid w:val="00401B44"/>
    <w:rsid w:val="00401D1F"/>
    <w:rsid w:val="004023E2"/>
    <w:rsid w:val="004023F4"/>
    <w:rsid w:val="0040241D"/>
    <w:rsid w:val="00402471"/>
    <w:rsid w:val="004024BA"/>
    <w:rsid w:val="0040257D"/>
    <w:rsid w:val="00402FB0"/>
    <w:rsid w:val="004033EE"/>
    <w:rsid w:val="00403412"/>
    <w:rsid w:val="0040349F"/>
    <w:rsid w:val="00403769"/>
    <w:rsid w:val="0040376D"/>
    <w:rsid w:val="0040387E"/>
    <w:rsid w:val="00403996"/>
    <w:rsid w:val="00403B78"/>
    <w:rsid w:val="004041A0"/>
    <w:rsid w:val="004042E7"/>
    <w:rsid w:val="0040437F"/>
    <w:rsid w:val="00404D10"/>
    <w:rsid w:val="0040516D"/>
    <w:rsid w:val="00405298"/>
    <w:rsid w:val="00405865"/>
    <w:rsid w:val="00405953"/>
    <w:rsid w:val="00405A0D"/>
    <w:rsid w:val="00405C4D"/>
    <w:rsid w:val="00405CE2"/>
    <w:rsid w:val="00405D06"/>
    <w:rsid w:val="00405E27"/>
    <w:rsid w:val="00405E54"/>
    <w:rsid w:val="0040639A"/>
    <w:rsid w:val="00406669"/>
    <w:rsid w:val="00406756"/>
    <w:rsid w:val="004068CF"/>
    <w:rsid w:val="004068D6"/>
    <w:rsid w:val="004068E1"/>
    <w:rsid w:val="00406CFF"/>
    <w:rsid w:val="00406D4E"/>
    <w:rsid w:val="004071FA"/>
    <w:rsid w:val="00407214"/>
    <w:rsid w:val="004076D1"/>
    <w:rsid w:val="004077B3"/>
    <w:rsid w:val="00407973"/>
    <w:rsid w:val="00407D0B"/>
    <w:rsid w:val="00407E6B"/>
    <w:rsid w:val="00407FDF"/>
    <w:rsid w:val="00410048"/>
    <w:rsid w:val="00410240"/>
    <w:rsid w:val="00410305"/>
    <w:rsid w:val="00410B77"/>
    <w:rsid w:val="00411A69"/>
    <w:rsid w:val="00411B13"/>
    <w:rsid w:val="00412537"/>
    <w:rsid w:val="0041258F"/>
    <w:rsid w:val="00412A5C"/>
    <w:rsid w:val="00412F18"/>
    <w:rsid w:val="00413207"/>
    <w:rsid w:val="00413369"/>
    <w:rsid w:val="004133A5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5015"/>
    <w:rsid w:val="00415089"/>
    <w:rsid w:val="004153A4"/>
    <w:rsid w:val="004155C3"/>
    <w:rsid w:val="0041566B"/>
    <w:rsid w:val="004159C3"/>
    <w:rsid w:val="00415A46"/>
    <w:rsid w:val="00415CFF"/>
    <w:rsid w:val="00415D24"/>
    <w:rsid w:val="00415E0A"/>
    <w:rsid w:val="00415F77"/>
    <w:rsid w:val="00416026"/>
    <w:rsid w:val="00416543"/>
    <w:rsid w:val="00416DF1"/>
    <w:rsid w:val="004170B1"/>
    <w:rsid w:val="004171F8"/>
    <w:rsid w:val="00417256"/>
    <w:rsid w:val="00417AE0"/>
    <w:rsid w:val="00417FB3"/>
    <w:rsid w:val="0042033D"/>
    <w:rsid w:val="004204C8"/>
    <w:rsid w:val="00420584"/>
    <w:rsid w:val="0042087D"/>
    <w:rsid w:val="00420D55"/>
    <w:rsid w:val="00420E34"/>
    <w:rsid w:val="00420EED"/>
    <w:rsid w:val="00421066"/>
    <w:rsid w:val="00421212"/>
    <w:rsid w:val="004214E0"/>
    <w:rsid w:val="004214E4"/>
    <w:rsid w:val="00421AEF"/>
    <w:rsid w:val="00421BAB"/>
    <w:rsid w:val="00421C83"/>
    <w:rsid w:val="00421E1A"/>
    <w:rsid w:val="0042208E"/>
    <w:rsid w:val="004226D7"/>
    <w:rsid w:val="00422901"/>
    <w:rsid w:val="00422E9C"/>
    <w:rsid w:val="00422F79"/>
    <w:rsid w:val="00423058"/>
    <w:rsid w:val="004231A9"/>
    <w:rsid w:val="004234B5"/>
    <w:rsid w:val="004234F6"/>
    <w:rsid w:val="004239BA"/>
    <w:rsid w:val="00423BA3"/>
    <w:rsid w:val="00423DEB"/>
    <w:rsid w:val="00423FCF"/>
    <w:rsid w:val="004247A6"/>
    <w:rsid w:val="00424A7F"/>
    <w:rsid w:val="00424CF5"/>
    <w:rsid w:val="00424F91"/>
    <w:rsid w:val="00425200"/>
    <w:rsid w:val="0042537D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467"/>
    <w:rsid w:val="00426553"/>
    <w:rsid w:val="00426A92"/>
    <w:rsid w:val="00426ACC"/>
    <w:rsid w:val="00426E94"/>
    <w:rsid w:val="0042714A"/>
    <w:rsid w:val="004272D1"/>
    <w:rsid w:val="0042739C"/>
    <w:rsid w:val="0042754F"/>
    <w:rsid w:val="00427A9B"/>
    <w:rsid w:val="00427B92"/>
    <w:rsid w:val="00427DC5"/>
    <w:rsid w:val="00430476"/>
    <w:rsid w:val="0043089D"/>
    <w:rsid w:val="00430932"/>
    <w:rsid w:val="00430B1B"/>
    <w:rsid w:val="00430C7A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581"/>
    <w:rsid w:val="00432658"/>
    <w:rsid w:val="00432C6F"/>
    <w:rsid w:val="00432DE6"/>
    <w:rsid w:val="0043303E"/>
    <w:rsid w:val="00433242"/>
    <w:rsid w:val="0043348C"/>
    <w:rsid w:val="004334B2"/>
    <w:rsid w:val="00433860"/>
    <w:rsid w:val="0043391B"/>
    <w:rsid w:val="00433944"/>
    <w:rsid w:val="00433A96"/>
    <w:rsid w:val="00433AC6"/>
    <w:rsid w:val="0043405E"/>
    <w:rsid w:val="004341C1"/>
    <w:rsid w:val="004343AF"/>
    <w:rsid w:val="0043499F"/>
    <w:rsid w:val="00434D25"/>
    <w:rsid w:val="00434D9A"/>
    <w:rsid w:val="00434FA9"/>
    <w:rsid w:val="00434FB0"/>
    <w:rsid w:val="004350B1"/>
    <w:rsid w:val="004351EC"/>
    <w:rsid w:val="004358BB"/>
    <w:rsid w:val="00435990"/>
    <w:rsid w:val="00435ABB"/>
    <w:rsid w:val="00436154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A74"/>
    <w:rsid w:val="00440ED9"/>
    <w:rsid w:val="004414A8"/>
    <w:rsid w:val="004414C0"/>
    <w:rsid w:val="0044156D"/>
    <w:rsid w:val="00441722"/>
    <w:rsid w:val="0044199D"/>
    <w:rsid w:val="004422F2"/>
    <w:rsid w:val="00442355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BA"/>
    <w:rsid w:val="00444B0B"/>
    <w:rsid w:val="00444B5F"/>
    <w:rsid w:val="00444C5F"/>
    <w:rsid w:val="00444DFB"/>
    <w:rsid w:val="00444F64"/>
    <w:rsid w:val="00444F68"/>
    <w:rsid w:val="00444FA3"/>
    <w:rsid w:val="004454EB"/>
    <w:rsid w:val="00445608"/>
    <w:rsid w:val="00445B23"/>
    <w:rsid w:val="00445C65"/>
    <w:rsid w:val="00445CB8"/>
    <w:rsid w:val="00445F7E"/>
    <w:rsid w:val="00445FCF"/>
    <w:rsid w:val="00446203"/>
    <w:rsid w:val="0044634C"/>
    <w:rsid w:val="00446577"/>
    <w:rsid w:val="004465B1"/>
    <w:rsid w:val="00446704"/>
    <w:rsid w:val="004469AF"/>
    <w:rsid w:val="00446BC5"/>
    <w:rsid w:val="00446D4C"/>
    <w:rsid w:val="00446F8A"/>
    <w:rsid w:val="0044708C"/>
    <w:rsid w:val="00447211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11F6"/>
    <w:rsid w:val="00451228"/>
    <w:rsid w:val="004513E1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9AD"/>
    <w:rsid w:val="00452E07"/>
    <w:rsid w:val="004530EC"/>
    <w:rsid w:val="00453478"/>
    <w:rsid w:val="0045350D"/>
    <w:rsid w:val="004535E6"/>
    <w:rsid w:val="0045392F"/>
    <w:rsid w:val="00454109"/>
    <w:rsid w:val="00454296"/>
    <w:rsid w:val="0045439E"/>
    <w:rsid w:val="0045453B"/>
    <w:rsid w:val="004545C2"/>
    <w:rsid w:val="00454634"/>
    <w:rsid w:val="00454A6B"/>
    <w:rsid w:val="00454ABF"/>
    <w:rsid w:val="004553AD"/>
    <w:rsid w:val="00455C98"/>
    <w:rsid w:val="00455DE1"/>
    <w:rsid w:val="00455EBB"/>
    <w:rsid w:val="0045657F"/>
    <w:rsid w:val="004565AD"/>
    <w:rsid w:val="004567F3"/>
    <w:rsid w:val="00456D05"/>
    <w:rsid w:val="00456D2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6A6"/>
    <w:rsid w:val="00461734"/>
    <w:rsid w:val="004618B0"/>
    <w:rsid w:val="00461E07"/>
    <w:rsid w:val="00461E92"/>
    <w:rsid w:val="00462347"/>
    <w:rsid w:val="00462408"/>
    <w:rsid w:val="004624EE"/>
    <w:rsid w:val="00462586"/>
    <w:rsid w:val="00462789"/>
    <w:rsid w:val="004627E8"/>
    <w:rsid w:val="00462AC6"/>
    <w:rsid w:val="00462B2C"/>
    <w:rsid w:val="00462B6A"/>
    <w:rsid w:val="00463403"/>
    <w:rsid w:val="004637DF"/>
    <w:rsid w:val="00463E70"/>
    <w:rsid w:val="00464075"/>
    <w:rsid w:val="00464232"/>
    <w:rsid w:val="00464394"/>
    <w:rsid w:val="004645DC"/>
    <w:rsid w:val="004647B6"/>
    <w:rsid w:val="00464958"/>
    <w:rsid w:val="0046495F"/>
    <w:rsid w:val="00464E7D"/>
    <w:rsid w:val="00464E85"/>
    <w:rsid w:val="004651AB"/>
    <w:rsid w:val="0046589D"/>
    <w:rsid w:val="00465959"/>
    <w:rsid w:val="00465D47"/>
    <w:rsid w:val="00465F4E"/>
    <w:rsid w:val="004664D4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70144"/>
    <w:rsid w:val="00470458"/>
    <w:rsid w:val="0047048B"/>
    <w:rsid w:val="00470592"/>
    <w:rsid w:val="004708B8"/>
    <w:rsid w:val="00470FD3"/>
    <w:rsid w:val="0047131A"/>
    <w:rsid w:val="00471B17"/>
    <w:rsid w:val="00471B33"/>
    <w:rsid w:val="00471B5D"/>
    <w:rsid w:val="00471B99"/>
    <w:rsid w:val="00471E9F"/>
    <w:rsid w:val="00471EC3"/>
    <w:rsid w:val="00471F10"/>
    <w:rsid w:val="00472006"/>
    <w:rsid w:val="004720A3"/>
    <w:rsid w:val="004721C9"/>
    <w:rsid w:val="0047222F"/>
    <w:rsid w:val="00472287"/>
    <w:rsid w:val="00472425"/>
    <w:rsid w:val="0047242B"/>
    <w:rsid w:val="004724CA"/>
    <w:rsid w:val="00472814"/>
    <w:rsid w:val="00472A27"/>
    <w:rsid w:val="00472B3E"/>
    <w:rsid w:val="00472D42"/>
    <w:rsid w:val="004730E1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523A"/>
    <w:rsid w:val="004756F3"/>
    <w:rsid w:val="00475721"/>
    <w:rsid w:val="004757DB"/>
    <w:rsid w:val="00475CE8"/>
    <w:rsid w:val="00475D7C"/>
    <w:rsid w:val="00475F8A"/>
    <w:rsid w:val="004761D6"/>
    <w:rsid w:val="0047640C"/>
    <w:rsid w:val="0047659A"/>
    <w:rsid w:val="0047669D"/>
    <w:rsid w:val="00476930"/>
    <w:rsid w:val="00476981"/>
    <w:rsid w:val="00476E9D"/>
    <w:rsid w:val="00476F50"/>
    <w:rsid w:val="00477365"/>
    <w:rsid w:val="00477474"/>
    <w:rsid w:val="0047766C"/>
    <w:rsid w:val="0047767A"/>
    <w:rsid w:val="0048003B"/>
    <w:rsid w:val="004801A3"/>
    <w:rsid w:val="0048048F"/>
    <w:rsid w:val="00480946"/>
    <w:rsid w:val="00480A55"/>
    <w:rsid w:val="00480B51"/>
    <w:rsid w:val="00480E86"/>
    <w:rsid w:val="00480EC8"/>
    <w:rsid w:val="00480EF6"/>
    <w:rsid w:val="00481037"/>
    <w:rsid w:val="0048117A"/>
    <w:rsid w:val="004811E9"/>
    <w:rsid w:val="00481470"/>
    <w:rsid w:val="00481572"/>
    <w:rsid w:val="004816A7"/>
    <w:rsid w:val="00481EA6"/>
    <w:rsid w:val="00481EC6"/>
    <w:rsid w:val="0048219F"/>
    <w:rsid w:val="004821A6"/>
    <w:rsid w:val="00482458"/>
    <w:rsid w:val="0048253D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B18"/>
    <w:rsid w:val="00483BA0"/>
    <w:rsid w:val="00483FE8"/>
    <w:rsid w:val="004841BE"/>
    <w:rsid w:val="00484310"/>
    <w:rsid w:val="004843AD"/>
    <w:rsid w:val="0048448C"/>
    <w:rsid w:val="004845ED"/>
    <w:rsid w:val="004848E8"/>
    <w:rsid w:val="00484924"/>
    <w:rsid w:val="00484A4F"/>
    <w:rsid w:val="00484DA8"/>
    <w:rsid w:val="00484F78"/>
    <w:rsid w:val="004852A0"/>
    <w:rsid w:val="00485978"/>
    <w:rsid w:val="00485AA9"/>
    <w:rsid w:val="00485B1F"/>
    <w:rsid w:val="004863A1"/>
    <w:rsid w:val="00486642"/>
    <w:rsid w:val="00486A86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C"/>
    <w:rsid w:val="0049093C"/>
    <w:rsid w:val="00490AA1"/>
    <w:rsid w:val="00490AF5"/>
    <w:rsid w:val="00490C24"/>
    <w:rsid w:val="00491217"/>
    <w:rsid w:val="004913BC"/>
    <w:rsid w:val="00491474"/>
    <w:rsid w:val="004914B6"/>
    <w:rsid w:val="00491A89"/>
    <w:rsid w:val="00491B9F"/>
    <w:rsid w:val="00491C0A"/>
    <w:rsid w:val="00491CBD"/>
    <w:rsid w:val="00491FFC"/>
    <w:rsid w:val="004920B9"/>
    <w:rsid w:val="004920C6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72"/>
    <w:rsid w:val="00493896"/>
    <w:rsid w:val="004939A7"/>
    <w:rsid w:val="00493A1F"/>
    <w:rsid w:val="00493D67"/>
    <w:rsid w:val="00493DCD"/>
    <w:rsid w:val="00493ED1"/>
    <w:rsid w:val="0049404C"/>
    <w:rsid w:val="00494571"/>
    <w:rsid w:val="0049461D"/>
    <w:rsid w:val="00494622"/>
    <w:rsid w:val="004946CD"/>
    <w:rsid w:val="00494705"/>
    <w:rsid w:val="00494B6E"/>
    <w:rsid w:val="00494DCF"/>
    <w:rsid w:val="00495023"/>
    <w:rsid w:val="00495494"/>
    <w:rsid w:val="00495539"/>
    <w:rsid w:val="004956EF"/>
    <w:rsid w:val="00495B12"/>
    <w:rsid w:val="00495BD9"/>
    <w:rsid w:val="00495C99"/>
    <w:rsid w:val="00495E87"/>
    <w:rsid w:val="00496005"/>
    <w:rsid w:val="00496249"/>
    <w:rsid w:val="0049634F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B5F"/>
    <w:rsid w:val="00497E27"/>
    <w:rsid w:val="00497E6E"/>
    <w:rsid w:val="00497E86"/>
    <w:rsid w:val="004A04F9"/>
    <w:rsid w:val="004A07E2"/>
    <w:rsid w:val="004A0E0F"/>
    <w:rsid w:val="004A0E42"/>
    <w:rsid w:val="004A0EBB"/>
    <w:rsid w:val="004A0FEF"/>
    <w:rsid w:val="004A0FF4"/>
    <w:rsid w:val="004A122C"/>
    <w:rsid w:val="004A1375"/>
    <w:rsid w:val="004A17D5"/>
    <w:rsid w:val="004A191E"/>
    <w:rsid w:val="004A1A4B"/>
    <w:rsid w:val="004A1A51"/>
    <w:rsid w:val="004A1B5E"/>
    <w:rsid w:val="004A1BFA"/>
    <w:rsid w:val="004A1C99"/>
    <w:rsid w:val="004A1E73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744"/>
    <w:rsid w:val="004A3865"/>
    <w:rsid w:val="004A39AD"/>
    <w:rsid w:val="004A3B74"/>
    <w:rsid w:val="004A3C3D"/>
    <w:rsid w:val="004A3D1B"/>
    <w:rsid w:val="004A42EA"/>
    <w:rsid w:val="004A45B1"/>
    <w:rsid w:val="004A4624"/>
    <w:rsid w:val="004A4AB8"/>
    <w:rsid w:val="004A4CBF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F22"/>
    <w:rsid w:val="004A7F26"/>
    <w:rsid w:val="004B023B"/>
    <w:rsid w:val="004B05BF"/>
    <w:rsid w:val="004B0778"/>
    <w:rsid w:val="004B07D9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5C5"/>
    <w:rsid w:val="004B1699"/>
    <w:rsid w:val="004B16EA"/>
    <w:rsid w:val="004B1A06"/>
    <w:rsid w:val="004B1AF8"/>
    <w:rsid w:val="004B1B57"/>
    <w:rsid w:val="004B1C2D"/>
    <w:rsid w:val="004B1CFC"/>
    <w:rsid w:val="004B2048"/>
    <w:rsid w:val="004B211F"/>
    <w:rsid w:val="004B2177"/>
    <w:rsid w:val="004B24B7"/>
    <w:rsid w:val="004B2511"/>
    <w:rsid w:val="004B298B"/>
    <w:rsid w:val="004B2A30"/>
    <w:rsid w:val="004B2A37"/>
    <w:rsid w:val="004B2D83"/>
    <w:rsid w:val="004B2E44"/>
    <w:rsid w:val="004B2E5D"/>
    <w:rsid w:val="004B3054"/>
    <w:rsid w:val="004B319A"/>
    <w:rsid w:val="004B3453"/>
    <w:rsid w:val="004B34F0"/>
    <w:rsid w:val="004B3606"/>
    <w:rsid w:val="004B3661"/>
    <w:rsid w:val="004B3715"/>
    <w:rsid w:val="004B394E"/>
    <w:rsid w:val="004B3AA8"/>
    <w:rsid w:val="004B3BFF"/>
    <w:rsid w:val="004B3D5F"/>
    <w:rsid w:val="004B3FF9"/>
    <w:rsid w:val="004B416B"/>
    <w:rsid w:val="004B440F"/>
    <w:rsid w:val="004B481E"/>
    <w:rsid w:val="004B4AD4"/>
    <w:rsid w:val="004B4B76"/>
    <w:rsid w:val="004B538F"/>
    <w:rsid w:val="004B539A"/>
    <w:rsid w:val="004B569D"/>
    <w:rsid w:val="004B56D4"/>
    <w:rsid w:val="004B56D8"/>
    <w:rsid w:val="004B57A7"/>
    <w:rsid w:val="004B5838"/>
    <w:rsid w:val="004B5865"/>
    <w:rsid w:val="004B5C20"/>
    <w:rsid w:val="004B5D3E"/>
    <w:rsid w:val="004B5F81"/>
    <w:rsid w:val="004B6057"/>
    <w:rsid w:val="004B6118"/>
    <w:rsid w:val="004B6166"/>
    <w:rsid w:val="004B63B5"/>
    <w:rsid w:val="004B6BE9"/>
    <w:rsid w:val="004B6CFF"/>
    <w:rsid w:val="004B6F1E"/>
    <w:rsid w:val="004B7238"/>
    <w:rsid w:val="004B741C"/>
    <w:rsid w:val="004B75BB"/>
    <w:rsid w:val="004B76C1"/>
    <w:rsid w:val="004B79A3"/>
    <w:rsid w:val="004B7BCF"/>
    <w:rsid w:val="004B7D23"/>
    <w:rsid w:val="004B7EAE"/>
    <w:rsid w:val="004C01C6"/>
    <w:rsid w:val="004C05E7"/>
    <w:rsid w:val="004C0698"/>
    <w:rsid w:val="004C091E"/>
    <w:rsid w:val="004C0AD0"/>
    <w:rsid w:val="004C0B8A"/>
    <w:rsid w:val="004C0BC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2200"/>
    <w:rsid w:val="004C2240"/>
    <w:rsid w:val="004C2373"/>
    <w:rsid w:val="004C23A5"/>
    <w:rsid w:val="004C285D"/>
    <w:rsid w:val="004C2960"/>
    <w:rsid w:val="004C29A5"/>
    <w:rsid w:val="004C31B6"/>
    <w:rsid w:val="004C32EB"/>
    <w:rsid w:val="004C3A44"/>
    <w:rsid w:val="004C3A54"/>
    <w:rsid w:val="004C3B26"/>
    <w:rsid w:val="004C41A5"/>
    <w:rsid w:val="004C41CF"/>
    <w:rsid w:val="004C433D"/>
    <w:rsid w:val="004C43C7"/>
    <w:rsid w:val="004C43DE"/>
    <w:rsid w:val="004C442F"/>
    <w:rsid w:val="004C4643"/>
    <w:rsid w:val="004C4655"/>
    <w:rsid w:val="004C4809"/>
    <w:rsid w:val="004C4920"/>
    <w:rsid w:val="004C49C0"/>
    <w:rsid w:val="004C4C38"/>
    <w:rsid w:val="004C4C84"/>
    <w:rsid w:val="004C4D0F"/>
    <w:rsid w:val="004C50DC"/>
    <w:rsid w:val="004C55AC"/>
    <w:rsid w:val="004C595C"/>
    <w:rsid w:val="004C5B7E"/>
    <w:rsid w:val="004C5BAA"/>
    <w:rsid w:val="004C6114"/>
    <w:rsid w:val="004C614E"/>
    <w:rsid w:val="004C67A5"/>
    <w:rsid w:val="004C6A1E"/>
    <w:rsid w:val="004C6D94"/>
    <w:rsid w:val="004C70F2"/>
    <w:rsid w:val="004C732C"/>
    <w:rsid w:val="004C78A5"/>
    <w:rsid w:val="004C797C"/>
    <w:rsid w:val="004C7CC3"/>
    <w:rsid w:val="004C7E29"/>
    <w:rsid w:val="004C7E43"/>
    <w:rsid w:val="004D0337"/>
    <w:rsid w:val="004D0703"/>
    <w:rsid w:val="004D0B01"/>
    <w:rsid w:val="004D0EB7"/>
    <w:rsid w:val="004D0F10"/>
    <w:rsid w:val="004D0F75"/>
    <w:rsid w:val="004D10BD"/>
    <w:rsid w:val="004D13AF"/>
    <w:rsid w:val="004D14B4"/>
    <w:rsid w:val="004D1938"/>
    <w:rsid w:val="004D19CB"/>
    <w:rsid w:val="004D22E1"/>
    <w:rsid w:val="004D2330"/>
    <w:rsid w:val="004D258D"/>
    <w:rsid w:val="004D2627"/>
    <w:rsid w:val="004D2B67"/>
    <w:rsid w:val="004D2C0A"/>
    <w:rsid w:val="004D2E39"/>
    <w:rsid w:val="004D360D"/>
    <w:rsid w:val="004D36F4"/>
    <w:rsid w:val="004D3A86"/>
    <w:rsid w:val="004D3ABB"/>
    <w:rsid w:val="004D3AD5"/>
    <w:rsid w:val="004D3B89"/>
    <w:rsid w:val="004D3D12"/>
    <w:rsid w:val="004D46F9"/>
    <w:rsid w:val="004D4813"/>
    <w:rsid w:val="004D4881"/>
    <w:rsid w:val="004D4EF6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D5C"/>
    <w:rsid w:val="004D5D9A"/>
    <w:rsid w:val="004D5DD4"/>
    <w:rsid w:val="004D5F8C"/>
    <w:rsid w:val="004D6037"/>
    <w:rsid w:val="004D6502"/>
    <w:rsid w:val="004D6A22"/>
    <w:rsid w:val="004D6C45"/>
    <w:rsid w:val="004D6C6D"/>
    <w:rsid w:val="004D6E81"/>
    <w:rsid w:val="004D714A"/>
    <w:rsid w:val="004D770E"/>
    <w:rsid w:val="004D7A38"/>
    <w:rsid w:val="004D7AB6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B73"/>
    <w:rsid w:val="004E1E3D"/>
    <w:rsid w:val="004E2140"/>
    <w:rsid w:val="004E21A4"/>
    <w:rsid w:val="004E2303"/>
    <w:rsid w:val="004E249A"/>
    <w:rsid w:val="004E256A"/>
    <w:rsid w:val="004E2703"/>
    <w:rsid w:val="004E2793"/>
    <w:rsid w:val="004E28E1"/>
    <w:rsid w:val="004E29BD"/>
    <w:rsid w:val="004E2A6D"/>
    <w:rsid w:val="004E2C06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3C2"/>
    <w:rsid w:val="004E440B"/>
    <w:rsid w:val="004E4729"/>
    <w:rsid w:val="004E481F"/>
    <w:rsid w:val="004E488A"/>
    <w:rsid w:val="004E4AE8"/>
    <w:rsid w:val="004E4AF3"/>
    <w:rsid w:val="004E4B61"/>
    <w:rsid w:val="004E4EE2"/>
    <w:rsid w:val="004E4FB3"/>
    <w:rsid w:val="004E50D7"/>
    <w:rsid w:val="004E50FA"/>
    <w:rsid w:val="004E541A"/>
    <w:rsid w:val="004E58A2"/>
    <w:rsid w:val="004E5B85"/>
    <w:rsid w:val="004E5E5E"/>
    <w:rsid w:val="004E5EF3"/>
    <w:rsid w:val="004E67A4"/>
    <w:rsid w:val="004E68D5"/>
    <w:rsid w:val="004E6939"/>
    <w:rsid w:val="004E6C15"/>
    <w:rsid w:val="004E6E5F"/>
    <w:rsid w:val="004E6E99"/>
    <w:rsid w:val="004E7422"/>
    <w:rsid w:val="004E7430"/>
    <w:rsid w:val="004E74B7"/>
    <w:rsid w:val="004E74C7"/>
    <w:rsid w:val="004E771A"/>
    <w:rsid w:val="004E7738"/>
    <w:rsid w:val="004E7A79"/>
    <w:rsid w:val="004E7D33"/>
    <w:rsid w:val="004E7EF1"/>
    <w:rsid w:val="004E7F7B"/>
    <w:rsid w:val="004E7F81"/>
    <w:rsid w:val="004F01A0"/>
    <w:rsid w:val="004F030D"/>
    <w:rsid w:val="004F05A4"/>
    <w:rsid w:val="004F08D8"/>
    <w:rsid w:val="004F0CF5"/>
    <w:rsid w:val="004F0EA0"/>
    <w:rsid w:val="004F1181"/>
    <w:rsid w:val="004F1294"/>
    <w:rsid w:val="004F12C8"/>
    <w:rsid w:val="004F18A4"/>
    <w:rsid w:val="004F195E"/>
    <w:rsid w:val="004F1BCC"/>
    <w:rsid w:val="004F1F91"/>
    <w:rsid w:val="004F24C8"/>
    <w:rsid w:val="004F29AD"/>
    <w:rsid w:val="004F2A50"/>
    <w:rsid w:val="004F2B9E"/>
    <w:rsid w:val="004F2D81"/>
    <w:rsid w:val="004F2E6F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151"/>
    <w:rsid w:val="004F4193"/>
    <w:rsid w:val="004F41A2"/>
    <w:rsid w:val="004F42EF"/>
    <w:rsid w:val="004F449C"/>
    <w:rsid w:val="004F473A"/>
    <w:rsid w:val="004F4EAD"/>
    <w:rsid w:val="004F4EC3"/>
    <w:rsid w:val="004F50A2"/>
    <w:rsid w:val="004F5151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80"/>
    <w:rsid w:val="004F6B01"/>
    <w:rsid w:val="004F6B20"/>
    <w:rsid w:val="004F7219"/>
    <w:rsid w:val="004F74FF"/>
    <w:rsid w:val="004F75CC"/>
    <w:rsid w:val="004F7915"/>
    <w:rsid w:val="004F7A62"/>
    <w:rsid w:val="004F7C4E"/>
    <w:rsid w:val="004F7D84"/>
    <w:rsid w:val="0050013D"/>
    <w:rsid w:val="00500867"/>
    <w:rsid w:val="00500E9A"/>
    <w:rsid w:val="00500F7E"/>
    <w:rsid w:val="00500F91"/>
    <w:rsid w:val="0050109A"/>
    <w:rsid w:val="005011A4"/>
    <w:rsid w:val="005011AD"/>
    <w:rsid w:val="00501270"/>
    <w:rsid w:val="0050155E"/>
    <w:rsid w:val="0050167A"/>
    <w:rsid w:val="005019AC"/>
    <w:rsid w:val="00501BBB"/>
    <w:rsid w:val="00501CFA"/>
    <w:rsid w:val="00501D15"/>
    <w:rsid w:val="0050230D"/>
    <w:rsid w:val="00502393"/>
    <w:rsid w:val="00502556"/>
    <w:rsid w:val="005025F0"/>
    <w:rsid w:val="00502610"/>
    <w:rsid w:val="0050278E"/>
    <w:rsid w:val="005027C7"/>
    <w:rsid w:val="00502922"/>
    <w:rsid w:val="00502A09"/>
    <w:rsid w:val="0050305F"/>
    <w:rsid w:val="005030CB"/>
    <w:rsid w:val="005031C4"/>
    <w:rsid w:val="00503247"/>
    <w:rsid w:val="005033C1"/>
    <w:rsid w:val="00503505"/>
    <w:rsid w:val="005038A5"/>
    <w:rsid w:val="00503E8B"/>
    <w:rsid w:val="005041D0"/>
    <w:rsid w:val="00504810"/>
    <w:rsid w:val="00504823"/>
    <w:rsid w:val="0050495E"/>
    <w:rsid w:val="00504B7B"/>
    <w:rsid w:val="00504B95"/>
    <w:rsid w:val="0050520B"/>
    <w:rsid w:val="00505222"/>
    <w:rsid w:val="005052C7"/>
    <w:rsid w:val="005056E3"/>
    <w:rsid w:val="00505745"/>
    <w:rsid w:val="00505846"/>
    <w:rsid w:val="00505911"/>
    <w:rsid w:val="00505BB0"/>
    <w:rsid w:val="00505E86"/>
    <w:rsid w:val="00505F3A"/>
    <w:rsid w:val="005060F2"/>
    <w:rsid w:val="00506488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E3D"/>
    <w:rsid w:val="00507FB2"/>
    <w:rsid w:val="005107C4"/>
    <w:rsid w:val="00510D1A"/>
    <w:rsid w:val="00510E06"/>
    <w:rsid w:val="005110C0"/>
    <w:rsid w:val="00511265"/>
    <w:rsid w:val="00511437"/>
    <w:rsid w:val="0051158F"/>
    <w:rsid w:val="0051203D"/>
    <w:rsid w:val="005129CD"/>
    <w:rsid w:val="00512DCE"/>
    <w:rsid w:val="00513122"/>
    <w:rsid w:val="00513793"/>
    <w:rsid w:val="005137AB"/>
    <w:rsid w:val="0051399D"/>
    <w:rsid w:val="00513AAB"/>
    <w:rsid w:val="0051403A"/>
    <w:rsid w:val="00514087"/>
    <w:rsid w:val="0051409E"/>
    <w:rsid w:val="00514134"/>
    <w:rsid w:val="005141BF"/>
    <w:rsid w:val="005141D4"/>
    <w:rsid w:val="00514631"/>
    <w:rsid w:val="00515132"/>
    <w:rsid w:val="0051518B"/>
    <w:rsid w:val="0051556C"/>
    <w:rsid w:val="00515A51"/>
    <w:rsid w:val="00515D79"/>
    <w:rsid w:val="00515E3A"/>
    <w:rsid w:val="00515EFE"/>
    <w:rsid w:val="00516023"/>
    <w:rsid w:val="00516DAB"/>
    <w:rsid w:val="00516EBE"/>
    <w:rsid w:val="0051737A"/>
    <w:rsid w:val="005175DA"/>
    <w:rsid w:val="00517610"/>
    <w:rsid w:val="00517847"/>
    <w:rsid w:val="005179E5"/>
    <w:rsid w:val="00517D1C"/>
    <w:rsid w:val="00520061"/>
    <w:rsid w:val="005200F4"/>
    <w:rsid w:val="00520237"/>
    <w:rsid w:val="005203E0"/>
    <w:rsid w:val="005204CE"/>
    <w:rsid w:val="00520543"/>
    <w:rsid w:val="0052054B"/>
    <w:rsid w:val="005209B6"/>
    <w:rsid w:val="00520D24"/>
    <w:rsid w:val="00520DD3"/>
    <w:rsid w:val="005219BB"/>
    <w:rsid w:val="00521C42"/>
    <w:rsid w:val="00521DCE"/>
    <w:rsid w:val="00521F0C"/>
    <w:rsid w:val="0052201D"/>
    <w:rsid w:val="00522123"/>
    <w:rsid w:val="005222C6"/>
    <w:rsid w:val="00522A70"/>
    <w:rsid w:val="00522F45"/>
    <w:rsid w:val="005230CB"/>
    <w:rsid w:val="005234DD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82"/>
    <w:rsid w:val="00524C8A"/>
    <w:rsid w:val="00524DF6"/>
    <w:rsid w:val="00524E77"/>
    <w:rsid w:val="00524F67"/>
    <w:rsid w:val="005250C6"/>
    <w:rsid w:val="005252BF"/>
    <w:rsid w:val="005252FD"/>
    <w:rsid w:val="0052538E"/>
    <w:rsid w:val="00525434"/>
    <w:rsid w:val="00525633"/>
    <w:rsid w:val="00525952"/>
    <w:rsid w:val="00525953"/>
    <w:rsid w:val="0052620B"/>
    <w:rsid w:val="00526298"/>
    <w:rsid w:val="00526334"/>
    <w:rsid w:val="005263CE"/>
    <w:rsid w:val="005265D7"/>
    <w:rsid w:val="00526B11"/>
    <w:rsid w:val="005271BE"/>
    <w:rsid w:val="005271EC"/>
    <w:rsid w:val="0052722A"/>
    <w:rsid w:val="0052725A"/>
    <w:rsid w:val="00527337"/>
    <w:rsid w:val="005273BC"/>
    <w:rsid w:val="0052765A"/>
    <w:rsid w:val="005278CC"/>
    <w:rsid w:val="00527A3F"/>
    <w:rsid w:val="00527D5D"/>
    <w:rsid w:val="00530316"/>
    <w:rsid w:val="005304DD"/>
    <w:rsid w:val="005305E2"/>
    <w:rsid w:val="005307C0"/>
    <w:rsid w:val="0053089E"/>
    <w:rsid w:val="00530AF4"/>
    <w:rsid w:val="00530BEE"/>
    <w:rsid w:val="00530E3F"/>
    <w:rsid w:val="00530F08"/>
    <w:rsid w:val="00531095"/>
    <w:rsid w:val="005310FC"/>
    <w:rsid w:val="00531A65"/>
    <w:rsid w:val="00531D64"/>
    <w:rsid w:val="00531D8A"/>
    <w:rsid w:val="00531D8B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49B"/>
    <w:rsid w:val="00533561"/>
    <w:rsid w:val="00533958"/>
    <w:rsid w:val="00534008"/>
    <w:rsid w:val="005340BA"/>
    <w:rsid w:val="00534295"/>
    <w:rsid w:val="00534510"/>
    <w:rsid w:val="005345A6"/>
    <w:rsid w:val="00534CE7"/>
    <w:rsid w:val="00534F67"/>
    <w:rsid w:val="005350A7"/>
    <w:rsid w:val="005350E1"/>
    <w:rsid w:val="00535436"/>
    <w:rsid w:val="00535442"/>
    <w:rsid w:val="00535809"/>
    <w:rsid w:val="00535C37"/>
    <w:rsid w:val="00535E1A"/>
    <w:rsid w:val="00535F8D"/>
    <w:rsid w:val="00536D1E"/>
    <w:rsid w:val="00536D32"/>
    <w:rsid w:val="00537190"/>
    <w:rsid w:val="0053730E"/>
    <w:rsid w:val="0053731E"/>
    <w:rsid w:val="00537399"/>
    <w:rsid w:val="0053766F"/>
    <w:rsid w:val="0053774C"/>
    <w:rsid w:val="0053799A"/>
    <w:rsid w:val="00537AA4"/>
    <w:rsid w:val="00537F72"/>
    <w:rsid w:val="00540EC6"/>
    <w:rsid w:val="00540EE8"/>
    <w:rsid w:val="00541581"/>
    <w:rsid w:val="0054162A"/>
    <w:rsid w:val="00541650"/>
    <w:rsid w:val="0054193F"/>
    <w:rsid w:val="00541B69"/>
    <w:rsid w:val="00541BA9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3316"/>
    <w:rsid w:val="00543494"/>
    <w:rsid w:val="00543582"/>
    <w:rsid w:val="005435C9"/>
    <w:rsid w:val="005437F2"/>
    <w:rsid w:val="00544216"/>
    <w:rsid w:val="0054434D"/>
    <w:rsid w:val="005444BA"/>
    <w:rsid w:val="005444D2"/>
    <w:rsid w:val="005445AE"/>
    <w:rsid w:val="00544CB0"/>
    <w:rsid w:val="00544EB2"/>
    <w:rsid w:val="00545338"/>
    <w:rsid w:val="005453BC"/>
    <w:rsid w:val="005459B2"/>
    <w:rsid w:val="00545AA1"/>
    <w:rsid w:val="00545D53"/>
    <w:rsid w:val="00545FCC"/>
    <w:rsid w:val="005460B0"/>
    <w:rsid w:val="005460EE"/>
    <w:rsid w:val="005465BB"/>
    <w:rsid w:val="00546901"/>
    <w:rsid w:val="00546A6C"/>
    <w:rsid w:val="00546CE0"/>
    <w:rsid w:val="00546D76"/>
    <w:rsid w:val="00546E28"/>
    <w:rsid w:val="00546F3A"/>
    <w:rsid w:val="005472E9"/>
    <w:rsid w:val="00547421"/>
    <w:rsid w:val="005475B2"/>
    <w:rsid w:val="005477B9"/>
    <w:rsid w:val="00547B5C"/>
    <w:rsid w:val="00547F6C"/>
    <w:rsid w:val="00550028"/>
    <w:rsid w:val="005500B0"/>
    <w:rsid w:val="0055017F"/>
    <w:rsid w:val="0055021A"/>
    <w:rsid w:val="00550244"/>
    <w:rsid w:val="00550267"/>
    <w:rsid w:val="0055070E"/>
    <w:rsid w:val="00550767"/>
    <w:rsid w:val="005507B4"/>
    <w:rsid w:val="0055080A"/>
    <w:rsid w:val="00550AC1"/>
    <w:rsid w:val="00550B85"/>
    <w:rsid w:val="00550C9A"/>
    <w:rsid w:val="00550F9A"/>
    <w:rsid w:val="00551164"/>
    <w:rsid w:val="00551170"/>
    <w:rsid w:val="0055136F"/>
    <w:rsid w:val="00551572"/>
    <w:rsid w:val="005519DA"/>
    <w:rsid w:val="00551C93"/>
    <w:rsid w:val="00551CF3"/>
    <w:rsid w:val="00551EF1"/>
    <w:rsid w:val="005524B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E3"/>
    <w:rsid w:val="00553373"/>
    <w:rsid w:val="0055381B"/>
    <w:rsid w:val="00553B7A"/>
    <w:rsid w:val="00553C3F"/>
    <w:rsid w:val="00553D6B"/>
    <w:rsid w:val="0055425A"/>
    <w:rsid w:val="00554579"/>
    <w:rsid w:val="005545F2"/>
    <w:rsid w:val="005546CE"/>
    <w:rsid w:val="00554723"/>
    <w:rsid w:val="00554768"/>
    <w:rsid w:val="00554BAF"/>
    <w:rsid w:val="00554E6B"/>
    <w:rsid w:val="005556B7"/>
    <w:rsid w:val="00555767"/>
    <w:rsid w:val="005557E2"/>
    <w:rsid w:val="005558CC"/>
    <w:rsid w:val="00555A29"/>
    <w:rsid w:val="00555E25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C8D"/>
    <w:rsid w:val="00557E1F"/>
    <w:rsid w:val="00557FFC"/>
    <w:rsid w:val="00560031"/>
    <w:rsid w:val="005600F8"/>
    <w:rsid w:val="005604A1"/>
    <w:rsid w:val="005608F0"/>
    <w:rsid w:val="005609DA"/>
    <w:rsid w:val="00560D2A"/>
    <w:rsid w:val="00560DA5"/>
    <w:rsid w:val="00560E90"/>
    <w:rsid w:val="005611C6"/>
    <w:rsid w:val="00561274"/>
    <w:rsid w:val="00561737"/>
    <w:rsid w:val="00561DD0"/>
    <w:rsid w:val="0056236A"/>
    <w:rsid w:val="00562738"/>
    <w:rsid w:val="00562905"/>
    <w:rsid w:val="0056298E"/>
    <w:rsid w:val="00562BB1"/>
    <w:rsid w:val="00562BD2"/>
    <w:rsid w:val="00563236"/>
    <w:rsid w:val="0056367C"/>
    <w:rsid w:val="00563D0C"/>
    <w:rsid w:val="00563E0C"/>
    <w:rsid w:val="00564136"/>
    <w:rsid w:val="005645D1"/>
    <w:rsid w:val="0056464F"/>
    <w:rsid w:val="00564716"/>
    <w:rsid w:val="00564829"/>
    <w:rsid w:val="0056492C"/>
    <w:rsid w:val="005652A4"/>
    <w:rsid w:val="00565454"/>
    <w:rsid w:val="0056560B"/>
    <w:rsid w:val="00565804"/>
    <w:rsid w:val="005659CF"/>
    <w:rsid w:val="00565A25"/>
    <w:rsid w:val="00565F97"/>
    <w:rsid w:val="0056604D"/>
    <w:rsid w:val="005661A9"/>
    <w:rsid w:val="005662A7"/>
    <w:rsid w:val="005664D0"/>
    <w:rsid w:val="0056674D"/>
    <w:rsid w:val="005668DA"/>
    <w:rsid w:val="00566EE2"/>
    <w:rsid w:val="00566EFB"/>
    <w:rsid w:val="00567181"/>
    <w:rsid w:val="005672E1"/>
    <w:rsid w:val="005673CD"/>
    <w:rsid w:val="005675EF"/>
    <w:rsid w:val="00567940"/>
    <w:rsid w:val="005679A3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2062"/>
    <w:rsid w:val="00572128"/>
    <w:rsid w:val="005721E5"/>
    <w:rsid w:val="0057229C"/>
    <w:rsid w:val="005723A2"/>
    <w:rsid w:val="00573042"/>
    <w:rsid w:val="0057319B"/>
    <w:rsid w:val="00573408"/>
    <w:rsid w:val="005737F0"/>
    <w:rsid w:val="00573AC1"/>
    <w:rsid w:val="00573C85"/>
    <w:rsid w:val="00573E1E"/>
    <w:rsid w:val="00573E93"/>
    <w:rsid w:val="00573ED0"/>
    <w:rsid w:val="00573FDC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ED3"/>
    <w:rsid w:val="005760A8"/>
    <w:rsid w:val="005760EE"/>
    <w:rsid w:val="005761F6"/>
    <w:rsid w:val="005763A5"/>
    <w:rsid w:val="005764BA"/>
    <w:rsid w:val="005766C8"/>
    <w:rsid w:val="00576B9D"/>
    <w:rsid w:val="00576DFD"/>
    <w:rsid w:val="00576E22"/>
    <w:rsid w:val="00576E77"/>
    <w:rsid w:val="00576E9F"/>
    <w:rsid w:val="00576F74"/>
    <w:rsid w:val="005773B1"/>
    <w:rsid w:val="0057760C"/>
    <w:rsid w:val="00577700"/>
    <w:rsid w:val="00577C21"/>
    <w:rsid w:val="00577E37"/>
    <w:rsid w:val="00577E3D"/>
    <w:rsid w:val="00580021"/>
    <w:rsid w:val="0058027D"/>
    <w:rsid w:val="005802F7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47A"/>
    <w:rsid w:val="005816EA"/>
    <w:rsid w:val="005817C9"/>
    <w:rsid w:val="00581970"/>
    <w:rsid w:val="00581A26"/>
    <w:rsid w:val="00581B09"/>
    <w:rsid w:val="00581B1C"/>
    <w:rsid w:val="00581BA9"/>
    <w:rsid w:val="00581ED3"/>
    <w:rsid w:val="00581F34"/>
    <w:rsid w:val="00581F53"/>
    <w:rsid w:val="00582121"/>
    <w:rsid w:val="0058297B"/>
    <w:rsid w:val="00582B18"/>
    <w:rsid w:val="00582B7F"/>
    <w:rsid w:val="00582BEF"/>
    <w:rsid w:val="00582EBB"/>
    <w:rsid w:val="00583266"/>
    <w:rsid w:val="005834D6"/>
    <w:rsid w:val="00583587"/>
    <w:rsid w:val="005835D8"/>
    <w:rsid w:val="00583829"/>
    <w:rsid w:val="00583983"/>
    <w:rsid w:val="00583F16"/>
    <w:rsid w:val="00584595"/>
    <w:rsid w:val="00584630"/>
    <w:rsid w:val="005848C2"/>
    <w:rsid w:val="00584BF5"/>
    <w:rsid w:val="00585196"/>
    <w:rsid w:val="0058546F"/>
    <w:rsid w:val="00585635"/>
    <w:rsid w:val="0058568C"/>
    <w:rsid w:val="005857A1"/>
    <w:rsid w:val="00585C0E"/>
    <w:rsid w:val="00585CC2"/>
    <w:rsid w:val="00585EE6"/>
    <w:rsid w:val="00586122"/>
    <w:rsid w:val="00586563"/>
    <w:rsid w:val="005868BD"/>
    <w:rsid w:val="005868FC"/>
    <w:rsid w:val="00586B12"/>
    <w:rsid w:val="00587107"/>
    <w:rsid w:val="00587705"/>
    <w:rsid w:val="005877F8"/>
    <w:rsid w:val="00587AA1"/>
    <w:rsid w:val="00587E97"/>
    <w:rsid w:val="0059003C"/>
    <w:rsid w:val="0059053F"/>
    <w:rsid w:val="00590735"/>
    <w:rsid w:val="00590B19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E6A"/>
    <w:rsid w:val="00592062"/>
    <w:rsid w:val="0059215C"/>
    <w:rsid w:val="00592314"/>
    <w:rsid w:val="005928B7"/>
    <w:rsid w:val="0059296E"/>
    <w:rsid w:val="00592A29"/>
    <w:rsid w:val="00592B8C"/>
    <w:rsid w:val="00592D8F"/>
    <w:rsid w:val="00592DFC"/>
    <w:rsid w:val="0059313C"/>
    <w:rsid w:val="00593203"/>
    <w:rsid w:val="00593557"/>
    <w:rsid w:val="005936B0"/>
    <w:rsid w:val="0059399E"/>
    <w:rsid w:val="00593A0E"/>
    <w:rsid w:val="00593D14"/>
    <w:rsid w:val="00593FC1"/>
    <w:rsid w:val="00594506"/>
    <w:rsid w:val="0059475C"/>
    <w:rsid w:val="005948D1"/>
    <w:rsid w:val="00594991"/>
    <w:rsid w:val="00594FD5"/>
    <w:rsid w:val="005956F3"/>
    <w:rsid w:val="005957A3"/>
    <w:rsid w:val="0059592C"/>
    <w:rsid w:val="00595A8C"/>
    <w:rsid w:val="00595D77"/>
    <w:rsid w:val="00595EB0"/>
    <w:rsid w:val="00595F3B"/>
    <w:rsid w:val="00596238"/>
    <w:rsid w:val="0059624A"/>
    <w:rsid w:val="005963D4"/>
    <w:rsid w:val="00596851"/>
    <w:rsid w:val="005969E5"/>
    <w:rsid w:val="00596CB3"/>
    <w:rsid w:val="00597376"/>
    <w:rsid w:val="005974B2"/>
    <w:rsid w:val="0059753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73"/>
    <w:rsid w:val="005A0B90"/>
    <w:rsid w:val="005A0C73"/>
    <w:rsid w:val="005A0E8B"/>
    <w:rsid w:val="005A0FA3"/>
    <w:rsid w:val="005A1117"/>
    <w:rsid w:val="005A1429"/>
    <w:rsid w:val="005A1D6B"/>
    <w:rsid w:val="005A1EDB"/>
    <w:rsid w:val="005A2022"/>
    <w:rsid w:val="005A20F4"/>
    <w:rsid w:val="005A2290"/>
    <w:rsid w:val="005A2375"/>
    <w:rsid w:val="005A259F"/>
    <w:rsid w:val="005A25E2"/>
    <w:rsid w:val="005A2B84"/>
    <w:rsid w:val="005A2B90"/>
    <w:rsid w:val="005A2D5C"/>
    <w:rsid w:val="005A3437"/>
    <w:rsid w:val="005A345E"/>
    <w:rsid w:val="005A3832"/>
    <w:rsid w:val="005A3AB4"/>
    <w:rsid w:val="005A3D55"/>
    <w:rsid w:val="005A46DA"/>
    <w:rsid w:val="005A4853"/>
    <w:rsid w:val="005A4AC8"/>
    <w:rsid w:val="005A4D25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C34"/>
    <w:rsid w:val="005A6D94"/>
    <w:rsid w:val="005A6E21"/>
    <w:rsid w:val="005A6F5F"/>
    <w:rsid w:val="005A7518"/>
    <w:rsid w:val="005A7700"/>
    <w:rsid w:val="005A771F"/>
    <w:rsid w:val="005A795E"/>
    <w:rsid w:val="005A7FD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5A9"/>
    <w:rsid w:val="005B15F9"/>
    <w:rsid w:val="005B170A"/>
    <w:rsid w:val="005B177A"/>
    <w:rsid w:val="005B187D"/>
    <w:rsid w:val="005B1A38"/>
    <w:rsid w:val="005B1A70"/>
    <w:rsid w:val="005B1E0E"/>
    <w:rsid w:val="005B1EF8"/>
    <w:rsid w:val="005B226D"/>
    <w:rsid w:val="005B23AF"/>
    <w:rsid w:val="005B2737"/>
    <w:rsid w:val="005B2869"/>
    <w:rsid w:val="005B2892"/>
    <w:rsid w:val="005B2FBB"/>
    <w:rsid w:val="005B3167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A76"/>
    <w:rsid w:val="005B4B83"/>
    <w:rsid w:val="005B4F07"/>
    <w:rsid w:val="005B50F5"/>
    <w:rsid w:val="005B5C5B"/>
    <w:rsid w:val="005B632E"/>
    <w:rsid w:val="005B652A"/>
    <w:rsid w:val="005B669D"/>
    <w:rsid w:val="005B68B4"/>
    <w:rsid w:val="005B7543"/>
    <w:rsid w:val="005B7821"/>
    <w:rsid w:val="005B7899"/>
    <w:rsid w:val="005B790F"/>
    <w:rsid w:val="005B7ACB"/>
    <w:rsid w:val="005B7C51"/>
    <w:rsid w:val="005B7D26"/>
    <w:rsid w:val="005C019D"/>
    <w:rsid w:val="005C03D3"/>
    <w:rsid w:val="005C0440"/>
    <w:rsid w:val="005C0605"/>
    <w:rsid w:val="005C0662"/>
    <w:rsid w:val="005C08FA"/>
    <w:rsid w:val="005C0C27"/>
    <w:rsid w:val="005C0C70"/>
    <w:rsid w:val="005C0E57"/>
    <w:rsid w:val="005C0EBB"/>
    <w:rsid w:val="005C0F91"/>
    <w:rsid w:val="005C108F"/>
    <w:rsid w:val="005C11F2"/>
    <w:rsid w:val="005C1565"/>
    <w:rsid w:val="005C1825"/>
    <w:rsid w:val="005C18C7"/>
    <w:rsid w:val="005C1CCF"/>
    <w:rsid w:val="005C1D65"/>
    <w:rsid w:val="005C1E46"/>
    <w:rsid w:val="005C25A8"/>
    <w:rsid w:val="005C273B"/>
    <w:rsid w:val="005C2C9D"/>
    <w:rsid w:val="005C2ED9"/>
    <w:rsid w:val="005C2F82"/>
    <w:rsid w:val="005C30C6"/>
    <w:rsid w:val="005C3258"/>
    <w:rsid w:val="005C3303"/>
    <w:rsid w:val="005C3949"/>
    <w:rsid w:val="005C3AF1"/>
    <w:rsid w:val="005C3E90"/>
    <w:rsid w:val="005C3F17"/>
    <w:rsid w:val="005C3F7A"/>
    <w:rsid w:val="005C3F9D"/>
    <w:rsid w:val="005C3FB2"/>
    <w:rsid w:val="005C44FE"/>
    <w:rsid w:val="005C4894"/>
    <w:rsid w:val="005C489D"/>
    <w:rsid w:val="005C490C"/>
    <w:rsid w:val="005C4D6F"/>
    <w:rsid w:val="005C4DC9"/>
    <w:rsid w:val="005C4EB5"/>
    <w:rsid w:val="005C5286"/>
    <w:rsid w:val="005C54CE"/>
    <w:rsid w:val="005C5775"/>
    <w:rsid w:val="005C590C"/>
    <w:rsid w:val="005C592C"/>
    <w:rsid w:val="005C5B24"/>
    <w:rsid w:val="005C5C6A"/>
    <w:rsid w:val="005C5F5D"/>
    <w:rsid w:val="005C6067"/>
    <w:rsid w:val="005C60A3"/>
    <w:rsid w:val="005C618A"/>
    <w:rsid w:val="005C62E5"/>
    <w:rsid w:val="005C6395"/>
    <w:rsid w:val="005C6621"/>
    <w:rsid w:val="005C69AB"/>
    <w:rsid w:val="005C6AD0"/>
    <w:rsid w:val="005C6C36"/>
    <w:rsid w:val="005C754D"/>
    <w:rsid w:val="005C7645"/>
    <w:rsid w:val="005C788D"/>
    <w:rsid w:val="005C7891"/>
    <w:rsid w:val="005C797B"/>
    <w:rsid w:val="005C7CC3"/>
    <w:rsid w:val="005C7D75"/>
    <w:rsid w:val="005C7EAB"/>
    <w:rsid w:val="005C7EE0"/>
    <w:rsid w:val="005D023B"/>
    <w:rsid w:val="005D02BA"/>
    <w:rsid w:val="005D0409"/>
    <w:rsid w:val="005D06A9"/>
    <w:rsid w:val="005D0898"/>
    <w:rsid w:val="005D0BF3"/>
    <w:rsid w:val="005D0E23"/>
    <w:rsid w:val="005D10DA"/>
    <w:rsid w:val="005D149A"/>
    <w:rsid w:val="005D15EF"/>
    <w:rsid w:val="005D1898"/>
    <w:rsid w:val="005D1993"/>
    <w:rsid w:val="005D1D8C"/>
    <w:rsid w:val="005D22D2"/>
    <w:rsid w:val="005D23EB"/>
    <w:rsid w:val="005D255E"/>
    <w:rsid w:val="005D261B"/>
    <w:rsid w:val="005D277E"/>
    <w:rsid w:val="005D289A"/>
    <w:rsid w:val="005D2AC0"/>
    <w:rsid w:val="005D2FFC"/>
    <w:rsid w:val="005D317D"/>
    <w:rsid w:val="005D319B"/>
    <w:rsid w:val="005D390E"/>
    <w:rsid w:val="005D39E0"/>
    <w:rsid w:val="005D4067"/>
    <w:rsid w:val="005D42B7"/>
    <w:rsid w:val="005D43EE"/>
    <w:rsid w:val="005D4612"/>
    <w:rsid w:val="005D4829"/>
    <w:rsid w:val="005D490F"/>
    <w:rsid w:val="005D4A29"/>
    <w:rsid w:val="005D50DA"/>
    <w:rsid w:val="005D51AD"/>
    <w:rsid w:val="005D56EB"/>
    <w:rsid w:val="005D57A0"/>
    <w:rsid w:val="005D5A1E"/>
    <w:rsid w:val="005D5B25"/>
    <w:rsid w:val="005D5D2A"/>
    <w:rsid w:val="005D5F7F"/>
    <w:rsid w:val="005D623F"/>
    <w:rsid w:val="005D659E"/>
    <w:rsid w:val="005D6936"/>
    <w:rsid w:val="005D6AAE"/>
    <w:rsid w:val="005D6B59"/>
    <w:rsid w:val="005D6B73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E0239"/>
    <w:rsid w:val="005E0586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FE"/>
    <w:rsid w:val="005E222D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BB4"/>
    <w:rsid w:val="005E3E53"/>
    <w:rsid w:val="005E4210"/>
    <w:rsid w:val="005E4412"/>
    <w:rsid w:val="005E4563"/>
    <w:rsid w:val="005E4C79"/>
    <w:rsid w:val="005E4DF5"/>
    <w:rsid w:val="005E4E3E"/>
    <w:rsid w:val="005E4EBD"/>
    <w:rsid w:val="005E53D5"/>
    <w:rsid w:val="005E53E4"/>
    <w:rsid w:val="005E5842"/>
    <w:rsid w:val="005E5895"/>
    <w:rsid w:val="005E58FF"/>
    <w:rsid w:val="005E6356"/>
    <w:rsid w:val="005E67DE"/>
    <w:rsid w:val="005E68B0"/>
    <w:rsid w:val="005E6B0A"/>
    <w:rsid w:val="005E7222"/>
    <w:rsid w:val="005E7390"/>
    <w:rsid w:val="005E7D84"/>
    <w:rsid w:val="005E7E6A"/>
    <w:rsid w:val="005F05C7"/>
    <w:rsid w:val="005F0666"/>
    <w:rsid w:val="005F07D0"/>
    <w:rsid w:val="005F0D50"/>
    <w:rsid w:val="005F0F8B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677"/>
    <w:rsid w:val="005F3718"/>
    <w:rsid w:val="005F3B65"/>
    <w:rsid w:val="005F3E67"/>
    <w:rsid w:val="005F3F68"/>
    <w:rsid w:val="005F415D"/>
    <w:rsid w:val="005F46C1"/>
    <w:rsid w:val="005F4704"/>
    <w:rsid w:val="005F49FD"/>
    <w:rsid w:val="005F4DF0"/>
    <w:rsid w:val="005F4EAD"/>
    <w:rsid w:val="005F5173"/>
    <w:rsid w:val="005F5276"/>
    <w:rsid w:val="005F569F"/>
    <w:rsid w:val="005F5AE0"/>
    <w:rsid w:val="005F5B6B"/>
    <w:rsid w:val="005F6084"/>
    <w:rsid w:val="005F6345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F36"/>
    <w:rsid w:val="00600063"/>
    <w:rsid w:val="0060021C"/>
    <w:rsid w:val="00600268"/>
    <w:rsid w:val="006002C4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89E"/>
    <w:rsid w:val="006018D4"/>
    <w:rsid w:val="006019A3"/>
    <w:rsid w:val="006019F1"/>
    <w:rsid w:val="00601D22"/>
    <w:rsid w:val="00601F23"/>
    <w:rsid w:val="00601FE3"/>
    <w:rsid w:val="0060294A"/>
    <w:rsid w:val="00602AD7"/>
    <w:rsid w:val="00602C34"/>
    <w:rsid w:val="00602E8C"/>
    <w:rsid w:val="006033FC"/>
    <w:rsid w:val="006034EE"/>
    <w:rsid w:val="00603551"/>
    <w:rsid w:val="006036B3"/>
    <w:rsid w:val="006036D8"/>
    <w:rsid w:val="006037FF"/>
    <w:rsid w:val="00603833"/>
    <w:rsid w:val="00603D72"/>
    <w:rsid w:val="0060421A"/>
    <w:rsid w:val="0060449F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62F8"/>
    <w:rsid w:val="0060635E"/>
    <w:rsid w:val="0060694D"/>
    <w:rsid w:val="0060695C"/>
    <w:rsid w:val="00606A13"/>
    <w:rsid w:val="00606A9E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CED"/>
    <w:rsid w:val="00610DBC"/>
    <w:rsid w:val="00610E7A"/>
    <w:rsid w:val="00610FC0"/>
    <w:rsid w:val="0061112C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F15"/>
    <w:rsid w:val="00615F46"/>
    <w:rsid w:val="006162A8"/>
    <w:rsid w:val="006162E6"/>
    <w:rsid w:val="006162F5"/>
    <w:rsid w:val="006163CF"/>
    <w:rsid w:val="006164C4"/>
    <w:rsid w:val="00616C3A"/>
    <w:rsid w:val="00616D1A"/>
    <w:rsid w:val="0061736B"/>
    <w:rsid w:val="006175D8"/>
    <w:rsid w:val="00617AB6"/>
    <w:rsid w:val="00617D62"/>
    <w:rsid w:val="00617FF0"/>
    <w:rsid w:val="006200E0"/>
    <w:rsid w:val="00620262"/>
    <w:rsid w:val="0062033D"/>
    <w:rsid w:val="0062051E"/>
    <w:rsid w:val="00620584"/>
    <w:rsid w:val="00620684"/>
    <w:rsid w:val="00621446"/>
    <w:rsid w:val="006215E5"/>
    <w:rsid w:val="006215E8"/>
    <w:rsid w:val="00621A05"/>
    <w:rsid w:val="00621B64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931"/>
    <w:rsid w:val="00623D2C"/>
    <w:rsid w:val="00623DEB"/>
    <w:rsid w:val="00623F44"/>
    <w:rsid w:val="00623F73"/>
    <w:rsid w:val="00623FBA"/>
    <w:rsid w:val="006240B1"/>
    <w:rsid w:val="006243C6"/>
    <w:rsid w:val="0062476B"/>
    <w:rsid w:val="0062478C"/>
    <w:rsid w:val="006248FB"/>
    <w:rsid w:val="00624910"/>
    <w:rsid w:val="00624AC4"/>
    <w:rsid w:val="00624B40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C17"/>
    <w:rsid w:val="00627976"/>
    <w:rsid w:val="00627D9C"/>
    <w:rsid w:val="006301B7"/>
    <w:rsid w:val="006304A8"/>
    <w:rsid w:val="0063054B"/>
    <w:rsid w:val="006307E8"/>
    <w:rsid w:val="0063097F"/>
    <w:rsid w:val="00630AC3"/>
    <w:rsid w:val="00630FAB"/>
    <w:rsid w:val="0063101C"/>
    <w:rsid w:val="00631503"/>
    <w:rsid w:val="006316A0"/>
    <w:rsid w:val="006316BE"/>
    <w:rsid w:val="006317B7"/>
    <w:rsid w:val="00631BD2"/>
    <w:rsid w:val="00631D61"/>
    <w:rsid w:val="00631DAB"/>
    <w:rsid w:val="00631F77"/>
    <w:rsid w:val="00631FD2"/>
    <w:rsid w:val="006322C2"/>
    <w:rsid w:val="00632359"/>
    <w:rsid w:val="006323FF"/>
    <w:rsid w:val="00632570"/>
    <w:rsid w:val="00632821"/>
    <w:rsid w:val="00632D1F"/>
    <w:rsid w:val="00632F03"/>
    <w:rsid w:val="00633265"/>
    <w:rsid w:val="00633344"/>
    <w:rsid w:val="0063367B"/>
    <w:rsid w:val="00633862"/>
    <w:rsid w:val="006339FF"/>
    <w:rsid w:val="00633A76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8B2"/>
    <w:rsid w:val="006359BD"/>
    <w:rsid w:val="00635A4F"/>
    <w:rsid w:val="00636427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277"/>
    <w:rsid w:val="00637366"/>
    <w:rsid w:val="0063743F"/>
    <w:rsid w:val="00637541"/>
    <w:rsid w:val="006376FD"/>
    <w:rsid w:val="006378CB"/>
    <w:rsid w:val="00637922"/>
    <w:rsid w:val="00637981"/>
    <w:rsid w:val="00637AB5"/>
    <w:rsid w:val="00637BAB"/>
    <w:rsid w:val="00637CF7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944"/>
    <w:rsid w:val="00641BBF"/>
    <w:rsid w:val="00641DD1"/>
    <w:rsid w:val="00641E22"/>
    <w:rsid w:val="00641F9C"/>
    <w:rsid w:val="0064207D"/>
    <w:rsid w:val="006425E2"/>
    <w:rsid w:val="006429BC"/>
    <w:rsid w:val="00642BE3"/>
    <w:rsid w:val="00643147"/>
    <w:rsid w:val="00643211"/>
    <w:rsid w:val="006435E3"/>
    <w:rsid w:val="00643676"/>
    <w:rsid w:val="00643778"/>
    <w:rsid w:val="006438AE"/>
    <w:rsid w:val="006439E0"/>
    <w:rsid w:val="00643C4E"/>
    <w:rsid w:val="00643FB3"/>
    <w:rsid w:val="006441BC"/>
    <w:rsid w:val="006441D3"/>
    <w:rsid w:val="00644210"/>
    <w:rsid w:val="00644223"/>
    <w:rsid w:val="006444D9"/>
    <w:rsid w:val="00645388"/>
    <w:rsid w:val="00645418"/>
    <w:rsid w:val="00645605"/>
    <w:rsid w:val="0064563F"/>
    <w:rsid w:val="00646105"/>
    <w:rsid w:val="0064634E"/>
    <w:rsid w:val="00646406"/>
    <w:rsid w:val="00646491"/>
    <w:rsid w:val="006465FD"/>
    <w:rsid w:val="00646668"/>
    <w:rsid w:val="00646858"/>
    <w:rsid w:val="00646DFE"/>
    <w:rsid w:val="006471F4"/>
    <w:rsid w:val="0064727E"/>
    <w:rsid w:val="006472AE"/>
    <w:rsid w:val="006472D1"/>
    <w:rsid w:val="006473AB"/>
    <w:rsid w:val="00647F7B"/>
    <w:rsid w:val="00650163"/>
    <w:rsid w:val="006506E0"/>
    <w:rsid w:val="00650970"/>
    <w:rsid w:val="006509A7"/>
    <w:rsid w:val="00650B80"/>
    <w:rsid w:val="00650C39"/>
    <w:rsid w:val="00650FFE"/>
    <w:rsid w:val="006510A5"/>
    <w:rsid w:val="006510EA"/>
    <w:rsid w:val="00651356"/>
    <w:rsid w:val="0065139E"/>
    <w:rsid w:val="006516E7"/>
    <w:rsid w:val="00651E29"/>
    <w:rsid w:val="00651F33"/>
    <w:rsid w:val="00652087"/>
    <w:rsid w:val="006526E3"/>
    <w:rsid w:val="00652771"/>
    <w:rsid w:val="006527CA"/>
    <w:rsid w:val="006529B2"/>
    <w:rsid w:val="00652D69"/>
    <w:rsid w:val="00653033"/>
    <w:rsid w:val="0065346E"/>
    <w:rsid w:val="006536BF"/>
    <w:rsid w:val="00653B03"/>
    <w:rsid w:val="00653B73"/>
    <w:rsid w:val="00653D55"/>
    <w:rsid w:val="00653D7D"/>
    <w:rsid w:val="00653FEC"/>
    <w:rsid w:val="006541C3"/>
    <w:rsid w:val="00654323"/>
    <w:rsid w:val="00654351"/>
    <w:rsid w:val="00654736"/>
    <w:rsid w:val="006548A7"/>
    <w:rsid w:val="00654C0E"/>
    <w:rsid w:val="00655393"/>
    <w:rsid w:val="006555B0"/>
    <w:rsid w:val="006556C0"/>
    <w:rsid w:val="0065579A"/>
    <w:rsid w:val="00655813"/>
    <w:rsid w:val="006558F1"/>
    <w:rsid w:val="00655CBF"/>
    <w:rsid w:val="00655CF3"/>
    <w:rsid w:val="00655EA6"/>
    <w:rsid w:val="00655F7B"/>
    <w:rsid w:val="00655F8D"/>
    <w:rsid w:val="0065676B"/>
    <w:rsid w:val="00656A55"/>
    <w:rsid w:val="00656E53"/>
    <w:rsid w:val="00656F4F"/>
    <w:rsid w:val="00657138"/>
    <w:rsid w:val="00657180"/>
    <w:rsid w:val="006574D9"/>
    <w:rsid w:val="00657665"/>
    <w:rsid w:val="00657669"/>
    <w:rsid w:val="00657741"/>
    <w:rsid w:val="00657992"/>
    <w:rsid w:val="00657BE5"/>
    <w:rsid w:val="00657CC5"/>
    <w:rsid w:val="0066001E"/>
    <w:rsid w:val="0066006B"/>
    <w:rsid w:val="006600B5"/>
    <w:rsid w:val="00660240"/>
    <w:rsid w:val="006606A4"/>
    <w:rsid w:val="0066083B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E1C"/>
    <w:rsid w:val="00662E25"/>
    <w:rsid w:val="00662E37"/>
    <w:rsid w:val="00662F79"/>
    <w:rsid w:val="0066314B"/>
    <w:rsid w:val="0066317B"/>
    <w:rsid w:val="006632BC"/>
    <w:rsid w:val="0066333A"/>
    <w:rsid w:val="00663459"/>
    <w:rsid w:val="00663738"/>
    <w:rsid w:val="00663894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6177"/>
    <w:rsid w:val="006661AE"/>
    <w:rsid w:val="006661C9"/>
    <w:rsid w:val="00666273"/>
    <w:rsid w:val="00666569"/>
    <w:rsid w:val="006665C5"/>
    <w:rsid w:val="0066674C"/>
    <w:rsid w:val="006668C5"/>
    <w:rsid w:val="0066691B"/>
    <w:rsid w:val="00666978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C3B"/>
    <w:rsid w:val="00670360"/>
    <w:rsid w:val="00670654"/>
    <w:rsid w:val="0067069E"/>
    <w:rsid w:val="00670802"/>
    <w:rsid w:val="00670F12"/>
    <w:rsid w:val="006710C8"/>
    <w:rsid w:val="006712FE"/>
    <w:rsid w:val="00671842"/>
    <w:rsid w:val="006718DF"/>
    <w:rsid w:val="00671B76"/>
    <w:rsid w:val="00671C7D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86"/>
    <w:rsid w:val="00673E42"/>
    <w:rsid w:val="006740BD"/>
    <w:rsid w:val="00674328"/>
    <w:rsid w:val="0067438F"/>
    <w:rsid w:val="00674408"/>
    <w:rsid w:val="0067462F"/>
    <w:rsid w:val="00674674"/>
    <w:rsid w:val="00674968"/>
    <w:rsid w:val="0067497C"/>
    <w:rsid w:val="00674A02"/>
    <w:rsid w:val="00674CD8"/>
    <w:rsid w:val="00674E26"/>
    <w:rsid w:val="00674F25"/>
    <w:rsid w:val="0067518D"/>
    <w:rsid w:val="0067548B"/>
    <w:rsid w:val="00675857"/>
    <w:rsid w:val="00675B35"/>
    <w:rsid w:val="00675BAE"/>
    <w:rsid w:val="00675E62"/>
    <w:rsid w:val="0067603C"/>
    <w:rsid w:val="006760D7"/>
    <w:rsid w:val="00676171"/>
    <w:rsid w:val="006762EB"/>
    <w:rsid w:val="00676366"/>
    <w:rsid w:val="00676494"/>
    <w:rsid w:val="006765FC"/>
    <w:rsid w:val="006766BB"/>
    <w:rsid w:val="006766DF"/>
    <w:rsid w:val="00676C7A"/>
    <w:rsid w:val="00676EA9"/>
    <w:rsid w:val="00677056"/>
    <w:rsid w:val="006770FE"/>
    <w:rsid w:val="0067735D"/>
    <w:rsid w:val="00677656"/>
    <w:rsid w:val="00677800"/>
    <w:rsid w:val="006779E0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A6"/>
    <w:rsid w:val="00681FC3"/>
    <w:rsid w:val="00681FFF"/>
    <w:rsid w:val="0068219B"/>
    <w:rsid w:val="00682343"/>
    <w:rsid w:val="0068274F"/>
    <w:rsid w:val="00682852"/>
    <w:rsid w:val="00682951"/>
    <w:rsid w:val="00682970"/>
    <w:rsid w:val="00682DF9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F4"/>
    <w:rsid w:val="00683F07"/>
    <w:rsid w:val="00684179"/>
    <w:rsid w:val="00684209"/>
    <w:rsid w:val="006842C5"/>
    <w:rsid w:val="0068447A"/>
    <w:rsid w:val="00684BF8"/>
    <w:rsid w:val="00684DA1"/>
    <w:rsid w:val="00684E9B"/>
    <w:rsid w:val="00685343"/>
    <w:rsid w:val="00685743"/>
    <w:rsid w:val="00685989"/>
    <w:rsid w:val="00686AA5"/>
    <w:rsid w:val="00686E34"/>
    <w:rsid w:val="006870E5"/>
    <w:rsid w:val="00687362"/>
    <w:rsid w:val="0068749F"/>
    <w:rsid w:val="00687592"/>
    <w:rsid w:val="00687851"/>
    <w:rsid w:val="00687A31"/>
    <w:rsid w:val="00687DB5"/>
    <w:rsid w:val="00687E7B"/>
    <w:rsid w:val="006903A2"/>
    <w:rsid w:val="006903CF"/>
    <w:rsid w:val="0069048A"/>
    <w:rsid w:val="00690701"/>
    <w:rsid w:val="00690A2D"/>
    <w:rsid w:val="00690C51"/>
    <w:rsid w:val="00690E46"/>
    <w:rsid w:val="00690EC2"/>
    <w:rsid w:val="006911B7"/>
    <w:rsid w:val="0069156F"/>
    <w:rsid w:val="00691A71"/>
    <w:rsid w:val="00691C14"/>
    <w:rsid w:val="00691E18"/>
    <w:rsid w:val="00691EC9"/>
    <w:rsid w:val="00691F82"/>
    <w:rsid w:val="00691FBE"/>
    <w:rsid w:val="00692AD1"/>
    <w:rsid w:val="00692D27"/>
    <w:rsid w:val="006930DA"/>
    <w:rsid w:val="006933EE"/>
    <w:rsid w:val="00693789"/>
    <w:rsid w:val="006937A3"/>
    <w:rsid w:val="00693A01"/>
    <w:rsid w:val="00693B20"/>
    <w:rsid w:val="00693B53"/>
    <w:rsid w:val="00694152"/>
    <w:rsid w:val="00694248"/>
    <w:rsid w:val="0069430A"/>
    <w:rsid w:val="006943E1"/>
    <w:rsid w:val="00694499"/>
    <w:rsid w:val="00694CFE"/>
    <w:rsid w:val="00694D46"/>
    <w:rsid w:val="00694FAE"/>
    <w:rsid w:val="006953A2"/>
    <w:rsid w:val="00695797"/>
    <w:rsid w:val="0069596D"/>
    <w:rsid w:val="006959E0"/>
    <w:rsid w:val="006959F1"/>
    <w:rsid w:val="00695AC4"/>
    <w:rsid w:val="00695AF8"/>
    <w:rsid w:val="00695BD3"/>
    <w:rsid w:val="00695E10"/>
    <w:rsid w:val="00695F39"/>
    <w:rsid w:val="00696038"/>
    <w:rsid w:val="00696164"/>
    <w:rsid w:val="00696547"/>
    <w:rsid w:val="00696559"/>
    <w:rsid w:val="00696734"/>
    <w:rsid w:val="00696A1E"/>
    <w:rsid w:val="00696B98"/>
    <w:rsid w:val="00696C3F"/>
    <w:rsid w:val="00696D79"/>
    <w:rsid w:val="00696E7B"/>
    <w:rsid w:val="0069701D"/>
    <w:rsid w:val="0069712F"/>
    <w:rsid w:val="00697199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C92"/>
    <w:rsid w:val="006A0D75"/>
    <w:rsid w:val="006A0FE9"/>
    <w:rsid w:val="006A102D"/>
    <w:rsid w:val="006A1146"/>
    <w:rsid w:val="006A1224"/>
    <w:rsid w:val="006A12CB"/>
    <w:rsid w:val="006A14AC"/>
    <w:rsid w:val="006A1588"/>
    <w:rsid w:val="006A15B0"/>
    <w:rsid w:val="006A1C53"/>
    <w:rsid w:val="006A1F4B"/>
    <w:rsid w:val="006A27B2"/>
    <w:rsid w:val="006A2889"/>
    <w:rsid w:val="006A2E80"/>
    <w:rsid w:val="006A308D"/>
    <w:rsid w:val="006A324B"/>
    <w:rsid w:val="006A32B5"/>
    <w:rsid w:val="006A3547"/>
    <w:rsid w:val="006A354C"/>
    <w:rsid w:val="006A3644"/>
    <w:rsid w:val="006A37E0"/>
    <w:rsid w:val="006A39BC"/>
    <w:rsid w:val="006A3C86"/>
    <w:rsid w:val="006A3C8E"/>
    <w:rsid w:val="006A4124"/>
    <w:rsid w:val="006A41F5"/>
    <w:rsid w:val="006A43BB"/>
    <w:rsid w:val="006A48CC"/>
    <w:rsid w:val="006A498D"/>
    <w:rsid w:val="006A49A6"/>
    <w:rsid w:val="006A49CB"/>
    <w:rsid w:val="006A4B6A"/>
    <w:rsid w:val="006A50A2"/>
    <w:rsid w:val="006A5607"/>
    <w:rsid w:val="006A58E8"/>
    <w:rsid w:val="006A5ABA"/>
    <w:rsid w:val="006A5AC2"/>
    <w:rsid w:val="006A5B01"/>
    <w:rsid w:val="006A62EE"/>
    <w:rsid w:val="006A63C6"/>
    <w:rsid w:val="006A6557"/>
    <w:rsid w:val="006A66DF"/>
    <w:rsid w:val="006A6860"/>
    <w:rsid w:val="006A6B01"/>
    <w:rsid w:val="006A72FF"/>
    <w:rsid w:val="006A7547"/>
    <w:rsid w:val="006A7626"/>
    <w:rsid w:val="006A765A"/>
    <w:rsid w:val="006A7756"/>
    <w:rsid w:val="006A78EF"/>
    <w:rsid w:val="006A7A0B"/>
    <w:rsid w:val="006A7A9B"/>
    <w:rsid w:val="006A7D08"/>
    <w:rsid w:val="006B01DC"/>
    <w:rsid w:val="006B0252"/>
    <w:rsid w:val="006B048A"/>
    <w:rsid w:val="006B04E4"/>
    <w:rsid w:val="006B0538"/>
    <w:rsid w:val="006B097A"/>
    <w:rsid w:val="006B0C0E"/>
    <w:rsid w:val="006B0D1C"/>
    <w:rsid w:val="006B1158"/>
    <w:rsid w:val="006B1211"/>
    <w:rsid w:val="006B1521"/>
    <w:rsid w:val="006B19CA"/>
    <w:rsid w:val="006B1A82"/>
    <w:rsid w:val="006B1BE7"/>
    <w:rsid w:val="006B1D51"/>
    <w:rsid w:val="006B1E0B"/>
    <w:rsid w:val="006B22D2"/>
    <w:rsid w:val="006B23ED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409C"/>
    <w:rsid w:val="006B4426"/>
    <w:rsid w:val="006B488A"/>
    <w:rsid w:val="006B494D"/>
    <w:rsid w:val="006B4B06"/>
    <w:rsid w:val="006B5151"/>
    <w:rsid w:val="006B52C2"/>
    <w:rsid w:val="006B53D4"/>
    <w:rsid w:val="006B566A"/>
    <w:rsid w:val="006B6520"/>
    <w:rsid w:val="006B65DF"/>
    <w:rsid w:val="006B6C85"/>
    <w:rsid w:val="006B6C9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2A4"/>
    <w:rsid w:val="006C02F7"/>
    <w:rsid w:val="006C0443"/>
    <w:rsid w:val="006C05AE"/>
    <w:rsid w:val="006C0838"/>
    <w:rsid w:val="006C08AC"/>
    <w:rsid w:val="006C08BA"/>
    <w:rsid w:val="006C0A20"/>
    <w:rsid w:val="006C0A4A"/>
    <w:rsid w:val="006C0CA5"/>
    <w:rsid w:val="006C0D31"/>
    <w:rsid w:val="006C1095"/>
    <w:rsid w:val="006C11DE"/>
    <w:rsid w:val="006C12AB"/>
    <w:rsid w:val="006C133C"/>
    <w:rsid w:val="006C135D"/>
    <w:rsid w:val="006C14FA"/>
    <w:rsid w:val="006C15BE"/>
    <w:rsid w:val="006C1620"/>
    <w:rsid w:val="006C188D"/>
    <w:rsid w:val="006C1978"/>
    <w:rsid w:val="006C1A95"/>
    <w:rsid w:val="006C1CB7"/>
    <w:rsid w:val="006C1E50"/>
    <w:rsid w:val="006C2691"/>
    <w:rsid w:val="006C26F3"/>
    <w:rsid w:val="006C2827"/>
    <w:rsid w:val="006C2B60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721"/>
    <w:rsid w:val="006C39E7"/>
    <w:rsid w:val="006C39F7"/>
    <w:rsid w:val="006C3AE9"/>
    <w:rsid w:val="006C3B74"/>
    <w:rsid w:val="006C3DD8"/>
    <w:rsid w:val="006C4054"/>
    <w:rsid w:val="006C410C"/>
    <w:rsid w:val="006C4164"/>
    <w:rsid w:val="006C43D1"/>
    <w:rsid w:val="006C44B2"/>
    <w:rsid w:val="006C44B5"/>
    <w:rsid w:val="006C45D4"/>
    <w:rsid w:val="006C4697"/>
    <w:rsid w:val="006C481A"/>
    <w:rsid w:val="006C4899"/>
    <w:rsid w:val="006C4AC3"/>
    <w:rsid w:val="006C4B8F"/>
    <w:rsid w:val="006C4C83"/>
    <w:rsid w:val="006C4D06"/>
    <w:rsid w:val="006C5153"/>
    <w:rsid w:val="006C52E6"/>
    <w:rsid w:val="006C5654"/>
    <w:rsid w:val="006C5C75"/>
    <w:rsid w:val="006C5CD6"/>
    <w:rsid w:val="006C5F85"/>
    <w:rsid w:val="006C623C"/>
    <w:rsid w:val="006C62F2"/>
    <w:rsid w:val="006C6521"/>
    <w:rsid w:val="006C684E"/>
    <w:rsid w:val="006C6985"/>
    <w:rsid w:val="006C6A01"/>
    <w:rsid w:val="006C6A59"/>
    <w:rsid w:val="006C6C24"/>
    <w:rsid w:val="006C6CB4"/>
    <w:rsid w:val="006C6E53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E1B"/>
    <w:rsid w:val="006D0EA9"/>
    <w:rsid w:val="006D1055"/>
    <w:rsid w:val="006D1CC5"/>
    <w:rsid w:val="006D1DDA"/>
    <w:rsid w:val="006D1DDE"/>
    <w:rsid w:val="006D1E39"/>
    <w:rsid w:val="006D1F57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30C8"/>
    <w:rsid w:val="006D3182"/>
    <w:rsid w:val="006D318B"/>
    <w:rsid w:val="006D35E2"/>
    <w:rsid w:val="006D367A"/>
    <w:rsid w:val="006D39C8"/>
    <w:rsid w:val="006D3B81"/>
    <w:rsid w:val="006D3D29"/>
    <w:rsid w:val="006D3D84"/>
    <w:rsid w:val="006D3D9B"/>
    <w:rsid w:val="006D3E54"/>
    <w:rsid w:val="006D3EB7"/>
    <w:rsid w:val="006D40C6"/>
    <w:rsid w:val="006D4312"/>
    <w:rsid w:val="006D433F"/>
    <w:rsid w:val="006D45DB"/>
    <w:rsid w:val="006D4913"/>
    <w:rsid w:val="006D4A78"/>
    <w:rsid w:val="006D4BAB"/>
    <w:rsid w:val="006D50AD"/>
    <w:rsid w:val="006D53AB"/>
    <w:rsid w:val="006D54B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8F"/>
    <w:rsid w:val="006E06C2"/>
    <w:rsid w:val="006E06E3"/>
    <w:rsid w:val="006E0D2B"/>
    <w:rsid w:val="006E0F04"/>
    <w:rsid w:val="006E11EA"/>
    <w:rsid w:val="006E19A0"/>
    <w:rsid w:val="006E20E2"/>
    <w:rsid w:val="006E2306"/>
    <w:rsid w:val="006E234B"/>
    <w:rsid w:val="006E2366"/>
    <w:rsid w:val="006E2CD0"/>
    <w:rsid w:val="006E2E0C"/>
    <w:rsid w:val="006E2E96"/>
    <w:rsid w:val="006E301A"/>
    <w:rsid w:val="006E33FE"/>
    <w:rsid w:val="006E3437"/>
    <w:rsid w:val="006E3C89"/>
    <w:rsid w:val="006E3E3C"/>
    <w:rsid w:val="006E3E65"/>
    <w:rsid w:val="006E3FF0"/>
    <w:rsid w:val="006E3FF5"/>
    <w:rsid w:val="006E41AB"/>
    <w:rsid w:val="006E4314"/>
    <w:rsid w:val="006E4347"/>
    <w:rsid w:val="006E43E9"/>
    <w:rsid w:val="006E455D"/>
    <w:rsid w:val="006E48A8"/>
    <w:rsid w:val="006E4AC2"/>
    <w:rsid w:val="006E4E28"/>
    <w:rsid w:val="006E4EF3"/>
    <w:rsid w:val="006E5090"/>
    <w:rsid w:val="006E539C"/>
    <w:rsid w:val="006E53CC"/>
    <w:rsid w:val="006E5532"/>
    <w:rsid w:val="006E5569"/>
    <w:rsid w:val="006E57FD"/>
    <w:rsid w:val="006E5909"/>
    <w:rsid w:val="006E5977"/>
    <w:rsid w:val="006E5A4B"/>
    <w:rsid w:val="006E5EFB"/>
    <w:rsid w:val="006E6073"/>
    <w:rsid w:val="006E6195"/>
    <w:rsid w:val="006E6287"/>
    <w:rsid w:val="006E6555"/>
    <w:rsid w:val="006E6726"/>
    <w:rsid w:val="006E69BC"/>
    <w:rsid w:val="006E6A13"/>
    <w:rsid w:val="006E6DE8"/>
    <w:rsid w:val="006E6EAD"/>
    <w:rsid w:val="006E713B"/>
    <w:rsid w:val="006E72E0"/>
    <w:rsid w:val="006E74ED"/>
    <w:rsid w:val="006E780A"/>
    <w:rsid w:val="006E7951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B05"/>
    <w:rsid w:val="006F0C8E"/>
    <w:rsid w:val="006F0EBC"/>
    <w:rsid w:val="006F0F3A"/>
    <w:rsid w:val="006F1050"/>
    <w:rsid w:val="006F11FD"/>
    <w:rsid w:val="006F12DA"/>
    <w:rsid w:val="006F15B3"/>
    <w:rsid w:val="006F1623"/>
    <w:rsid w:val="006F17C8"/>
    <w:rsid w:val="006F1C3F"/>
    <w:rsid w:val="006F1C8D"/>
    <w:rsid w:val="006F1D31"/>
    <w:rsid w:val="006F26DB"/>
    <w:rsid w:val="006F2867"/>
    <w:rsid w:val="006F2993"/>
    <w:rsid w:val="006F2B50"/>
    <w:rsid w:val="006F2D2E"/>
    <w:rsid w:val="006F2D9A"/>
    <w:rsid w:val="006F3754"/>
    <w:rsid w:val="006F385B"/>
    <w:rsid w:val="006F3B37"/>
    <w:rsid w:val="006F3E78"/>
    <w:rsid w:val="006F3EB3"/>
    <w:rsid w:val="006F4235"/>
    <w:rsid w:val="006F4567"/>
    <w:rsid w:val="006F4A8A"/>
    <w:rsid w:val="006F4C26"/>
    <w:rsid w:val="006F4E34"/>
    <w:rsid w:val="006F4F23"/>
    <w:rsid w:val="006F4F81"/>
    <w:rsid w:val="006F5191"/>
    <w:rsid w:val="006F553E"/>
    <w:rsid w:val="006F5842"/>
    <w:rsid w:val="006F5965"/>
    <w:rsid w:val="006F5B16"/>
    <w:rsid w:val="006F5FA1"/>
    <w:rsid w:val="006F61AB"/>
    <w:rsid w:val="006F637B"/>
    <w:rsid w:val="006F643A"/>
    <w:rsid w:val="006F6548"/>
    <w:rsid w:val="006F6A60"/>
    <w:rsid w:val="006F6AA0"/>
    <w:rsid w:val="006F6C18"/>
    <w:rsid w:val="006F6C88"/>
    <w:rsid w:val="006F6D62"/>
    <w:rsid w:val="006F71EE"/>
    <w:rsid w:val="006F7409"/>
    <w:rsid w:val="006F7707"/>
    <w:rsid w:val="006F77A8"/>
    <w:rsid w:val="006F7CC6"/>
    <w:rsid w:val="006F7D5E"/>
    <w:rsid w:val="006F7F9A"/>
    <w:rsid w:val="007000A6"/>
    <w:rsid w:val="00700158"/>
    <w:rsid w:val="00700384"/>
    <w:rsid w:val="00700842"/>
    <w:rsid w:val="00700AA5"/>
    <w:rsid w:val="00700B30"/>
    <w:rsid w:val="00700B4C"/>
    <w:rsid w:val="00700BBF"/>
    <w:rsid w:val="00700C63"/>
    <w:rsid w:val="00700DDF"/>
    <w:rsid w:val="00700F89"/>
    <w:rsid w:val="00700FA2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BDA"/>
    <w:rsid w:val="00705BF3"/>
    <w:rsid w:val="00705C2E"/>
    <w:rsid w:val="00705C9E"/>
    <w:rsid w:val="00705E13"/>
    <w:rsid w:val="00705F15"/>
    <w:rsid w:val="0070627B"/>
    <w:rsid w:val="007062B4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251"/>
    <w:rsid w:val="007072F4"/>
    <w:rsid w:val="00707396"/>
    <w:rsid w:val="007075B6"/>
    <w:rsid w:val="007075BF"/>
    <w:rsid w:val="007075D0"/>
    <w:rsid w:val="00707B60"/>
    <w:rsid w:val="00707E54"/>
    <w:rsid w:val="00707FA8"/>
    <w:rsid w:val="007102CE"/>
    <w:rsid w:val="007104D7"/>
    <w:rsid w:val="007107A6"/>
    <w:rsid w:val="007107B0"/>
    <w:rsid w:val="007108BB"/>
    <w:rsid w:val="00710AE5"/>
    <w:rsid w:val="00710E28"/>
    <w:rsid w:val="00710F55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89E"/>
    <w:rsid w:val="00712C69"/>
    <w:rsid w:val="0071323D"/>
    <w:rsid w:val="0071346B"/>
    <w:rsid w:val="007134C9"/>
    <w:rsid w:val="00713593"/>
    <w:rsid w:val="007136EA"/>
    <w:rsid w:val="00713975"/>
    <w:rsid w:val="00713995"/>
    <w:rsid w:val="00713A12"/>
    <w:rsid w:val="00713A8E"/>
    <w:rsid w:val="00713D3D"/>
    <w:rsid w:val="00713D97"/>
    <w:rsid w:val="00713E8B"/>
    <w:rsid w:val="00714112"/>
    <w:rsid w:val="0071418A"/>
    <w:rsid w:val="00714226"/>
    <w:rsid w:val="007144EE"/>
    <w:rsid w:val="0071475B"/>
    <w:rsid w:val="0071477C"/>
    <w:rsid w:val="00714B9D"/>
    <w:rsid w:val="00714CB8"/>
    <w:rsid w:val="00714FEF"/>
    <w:rsid w:val="0071554B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6E"/>
    <w:rsid w:val="00716970"/>
    <w:rsid w:val="00716F74"/>
    <w:rsid w:val="007175C2"/>
    <w:rsid w:val="007177F8"/>
    <w:rsid w:val="00717C02"/>
    <w:rsid w:val="00720063"/>
    <w:rsid w:val="007204D6"/>
    <w:rsid w:val="007206B4"/>
    <w:rsid w:val="0072074A"/>
    <w:rsid w:val="0072078A"/>
    <w:rsid w:val="007208E2"/>
    <w:rsid w:val="00720FBD"/>
    <w:rsid w:val="0072137F"/>
    <w:rsid w:val="00721489"/>
    <w:rsid w:val="00721E1E"/>
    <w:rsid w:val="00721FBD"/>
    <w:rsid w:val="007222AD"/>
    <w:rsid w:val="00722363"/>
    <w:rsid w:val="00722385"/>
    <w:rsid w:val="00722502"/>
    <w:rsid w:val="007227D8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A6"/>
    <w:rsid w:val="00724013"/>
    <w:rsid w:val="00724050"/>
    <w:rsid w:val="00724338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F6"/>
    <w:rsid w:val="007262D1"/>
    <w:rsid w:val="00726372"/>
    <w:rsid w:val="00726483"/>
    <w:rsid w:val="007264A8"/>
    <w:rsid w:val="007265FB"/>
    <w:rsid w:val="00726D24"/>
    <w:rsid w:val="00727154"/>
    <w:rsid w:val="007275D5"/>
    <w:rsid w:val="00727778"/>
    <w:rsid w:val="00727D42"/>
    <w:rsid w:val="00727F5B"/>
    <w:rsid w:val="00730124"/>
    <w:rsid w:val="007304FF"/>
    <w:rsid w:val="007305E2"/>
    <w:rsid w:val="007307AB"/>
    <w:rsid w:val="00730825"/>
    <w:rsid w:val="007308F1"/>
    <w:rsid w:val="007309D2"/>
    <w:rsid w:val="00730CDF"/>
    <w:rsid w:val="00730E40"/>
    <w:rsid w:val="00730E5B"/>
    <w:rsid w:val="00730ED7"/>
    <w:rsid w:val="00730F77"/>
    <w:rsid w:val="00730FC3"/>
    <w:rsid w:val="0073137D"/>
    <w:rsid w:val="00731594"/>
    <w:rsid w:val="007318D6"/>
    <w:rsid w:val="0073193E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AB"/>
    <w:rsid w:val="007350DF"/>
    <w:rsid w:val="007351B6"/>
    <w:rsid w:val="0073538B"/>
    <w:rsid w:val="00735857"/>
    <w:rsid w:val="0073595F"/>
    <w:rsid w:val="0073611C"/>
    <w:rsid w:val="007366DB"/>
    <w:rsid w:val="0073681E"/>
    <w:rsid w:val="007368D7"/>
    <w:rsid w:val="00736D48"/>
    <w:rsid w:val="0073727C"/>
    <w:rsid w:val="00737725"/>
    <w:rsid w:val="0073784B"/>
    <w:rsid w:val="00737BAC"/>
    <w:rsid w:val="00737BEA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10B9"/>
    <w:rsid w:val="00741161"/>
    <w:rsid w:val="00741256"/>
    <w:rsid w:val="007413A6"/>
    <w:rsid w:val="00741B47"/>
    <w:rsid w:val="00741D3A"/>
    <w:rsid w:val="00741E48"/>
    <w:rsid w:val="007422E7"/>
    <w:rsid w:val="00742467"/>
    <w:rsid w:val="00742512"/>
    <w:rsid w:val="00742677"/>
    <w:rsid w:val="00742812"/>
    <w:rsid w:val="00742E2A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DF"/>
    <w:rsid w:val="00744118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4C"/>
    <w:rsid w:val="00745534"/>
    <w:rsid w:val="0074574D"/>
    <w:rsid w:val="00745808"/>
    <w:rsid w:val="0074585E"/>
    <w:rsid w:val="00745A0E"/>
    <w:rsid w:val="00745A8B"/>
    <w:rsid w:val="00745E0C"/>
    <w:rsid w:val="00745E8F"/>
    <w:rsid w:val="00746041"/>
    <w:rsid w:val="0074605E"/>
    <w:rsid w:val="0074630A"/>
    <w:rsid w:val="0074659F"/>
    <w:rsid w:val="007469F1"/>
    <w:rsid w:val="00746B92"/>
    <w:rsid w:val="00746EEB"/>
    <w:rsid w:val="00747071"/>
    <w:rsid w:val="00747271"/>
    <w:rsid w:val="0074730C"/>
    <w:rsid w:val="0074730F"/>
    <w:rsid w:val="00747449"/>
    <w:rsid w:val="007475AB"/>
    <w:rsid w:val="007475B0"/>
    <w:rsid w:val="0074785D"/>
    <w:rsid w:val="007478D6"/>
    <w:rsid w:val="0074790B"/>
    <w:rsid w:val="00747B28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219E"/>
    <w:rsid w:val="007524FF"/>
    <w:rsid w:val="0075259B"/>
    <w:rsid w:val="007525D2"/>
    <w:rsid w:val="0075265B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764"/>
    <w:rsid w:val="0075378C"/>
    <w:rsid w:val="00753CD7"/>
    <w:rsid w:val="00753DE9"/>
    <w:rsid w:val="00753EBA"/>
    <w:rsid w:val="00754194"/>
    <w:rsid w:val="0075493C"/>
    <w:rsid w:val="00754A7C"/>
    <w:rsid w:val="00754F09"/>
    <w:rsid w:val="00754F3B"/>
    <w:rsid w:val="00755253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8"/>
    <w:rsid w:val="0075646A"/>
    <w:rsid w:val="007566B2"/>
    <w:rsid w:val="00756877"/>
    <w:rsid w:val="00756932"/>
    <w:rsid w:val="00756971"/>
    <w:rsid w:val="00756A45"/>
    <w:rsid w:val="00756BA3"/>
    <w:rsid w:val="00756EC9"/>
    <w:rsid w:val="007571AD"/>
    <w:rsid w:val="007574FB"/>
    <w:rsid w:val="007575F3"/>
    <w:rsid w:val="007575F4"/>
    <w:rsid w:val="0075763C"/>
    <w:rsid w:val="00757658"/>
    <w:rsid w:val="00757739"/>
    <w:rsid w:val="00757BFE"/>
    <w:rsid w:val="00757C40"/>
    <w:rsid w:val="00760309"/>
    <w:rsid w:val="007605CA"/>
    <w:rsid w:val="007610F6"/>
    <w:rsid w:val="00761225"/>
    <w:rsid w:val="00761440"/>
    <w:rsid w:val="00761619"/>
    <w:rsid w:val="0076171A"/>
    <w:rsid w:val="00761920"/>
    <w:rsid w:val="00761B52"/>
    <w:rsid w:val="00761B69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DE"/>
    <w:rsid w:val="007645E5"/>
    <w:rsid w:val="007648FE"/>
    <w:rsid w:val="00764A59"/>
    <w:rsid w:val="00764B81"/>
    <w:rsid w:val="00764DEC"/>
    <w:rsid w:val="00765635"/>
    <w:rsid w:val="00765736"/>
    <w:rsid w:val="007657A5"/>
    <w:rsid w:val="0076580F"/>
    <w:rsid w:val="007659B1"/>
    <w:rsid w:val="00765D9D"/>
    <w:rsid w:val="0076623D"/>
    <w:rsid w:val="00766395"/>
    <w:rsid w:val="00766607"/>
    <w:rsid w:val="00766665"/>
    <w:rsid w:val="0076667E"/>
    <w:rsid w:val="007668DE"/>
    <w:rsid w:val="00766985"/>
    <w:rsid w:val="0076706A"/>
    <w:rsid w:val="0076709E"/>
    <w:rsid w:val="00767182"/>
    <w:rsid w:val="00767305"/>
    <w:rsid w:val="007673EA"/>
    <w:rsid w:val="007674D7"/>
    <w:rsid w:val="00767599"/>
    <w:rsid w:val="007675A1"/>
    <w:rsid w:val="007676E6"/>
    <w:rsid w:val="0076783C"/>
    <w:rsid w:val="00767A7B"/>
    <w:rsid w:val="00767BE3"/>
    <w:rsid w:val="00767D3B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1086"/>
    <w:rsid w:val="007719C2"/>
    <w:rsid w:val="00771D9E"/>
    <w:rsid w:val="007723C5"/>
    <w:rsid w:val="00772A72"/>
    <w:rsid w:val="00772B2C"/>
    <w:rsid w:val="00772BEA"/>
    <w:rsid w:val="00772FBE"/>
    <w:rsid w:val="0077379C"/>
    <w:rsid w:val="00773A18"/>
    <w:rsid w:val="00773A53"/>
    <w:rsid w:val="00773B3E"/>
    <w:rsid w:val="00773BB4"/>
    <w:rsid w:val="00773F71"/>
    <w:rsid w:val="0077403E"/>
    <w:rsid w:val="00774346"/>
    <w:rsid w:val="00774433"/>
    <w:rsid w:val="0077454F"/>
    <w:rsid w:val="00774988"/>
    <w:rsid w:val="00774A5F"/>
    <w:rsid w:val="00774ADE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F60"/>
    <w:rsid w:val="00777123"/>
    <w:rsid w:val="00777401"/>
    <w:rsid w:val="007775DE"/>
    <w:rsid w:val="007775F4"/>
    <w:rsid w:val="007776FA"/>
    <w:rsid w:val="00777773"/>
    <w:rsid w:val="0077786C"/>
    <w:rsid w:val="007778A4"/>
    <w:rsid w:val="00777D6D"/>
    <w:rsid w:val="00777DFA"/>
    <w:rsid w:val="00777E46"/>
    <w:rsid w:val="00777E73"/>
    <w:rsid w:val="00777EEF"/>
    <w:rsid w:val="007800C5"/>
    <w:rsid w:val="00780572"/>
    <w:rsid w:val="0078057C"/>
    <w:rsid w:val="00780B2E"/>
    <w:rsid w:val="0078101F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F20"/>
    <w:rsid w:val="00781FDF"/>
    <w:rsid w:val="007823B9"/>
    <w:rsid w:val="007824FE"/>
    <w:rsid w:val="0078273E"/>
    <w:rsid w:val="007828EA"/>
    <w:rsid w:val="00782B75"/>
    <w:rsid w:val="00782E81"/>
    <w:rsid w:val="007831D7"/>
    <w:rsid w:val="00783751"/>
    <w:rsid w:val="007837C9"/>
    <w:rsid w:val="00783861"/>
    <w:rsid w:val="00783D97"/>
    <w:rsid w:val="00783E76"/>
    <w:rsid w:val="00783FF6"/>
    <w:rsid w:val="0078401B"/>
    <w:rsid w:val="00784026"/>
    <w:rsid w:val="00784243"/>
    <w:rsid w:val="007842FC"/>
    <w:rsid w:val="00784691"/>
    <w:rsid w:val="007847A9"/>
    <w:rsid w:val="00784910"/>
    <w:rsid w:val="007849A4"/>
    <w:rsid w:val="007849F1"/>
    <w:rsid w:val="00784B36"/>
    <w:rsid w:val="00784C02"/>
    <w:rsid w:val="00784FB7"/>
    <w:rsid w:val="0078515E"/>
    <w:rsid w:val="007854E7"/>
    <w:rsid w:val="00785696"/>
    <w:rsid w:val="0078570C"/>
    <w:rsid w:val="007857F2"/>
    <w:rsid w:val="00785866"/>
    <w:rsid w:val="00785896"/>
    <w:rsid w:val="00785BA5"/>
    <w:rsid w:val="007860CC"/>
    <w:rsid w:val="00786189"/>
    <w:rsid w:val="0078621D"/>
    <w:rsid w:val="007862DD"/>
    <w:rsid w:val="00786307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90025"/>
    <w:rsid w:val="0079003C"/>
    <w:rsid w:val="0079022E"/>
    <w:rsid w:val="007902B2"/>
    <w:rsid w:val="007902FF"/>
    <w:rsid w:val="00790375"/>
    <w:rsid w:val="00790705"/>
    <w:rsid w:val="00790A0B"/>
    <w:rsid w:val="00790B1C"/>
    <w:rsid w:val="00790B48"/>
    <w:rsid w:val="00790B4A"/>
    <w:rsid w:val="00790B4F"/>
    <w:rsid w:val="00790B79"/>
    <w:rsid w:val="00790C79"/>
    <w:rsid w:val="00790ED9"/>
    <w:rsid w:val="007911BD"/>
    <w:rsid w:val="00791370"/>
    <w:rsid w:val="007916D7"/>
    <w:rsid w:val="00791C5A"/>
    <w:rsid w:val="00791DB8"/>
    <w:rsid w:val="00791FB2"/>
    <w:rsid w:val="0079204D"/>
    <w:rsid w:val="0079206B"/>
    <w:rsid w:val="007921A1"/>
    <w:rsid w:val="007922C6"/>
    <w:rsid w:val="00792E47"/>
    <w:rsid w:val="00792EAD"/>
    <w:rsid w:val="00792F8F"/>
    <w:rsid w:val="00793028"/>
    <w:rsid w:val="0079348E"/>
    <w:rsid w:val="00793505"/>
    <w:rsid w:val="007938CE"/>
    <w:rsid w:val="00793E08"/>
    <w:rsid w:val="00793F6B"/>
    <w:rsid w:val="00794125"/>
    <w:rsid w:val="0079426E"/>
    <w:rsid w:val="00794B88"/>
    <w:rsid w:val="00794BD0"/>
    <w:rsid w:val="00794C0C"/>
    <w:rsid w:val="00794C4D"/>
    <w:rsid w:val="00794D43"/>
    <w:rsid w:val="00794F9A"/>
    <w:rsid w:val="007953F6"/>
    <w:rsid w:val="00795D35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98E"/>
    <w:rsid w:val="007979EA"/>
    <w:rsid w:val="00797B61"/>
    <w:rsid w:val="00797C95"/>
    <w:rsid w:val="00797E7F"/>
    <w:rsid w:val="007A01FD"/>
    <w:rsid w:val="007A0260"/>
    <w:rsid w:val="007A064A"/>
    <w:rsid w:val="007A0911"/>
    <w:rsid w:val="007A0D64"/>
    <w:rsid w:val="007A0D87"/>
    <w:rsid w:val="007A0E7A"/>
    <w:rsid w:val="007A0EEE"/>
    <w:rsid w:val="007A1434"/>
    <w:rsid w:val="007A1502"/>
    <w:rsid w:val="007A183D"/>
    <w:rsid w:val="007A1A91"/>
    <w:rsid w:val="007A1B87"/>
    <w:rsid w:val="007A1CB8"/>
    <w:rsid w:val="007A1ED4"/>
    <w:rsid w:val="007A21BD"/>
    <w:rsid w:val="007A2231"/>
    <w:rsid w:val="007A230C"/>
    <w:rsid w:val="007A231E"/>
    <w:rsid w:val="007A232A"/>
    <w:rsid w:val="007A2533"/>
    <w:rsid w:val="007A265A"/>
    <w:rsid w:val="007A294C"/>
    <w:rsid w:val="007A32B3"/>
    <w:rsid w:val="007A34CB"/>
    <w:rsid w:val="007A34D2"/>
    <w:rsid w:val="007A39C4"/>
    <w:rsid w:val="007A39E4"/>
    <w:rsid w:val="007A3F68"/>
    <w:rsid w:val="007A405C"/>
    <w:rsid w:val="007A4241"/>
    <w:rsid w:val="007A433C"/>
    <w:rsid w:val="007A445E"/>
    <w:rsid w:val="007A44D1"/>
    <w:rsid w:val="007A4517"/>
    <w:rsid w:val="007A4723"/>
    <w:rsid w:val="007A4745"/>
    <w:rsid w:val="007A47E7"/>
    <w:rsid w:val="007A4D17"/>
    <w:rsid w:val="007A4D5B"/>
    <w:rsid w:val="007A50BF"/>
    <w:rsid w:val="007A52D5"/>
    <w:rsid w:val="007A5628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E0C"/>
    <w:rsid w:val="007A6E8B"/>
    <w:rsid w:val="007A7035"/>
    <w:rsid w:val="007A708E"/>
    <w:rsid w:val="007A713B"/>
    <w:rsid w:val="007A72B2"/>
    <w:rsid w:val="007A733D"/>
    <w:rsid w:val="007A746D"/>
    <w:rsid w:val="007A7883"/>
    <w:rsid w:val="007A7B90"/>
    <w:rsid w:val="007A7DD7"/>
    <w:rsid w:val="007A7F91"/>
    <w:rsid w:val="007B00BF"/>
    <w:rsid w:val="007B0147"/>
    <w:rsid w:val="007B015B"/>
    <w:rsid w:val="007B0434"/>
    <w:rsid w:val="007B04A9"/>
    <w:rsid w:val="007B0612"/>
    <w:rsid w:val="007B062F"/>
    <w:rsid w:val="007B0699"/>
    <w:rsid w:val="007B071B"/>
    <w:rsid w:val="007B0A42"/>
    <w:rsid w:val="007B0B0B"/>
    <w:rsid w:val="007B0C76"/>
    <w:rsid w:val="007B0EC1"/>
    <w:rsid w:val="007B1430"/>
    <w:rsid w:val="007B1C1E"/>
    <w:rsid w:val="007B1C43"/>
    <w:rsid w:val="007B1E77"/>
    <w:rsid w:val="007B1EE9"/>
    <w:rsid w:val="007B1F5F"/>
    <w:rsid w:val="007B23E4"/>
    <w:rsid w:val="007B2B69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DEE"/>
    <w:rsid w:val="007B4E9C"/>
    <w:rsid w:val="007B4EC9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33E"/>
    <w:rsid w:val="007B69D5"/>
    <w:rsid w:val="007B6AD0"/>
    <w:rsid w:val="007B6B66"/>
    <w:rsid w:val="007B6C08"/>
    <w:rsid w:val="007B6CA0"/>
    <w:rsid w:val="007B6D41"/>
    <w:rsid w:val="007B6D58"/>
    <w:rsid w:val="007B6EF5"/>
    <w:rsid w:val="007B70D6"/>
    <w:rsid w:val="007B72E6"/>
    <w:rsid w:val="007B73A8"/>
    <w:rsid w:val="007B7477"/>
    <w:rsid w:val="007B74C1"/>
    <w:rsid w:val="007B763C"/>
    <w:rsid w:val="007B76E1"/>
    <w:rsid w:val="007B7749"/>
    <w:rsid w:val="007B7A36"/>
    <w:rsid w:val="007B7A7B"/>
    <w:rsid w:val="007B7B01"/>
    <w:rsid w:val="007B7B6F"/>
    <w:rsid w:val="007B7CCD"/>
    <w:rsid w:val="007B7EE2"/>
    <w:rsid w:val="007C004D"/>
    <w:rsid w:val="007C02D9"/>
    <w:rsid w:val="007C03E0"/>
    <w:rsid w:val="007C046A"/>
    <w:rsid w:val="007C070C"/>
    <w:rsid w:val="007C099F"/>
    <w:rsid w:val="007C0A5F"/>
    <w:rsid w:val="007C0B59"/>
    <w:rsid w:val="007C0B62"/>
    <w:rsid w:val="007C0BF0"/>
    <w:rsid w:val="007C0C1A"/>
    <w:rsid w:val="007C0F6E"/>
    <w:rsid w:val="007C0FE3"/>
    <w:rsid w:val="007C1349"/>
    <w:rsid w:val="007C159E"/>
    <w:rsid w:val="007C15CA"/>
    <w:rsid w:val="007C1B2C"/>
    <w:rsid w:val="007C1F40"/>
    <w:rsid w:val="007C21E2"/>
    <w:rsid w:val="007C23B6"/>
    <w:rsid w:val="007C2515"/>
    <w:rsid w:val="007C277E"/>
    <w:rsid w:val="007C2A94"/>
    <w:rsid w:val="007C2CAF"/>
    <w:rsid w:val="007C2EA6"/>
    <w:rsid w:val="007C2F83"/>
    <w:rsid w:val="007C328C"/>
    <w:rsid w:val="007C33E4"/>
    <w:rsid w:val="007C34F9"/>
    <w:rsid w:val="007C37D9"/>
    <w:rsid w:val="007C39E5"/>
    <w:rsid w:val="007C3A15"/>
    <w:rsid w:val="007C451A"/>
    <w:rsid w:val="007C4594"/>
    <w:rsid w:val="007C482E"/>
    <w:rsid w:val="007C49A8"/>
    <w:rsid w:val="007C4C0A"/>
    <w:rsid w:val="007C4DAB"/>
    <w:rsid w:val="007C5010"/>
    <w:rsid w:val="007C52D3"/>
    <w:rsid w:val="007C5365"/>
    <w:rsid w:val="007C5499"/>
    <w:rsid w:val="007C5A98"/>
    <w:rsid w:val="007C5ADA"/>
    <w:rsid w:val="007C5D42"/>
    <w:rsid w:val="007C5F00"/>
    <w:rsid w:val="007C61A1"/>
    <w:rsid w:val="007C640C"/>
    <w:rsid w:val="007C6603"/>
    <w:rsid w:val="007C6BB5"/>
    <w:rsid w:val="007C6C1E"/>
    <w:rsid w:val="007C6D24"/>
    <w:rsid w:val="007C6F92"/>
    <w:rsid w:val="007C704D"/>
    <w:rsid w:val="007C7106"/>
    <w:rsid w:val="007C7116"/>
    <w:rsid w:val="007C7FE8"/>
    <w:rsid w:val="007D00EB"/>
    <w:rsid w:val="007D028A"/>
    <w:rsid w:val="007D0300"/>
    <w:rsid w:val="007D0537"/>
    <w:rsid w:val="007D058D"/>
    <w:rsid w:val="007D05E2"/>
    <w:rsid w:val="007D068F"/>
    <w:rsid w:val="007D06AD"/>
    <w:rsid w:val="007D06D9"/>
    <w:rsid w:val="007D0D03"/>
    <w:rsid w:val="007D0D8F"/>
    <w:rsid w:val="007D0D93"/>
    <w:rsid w:val="007D11FA"/>
    <w:rsid w:val="007D1445"/>
    <w:rsid w:val="007D152E"/>
    <w:rsid w:val="007D167C"/>
    <w:rsid w:val="007D16C3"/>
    <w:rsid w:val="007D18D4"/>
    <w:rsid w:val="007D1AC0"/>
    <w:rsid w:val="007D21E4"/>
    <w:rsid w:val="007D228E"/>
    <w:rsid w:val="007D2308"/>
    <w:rsid w:val="007D23F8"/>
    <w:rsid w:val="007D282F"/>
    <w:rsid w:val="007D311D"/>
    <w:rsid w:val="007D3120"/>
    <w:rsid w:val="007D33B1"/>
    <w:rsid w:val="007D3550"/>
    <w:rsid w:val="007D3BEB"/>
    <w:rsid w:val="007D3CA3"/>
    <w:rsid w:val="007D3D00"/>
    <w:rsid w:val="007D3E42"/>
    <w:rsid w:val="007D4140"/>
    <w:rsid w:val="007D4239"/>
    <w:rsid w:val="007D42B3"/>
    <w:rsid w:val="007D4409"/>
    <w:rsid w:val="007D476D"/>
    <w:rsid w:val="007D4778"/>
    <w:rsid w:val="007D4818"/>
    <w:rsid w:val="007D4EB5"/>
    <w:rsid w:val="007D51AF"/>
    <w:rsid w:val="007D5318"/>
    <w:rsid w:val="007D572C"/>
    <w:rsid w:val="007D5748"/>
    <w:rsid w:val="007D58D6"/>
    <w:rsid w:val="007D59B5"/>
    <w:rsid w:val="007D619A"/>
    <w:rsid w:val="007D61EF"/>
    <w:rsid w:val="007D6225"/>
    <w:rsid w:val="007D625E"/>
    <w:rsid w:val="007D6332"/>
    <w:rsid w:val="007D66C3"/>
    <w:rsid w:val="007D68C2"/>
    <w:rsid w:val="007D6A5F"/>
    <w:rsid w:val="007D6C0B"/>
    <w:rsid w:val="007D6D4A"/>
    <w:rsid w:val="007D7081"/>
    <w:rsid w:val="007D7262"/>
    <w:rsid w:val="007D7540"/>
    <w:rsid w:val="007D779A"/>
    <w:rsid w:val="007D7B3E"/>
    <w:rsid w:val="007D7B61"/>
    <w:rsid w:val="007D7C1F"/>
    <w:rsid w:val="007D7C8C"/>
    <w:rsid w:val="007E012C"/>
    <w:rsid w:val="007E0151"/>
    <w:rsid w:val="007E048B"/>
    <w:rsid w:val="007E08C7"/>
    <w:rsid w:val="007E0992"/>
    <w:rsid w:val="007E0A7D"/>
    <w:rsid w:val="007E11B7"/>
    <w:rsid w:val="007E1271"/>
    <w:rsid w:val="007E130A"/>
    <w:rsid w:val="007E141C"/>
    <w:rsid w:val="007E143A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AAD"/>
    <w:rsid w:val="007E2ECE"/>
    <w:rsid w:val="007E30B6"/>
    <w:rsid w:val="007E316F"/>
    <w:rsid w:val="007E329F"/>
    <w:rsid w:val="007E3682"/>
    <w:rsid w:val="007E3AE8"/>
    <w:rsid w:val="007E3E93"/>
    <w:rsid w:val="007E4061"/>
    <w:rsid w:val="007E4549"/>
    <w:rsid w:val="007E45B3"/>
    <w:rsid w:val="007E45E6"/>
    <w:rsid w:val="007E4928"/>
    <w:rsid w:val="007E49D6"/>
    <w:rsid w:val="007E4A38"/>
    <w:rsid w:val="007E4A58"/>
    <w:rsid w:val="007E4AE0"/>
    <w:rsid w:val="007E4B8E"/>
    <w:rsid w:val="007E4DA6"/>
    <w:rsid w:val="007E4FA4"/>
    <w:rsid w:val="007E51CF"/>
    <w:rsid w:val="007E5291"/>
    <w:rsid w:val="007E534B"/>
    <w:rsid w:val="007E5359"/>
    <w:rsid w:val="007E5587"/>
    <w:rsid w:val="007E57B0"/>
    <w:rsid w:val="007E5845"/>
    <w:rsid w:val="007E587C"/>
    <w:rsid w:val="007E58B8"/>
    <w:rsid w:val="007E59A3"/>
    <w:rsid w:val="007E59B5"/>
    <w:rsid w:val="007E5A34"/>
    <w:rsid w:val="007E632B"/>
    <w:rsid w:val="007E633E"/>
    <w:rsid w:val="007E6378"/>
    <w:rsid w:val="007E64B6"/>
    <w:rsid w:val="007E65FC"/>
    <w:rsid w:val="007E67B5"/>
    <w:rsid w:val="007E68C6"/>
    <w:rsid w:val="007E6D52"/>
    <w:rsid w:val="007E6E7B"/>
    <w:rsid w:val="007E71E9"/>
    <w:rsid w:val="007E7316"/>
    <w:rsid w:val="007E732D"/>
    <w:rsid w:val="007E77C1"/>
    <w:rsid w:val="007E7881"/>
    <w:rsid w:val="007E7D18"/>
    <w:rsid w:val="007E7D34"/>
    <w:rsid w:val="007E7EC0"/>
    <w:rsid w:val="007F03D3"/>
    <w:rsid w:val="007F0737"/>
    <w:rsid w:val="007F08FE"/>
    <w:rsid w:val="007F0B4E"/>
    <w:rsid w:val="007F0DAC"/>
    <w:rsid w:val="007F0F1A"/>
    <w:rsid w:val="007F10E2"/>
    <w:rsid w:val="007F138D"/>
    <w:rsid w:val="007F146F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AC"/>
    <w:rsid w:val="007F3AAE"/>
    <w:rsid w:val="007F3DDC"/>
    <w:rsid w:val="007F403C"/>
    <w:rsid w:val="007F43CE"/>
    <w:rsid w:val="007F4426"/>
    <w:rsid w:val="007F4617"/>
    <w:rsid w:val="007F4646"/>
    <w:rsid w:val="007F46B6"/>
    <w:rsid w:val="007F49EA"/>
    <w:rsid w:val="007F4BC0"/>
    <w:rsid w:val="007F4C87"/>
    <w:rsid w:val="007F4CE6"/>
    <w:rsid w:val="007F4FC2"/>
    <w:rsid w:val="007F5088"/>
    <w:rsid w:val="007F50B0"/>
    <w:rsid w:val="007F53D3"/>
    <w:rsid w:val="007F590C"/>
    <w:rsid w:val="007F5A87"/>
    <w:rsid w:val="007F5D89"/>
    <w:rsid w:val="007F5E36"/>
    <w:rsid w:val="007F5E5B"/>
    <w:rsid w:val="007F5F7A"/>
    <w:rsid w:val="007F61AB"/>
    <w:rsid w:val="007F61F5"/>
    <w:rsid w:val="007F626B"/>
    <w:rsid w:val="007F671E"/>
    <w:rsid w:val="007F6ADF"/>
    <w:rsid w:val="007F6CDA"/>
    <w:rsid w:val="007F6E9E"/>
    <w:rsid w:val="007F6F24"/>
    <w:rsid w:val="007F6F66"/>
    <w:rsid w:val="007F7184"/>
    <w:rsid w:val="007F77F3"/>
    <w:rsid w:val="007F7999"/>
    <w:rsid w:val="007F7A85"/>
    <w:rsid w:val="007F7BBD"/>
    <w:rsid w:val="007F7DF9"/>
    <w:rsid w:val="0080014B"/>
    <w:rsid w:val="008004BA"/>
    <w:rsid w:val="00800A00"/>
    <w:rsid w:val="00800C56"/>
    <w:rsid w:val="00800D28"/>
    <w:rsid w:val="00800DC1"/>
    <w:rsid w:val="0080109F"/>
    <w:rsid w:val="008010AD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5A4"/>
    <w:rsid w:val="00802B27"/>
    <w:rsid w:val="00802B30"/>
    <w:rsid w:val="00802EA0"/>
    <w:rsid w:val="00802F0D"/>
    <w:rsid w:val="008033E3"/>
    <w:rsid w:val="00803524"/>
    <w:rsid w:val="008035F9"/>
    <w:rsid w:val="00803861"/>
    <w:rsid w:val="00803CD5"/>
    <w:rsid w:val="00803E93"/>
    <w:rsid w:val="00803FCF"/>
    <w:rsid w:val="00804DC9"/>
    <w:rsid w:val="00804E34"/>
    <w:rsid w:val="008050C8"/>
    <w:rsid w:val="00805207"/>
    <w:rsid w:val="008055EF"/>
    <w:rsid w:val="0080583E"/>
    <w:rsid w:val="00805AD9"/>
    <w:rsid w:val="00805C92"/>
    <w:rsid w:val="00805F9E"/>
    <w:rsid w:val="008065E6"/>
    <w:rsid w:val="008068AE"/>
    <w:rsid w:val="00806E84"/>
    <w:rsid w:val="00806F07"/>
    <w:rsid w:val="00807243"/>
    <w:rsid w:val="008072B1"/>
    <w:rsid w:val="008078BD"/>
    <w:rsid w:val="00807A61"/>
    <w:rsid w:val="00807F74"/>
    <w:rsid w:val="00807FAB"/>
    <w:rsid w:val="00810087"/>
    <w:rsid w:val="00810344"/>
    <w:rsid w:val="00810642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894"/>
    <w:rsid w:val="00811B48"/>
    <w:rsid w:val="00811C27"/>
    <w:rsid w:val="00811CC8"/>
    <w:rsid w:val="00811D0D"/>
    <w:rsid w:val="00811EE9"/>
    <w:rsid w:val="008120E5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983"/>
    <w:rsid w:val="00813B38"/>
    <w:rsid w:val="00813BF6"/>
    <w:rsid w:val="00813CAF"/>
    <w:rsid w:val="00813FFF"/>
    <w:rsid w:val="0081407A"/>
    <w:rsid w:val="00814109"/>
    <w:rsid w:val="0081413F"/>
    <w:rsid w:val="0081424E"/>
    <w:rsid w:val="0081443B"/>
    <w:rsid w:val="00814644"/>
    <w:rsid w:val="008146F5"/>
    <w:rsid w:val="00814731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5D2"/>
    <w:rsid w:val="008165E8"/>
    <w:rsid w:val="00816917"/>
    <w:rsid w:val="00816A71"/>
    <w:rsid w:val="00816AFD"/>
    <w:rsid w:val="00816B79"/>
    <w:rsid w:val="00816BAC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9B6"/>
    <w:rsid w:val="00821FDB"/>
    <w:rsid w:val="00822039"/>
    <w:rsid w:val="0082203C"/>
    <w:rsid w:val="008221FA"/>
    <w:rsid w:val="008222EF"/>
    <w:rsid w:val="0082231F"/>
    <w:rsid w:val="0082259E"/>
    <w:rsid w:val="008226A6"/>
    <w:rsid w:val="0082271F"/>
    <w:rsid w:val="00822916"/>
    <w:rsid w:val="00822DBD"/>
    <w:rsid w:val="00822E13"/>
    <w:rsid w:val="00822EAE"/>
    <w:rsid w:val="0082324F"/>
    <w:rsid w:val="0082397F"/>
    <w:rsid w:val="00823AE9"/>
    <w:rsid w:val="00823B1D"/>
    <w:rsid w:val="00823DDF"/>
    <w:rsid w:val="00823FEC"/>
    <w:rsid w:val="00824741"/>
    <w:rsid w:val="00824760"/>
    <w:rsid w:val="008248F0"/>
    <w:rsid w:val="00824936"/>
    <w:rsid w:val="00824A2C"/>
    <w:rsid w:val="00824CC1"/>
    <w:rsid w:val="00824FA1"/>
    <w:rsid w:val="008252D7"/>
    <w:rsid w:val="0082569E"/>
    <w:rsid w:val="00825CD7"/>
    <w:rsid w:val="00825D77"/>
    <w:rsid w:val="00825DD0"/>
    <w:rsid w:val="00826066"/>
    <w:rsid w:val="0082670A"/>
    <w:rsid w:val="0082677D"/>
    <w:rsid w:val="008269A9"/>
    <w:rsid w:val="00826AD5"/>
    <w:rsid w:val="00826C29"/>
    <w:rsid w:val="00826D19"/>
    <w:rsid w:val="00826F10"/>
    <w:rsid w:val="008271AB"/>
    <w:rsid w:val="008277F4"/>
    <w:rsid w:val="00827888"/>
    <w:rsid w:val="00830107"/>
    <w:rsid w:val="00830438"/>
    <w:rsid w:val="008305B7"/>
    <w:rsid w:val="0083092D"/>
    <w:rsid w:val="00830DA8"/>
    <w:rsid w:val="008310DF"/>
    <w:rsid w:val="00831222"/>
    <w:rsid w:val="00831420"/>
    <w:rsid w:val="00831648"/>
    <w:rsid w:val="008317D7"/>
    <w:rsid w:val="00831885"/>
    <w:rsid w:val="00831B15"/>
    <w:rsid w:val="00831CD6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4020"/>
    <w:rsid w:val="008344DB"/>
    <w:rsid w:val="008345B3"/>
    <w:rsid w:val="008347CA"/>
    <w:rsid w:val="00834AE8"/>
    <w:rsid w:val="00835017"/>
    <w:rsid w:val="008351D6"/>
    <w:rsid w:val="00835316"/>
    <w:rsid w:val="00835C08"/>
    <w:rsid w:val="00835DE2"/>
    <w:rsid w:val="00836105"/>
    <w:rsid w:val="008366C1"/>
    <w:rsid w:val="008367E3"/>
    <w:rsid w:val="0083686E"/>
    <w:rsid w:val="00836AF1"/>
    <w:rsid w:val="00836B0E"/>
    <w:rsid w:val="00836E55"/>
    <w:rsid w:val="00837233"/>
    <w:rsid w:val="00837621"/>
    <w:rsid w:val="00837B8F"/>
    <w:rsid w:val="00837D6E"/>
    <w:rsid w:val="00837DC7"/>
    <w:rsid w:val="00837DFC"/>
    <w:rsid w:val="008401EA"/>
    <w:rsid w:val="008404BE"/>
    <w:rsid w:val="008404E6"/>
    <w:rsid w:val="0084073C"/>
    <w:rsid w:val="00840D41"/>
    <w:rsid w:val="00840E7F"/>
    <w:rsid w:val="0084120B"/>
    <w:rsid w:val="008413F0"/>
    <w:rsid w:val="00841560"/>
    <w:rsid w:val="008415B9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74F"/>
    <w:rsid w:val="00843D3B"/>
    <w:rsid w:val="00843E71"/>
    <w:rsid w:val="00843E96"/>
    <w:rsid w:val="008440CD"/>
    <w:rsid w:val="00844258"/>
    <w:rsid w:val="008445C0"/>
    <w:rsid w:val="008446E1"/>
    <w:rsid w:val="0084488D"/>
    <w:rsid w:val="00844927"/>
    <w:rsid w:val="00844B60"/>
    <w:rsid w:val="00844CAF"/>
    <w:rsid w:val="0084501B"/>
    <w:rsid w:val="00845138"/>
    <w:rsid w:val="008451F7"/>
    <w:rsid w:val="008455FC"/>
    <w:rsid w:val="00845696"/>
    <w:rsid w:val="0084569E"/>
    <w:rsid w:val="00845AB2"/>
    <w:rsid w:val="00845E22"/>
    <w:rsid w:val="00845E48"/>
    <w:rsid w:val="00845F77"/>
    <w:rsid w:val="008463C1"/>
    <w:rsid w:val="008463EE"/>
    <w:rsid w:val="00846469"/>
    <w:rsid w:val="0084679F"/>
    <w:rsid w:val="008467B6"/>
    <w:rsid w:val="008467E8"/>
    <w:rsid w:val="008467F7"/>
    <w:rsid w:val="0084688C"/>
    <w:rsid w:val="00846971"/>
    <w:rsid w:val="00846A38"/>
    <w:rsid w:val="00846C67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C48"/>
    <w:rsid w:val="00850DC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334A"/>
    <w:rsid w:val="008533C3"/>
    <w:rsid w:val="00853413"/>
    <w:rsid w:val="008534F9"/>
    <w:rsid w:val="00853533"/>
    <w:rsid w:val="00853704"/>
    <w:rsid w:val="0085375C"/>
    <w:rsid w:val="00853934"/>
    <w:rsid w:val="00853A53"/>
    <w:rsid w:val="00853C09"/>
    <w:rsid w:val="008542FF"/>
    <w:rsid w:val="008543AD"/>
    <w:rsid w:val="0085442F"/>
    <w:rsid w:val="008545F2"/>
    <w:rsid w:val="0085493E"/>
    <w:rsid w:val="00854A88"/>
    <w:rsid w:val="00854CCE"/>
    <w:rsid w:val="00855263"/>
    <w:rsid w:val="008552E5"/>
    <w:rsid w:val="00855589"/>
    <w:rsid w:val="00855804"/>
    <w:rsid w:val="00855AF3"/>
    <w:rsid w:val="00855B09"/>
    <w:rsid w:val="00855C36"/>
    <w:rsid w:val="00855D35"/>
    <w:rsid w:val="00855E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FD5"/>
    <w:rsid w:val="008571E0"/>
    <w:rsid w:val="008573C9"/>
    <w:rsid w:val="008574D4"/>
    <w:rsid w:val="0085756B"/>
    <w:rsid w:val="0085785A"/>
    <w:rsid w:val="00857896"/>
    <w:rsid w:val="008578F2"/>
    <w:rsid w:val="00857D48"/>
    <w:rsid w:val="00857F12"/>
    <w:rsid w:val="00857F32"/>
    <w:rsid w:val="0086003D"/>
    <w:rsid w:val="008603BB"/>
    <w:rsid w:val="0086042B"/>
    <w:rsid w:val="00860572"/>
    <w:rsid w:val="00860648"/>
    <w:rsid w:val="00860781"/>
    <w:rsid w:val="00860B00"/>
    <w:rsid w:val="00860D04"/>
    <w:rsid w:val="008614D2"/>
    <w:rsid w:val="008615B2"/>
    <w:rsid w:val="008616D8"/>
    <w:rsid w:val="008618B7"/>
    <w:rsid w:val="00861D39"/>
    <w:rsid w:val="00861F53"/>
    <w:rsid w:val="00862165"/>
    <w:rsid w:val="00862552"/>
    <w:rsid w:val="0086261D"/>
    <w:rsid w:val="00862685"/>
    <w:rsid w:val="008627EF"/>
    <w:rsid w:val="00862BE9"/>
    <w:rsid w:val="00862EF1"/>
    <w:rsid w:val="00862FC8"/>
    <w:rsid w:val="0086336C"/>
    <w:rsid w:val="00863938"/>
    <w:rsid w:val="00863ACB"/>
    <w:rsid w:val="00863C3C"/>
    <w:rsid w:val="00863EB3"/>
    <w:rsid w:val="00863FD3"/>
    <w:rsid w:val="00864686"/>
    <w:rsid w:val="00864A8E"/>
    <w:rsid w:val="00864AAB"/>
    <w:rsid w:val="00864E1B"/>
    <w:rsid w:val="0086512C"/>
    <w:rsid w:val="0086523F"/>
    <w:rsid w:val="0086549E"/>
    <w:rsid w:val="00865596"/>
    <w:rsid w:val="00865725"/>
    <w:rsid w:val="0086573C"/>
    <w:rsid w:val="008661C1"/>
    <w:rsid w:val="008661F4"/>
    <w:rsid w:val="008667E4"/>
    <w:rsid w:val="00866AD1"/>
    <w:rsid w:val="00866DA2"/>
    <w:rsid w:val="00866F00"/>
    <w:rsid w:val="008672D8"/>
    <w:rsid w:val="008673DC"/>
    <w:rsid w:val="0086787A"/>
    <w:rsid w:val="00867B59"/>
    <w:rsid w:val="00867BA7"/>
    <w:rsid w:val="00867C1A"/>
    <w:rsid w:val="00867CFD"/>
    <w:rsid w:val="00870017"/>
    <w:rsid w:val="0087042E"/>
    <w:rsid w:val="008706AA"/>
    <w:rsid w:val="0087093F"/>
    <w:rsid w:val="0087097B"/>
    <w:rsid w:val="00870FAD"/>
    <w:rsid w:val="0087107F"/>
    <w:rsid w:val="008710A8"/>
    <w:rsid w:val="008712C2"/>
    <w:rsid w:val="008714EF"/>
    <w:rsid w:val="0087167A"/>
    <w:rsid w:val="00871B4D"/>
    <w:rsid w:val="00871BF0"/>
    <w:rsid w:val="00871E37"/>
    <w:rsid w:val="00871E78"/>
    <w:rsid w:val="008720EE"/>
    <w:rsid w:val="0087227E"/>
    <w:rsid w:val="00872C07"/>
    <w:rsid w:val="00872C69"/>
    <w:rsid w:val="00872CF2"/>
    <w:rsid w:val="00872DA1"/>
    <w:rsid w:val="00872F49"/>
    <w:rsid w:val="0087315B"/>
    <w:rsid w:val="00873186"/>
    <w:rsid w:val="0087386E"/>
    <w:rsid w:val="008738DB"/>
    <w:rsid w:val="00873B0B"/>
    <w:rsid w:val="00873BED"/>
    <w:rsid w:val="0087412B"/>
    <w:rsid w:val="00874161"/>
    <w:rsid w:val="0087431A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B9"/>
    <w:rsid w:val="00875607"/>
    <w:rsid w:val="00875866"/>
    <w:rsid w:val="00875ACD"/>
    <w:rsid w:val="00875E86"/>
    <w:rsid w:val="00875F6A"/>
    <w:rsid w:val="008763B4"/>
    <w:rsid w:val="008766DA"/>
    <w:rsid w:val="0087727F"/>
    <w:rsid w:val="0087745D"/>
    <w:rsid w:val="008774A2"/>
    <w:rsid w:val="0087794A"/>
    <w:rsid w:val="00877ABA"/>
    <w:rsid w:val="00877D4F"/>
    <w:rsid w:val="00880144"/>
    <w:rsid w:val="008806BC"/>
    <w:rsid w:val="0088083F"/>
    <w:rsid w:val="00880849"/>
    <w:rsid w:val="00880C95"/>
    <w:rsid w:val="0088100C"/>
    <w:rsid w:val="00881186"/>
    <w:rsid w:val="008812C0"/>
    <w:rsid w:val="008815B3"/>
    <w:rsid w:val="00881A6E"/>
    <w:rsid w:val="00881B39"/>
    <w:rsid w:val="00881ED3"/>
    <w:rsid w:val="00881EE0"/>
    <w:rsid w:val="00881F4B"/>
    <w:rsid w:val="00881F4C"/>
    <w:rsid w:val="0088218A"/>
    <w:rsid w:val="0088224E"/>
    <w:rsid w:val="0088228D"/>
    <w:rsid w:val="0088231D"/>
    <w:rsid w:val="0088245C"/>
    <w:rsid w:val="0088277E"/>
    <w:rsid w:val="008827A5"/>
    <w:rsid w:val="008827F4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D40"/>
    <w:rsid w:val="00883E8C"/>
    <w:rsid w:val="00883F9D"/>
    <w:rsid w:val="00884177"/>
    <w:rsid w:val="00884215"/>
    <w:rsid w:val="00884B69"/>
    <w:rsid w:val="00884D49"/>
    <w:rsid w:val="00884ED9"/>
    <w:rsid w:val="00885031"/>
    <w:rsid w:val="008851AC"/>
    <w:rsid w:val="00885595"/>
    <w:rsid w:val="00885E93"/>
    <w:rsid w:val="00886462"/>
    <w:rsid w:val="00886495"/>
    <w:rsid w:val="008866CA"/>
    <w:rsid w:val="00886760"/>
    <w:rsid w:val="00886AB5"/>
    <w:rsid w:val="00886BFA"/>
    <w:rsid w:val="00886E6B"/>
    <w:rsid w:val="00886FAD"/>
    <w:rsid w:val="00886FFD"/>
    <w:rsid w:val="00887280"/>
    <w:rsid w:val="008872B7"/>
    <w:rsid w:val="00887A09"/>
    <w:rsid w:val="00887B83"/>
    <w:rsid w:val="00887C4D"/>
    <w:rsid w:val="00887E14"/>
    <w:rsid w:val="00887E2B"/>
    <w:rsid w:val="00890405"/>
    <w:rsid w:val="0089057D"/>
    <w:rsid w:val="00890692"/>
    <w:rsid w:val="00890EEF"/>
    <w:rsid w:val="00891038"/>
    <w:rsid w:val="00891279"/>
    <w:rsid w:val="00891354"/>
    <w:rsid w:val="0089136A"/>
    <w:rsid w:val="0089149C"/>
    <w:rsid w:val="008914E6"/>
    <w:rsid w:val="0089158E"/>
    <w:rsid w:val="00891B00"/>
    <w:rsid w:val="00891B4E"/>
    <w:rsid w:val="00891CF4"/>
    <w:rsid w:val="008924AC"/>
    <w:rsid w:val="0089371B"/>
    <w:rsid w:val="00893906"/>
    <w:rsid w:val="00893B28"/>
    <w:rsid w:val="00893DB8"/>
    <w:rsid w:val="00893ECF"/>
    <w:rsid w:val="008945A3"/>
    <w:rsid w:val="00894BAA"/>
    <w:rsid w:val="00894ECE"/>
    <w:rsid w:val="00894EE5"/>
    <w:rsid w:val="00894FEB"/>
    <w:rsid w:val="008953E0"/>
    <w:rsid w:val="00895590"/>
    <w:rsid w:val="00895592"/>
    <w:rsid w:val="00895836"/>
    <w:rsid w:val="00895A32"/>
    <w:rsid w:val="00895AC1"/>
    <w:rsid w:val="00895D52"/>
    <w:rsid w:val="00895DE7"/>
    <w:rsid w:val="00895FC3"/>
    <w:rsid w:val="00896292"/>
    <w:rsid w:val="008962C9"/>
    <w:rsid w:val="008964EE"/>
    <w:rsid w:val="00896972"/>
    <w:rsid w:val="00896C19"/>
    <w:rsid w:val="00896C8D"/>
    <w:rsid w:val="00897151"/>
    <w:rsid w:val="0089722F"/>
    <w:rsid w:val="008975E2"/>
    <w:rsid w:val="008975E8"/>
    <w:rsid w:val="008979C0"/>
    <w:rsid w:val="00897A02"/>
    <w:rsid w:val="00897C0B"/>
    <w:rsid w:val="008A013F"/>
    <w:rsid w:val="008A050F"/>
    <w:rsid w:val="008A07DF"/>
    <w:rsid w:val="008A0C5F"/>
    <w:rsid w:val="008A1064"/>
    <w:rsid w:val="008A11FB"/>
    <w:rsid w:val="008A12C1"/>
    <w:rsid w:val="008A13AC"/>
    <w:rsid w:val="008A1489"/>
    <w:rsid w:val="008A1494"/>
    <w:rsid w:val="008A1553"/>
    <w:rsid w:val="008A1570"/>
    <w:rsid w:val="008A180B"/>
    <w:rsid w:val="008A1A20"/>
    <w:rsid w:val="008A1BA2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8C6"/>
    <w:rsid w:val="008A38EA"/>
    <w:rsid w:val="008A3CCD"/>
    <w:rsid w:val="008A406A"/>
    <w:rsid w:val="008A4125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670"/>
    <w:rsid w:val="008B08DC"/>
    <w:rsid w:val="008B0BE2"/>
    <w:rsid w:val="008B0D21"/>
    <w:rsid w:val="008B11E5"/>
    <w:rsid w:val="008B1323"/>
    <w:rsid w:val="008B1824"/>
    <w:rsid w:val="008B1984"/>
    <w:rsid w:val="008B1BB1"/>
    <w:rsid w:val="008B1DE8"/>
    <w:rsid w:val="008B2267"/>
    <w:rsid w:val="008B269E"/>
    <w:rsid w:val="008B2766"/>
    <w:rsid w:val="008B2AFB"/>
    <w:rsid w:val="008B2C34"/>
    <w:rsid w:val="008B2F84"/>
    <w:rsid w:val="008B2FDA"/>
    <w:rsid w:val="008B3269"/>
    <w:rsid w:val="008B35F4"/>
    <w:rsid w:val="008B3616"/>
    <w:rsid w:val="008B38EE"/>
    <w:rsid w:val="008B3B01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D19"/>
    <w:rsid w:val="008B4E20"/>
    <w:rsid w:val="008B4E73"/>
    <w:rsid w:val="008B551C"/>
    <w:rsid w:val="008B56E7"/>
    <w:rsid w:val="008B5A26"/>
    <w:rsid w:val="008B5A89"/>
    <w:rsid w:val="008B5AA4"/>
    <w:rsid w:val="008B5C65"/>
    <w:rsid w:val="008B5DF6"/>
    <w:rsid w:val="008B5EC6"/>
    <w:rsid w:val="008B5F48"/>
    <w:rsid w:val="008B5F5A"/>
    <w:rsid w:val="008B610E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766C"/>
    <w:rsid w:val="008B79B5"/>
    <w:rsid w:val="008B7ECD"/>
    <w:rsid w:val="008B7F54"/>
    <w:rsid w:val="008C03E8"/>
    <w:rsid w:val="008C0848"/>
    <w:rsid w:val="008C0FCF"/>
    <w:rsid w:val="008C1085"/>
    <w:rsid w:val="008C10DD"/>
    <w:rsid w:val="008C1199"/>
    <w:rsid w:val="008C1200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D14"/>
    <w:rsid w:val="008C2EA9"/>
    <w:rsid w:val="008C3236"/>
    <w:rsid w:val="008C3405"/>
    <w:rsid w:val="008C34BF"/>
    <w:rsid w:val="008C356D"/>
    <w:rsid w:val="008C3810"/>
    <w:rsid w:val="008C3897"/>
    <w:rsid w:val="008C3921"/>
    <w:rsid w:val="008C3B6A"/>
    <w:rsid w:val="008C3E17"/>
    <w:rsid w:val="008C3E6E"/>
    <w:rsid w:val="008C4036"/>
    <w:rsid w:val="008C4055"/>
    <w:rsid w:val="008C4387"/>
    <w:rsid w:val="008C4549"/>
    <w:rsid w:val="008C4667"/>
    <w:rsid w:val="008C47C3"/>
    <w:rsid w:val="008C4D9E"/>
    <w:rsid w:val="008C4E5E"/>
    <w:rsid w:val="008C4E7D"/>
    <w:rsid w:val="008C51B1"/>
    <w:rsid w:val="008C5262"/>
    <w:rsid w:val="008C5641"/>
    <w:rsid w:val="008C5665"/>
    <w:rsid w:val="008C5796"/>
    <w:rsid w:val="008C5C16"/>
    <w:rsid w:val="008C5FA2"/>
    <w:rsid w:val="008C5FE7"/>
    <w:rsid w:val="008C60D9"/>
    <w:rsid w:val="008C63DB"/>
    <w:rsid w:val="008C6940"/>
    <w:rsid w:val="008C69B9"/>
    <w:rsid w:val="008C6F0C"/>
    <w:rsid w:val="008C7053"/>
    <w:rsid w:val="008C70FD"/>
    <w:rsid w:val="008C7611"/>
    <w:rsid w:val="008C7826"/>
    <w:rsid w:val="008C7F55"/>
    <w:rsid w:val="008D01DE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9E1"/>
    <w:rsid w:val="008D1C94"/>
    <w:rsid w:val="008D1C96"/>
    <w:rsid w:val="008D2168"/>
    <w:rsid w:val="008D265B"/>
    <w:rsid w:val="008D2804"/>
    <w:rsid w:val="008D291B"/>
    <w:rsid w:val="008D2C5A"/>
    <w:rsid w:val="008D2D09"/>
    <w:rsid w:val="008D2F4F"/>
    <w:rsid w:val="008D3920"/>
    <w:rsid w:val="008D3BB3"/>
    <w:rsid w:val="008D3E17"/>
    <w:rsid w:val="008D4043"/>
    <w:rsid w:val="008D4105"/>
    <w:rsid w:val="008D4468"/>
    <w:rsid w:val="008D45C1"/>
    <w:rsid w:val="008D45DB"/>
    <w:rsid w:val="008D45EC"/>
    <w:rsid w:val="008D48B5"/>
    <w:rsid w:val="008D48EE"/>
    <w:rsid w:val="008D4972"/>
    <w:rsid w:val="008D4C77"/>
    <w:rsid w:val="008D4E82"/>
    <w:rsid w:val="008D512B"/>
    <w:rsid w:val="008D53A6"/>
    <w:rsid w:val="008D54AC"/>
    <w:rsid w:val="008D5C6C"/>
    <w:rsid w:val="008D5CCD"/>
    <w:rsid w:val="008D5D62"/>
    <w:rsid w:val="008D5DB7"/>
    <w:rsid w:val="008D6181"/>
    <w:rsid w:val="008D622E"/>
    <w:rsid w:val="008D6374"/>
    <w:rsid w:val="008D646A"/>
    <w:rsid w:val="008D6806"/>
    <w:rsid w:val="008D687B"/>
    <w:rsid w:val="008D6927"/>
    <w:rsid w:val="008D6A55"/>
    <w:rsid w:val="008D6B60"/>
    <w:rsid w:val="008D6BF3"/>
    <w:rsid w:val="008D6E69"/>
    <w:rsid w:val="008D6E86"/>
    <w:rsid w:val="008D73D6"/>
    <w:rsid w:val="008D742A"/>
    <w:rsid w:val="008D75B8"/>
    <w:rsid w:val="008D77BB"/>
    <w:rsid w:val="008D78C5"/>
    <w:rsid w:val="008D79D9"/>
    <w:rsid w:val="008D7CE9"/>
    <w:rsid w:val="008E098B"/>
    <w:rsid w:val="008E09B8"/>
    <w:rsid w:val="008E0A4C"/>
    <w:rsid w:val="008E0D99"/>
    <w:rsid w:val="008E11CA"/>
    <w:rsid w:val="008E1652"/>
    <w:rsid w:val="008E17AF"/>
    <w:rsid w:val="008E183A"/>
    <w:rsid w:val="008E1840"/>
    <w:rsid w:val="008E1854"/>
    <w:rsid w:val="008E19C3"/>
    <w:rsid w:val="008E1C18"/>
    <w:rsid w:val="008E215B"/>
    <w:rsid w:val="008E223A"/>
    <w:rsid w:val="008E2423"/>
    <w:rsid w:val="008E2640"/>
    <w:rsid w:val="008E29E2"/>
    <w:rsid w:val="008E2A75"/>
    <w:rsid w:val="008E2ABC"/>
    <w:rsid w:val="008E2CDB"/>
    <w:rsid w:val="008E2E16"/>
    <w:rsid w:val="008E2ED3"/>
    <w:rsid w:val="008E30E8"/>
    <w:rsid w:val="008E31CA"/>
    <w:rsid w:val="008E32FD"/>
    <w:rsid w:val="008E33F8"/>
    <w:rsid w:val="008E35A0"/>
    <w:rsid w:val="008E35E2"/>
    <w:rsid w:val="008E364A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35"/>
    <w:rsid w:val="008E47B1"/>
    <w:rsid w:val="008E47F0"/>
    <w:rsid w:val="008E4866"/>
    <w:rsid w:val="008E48CB"/>
    <w:rsid w:val="008E4967"/>
    <w:rsid w:val="008E4B7F"/>
    <w:rsid w:val="008E4B98"/>
    <w:rsid w:val="008E505B"/>
    <w:rsid w:val="008E5166"/>
    <w:rsid w:val="008E5568"/>
    <w:rsid w:val="008E55DC"/>
    <w:rsid w:val="008E562E"/>
    <w:rsid w:val="008E56B1"/>
    <w:rsid w:val="008E56DE"/>
    <w:rsid w:val="008E5B59"/>
    <w:rsid w:val="008E601B"/>
    <w:rsid w:val="008E676E"/>
    <w:rsid w:val="008E6878"/>
    <w:rsid w:val="008E6C26"/>
    <w:rsid w:val="008E6C6A"/>
    <w:rsid w:val="008E6D19"/>
    <w:rsid w:val="008E6DA6"/>
    <w:rsid w:val="008E7390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205"/>
    <w:rsid w:val="008F1491"/>
    <w:rsid w:val="008F1880"/>
    <w:rsid w:val="008F196D"/>
    <w:rsid w:val="008F1C20"/>
    <w:rsid w:val="008F1FEB"/>
    <w:rsid w:val="008F21A0"/>
    <w:rsid w:val="008F229C"/>
    <w:rsid w:val="008F231A"/>
    <w:rsid w:val="008F2613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ED9"/>
    <w:rsid w:val="008F42AC"/>
    <w:rsid w:val="008F43F1"/>
    <w:rsid w:val="008F4552"/>
    <w:rsid w:val="008F482B"/>
    <w:rsid w:val="008F4919"/>
    <w:rsid w:val="008F4DC6"/>
    <w:rsid w:val="008F4F24"/>
    <w:rsid w:val="008F4FBF"/>
    <w:rsid w:val="008F52A0"/>
    <w:rsid w:val="008F5690"/>
    <w:rsid w:val="008F585B"/>
    <w:rsid w:val="008F592C"/>
    <w:rsid w:val="008F5949"/>
    <w:rsid w:val="008F5A48"/>
    <w:rsid w:val="008F60B6"/>
    <w:rsid w:val="008F6758"/>
    <w:rsid w:val="008F6A19"/>
    <w:rsid w:val="008F6CDC"/>
    <w:rsid w:val="008F6F5D"/>
    <w:rsid w:val="008F749A"/>
    <w:rsid w:val="008F752F"/>
    <w:rsid w:val="008F7813"/>
    <w:rsid w:val="008F7A48"/>
    <w:rsid w:val="008F7E1F"/>
    <w:rsid w:val="008F7F9D"/>
    <w:rsid w:val="009003E4"/>
    <w:rsid w:val="00900457"/>
    <w:rsid w:val="00900685"/>
    <w:rsid w:val="0090094B"/>
    <w:rsid w:val="00900BAF"/>
    <w:rsid w:val="00900CAA"/>
    <w:rsid w:val="00900D21"/>
    <w:rsid w:val="00900FF7"/>
    <w:rsid w:val="00901097"/>
    <w:rsid w:val="0090122F"/>
    <w:rsid w:val="00901246"/>
    <w:rsid w:val="00901327"/>
    <w:rsid w:val="009016B1"/>
    <w:rsid w:val="00901905"/>
    <w:rsid w:val="00901C47"/>
    <w:rsid w:val="00901CBF"/>
    <w:rsid w:val="00901CCD"/>
    <w:rsid w:val="00901E7D"/>
    <w:rsid w:val="009023D5"/>
    <w:rsid w:val="0090287F"/>
    <w:rsid w:val="00902D0C"/>
    <w:rsid w:val="00902F1C"/>
    <w:rsid w:val="00903130"/>
    <w:rsid w:val="00903240"/>
    <w:rsid w:val="00903665"/>
    <w:rsid w:val="00903F6A"/>
    <w:rsid w:val="00904316"/>
    <w:rsid w:val="009045CF"/>
    <w:rsid w:val="009047E6"/>
    <w:rsid w:val="00904938"/>
    <w:rsid w:val="00904C9B"/>
    <w:rsid w:val="00904D8D"/>
    <w:rsid w:val="009050A5"/>
    <w:rsid w:val="009057DD"/>
    <w:rsid w:val="00905AAD"/>
    <w:rsid w:val="00905BA5"/>
    <w:rsid w:val="00905C65"/>
    <w:rsid w:val="00905CB0"/>
    <w:rsid w:val="00905E97"/>
    <w:rsid w:val="0090681D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1001B"/>
    <w:rsid w:val="00910406"/>
    <w:rsid w:val="009104A0"/>
    <w:rsid w:val="00910AB6"/>
    <w:rsid w:val="00910AF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D6"/>
    <w:rsid w:val="00911A82"/>
    <w:rsid w:val="00911C6A"/>
    <w:rsid w:val="0091229D"/>
    <w:rsid w:val="00912309"/>
    <w:rsid w:val="009123B6"/>
    <w:rsid w:val="00912995"/>
    <w:rsid w:val="00912AE3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A7"/>
    <w:rsid w:val="009139F6"/>
    <w:rsid w:val="00913BC9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74"/>
    <w:rsid w:val="00914E22"/>
    <w:rsid w:val="00914FCF"/>
    <w:rsid w:val="00915079"/>
    <w:rsid w:val="0091586A"/>
    <w:rsid w:val="00915960"/>
    <w:rsid w:val="00915A2A"/>
    <w:rsid w:val="00915A86"/>
    <w:rsid w:val="00915B4E"/>
    <w:rsid w:val="00915D03"/>
    <w:rsid w:val="00915D93"/>
    <w:rsid w:val="00915F93"/>
    <w:rsid w:val="00916135"/>
    <w:rsid w:val="00916144"/>
    <w:rsid w:val="009164CD"/>
    <w:rsid w:val="0091691E"/>
    <w:rsid w:val="00916AF0"/>
    <w:rsid w:val="00916BAD"/>
    <w:rsid w:val="00916E6A"/>
    <w:rsid w:val="0091701F"/>
    <w:rsid w:val="00917147"/>
    <w:rsid w:val="009171CB"/>
    <w:rsid w:val="009174F8"/>
    <w:rsid w:val="0091756F"/>
    <w:rsid w:val="00917576"/>
    <w:rsid w:val="00917665"/>
    <w:rsid w:val="0091780A"/>
    <w:rsid w:val="00917940"/>
    <w:rsid w:val="009203B4"/>
    <w:rsid w:val="00920442"/>
    <w:rsid w:val="00920969"/>
    <w:rsid w:val="00920A3E"/>
    <w:rsid w:val="00920B1A"/>
    <w:rsid w:val="00920B57"/>
    <w:rsid w:val="00920DFE"/>
    <w:rsid w:val="00921194"/>
    <w:rsid w:val="009212C6"/>
    <w:rsid w:val="009212C8"/>
    <w:rsid w:val="00921BE3"/>
    <w:rsid w:val="00921CD9"/>
    <w:rsid w:val="00921EB8"/>
    <w:rsid w:val="00922243"/>
    <w:rsid w:val="00922444"/>
    <w:rsid w:val="009227D7"/>
    <w:rsid w:val="00922819"/>
    <w:rsid w:val="009229E1"/>
    <w:rsid w:val="00922A7F"/>
    <w:rsid w:val="00922DAE"/>
    <w:rsid w:val="00922F8B"/>
    <w:rsid w:val="00923158"/>
    <w:rsid w:val="009234AF"/>
    <w:rsid w:val="009236F7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956"/>
    <w:rsid w:val="00924B62"/>
    <w:rsid w:val="00924D12"/>
    <w:rsid w:val="00924F22"/>
    <w:rsid w:val="00925105"/>
    <w:rsid w:val="0092561A"/>
    <w:rsid w:val="0092574F"/>
    <w:rsid w:val="0092578C"/>
    <w:rsid w:val="00925B5B"/>
    <w:rsid w:val="00925D2B"/>
    <w:rsid w:val="00925E08"/>
    <w:rsid w:val="00926033"/>
    <w:rsid w:val="00926416"/>
    <w:rsid w:val="00926AA7"/>
    <w:rsid w:val="00926C3C"/>
    <w:rsid w:val="00926F2E"/>
    <w:rsid w:val="0092703A"/>
    <w:rsid w:val="0092722E"/>
    <w:rsid w:val="009272F8"/>
    <w:rsid w:val="00927354"/>
    <w:rsid w:val="00927523"/>
    <w:rsid w:val="009275AA"/>
    <w:rsid w:val="009275CA"/>
    <w:rsid w:val="009279CB"/>
    <w:rsid w:val="00927D15"/>
    <w:rsid w:val="00927F8B"/>
    <w:rsid w:val="0093084E"/>
    <w:rsid w:val="00930A60"/>
    <w:rsid w:val="00930B26"/>
    <w:rsid w:val="00930C55"/>
    <w:rsid w:val="00930DF1"/>
    <w:rsid w:val="00930E25"/>
    <w:rsid w:val="00931001"/>
    <w:rsid w:val="009310AA"/>
    <w:rsid w:val="0093218A"/>
    <w:rsid w:val="0093237E"/>
    <w:rsid w:val="0093239B"/>
    <w:rsid w:val="009327A6"/>
    <w:rsid w:val="00933053"/>
    <w:rsid w:val="009330EF"/>
    <w:rsid w:val="009331F0"/>
    <w:rsid w:val="00933640"/>
    <w:rsid w:val="009337C2"/>
    <w:rsid w:val="00933B47"/>
    <w:rsid w:val="00933DA6"/>
    <w:rsid w:val="00934054"/>
    <w:rsid w:val="0093420C"/>
    <w:rsid w:val="00934348"/>
    <w:rsid w:val="00934386"/>
    <w:rsid w:val="0093456C"/>
    <w:rsid w:val="0093468E"/>
    <w:rsid w:val="009349D8"/>
    <w:rsid w:val="00934C76"/>
    <w:rsid w:val="00934F05"/>
    <w:rsid w:val="00934F17"/>
    <w:rsid w:val="009358C7"/>
    <w:rsid w:val="00935915"/>
    <w:rsid w:val="00935BAC"/>
    <w:rsid w:val="00935E93"/>
    <w:rsid w:val="00935FD8"/>
    <w:rsid w:val="00936327"/>
    <w:rsid w:val="00936444"/>
    <w:rsid w:val="00936596"/>
    <w:rsid w:val="009368D3"/>
    <w:rsid w:val="00936C94"/>
    <w:rsid w:val="0093796A"/>
    <w:rsid w:val="00937B14"/>
    <w:rsid w:val="00937B9A"/>
    <w:rsid w:val="00937BCD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1278"/>
    <w:rsid w:val="00941377"/>
    <w:rsid w:val="00941409"/>
    <w:rsid w:val="009416C7"/>
    <w:rsid w:val="00941734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549"/>
    <w:rsid w:val="0094355F"/>
    <w:rsid w:val="0094362F"/>
    <w:rsid w:val="00943F3B"/>
    <w:rsid w:val="00944245"/>
    <w:rsid w:val="0094433B"/>
    <w:rsid w:val="009443C0"/>
    <w:rsid w:val="009445C8"/>
    <w:rsid w:val="009446C9"/>
    <w:rsid w:val="009449F4"/>
    <w:rsid w:val="00944ADD"/>
    <w:rsid w:val="00944B0C"/>
    <w:rsid w:val="00944CB0"/>
    <w:rsid w:val="00944F65"/>
    <w:rsid w:val="009450E8"/>
    <w:rsid w:val="00945D97"/>
    <w:rsid w:val="00945E1D"/>
    <w:rsid w:val="00945E83"/>
    <w:rsid w:val="00945F72"/>
    <w:rsid w:val="00945FFA"/>
    <w:rsid w:val="0094638C"/>
    <w:rsid w:val="009465A6"/>
    <w:rsid w:val="00946754"/>
    <w:rsid w:val="009467E4"/>
    <w:rsid w:val="00946A62"/>
    <w:rsid w:val="00946C4A"/>
    <w:rsid w:val="00946CEF"/>
    <w:rsid w:val="00947182"/>
    <w:rsid w:val="009471F2"/>
    <w:rsid w:val="009472BF"/>
    <w:rsid w:val="00947515"/>
    <w:rsid w:val="009478B1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450"/>
    <w:rsid w:val="00951630"/>
    <w:rsid w:val="00951647"/>
    <w:rsid w:val="009517D4"/>
    <w:rsid w:val="00951CE8"/>
    <w:rsid w:val="00951E8C"/>
    <w:rsid w:val="0095255A"/>
    <w:rsid w:val="009525B4"/>
    <w:rsid w:val="00952D3D"/>
    <w:rsid w:val="00952E07"/>
    <w:rsid w:val="00952F55"/>
    <w:rsid w:val="009530E1"/>
    <w:rsid w:val="00953514"/>
    <w:rsid w:val="00953752"/>
    <w:rsid w:val="00953B7E"/>
    <w:rsid w:val="00953CD1"/>
    <w:rsid w:val="00953D56"/>
    <w:rsid w:val="00953D8D"/>
    <w:rsid w:val="00953FD2"/>
    <w:rsid w:val="00954069"/>
    <w:rsid w:val="0095438A"/>
    <w:rsid w:val="00954460"/>
    <w:rsid w:val="00954673"/>
    <w:rsid w:val="009548E3"/>
    <w:rsid w:val="00954AF9"/>
    <w:rsid w:val="00954CC6"/>
    <w:rsid w:val="00954D06"/>
    <w:rsid w:val="00954F6C"/>
    <w:rsid w:val="00955748"/>
    <w:rsid w:val="00955852"/>
    <w:rsid w:val="009559A8"/>
    <w:rsid w:val="00955DA9"/>
    <w:rsid w:val="00955DD3"/>
    <w:rsid w:val="00955E71"/>
    <w:rsid w:val="0095610F"/>
    <w:rsid w:val="00956124"/>
    <w:rsid w:val="00956809"/>
    <w:rsid w:val="00956A03"/>
    <w:rsid w:val="00956CF9"/>
    <w:rsid w:val="00957015"/>
    <w:rsid w:val="00957294"/>
    <w:rsid w:val="00957515"/>
    <w:rsid w:val="00957786"/>
    <w:rsid w:val="0095788F"/>
    <w:rsid w:val="00957F35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946"/>
    <w:rsid w:val="0096195B"/>
    <w:rsid w:val="00961A73"/>
    <w:rsid w:val="00961B8F"/>
    <w:rsid w:val="00961BDD"/>
    <w:rsid w:val="00961EE2"/>
    <w:rsid w:val="00961F5F"/>
    <w:rsid w:val="00962240"/>
    <w:rsid w:val="0096239C"/>
    <w:rsid w:val="0096240D"/>
    <w:rsid w:val="00962584"/>
    <w:rsid w:val="00962A40"/>
    <w:rsid w:val="00962A68"/>
    <w:rsid w:val="00962CCF"/>
    <w:rsid w:val="00963094"/>
    <w:rsid w:val="00963371"/>
    <w:rsid w:val="009633F2"/>
    <w:rsid w:val="0096346B"/>
    <w:rsid w:val="00963667"/>
    <w:rsid w:val="00963717"/>
    <w:rsid w:val="00963929"/>
    <w:rsid w:val="00963ED5"/>
    <w:rsid w:val="00963F23"/>
    <w:rsid w:val="00964193"/>
    <w:rsid w:val="009642C6"/>
    <w:rsid w:val="0096441B"/>
    <w:rsid w:val="009644C5"/>
    <w:rsid w:val="009645C2"/>
    <w:rsid w:val="00964677"/>
    <w:rsid w:val="00964712"/>
    <w:rsid w:val="009647FC"/>
    <w:rsid w:val="00964A96"/>
    <w:rsid w:val="00964BC1"/>
    <w:rsid w:val="00964DBB"/>
    <w:rsid w:val="00964EE0"/>
    <w:rsid w:val="00964EFE"/>
    <w:rsid w:val="00965402"/>
    <w:rsid w:val="0096545F"/>
    <w:rsid w:val="00965A07"/>
    <w:rsid w:val="00965B66"/>
    <w:rsid w:val="00965C95"/>
    <w:rsid w:val="00966380"/>
    <w:rsid w:val="00966B64"/>
    <w:rsid w:val="00966CCB"/>
    <w:rsid w:val="00966D15"/>
    <w:rsid w:val="00966E62"/>
    <w:rsid w:val="0096718B"/>
    <w:rsid w:val="00967289"/>
    <w:rsid w:val="009679C9"/>
    <w:rsid w:val="00967A20"/>
    <w:rsid w:val="00967BC0"/>
    <w:rsid w:val="00967BEB"/>
    <w:rsid w:val="00970045"/>
    <w:rsid w:val="009707D2"/>
    <w:rsid w:val="009708E0"/>
    <w:rsid w:val="00970CA4"/>
    <w:rsid w:val="00970E9D"/>
    <w:rsid w:val="00970F76"/>
    <w:rsid w:val="00971239"/>
    <w:rsid w:val="0097158B"/>
    <w:rsid w:val="00971945"/>
    <w:rsid w:val="009719E3"/>
    <w:rsid w:val="00971AC1"/>
    <w:rsid w:val="00971DD6"/>
    <w:rsid w:val="00971FB4"/>
    <w:rsid w:val="009720F3"/>
    <w:rsid w:val="00972298"/>
    <w:rsid w:val="0097266B"/>
    <w:rsid w:val="009729D2"/>
    <w:rsid w:val="00972D3B"/>
    <w:rsid w:val="00972EA7"/>
    <w:rsid w:val="0097304E"/>
    <w:rsid w:val="00973240"/>
    <w:rsid w:val="00973438"/>
    <w:rsid w:val="00973464"/>
    <w:rsid w:val="009736FF"/>
    <w:rsid w:val="00973B1C"/>
    <w:rsid w:val="00973B5F"/>
    <w:rsid w:val="00973CE0"/>
    <w:rsid w:val="00973F62"/>
    <w:rsid w:val="00974177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AB"/>
    <w:rsid w:val="00975965"/>
    <w:rsid w:val="009762FC"/>
    <w:rsid w:val="00976633"/>
    <w:rsid w:val="009766ED"/>
    <w:rsid w:val="00976904"/>
    <w:rsid w:val="00976CB0"/>
    <w:rsid w:val="00976D53"/>
    <w:rsid w:val="00976DD2"/>
    <w:rsid w:val="00976E7F"/>
    <w:rsid w:val="009770F0"/>
    <w:rsid w:val="00977266"/>
    <w:rsid w:val="00977521"/>
    <w:rsid w:val="0097766B"/>
    <w:rsid w:val="00977ACD"/>
    <w:rsid w:val="00977C93"/>
    <w:rsid w:val="00977D1C"/>
    <w:rsid w:val="00977D1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6DE"/>
    <w:rsid w:val="009817AD"/>
    <w:rsid w:val="009817D6"/>
    <w:rsid w:val="00981841"/>
    <w:rsid w:val="00982121"/>
    <w:rsid w:val="009821F5"/>
    <w:rsid w:val="00982956"/>
    <w:rsid w:val="009829E0"/>
    <w:rsid w:val="00982B6D"/>
    <w:rsid w:val="00982D2D"/>
    <w:rsid w:val="00982EB2"/>
    <w:rsid w:val="00982F0B"/>
    <w:rsid w:val="009834EB"/>
    <w:rsid w:val="0098353A"/>
    <w:rsid w:val="00984071"/>
    <w:rsid w:val="0098426A"/>
    <w:rsid w:val="009842BB"/>
    <w:rsid w:val="009843BC"/>
    <w:rsid w:val="009843DE"/>
    <w:rsid w:val="0098442C"/>
    <w:rsid w:val="009844B5"/>
    <w:rsid w:val="009845B8"/>
    <w:rsid w:val="009846C7"/>
    <w:rsid w:val="0098471E"/>
    <w:rsid w:val="00984948"/>
    <w:rsid w:val="00984BBC"/>
    <w:rsid w:val="00984E97"/>
    <w:rsid w:val="00984F12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90199"/>
    <w:rsid w:val="009901F5"/>
    <w:rsid w:val="009909CC"/>
    <w:rsid w:val="00990B59"/>
    <w:rsid w:val="00991296"/>
    <w:rsid w:val="009912B4"/>
    <w:rsid w:val="00991303"/>
    <w:rsid w:val="009916B3"/>
    <w:rsid w:val="00991855"/>
    <w:rsid w:val="009918D6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F29"/>
    <w:rsid w:val="00993139"/>
    <w:rsid w:val="00993250"/>
    <w:rsid w:val="0099350E"/>
    <w:rsid w:val="009935C0"/>
    <w:rsid w:val="00993655"/>
    <w:rsid w:val="009936BB"/>
    <w:rsid w:val="00993741"/>
    <w:rsid w:val="009938E0"/>
    <w:rsid w:val="009939B3"/>
    <w:rsid w:val="009939F6"/>
    <w:rsid w:val="00993A12"/>
    <w:rsid w:val="00993A79"/>
    <w:rsid w:val="00993AC8"/>
    <w:rsid w:val="00993BB4"/>
    <w:rsid w:val="00994350"/>
    <w:rsid w:val="009943EA"/>
    <w:rsid w:val="009944DF"/>
    <w:rsid w:val="00994770"/>
    <w:rsid w:val="009947C9"/>
    <w:rsid w:val="00994A53"/>
    <w:rsid w:val="00994CD1"/>
    <w:rsid w:val="00994E36"/>
    <w:rsid w:val="00995619"/>
    <w:rsid w:val="009957A1"/>
    <w:rsid w:val="00995835"/>
    <w:rsid w:val="00995962"/>
    <w:rsid w:val="00995B56"/>
    <w:rsid w:val="00995D68"/>
    <w:rsid w:val="00995DCE"/>
    <w:rsid w:val="00995F39"/>
    <w:rsid w:val="00996353"/>
    <w:rsid w:val="009963E0"/>
    <w:rsid w:val="0099679A"/>
    <w:rsid w:val="00996945"/>
    <w:rsid w:val="00996A37"/>
    <w:rsid w:val="00996F06"/>
    <w:rsid w:val="00996FCB"/>
    <w:rsid w:val="009970A8"/>
    <w:rsid w:val="00997154"/>
    <w:rsid w:val="009973DD"/>
    <w:rsid w:val="009974D8"/>
    <w:rsid w:val="0099765C"/>
    <w:rsid w:val="0099767F"/>
    <w:rsid w:val="009976B1"/>
    <w:rsid w:val="00997756"/>
    <w:rsid w:val="009978F1"/>
    <w:rsid w:val="00997A4E"/>
    <w:rsid w:val="00997F21"/>
    <w:rsid w:val="00997F3B"/>
    <w:rsid w:val="009A0577"/>
    <w:rsid w:val="009A07FD"/>
    <w:rsid w:val="009A09EE"/>
    <w:rsid w:val="009A0D63"/>
    <w:rsid w:val="009A0DA6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657"/>
    <w:rsid w:val="009A3B0A"/>
    <w:rsid w:val="009A3BC9"/>
    <w:rsid w:val="009A3FD0"/>
    <w:rsid w:val="009A405E"/>
    <w:rsid w:val="009A41F4"/>
    <w:rsid w:val="009A4368"/>
    <w:rsid w:val="009A4754"/>
    <w:rsid w:val="009A4A51"/>
    <w:rsid w:val="009A4A86"/>
    <w:rsid w:val="009A4EA5"/>
    <w:rsid w:val="009A5489"/>
    <w:rsid w:val="009A55ED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901"/>
    <w:rsid w:val="009B00D6"/>
    <w:rsid w:val="009B016C"/>
    <w:rsid w:val="009B0352"/>
    <w:rsid w:val="009B03C9"/>
    <w:rsid w:val="009B0876"/>
    <w:rsid w:val="009B08D4"/>
    <w:rsid w:val="009B09BA"/>
    <w:rsid w:val="009B0AA2"/>
    <w:rsid w:val="009B0AD1"/>
    <w:rsid w:val="009B0E70"/>
    <w:rsid w:val="009B0F58"/>
    <w:rsid w:val="009B0F71"/>
    <w:rsid w:val="009B115D"/>
    <w:rsid w:val="009B144A"/>
    <w:rsid w:val="009B17AE"/>
    <w:rsid w:val="009B1E0D"/>
    <w:rsid w:val="009B1EBC"/>
    <w:rsid w:val="009B2221"/>
    <w:rsid w:val="009B226A"/>
    <w:rsid w:val="009B22D1"/>
    <w:rsid w:val="009B23AC"/>
    <w:rsid w:val="009B2A9E"/>
    <w:rsid w:val="009B2DC0"/>
    <w:rsid w:val="009B2EFA"/>
    <w:rsid w:val="009B2F57"/>
    <w:rsid w:val="009B303D"/>
    <w:rsid w:val="009B30AA"/>
    <w:rsid w:val="009B39E5"/>
    <w:rsid w:val="009B3A3C"/>
    <w:rsid w:val="009B3C46"/>
    <w:rsid w:val="009B3EFC"/>
    <w:rsid w:val="009B43E6"/>
    <w:rsid w:val="009B445B"/>
    <w:rsid w:val="009B4832"/>
    <w:rsid w:val="009B4971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C26"/>
    <w:rsid w:val="009B6090"/>
    <w:rsid w:val="009B622F"/>
    <w:rsid w:val="009B6463"/>
    <w:rsid w:val="009B65A1"/>
    <w:rsid w:val="009B6AC3"/>
    <w:rsid w:val="009B6B65"/>
    <w:rsid w:val="009B6BA7"/>
    <w:rsid w:val="009B6CF9"/>
    <w:rsid w:val="009B6FBC"/>
    <w:rsid w:val="009B7103"/>
    <w:rsid w:val="009B75F3"/>
    <w:rsid w:val="009B7A5D"/>
    <w:rsid w:val="009B7BA6"/>
    <w:rsid w:val="009B7F22"/>
    <w:rsid w:val="009C0486"/>
    <w:rsid w:val="009C064A"/>
    <w:rsid w:val="009C072D"/>
    <w:rsid w:val="009C08E6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940"/>
    <w:rsid w:val="009C2B58"/>
    <w:rsid w:val="009C2BCB"/>
    <w:rsid w:val="009C2F29"/>
    <w:rsid w:val="009C3221"/>
    <w:rsid w:val="009C3224"/>
    <w:rsid w:val="009C337E"/>
    <w:rsid w:val="009C3387"/>
    <w:rsid w:val="009C36C9"/>
    <w:rsid w:val="009C37CC"/>
    <w:rsid w:val="009C3991"/>
    <w:rsid w:val="009C399D"/>
    <w:rsid w:val="009C3B16"/>
    <w:rsid w:val="009C3B30"/>
    <w:rsid w:val="009C3BA6"/>
    <w:rsid w:val="009C3C38"/>
    <w:rsid w:val="009C3C73"/>
    <w:rsid w:val="009C3D16"/>
    <w:rsid w:val="009C46E1"/>
    <w:rsid w:val="009C48D2"/>
    <w:rsid w:val="009C49B2"/>
    <w:rsid w:val="009C4BE7"/>
    <w:rsid w:val="009C4C82"/>
    <w:rsid w:val="009C4DB6"/>
    <w:rsid w:val="009C51A5"/>
    <w:rsid w:val="009C51AD"/>
    <w:rsid w:val="009C55E5"/>
    <w:rsid w:val="009C5628"/>
    <w:rsid w:val="009C63E0"/>
    <w:rsid w:val="009C6763"/>
    <w:rsid w:val="009C6852"/>
    <w:rsid w:val="009C6B9E"/>
    <w:rsid w:val="009C6C77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A9B"/>
    <w:rsid w:val="009D0C6B"/>
    <w:rsid w:val="009D108A"/>
    <w:rsid w:val="009D119D"/>
    <w:rsid w:val="009D1329"/>
    <w:rsid w:val="009D16D9"/>
    <w:rsid w:val="009D17D5"/>
    <w:rsid w:val="009D1AEA"/>
    <w:rsid w:val="009D1B02"/>
    <w:rsid w:val="009D1E67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4EA"/>
    <w:rsid w:val="009D37EB"/>
    <w:rsid w:val="009D3A0C"/>
    <w:rsid w:val="009D3BE3"/>
    <w:rsid w:val="009D3C16"/>
    <w:rsid w:val="009D3D6A"/>
    <w:rsid w:val="009D3F68"/>
    <w:rsid w:val="009D4127"/>
    <w:rsid w:val="009D4287"/>
    <w:rsid w:val="009D431F"/>
    <w:rsid w:val="009D435E"/>
    <w:rsid w:val="009D4563"/>
    <w:rsid w:val="009D4683"/>
    <w:rsid w:val="009D49B6"/>
    <w:rsid w:val="009D4A62"/>
    <w:rsid w:val="009D4B05"/>
    <w:rsid w:val="009D4C8C"/>
    <w:rsid w:val="009D4DF6"/>
    <w:rsid w:val="009D4FE5"/>
    <w:rsid w:val="009D503F"/>
    <w:rsid w:val="009D5350"/>
    <w:rsid w:val="009D548E"/>
    <w:rsid w:val="009D55BE"/>
    <w:rsid w:val="009D56CB"/>
    <w:rsid w:val="009D5752"/>
    <w:rsid w:val="009D5930"/>
    <w:rsid w:val="009D5B70"/>
    <w:rsid w:val="009D6335"/>
    <w:rsid w:val="009D6563"/>
    <w:rsid w:val="009D65AD"/>
    <w:rsid w:val="009D661A"/>
    <w:rsid w:val="009D668F"/>
    <w:rsid w:val="009D6B82"/>
    <w:rsid w:val="009D6EA7"/>
    <w:rsid w:val="009D70AE"/>
    <w:rsid w:val="009D70C6"/>
    <w:rsid w:val="009D715D"/>
    <w:rsid w:val="009D7616"/>
    <w:rsid w:val="009D76BC"/>
    <w:rsid w:val="009D7709"/>
    <w:rsid w:val="009D7912"/>
    <w:rsid w:val="009D7B9B"/>
    <w:rsid w:val="009D7D6C"/>
    <w:rsid w:val="009D7E48"/>
    <w:rsid w:val="009E0113"/>
    <w:rsid w:val="009E05A4"/>
    <w:rsid w:val="009E0712"/>
    <w:rsid w:val="009E08C5"/>
    <w:rsid w:val="009E0A7F"/>
    <w:rsid w:val="009E0FEC"/>
    <w:rsid w:val="009E145B"/>
    <w:rsid w:val="009E154A"/>
    <w:rsid w:val="009E17E1"/>
    <w:rsid w:val="009E1ACE"/>
    <w:rsid w:val="009E1D83"/>
    <w:rsid w:val="009E2235"/>
    <w:rsid w:val="009E256D"/>
    <w:rsid w:val="009E27D8"/>
    <w:rsid w:val="009E2BE1"/>
    <w:rsid w:val="009E2C92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757"/>
    <w:rsid w:val="009E485F"/>
    <w:rsid w:val="009E48A0"/>
    <w:rsid w:val="009E4972"/>
    <w:rsid w:val="009E4C90"/>
    <w:rsid w:val="009E510D"/>
    <w:rsid w:val="009E51C1"/>
    <w:rsid w:val="009E5473"/>
    <w:rsid w:val="009E570B"/>
    <w:rsid w:val="009E57C1"/>
    <w:rsid w:val="009E5AEB"/>
    <w:rsid w:val="009E60F0"/>
    <w:rsid w:val="009E60F4"/>
    <w:rsid w:val="009E60FB"/>
    <w:rsid w:val="009E635E"/>
    <w:rsid w:val="009E661E"/>
    <w:rsid w:val="009E6D50"/>
    <w:rsid w:val="009E6FFA"/>
    <w:rsid w:val="009E7042"/>
    <w:rsid w:val="009E71FA"/>
    <w:rsid w:val="009E7266"/>
    <w:rsid w:val="009E75D7"/>
    <w:rsid w:val="009E762C"/>
    <w:rsid w:val="009E774A"/>
    <w:rsid w:val="009E77D1"/>
    <w:rsid w:val="009E7D2D"/>
    <w:rsid w:val="009E7DDD"/>
    <w:rsid w:val="009F01A9"/>
    <w:rsid w:val="009F02FA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3F"/>
    <w:rsid w:val="009F17E1"/>
    <w:rsid w:val="009F1867"/>
    <w:rsid w:val="009F1CC9"/>
    <w:rsid w:val="009F20F8"/>
    <w:rsid w:val="009F231B"/>
    <w:rsid w:val="009F2A56"/>
    <w:rsid w:val="009F2C70"/>
    <w:rsid w:val="009F2D6C"/>
    <w:rsid w:val="009F3175"/>
    <w:rsid w:val="009F31EC"/>
    <w:rsid w:val="009F39CB"/>
    <w:rsid w:val="009F3A0F"/>
    <w:rsid w:val="009F3A53"/>
    <w:rsid w:val="009F3B35"/>
    <w:rsid w:val="009F3F85"/>
    <w:rsid w:val="009F4485"/>
    <w:rsid w:val="009F4608"/>
    <w:rsid w:val="009F46B4"/>
    <w:rsid w:val="009F49C7"/>
    <w:rsid w:val="009F4C5A"/>
    <w:rsid w:val="009F4CE3"/>
    <w:rsid w:val="009F4D28"/>
    <w:rsid w:val="009F5020"/>
    <w:rsid w:val="009F52B8"/>
    <w:rsid w:val="009F53F9"/>
    <w:rsid w:val="009F5658"/>
    <w:rsid w:val="009F5C27"/>
    <w:rsid w:val="009F5D4C"/>
    <w:rsid w:val="009F614B"/>
    <w:rsid w:val="009F64DD"/>
    <w:rsid w:val="009F67AD"/>
    <w:rsid w:val="009F67B2"/>
    <w:rsid w:val="009F71CA"/>
    <w:rsid w:val="009F740D"/>
    <w:rsid w:val="009F7423"/>
    <w:rsid w:val="009F75EE"/>
    <w:rsid w:val="009F7703"/>
    <w:rsid w:val="009F771C"/>
    <w:rsid w:val="009F77B9"/>
    <w:rsid w:val="009F7BA9"/>
    <w:rsid w:val="009F7CB5"/>
    <w:rsid w:val="009F7D93"/>
    <w:rsid w:val="009F7DDC"/>
    <w:rsid w:val="00A0006F"/>
    <w:rsid w:val="00A0032B"/>
    <w:rsid w:val="00A00334"/>
    <w:rsid w:val="00A0053A"/>
    <w:rsid w:val="00A006C1"/>
    <w:rsid w:val="00A00A9E"/>
    <w:rsid w:val="00A00AFF"/>
    <w:rsid w:val="00A00B01"/>
    <w:rsid w:val="00A00F54"/>
    <w:rsid w:val="00A0141D"/>
    <w:rsid w:val="00A01494"/>
    <w:rsid w:val="00A015BD"/>
    <w:rsid w:val="00A015C7"/>
    <w:rsid w:val="00A015D0"/>
    <w:rsid w:val="00A0178F"/>
    <w:rsid w:val="00A01965"/>
    <w:rsid w:val="00A01A59"/>
    <w:rsid w:val="00A01CD4"/>
    <w:rsid w:val="00A01FC1"/>
    <w:rsid w:val="00A01FC4"/>
    <w:rsid w:val="00A02138"/>
    <w:rsid w:val="00A02CF0"/>
    <w:rsid w:val="00A033B2"/>
    <w:rsid w:val="00A033BB"/>
    <w:rsid w:val="00A034A6"/>
    <w:rsid w:val="00A03693"/>
    <w:rsid w:val="00A036C6"/>
    <w:rsid w:val="00A03A2C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C31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6212"/>
    <w:rsid w:val="00A06338"/>
    <w:rsid w:val="00A06369"/>
    <w:rsid w:val="00A0653B"/>
    <w:rsid w:val="00A06680"/>
    <w:rsid w:val="00A06803"/>
    <w:rsid w:val="00A0688F"/>
    <w:rsid w:val="00A06A05"/>
    <w:rsid w:val="00A06B28"/>
    <w:rsid w:val="00A06CAB"/>
    <w:rsid w:val="00A06D3E"/>
    <w:rsid w:val="00A06EDB"/>
    <w:rsid w:val="00A071B9"/>
    <w:rsid w:val="00A07208"/>
    <w:rsid w:val="00A072B8"/>
    <w:rsid w:val="00A072E9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A92"/>
    <w:rsid w:val="00A10B54"/>
    <w:rsid w:val="00A10B5D"/>
    <w:rsid w:val="00A10CE9"/>
    <w:rsid w:val="00A10D0F"/>
    <w:rsid w:val="00A11477"/>
    <w:rsid w:val="00A11479"/>
    <w:rsid w:val="00A11505"/>
    <w:rsid w:val="00A1152F"/>
    <w:rsid w:val="00A119D7"/>
    <w:rsid w:val="00A11ED5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65"/>
    <w:rsid w:val="00A131AB"/>
    <w:rsid w:val="00A132A5"/>
    <w:rsid w:val="00A1366D"/>
    <w:rsid w:val="00A1384C"/>
    <w:rsid w:val="00A138A0"/>
    <w:rsid w:val="00A139F5"/>
    <w:rsid w:val="00A13BF8"/>
    <w:rsid w:val="00A13E68"/>
    <w:rsid w:val="00A13E87"/>
    <w:rsid w:val="00A141D3"/>
    <w:rsid w:val="00A14389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D98"/>
    <w:rsid w:val="00A15F3D"/>
    <w:rsid w:val="00A16537"/>
    <w:rsid w:val="00A16AF2"/>
    <w:rsid w:val="00A16C25"/>
    <w:rsid w:val="00A16EEB"/>
    <w:rsid w:val="00A174A0"/>
    <w:rsid w:val="00A1783E"/>
    <w:rsid w:val="00A17882"/>
    <w:rsid w:val="00A2018F"/>
    <w:rsid w:val="00A201E8"/>
    <w:rsid w:val="00A2057A"/>
    <w:rsid w:val="00A2061C"/>
    <w:rsid w:val="00A206CE"/>
    <w:rsid w:val="00A209D9"/>
    <w:rsid w:val="00A20F55"/>
    <w:rsid w:val="00A2115A"/>
    <w:rsid w:val="00A21161"/>
    <w:rsid w:val="00A214F2"/>
    <w:rsid w:val="00A2168C"/>
    <w:rsid w:val="00A2183E"/>
    <w:rsid w:val="00A21C75"/>
    <w:rsid w:val="00A21D4D"/>
    <w:rsid w:val="00A21D9F"/>
    <w:rsid w:val="00A224EB"/>
    <w:rsid w:val="00A2255B"/>
    <w:rsid w:val="00A225CF"/>
    <w:rsid w:val="00A229E0"/>
    <w:rsid w:val="00A22D43"/>
    <w:rsid w:val="00A22E5E"/>
    <w:rsid w:val="00A231A2"/>
    <w:rsid w:val="00A23301"/>
    <w:rsid w:val="00A23366"/>
    <w:rsid w:val="00A2358C"/>
    <w:rsid w:val="00A2361B"/>
    <w:rsid w:val="00A23A47"/>
    <w:rsid w:val="00A23F86"/>
    <w:rsid w:val="00A23FF8"/>
    <w:rsid w:val="00A2434D"/>
    <w:rsid w:val="00A2439A"/>
    <w:rsid w:val="00A2445C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60F4"/>
    <w:rsid w:val="00A26194"/>
    <w:rsid w:val="00A26195"/>
    <w:rsid w:val="00A262C7"/>
    <w:rsid w:val="00A26C5A"/>
    <w:rsid w:val="00A26DF4"/>
    <w:rsid w:val="00A26FE8"/>
    <w:rsid w:val="00A2722A"/>
    <w:rsid w:val="00A2739D"/>
    <w:rsid w:val="00A276E1"/>
    <w:rsid w:val="00A2771F"/>
    <w:rsid w:val="00A27B71"/>
    <w:rsid w:val="00A27BC0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472"/>
    <w:rsid w:val="00A315C5"/>
    <w:rsid w:val="00A315CE"/>
    <w:rsid w:val="00A318BC"/>
    <w:rsid w:val="00A31928"/>
    <w:rsid w:val="00A31B5A"/>
    <w:rsid w:val="00A31C14"/>
    <w:rsid w:val="00A31E85"/>
    <w:rsid w:val="00A31F72"/>
    <w:rsid w:val="00A323AE"/>
    <w:rsid w:val="00A3243B"/>
    <w:rsid w:val="00A32455"/>
    <w:rsid w:val="00A328AF"/>
    <w:rsid w:val="00A32D36"/>
    <w:rsid w:val="00A32D56"/>
    <w:rsid w:val="00A32E9A"/>
    <w:rsid w:val="00A33082"/>
    <w:rsid w:val="00A33377"/>
    <w:rsid w:val="00A33A48"/>
    <w:rsid w:val="00A33BE3"/>
    <w:rsid w:val="00A33CCB"/>
    <w:rsid w:val="00A340A1"/>
    <w:rsid w:val="00A341BE"/>
    <w:rsid w:val="00A34398"/>
    <w:rsid w:val="00A34556"/>
    <w:rsid w:val="00A3477A"/>
    <w:rsid w:val="00A34DEB"/>
    <w:rsid w:val="00A34E3B"/>
    <w:rsid w:val="00A34EF4"/>
    <w:rsid w:val="00A350C2"/>
    <w:rsid w:val="00A3516D"/>
    <w:rsid w:val="00A357D0"/>
    <w:rsid w:val="00A3584E"/>
    <w:rsid w:val="00A36384"/>
    <w:rsid w:val="00A3639B"/>
    <w:rsid w:val="00A36904"/>
    <w:rsid w:val="00A36A4A"/>
    <w:rsid w:val="00A36F2D"/>
    <w:rsid w:val="00A36F48"/>
    <w:rsid w:val="00A36FAE"/>
    <w:rsid w:val="00A37873"/>
    <w:rsid w:val="00A37AF9"/>
    <w:rsid w:val="00A37DCA"/>
    <w:rsid w:val="00A37F8B"/>
    <w:rsid w:val="00A4019E"/>
    <w:rsid w:val="00A402C2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344"/>
    <w:rsid w:val="00A416B5"/>
    <w:rsid w:val="00A4199D"/>
    <w:rsid w:val="00A41A38"/>
    <w:rsid w:val="00A41B87"/>
    <w:rsid w:val="00A41E34"/>
    <w:rsid w:val="00A41EC7"/>
    <w:rsid w:val="00A42687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43"/>
    <w:rsid w:val="00A446C1"/>
    <w:rsid w:val="00A44791"/>
    <w:rsid w:val="00A447AC"/>
    <w:rsid w:val="00A448C5"/>
    <w:rsid w:val="00A44A26"/>
    <w:rsid w:val="00A44B5F"/>
    <w:rsid w:val="00A44C2A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91B"/>
    <w:rsid w:val="00A45A7C"/>
    <w:rsid w:val="00A45ECA"/>
    <w:rsid w:val="00A45EED"/>
    <w:rsid w:val="00A45F1D"/>
    <w:rsid w:val="00A46147"/>
    <w:rsid w:val="00A461BA"/>
    <w:rsid w:val="00A4620E"/>
    <w:rsid w:val="00A46266"/>
    <w:rsid w:val="00A46325"/>
    <w:rsid w:val="00A46456"/>
    <w:rsid w:val="00A464C2"/>
    <w:rsid w:val="00A46882"/>
    <w:rsid w:val="00A4698A"/>
    <w:rsid w:val="00A46C40"/>
    <w:rsid w:val="00A46C47"/>
    <w:rsid w:val="00A46E15"/>
    <w:rsid w:val="00A46E58"/>
    <w:rsid w:val="00A474BD"/>
    <w:rsid w:val="00A4763D"/>
    <w:rsid w:val="00A47CE0"/>
    <w:rsid w:val="00A47DBA"/>
    <w:rsid w:val="00A47ED1"/>
    <w:rsid w:val="00A47F4C"/>
    <w:rsid w:val="00A5022B"/>
    <w:rsid w:val="00A50842"/>
    <w:rsid w:val="00A511E9"/>
    <w:rsid w:val="00A5136C"/>
    <w:rsid w:val="00A51658"/>
    <w:rsid w:val="00A5181A"/>
    <w:rsid w:val="00A51886"/>
    <w:rsid w:val="00A51A32"/>
    <w:rsid w:val="00A51A74"/>
    <w:rsid w:val="00A51CD9"/>
    <w:rsid w:val="00A51DDA"/>
    <w:rsid w:val="00A52232"/>
    <w:rsid w:val="00A522AB"/>
    <w:rsid w:val="00A523F8"/>
    <w:rsid w:val="00A5247F"/>
    <w:rsid w:val="00A5271A"/>
    <w:rsid w:val="00A528EB"/>
    <w:rsid w:val="00A52AAB"/>
    <w:rsid w:val="00A52C2F"/>
    <w:rsid w:val="00A52CD0"/>
    <w:rsid w:val="00A53070"/>
    <w:rsid w:val="00A53140"/>
    <w:rsid w:val="00A53485"/>
    <w:rsid w:val="00A53733"/>
    <w:rsid w:val="00A5376E"/>
    <w:rsid w:val="00A53A12"/>
    <w:rsid w:val="00A53C8A"/>
    <w:rsid w:val="00A53D03"/>
    <w:rsid w:val="00A53DDC"/>
    <w:rsid w:val="00A5429E"/>
    <w:rsid w:val="00A545F3"/>
    <w:rsid w:val="00A549A5"/>
    <w:rsid w:val="00A54C04"/>
    <w:rsid w:val="00A54EFC"/>
    <w:rsid w:val="00A5502C"/>
    <w:rsid w:val="00A55288"/>
    <w:rsid w:val="00A55378"/>
    <w:rsid w:val="00A55A6F"/>
    <w:rsid w:val="00A55DDE"/>
    <w:rsid w:val="00A55FEB"/>
    <w:rsid w:val="00A561E0"/>
    <w:rsid w:val="00A562DA"/>
    <w:rsid w:val="00A56422"/>
    <w:rsid w:val="00A56647"/>
    <w:rsid w:val="00A5682A"/>
    <w:rsid w:val="00A56A77"/>
    <w:rsid w:val="00A56B22"/>
    <w:rsid w:val="00A56CF4"/>
    <w:rsid w:val="00A57105"/>
    <w:rsid w:val="00A57388"/>
    <w:rsid w:val="00A57850"/>
    <w:rsid w:val="00A57BAE"/>
    <w:rsid w:val="00A57D17"/>
    <w:rsid w:val="00A57D9C"/>
    <w:rsid w:val="00A57FB0"/>
    <w:rsid w:val="00A6030F"/>
    <w:rsid w:val="00A60593"/>
    <w:rsid w:val="00A60B8E"/>
    <w:rsid w:val="00A60BE0"/>
    <w:rsid w:val="00A60BFC"/>
    <w:rsid w:val="00A60BFE"/>
    <w:rsid w:val="00A60E96"/>
    <w:rsid w:val="00A60EEF"/>
    <w:rsid w:val="00A60FE4"/>
    <w:rsid w:val="00A60FF0"/>
    <w:rsid w:val="00A6105D"/>
    <w:rsid w:val="00A6112D"/>
    <w:rsid w:val="00A61C94"/>
    <w:rsid w:val="00A61EF7"/>
    <w:rsid w:val="00A62022"/>
    <w:rsid w:val="00A6261C"/>
    <w:rsid w:val="00A62A26"/>
    <w:rsid w:val="00A63058"/>
    <w:rsid w:val="00A6343F"/>
    <w:rsid w:val="00A63B9D"/>
    <w:rsid w:val="00A63D80"/>
    <w:rsid w:val="00A63E58"/>
    <w:rsid w:val="00A63EB3"/>
    <w:rsid w:val="00A641BD"/>
    <w:rsid w:val="00A641F9"/>
    <w:rsid w:val="00A64296"/>
    <w:rsid w:val="00A6443A"/>
    <w:rsid w:val="00A64666"/>
    <w:rsid w:val="00A6491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320"/>
    <w:rsid w:val="00A67469"/>
    <w:rsid w:val="00A67884"/>
    <w:rsid w:val="00A67D93"/>
    <w:rsid w:val="00A67E61"/>
    <w:rsid w:val="00A70012"/>
    <w:rsid w:val="00A70065"/>
    <w:rsid w:val="00A7023E"/>
    <w:rsid w:val="00A7044F"/>
    <w:rsid w:val="00A70478"/>
    <w:rsid w:val="00A70A5D"/>
    <w:rsid w:val="00A70B57"/>
    <w:rsid w:val="00A70B6C"/>
    <w:rsid w:val="00A70E44"/>
    <w:rsid w:val="00A70ED0"/>
    <w:rsid w:val="00A710BB"/>
    <w:rsid w:val="00A71398"/>
    <w:rsid w:val="00A716EB"/>
    <w:rsid w:val="00A7179B"/>
    <w:rsid w:val="00A717AE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C77"/>
    <w:rsid w:val="00A72E9D"/>
    <w:rsid w:val="00A7318F"/>
    <w:rsid w:val="00A733A4"/>
    <w:rsid w:val="00A739D9"/>
    <w:rsid w:val="00A73AE0"/>
    <w:rsid w:val="00A73F98"/>
    <w:rsid w:val="00A74496"/>
    <w:rsid w:val="00A749EA"/>
    <w:rsid w:val="00A74BD3"/>
    <w:rsid w:val="00A74C10"/>
    <w:rsid w:val="00A74CCC"/>
    <w:rsid w:val="00A74E71"/>
    <w:rsid w:val="00A750EF"/>
    <w:rsid w:val="00A751B8"/>
    <w:rsid w:val="00A754B2"/>
    <w:rsid w:val="00A75630"/>
    <w:rsid w:val="00A756BB"/>
    <w:rsid w:val="00A759F9"/>
    <w:rsid w:val="00A75BF7"/>
    <w:rsid w:val="00A75DE6"/>
    <w:rsid w:val="00A75F2B"/>
    <w:rsid w:val="00A75F6D"/>
    <w:rsid w:val="00A7609F"/>
    <w:rsid w:val="00A761F8"/>
    <w:rsid w:val="00A765AB"/>
    <w:rsid w:val="00A766AF"/>
    <w:rsid w:val="00A7691A"/>
    <w:rsid w:val="00A7691B"/>
    <w:rsid w:val="00A76AA9"/>
    <w:rsid w:val="00A76BDF"/>
    <w:rsid w:val="00A76C71"/>
    <w:rsid w:val="00A76DB6"/>
    <w:rsid w:val="00A77031"/>
    <w:rsid w:val="00A77045"/>
    <w:rsid w:val="00A7739F"/>
    <w:rsid w:val="00A776EB"/>
    <w:rsid w:val="00A7776C"/>
    <w:rsid w:val="00A77790"/>
    <w:rsid w:val="00A77934"/>
    <w:rsid w:val="00A779F5"/>
    <w:rsid w:val="00A779F9"/>
    <w:rsid w:val="00A77BB5"/>
    <w:rsid w:val="00A804B2"/>
    <w:rsid w:val="00A804F7"/>
    <w:rsid w:val="00A80714"/>
    <w:rsid w:val="00A807EB"/>
    <w:rsid w:val="00A80EFB"/>
    <w:rsid w:val="00A81335"/>
    <w:rsid w:val="00A8185A"/>
    <w:rsid w:val="00A81944"/>
    <w:rsid w:val="00A8198A"/>
    <w:rsid w:val="00A81A97"/>
    <w:rsid w:val="00A82000"/>
    <w:rsid w:val="00A82304"/>
    <w:rsid w:val="00A8234B"/>
    <w:rsid w:val="00A828CA"/>
    <w:rsid w:val="00A82D10"/>
    <w:rsid w:val="00A82F3E"/>
    <w:rsid w:val="00A83048"/>
    <w:rsid w:val="00A838BC"/>
    <w:rsid w:val="00A838D0"/>
    <w:rsid w:val="00A838E3"/>
    <w:rsid w:val="00A83AF7"/>
    <w:rsid w:val="00A83CDD"/>
    <w:rsid w:val="00A83D45"/>
    <w:rsid w:val="00A84193"/>
    <w:rsid w:val="00A84272"/>
    <w:rsid w:val="00A84E62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5F6"/>
    <w:rsid w:val="00A86667"/>
    <w:rsid w:val="00A8668D"/>
    <w:rsid w:val="00A86B60"/>
    <w:rsid w:val="00A86BB0"/>
    <w:rsid w:val="00A870DD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EAF"/>
    <w:rsid w:val="00A90F2F"/>
    <w:rsid w:val="00A90F3B"/>
    <w:rsid w:val="00A9116A"/>
    <w:rsid w:val="00A911FB"/>
    <w:rsid w:val="00A912E7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A0"/>
    <w:rsid w:val="00A921BD"/>
    <w:rsid w:val="00A922B0"/>
    <w:rsid w:val="00A92F35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8AC"/>
    <w:rsid w:val="00A95A4F"/>
    <w:rsid w:val="00A95AC0"/>
    <w:rsid w:val="00A95EF6"/>
    <w:rsid w:val="00A96571"/>
    <w:rsid w:val="00A96583"/>
    <w:rsid w:val="00A965AD"/>
    <w:rsid w:val="00A966F4"/>
    <w:rsid w:val="00A96700"/>
    <w:rsid w:val="00A967C1"/>
    <w:rsid w:val="00A967D8"/>
    <w:rsid w:val="00A96B74"/>
    <w:rsid w:val="00A96E3A"/>
    <w:rsid w:val="00A96F51"/>
    <w:rsid w:val="00A9748D"/>
    <w:rsid w:val="00A97717"/>
    <w:rsid w:val="00A97936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2B"/>
    <w:rsid w:val="00AA22C0"/>
    <w:rsid w:val="00AA234D"/>
    <w:rsid w:val="00AA265C"/>
    <w:rsid w:val="00AA2694"/>
    <w:rsid w:val="00AA284A"/>
    <w:rsid w:val="00AA2901"/>
    <w:rsid w:val="00AA2C26"/>
    <w:rsid w:val="00AA3155"/>
    <w:rsid w:val="00AA3236"/>
    <w:rsid w:val="00AA32A4"/>
    <w:rsid w:val="00AA336D"/>
    <w:rsid w:val="00AA3671"/>
    <w:rsid w:val="00AA3967"/>
    <w:rsid w:val="00AA3C2E"/>
    <w:rsid w:val="00AA3D62"/>
    <w:rsid w:val="00AA3D65"/>
    <w:rsid w:val="00AA4073"/>
    <w:rsid w:val="00AA4226"/>
    <w:rsid w:val="00AA469F"/>
    <w:rsid w:val="00AA4784"/>
    <w:rsid w:val="00AA4838"/>
    <w:rsid w:val="00AA48ED"/>
    <w:rsid w:val="00AA4CA7"/>
    <w:rsid w:val="00AA4FBA"/>
    <w:rsid w:val="00AA535B"/>
    <w:rsid w:val="00AA5757"/>
    <w:rsid w:val="00AA60BF"/>
    <w:rsid w:val="00AA63DB"/>
    <w:rsid w:val="00AA654E"/>
    <w:rsid w:val="00AA6704"/>
    <w:rsid w:val="00AA67DC"/>
    <w:rsid w:val="00AA6D2A"/>
    <w:rsid w:val="00AA6D5A"/>
    <w:rsid w:val="00AA6F4D"/>
    <w:rsid w:val="00AA6F8B"/>
    <w:rsid w:val="00AA6FE0"/>
    <w:rsid w:val="00AA73E2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546"/>
    <w:rsid w:val="00AB09A6"/>
    <w:rsid w:val="00AB0AA7"/>
    <w:rsid w:val="00AB0BE9"/>
    <w:rsid w:val="00AB0F51"/>
    <w:rsid w:val="00AB1078"/>
    <w:rsid w:val="00AB143A"/>
    <w:rsid w:val="00AB1652"/>
    <w:rsid w:val="00AB167C"/>
    <w:rsid w:val="00AB16D9"/>
    <w:rsid w:val="00AB194E"/>
    <w:rsid w:val="00AB1A60"/>
    <w:rsid w:val="00AB1C47"/>
    <w:rsid w:val="00AB1FFB"/>
    <w:rsid w:val="00AB2315"/>
    <w:rsid w:val="00AB254C"/>
    <w:rsid w:val="00AB2876"/>
    <w:rsid w:val="00AB2909"/>
    <w:rsid w:val="00AB29F7"/>
    <w:rsid w:val="00AB2A7F"/>
    <w:rsid w:val="00AB2C88"/>
    <w:rsid w:val="00AB2CF6"/>
    <w:rsid w:val="00AB2D24"/>
    <w:rsid w:val="00AB2EBF"/>
    <w:rsid w:val="00AB2F3B"/>
    <w:rsid w:val="00AB2F7C"/>
    <w:rsid w:val="00AB3683"/>
    <w:rsid w:val="00AB388A"/>
    <w:rsid w:val="00AB3B30"/>
    <w:rsid w:val="00AB3E65"/>
    <w:rsid w:val="00AB41EA"/>
    <w:rsid w:val="00AB45E7"/>
    <w:rsid w:val="00AB46B4"/>
    <w:rsid w:val="00AB494A"/>
    <w:rsid w:val="00AB4B22"/>
    <w:rsid w:val="00AB4CA9"/>
    <w:rsid w:val="00AB4F43"/>
    <w:rsid w:val="00AB4FAC"/>
    <w:rsid w:val="00AB4FD5"/>
    <w:rsid w:val="00AB51BD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99"/>
    <w:rsid w:val="00AB6D84"/>
    <w:rsid w:val="00AB6DB3"/>
    <w:rsid w:val="00AB7118"/>
    <w:rsid w:val="00AB71AD"/>
    <w:rsid w:val="00AB72B7"/>
    <w:rsid w:val="00AB7416"/>
    <w:rsid w:val="00AB7438"/>
    <w:rsid w:val="00AB76B6"/>
    <w:rsid w:val="00AB76F5"/>
    <w:rsid w:val="00AB788A"/>
    <w:rsid w:val="00AB7B06"/>
    <w:rsid w:val="00AB7BA4"/>
    <w:rsid w:val="00AB7BB2"/>
    <w:rsid w:val="00AB7E92"/>
    <w:rsid w:val="00AC0105"/>
    <w:rsid w:val="00AC0357"/>
    <w:rsid w:val="00AC082D"/>
    <w:rsid w:val="00AC0907"/>
    <w:rsid w:val="00AC0E28"/>
    <w:rsid w:val="00AC1318"/>
    <w:rsid w:val="00AC13B7"/>
    <w:rsid w:val="00AC144E"/>
    <w:rsid w:val="00AC1EB3"/>
    <w:rsid w:val="00AC22B4"/>
    <w:rsid w:val="00AC22FA"/>
    <w:rsid w:val="00AC2458"/>
    <w:rsid w:val="00AC24A6"/>
    <w:rsid w:val="00AC29B5"/>
    <w:rsid w:val="00AC2B9A"/>
    <w:rsid w:val="00AC2D35"/>
    <w:rsid w:val="00AC2D3F"/>
    <w:rsid w:val="00AC30B4"/>
    <w:rsid w:val="00AC3109"/>
    <w:rsid w:val="00AC33D0"/>
    <w:rsid w:val="00AC3415"/>
    <w:rsid w:val="00AC3576"/>
    <w:rsid w:val="00AC3866"/>
    <w:rsid w:val="00AC3912"/>
    <w:rsid w:val="00AC3966"/>
    <w:rsid w:val="00AC3C92"/>
    <w:rsid w:val="00AC4016"/>
    <w:rsid w:val="00AC41C4"/>
    <w:rsid w:val="00AC4B18"/>
    <w:rsid w:val="00AC4D9E"/>
    <w:rsid w:val="00AC4E17"/>
    <w:rsid w:val="00AC4F7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9CD"/>
    <w:rsid w:val="00AC6C14"/>
    <w:rsid w:val="00AC6F0A"/>
    <w:rsid w:val="00AC705C"/>
    <w:rsid w:val="00AC7378"/>
    <w:rsid w:val="00AC7711"/>
    <w:rsid w:val="00AC7746"/>
    <w:rsid w:val="00AC77E6"/>
    <w:rsid w:val="00AC785C"/>
    <w:rsid w:val="00AC7878"/>
    <w:rsid w:val="00AC7910"/>
    <w:rsid w:val="00AC7C7D"/>
    <w:rsid w:val="00AC7F00"/>
    <w:rsid w:val="00AD02F3"/>
    <w:rsid w:val="00AD0304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97"/>
    <w:rsid w:val="00AD3B1B"/>
    <w:rsid w:val="00AD3C59"/>
    <w:rsid w:val="00AD4136"/>
    <w:rsid w:val="00AD4653"/>
    <w:rsid w:val="00AD46DF"/>
    <w:rsid w:val="00AD477B"/>
    <w:rsid w:val="00AD48F0"/>
    <w:rsid w:val="00AD4C9F"/>
    <w:rsid w:val="00AD4FF8"/>
    <w:rsid w:val="00AD5123"/>
    <w:rsid w:val="00AD5622"/>
    <w:rsid w:val="00AD563C"/>
    <w:rsid w:val="00AD567E"/>
    <w:rsid w:val="00AD56A4"/>
    <w:rsid w:val="00AD58F7"/>
    <w:rsid w:val="00AD5930"/>
    <w:rsid w:val="00AD5A94"/>
    <w:rsid w:val="00AD600C"/>
    <w:rsid w:val="00AD6193"/>
    <w:rsid w:val="00AD65AF"/>
    <w:rsid w:val="00AD65BD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646"/>
    <w:rsid w:val="00AD772A"/>
    <w:rsid w:val="00AD7D8E"/>
    <w:rsid w:val="00AD7E99"/>
    <w:rsid w:val="00AD7EE7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2244"/>
    <w:rsid w:val="00AE2338"/>
    <w:rsid w:val="00AE23D8"/>
    <w:rsid w:val="00AE2419"/>
    <w:rsid w:val="00AE24A0"/>
    <w:rsid w:val="00AE2793"/>
    <w:rsid w:val="00AE2863"/>
    <w:rsid w:val="00AE28AF"/>
    <w:rsid w:val="00AE2AFC"/>
    <w:rsid w:val="00AE2B77"/>
    <w:rsid w:val="00AE30A3"/>
    <w:rsid w:val="00AE31EB"/>
    <w:rsid w:val="00AE3316"/>
    <w:rsid w:val="00AE36C7"/>
    <w:rsid w:val="00AE3879"/>
    <w:rsid w:val="00AE38BD"/>
    <w:rsid w:val="00AE399C"/>
    <w:rsid w:val="00AE3A76"/>
    <w:rsid w:val="00AE3C0C"/>
    <w:rsid w:val="00AE3CBA"/>
    <w:rsid w:val="00AE434E"/>
    <w:rsid w:val="00AE4415"/>
    <w:rsid w:val="00AE4422"/>
    <w:rsid w:val="00AE49A1"/>
    <w:rsid w:val="00AE4A0E"/>
    <w:rsid w:val="00AE4FA5"/>
    <w:rsid w:val="00AE5166"/>
    <w:rsid w:val="00AE51AF"/>
    <w:rsid w:val="00AE545F"/>
    <w:rsid w:val="00AE551E"/>
    <w:rsid w:val="00AE558C"/>
    <w:rsid w:val="00AE5A35"/>
    <w:rsid w:val="00AE5AC9"/>
    <w:rsid w:val="00AE5C43"/>
    <w:rsid w:val="00AE60CA"/>
    <w:rsid w:val="00AE62C3"/>
    <w:rsid w:val="00AE633F"/>
    <w:rsid w:val="00AE6356"/>
    <w:rsid w:val="00AE643C"/>
    <w:rsid w:val="00AE658E"/>
    <w:rsid w:val="00AE68C1"/>
    <w:rsid w:val="00AE6E0D"/>
    <w:rsid w:val="00AE6E4F"/>
    <w:rsid w:val="00AE6FCA"/>
    <w:rsid w:val="00AE7231"/>
    <w:rsid w:val="00AE72C4"/>
    <w:rsid w:val="00AE7439"/>
    <w:rsid w:val="00AE767E"/>
    <w:rsid w:val="00AE78B7"/>
    <w:rsid w:val="00AE7D84"/>
    <w:rsid w:val="00AE7F61"/>
    <w:rsid w:val="00AF0158"/>
    <w:rsid w:val="00AF017D"/>
    <w:rsid w:val="00AF0221"/>
    <w:rsid w:val="00AF035E"/>
    <w:rsid w:val="00AF0590"/>
    <w:rsid w:val="00AF06BD"/>
    <w:rsid w:val="00AF078A"/>
    <w:rsid w:val="00AF09FE"/>
    <w:rsid w:val="00AF0BBF"/>
    <w:rsid w:val="00AF0C21"/>
    <w:rsid w:val="00AF0C66"/>
    <w:rsid w:val="00AF0D90"/>
    <w:rsid w:val="00AF1151"/>
    <w:rsid w:val="00AF12F0"/>
    <w:rsid w:val="00AF174A"/>
    <w:rsid w:val="00AF18BB"/>
    <w:rsid w:val="00AF1956"/>
    <w:rsid w:val="00AF1ADE"/>
    <w:rsid w:val="00AF1B77"/>
    <w:rsid w:val="00AF1D28"/>
    <w:rsid w:val="00AF1D88"/>
    <w:rsid w:val="00AF1DE9"/>
    <w:rsid w:val="00AF20E2"/>
    <w:rsid w:val="00AF21E3"/>
    <w:rsid w:val="00AF22C8"/>
    <w:rsid w:val="00AF23FB"/>
    <w:rsid w:val="00AF2460"/>
    <w:rsid w:val="00AF252C"/>
    <w:rsid w:val="00AF2756"/>
    <w:rsid w:val="00AF29ED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F3"/>
    <w:rsid w:val="00AF4173"/>
    <w:rsid w:val="00AF42A2"/>
    <w:rsid w:val="00AF43A0"/>
    <w:rsid w:val="00AF441A"/>
    <w:rsid w:val="00AF45DA"/>
    <w:rsid w:val="00AF4977"/>
    <w:rsid w:val="00AF49B4"/>
    <w:rsid w:val="00AF4F8A"/>
    <w:rsid w:val="00AF51B8"/>
    <w:rsid w:val="00AF531A"/>
    <w:rsid w:val="00AF53EC"/>
    <w:rsid w:val="00AF5646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F4B"/>
    <w:rsid w:val="00AF709F"/>
    <w:rsid w:val="00AF7489"/>
    <w:rsid w:val="00AF7625"/>
    <w:rsid w:val="00AF78C8"/>
    <w:rsid w:val="00AF78CE"/>
    <w:rsid w:val="00B00213"/>
    <w:rsid w:val="00B005C9"/>
    <w:rsid w:val="00B0098F"/>
    <w:rsid w:val="00B00BD2"/>
    <w:rsid w:val="00B00C83"/>
    <w:rsid w:val="00B00CE9"/>
    <w:rsid w:val="00B00EBE"/>
    <w:rsid w:val="00B00F41"/>
    <w:rsid w:val="00B012A9"/>
    <w:rsid w:val="00B014B5"/>
    <w:rsid w:val="00B014D4"/>
    <w:rsid w:val="00B01A2E"/>
    <w:rsid w:val="00B01E1B"/>
    <w:rsid w:val="00B02137"/>
    <w:rsid w:val="00B0219E"/>
    <w:rsid w:val="00B021BC"/>
    <w:rsid w:val="00B024A6"/>
    <w:rsid w:val="00B02910"/>
    <w:rsid w:val="00B02D01"/>
    <w:rsid w:val="00B0323E"/>
    <w:rsid w:val="00B032F4"/>
    <w:rsid w:val="00B03B73"/>
    <w:rsid w:val="00B03EC9"/>
    <w:rsid w:val="00B03EEA"/>
    <w:rsid w:val="00B03F98"/>
    <w:rsid w:val="00B04229"/>
    <w:rsid w:val="00B0425E"/>
    <w:rsid w:val="00B04913"/>
    <w:rsid w:val="00B05006"/>
    <w:rsid w:val="00B0514B"/>
    <w:rsid w:val="00B052B9"/>
    <w:rsid w:val="00B05984"/>
    <w:rsid w:val="00B05D75"/>
    <w:rsid w:val="00B05EA2"/>
    <w:rsid w:val="00B05F30"/>
    <w:rsid w:val="00B06081"/>
    <w:rsid w:val="00B0616C"/>
    <w:rsid w:val="00B063B1"/>
    <w:rsid w:val="00B06419"/>
    <w:rsid w:val="00B064CD"/>
    <w:rsid w:val="00B064DF"/>
    <w:rsid w:val="00B06962"/>
    <w:rsid w:val="00B06B65"/>
    <w:rsid w:val="00B06CB3"/>
    <w:rsid w:val="00B07088"/>
    <w:rsid w:val="00B072A4"/>
    <w:rsid w:val="00B07408"/>
    <w:rsid w:val="00B0741A"/>
    <w:rsid w:val="00B075AA"/>
    <w:rsid w:val="00B076EB"/>
    <w:rsid w:val="00B07793"/>
    <w:rsid w:val="00B077BA"/>
    <w:rsid w:val="00B07B66"/>
    <w:rsid w:val="00B07D5A"/>
    <w:rsid w:val="00B07FF2"/>
    <w:rsid w:val="00B10287"/>
    <w:rsid w:val="00B102D9"/>
    <w:rsid w:val="00B1043B"/>
    <w:rsid w:val="00B106C5"/>
    <w:rsid w:val="00B106ED"/>
    <w:rsid w:val="00B10825"/>
    <w:rsid w:val="00B10A32"/>
    <w:rsid w:val="00B10C8F"/>
    <w:rsid w:val="00B10D20"/>
    <w:rsid w:val="00B10ED0"/>
    <w:rsid w:val="00B1105E"/>
    <w:rsid w:val="00B113E8"/>
    <w:rsid w:val="00B11632"/>
    <w:rsid w:val="00B11908"/>
    <w:rsid w:val="00B11C2A"/>
    <w:rsid w:val="00B11EF0"/>
    <w:rsid w:val="00B12329"/>
    <w:rsid w:val="00B12555"/>
    <w:rsid w:val="00B12672"/>
    <w:rsid w:val="00B1283D"/>
    <w:rsid w:val="00B12A26"/>
    <w:rsid w:val="00B12B3A"/>
    <w:rsid w:val="00B12C39"/>
    <w:rsid w:val="00B13276"/>
    <w:rsid w:val="00B1329A"/>
    <w:rsid w:val="00B1331B"/>
    <w:rsid w:val="00B133F0"/>
    <w:rsid w:val="00B1349D"/>
    <w:rsid w:val="00B13A65"/>
    <w:rsid w:val="00B13F8A"/>
    <w:rsid w:val="00B13FF1"/>
    <w:rsid w:val="00B14024"/>
    <w:rsid w:val="00B1435C"/>
    <w:rsid w:val="00B143E5"/>
    <w:rsid w:val="00B14448"/>
    <w:rsid w:val="00B1454C"/>
    <w:rsid w:val="00B149D5"/>
    <w:rsid w:val="00B14B6F"/>
    <w:rsid w:val="00B14B8E"/>
    <w:rsid w:val="00B14DAD"/>
    <w:rsid w:val="00B1526B"/>
    <w:rsid w:val="00B15C98"/>
    <w:rsid w:val="00B15E4F"/>
    <w:rsid w:val="00B15E6A"/>
    <w:rsid w:val="00B160CF"/>
    <w:rsid w:val="00B1620E"/>
    <w:rsid w:val="00B165FD"/>
    <w:rsid w:val="00B16DB7"/>
    <w:rsid w:val="00B17341"/>
    <w:rsid w:val="00B17371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CA5"/>
    <w:rsid w:val="00B20CC1"/>
    <w:rsid w:val="00B20E73"/>
    <w:rsid w:val="00B2109B"/>
    <w:rsid w:val="00B215DC"/>
    <w:rsid w:val="00B215DE"/>
    <w:rsid w:val="00B21A80"/>
    <w:rsid w:val="00B21EFF"/>
    <w:rsid w:val="00B221D0"/>
    <w:rsid w:val="00B224CC"/>
    <w:rsid w:val="00B2274E"/>
    <w:rsid w:val="00B227E3"/>
    <w:rsid w:val="00B22EB7"/>
    <w:rsid w:val="00B22EED"/>
    <w:rsid w:val="00B2311C"/>
    <w:rsid w:val="00B2328B"/>
    <w:rsid w:val="00B2339E"/>
    <w:rsid w:val="00B23496"/>
    <w:rsid w:val="00B235CF"/>
    <w:rsid w:val="00B23BEC"/>
    <w:rsid w:val="00B23C82"/>
    <w:rsid w:val="00B23D93"/>
    <w:rsid w:val="00B23DB5"/>
    <w:rsid w:val="00B23F4E"/>
    <w:rsid w:val="00B24653"/>
    <w:rsid w:val="00B24739"/>
    <w:rsid w:val="00B2494E"/>
    <w:rsid w:val="00B24F11"/>
    <w:rsid w:val="00B25001"/>
    <w:rsid w:val="00B250DB"/>
    <w:rsid w:val="00B2515E"/>
    <w:rsid w:val="00B254F8"/>
    <w:rsid w:val="00B25A18"/>
    <w:rsid w:val="00B25D6B"/>
    <w:rsid w:val="00B269BE"/>
    <w:rsid w:val="00B26A03"/>
    <w:rsid w:val="00B26A29"/>
    <w:rsid w:val="00B26D56"/>
    <w:rsid w:val="00B271E5"/>
    <w:rsid w:val="00B2732D"/>
    <w:rsid w:val="00B27691"/>
    <w:rsid w:val="00B27B2E"/>
    <w:rsid w:val="00B27D79"/>
    <w:rsid w:val="00B27E8E"/>
    <w:rsid w:val="00B27F9E"/>
    <w:rsid w:val="00B3014F"/>
    <w:rsid w:val="00B30179"/>
    <w:rsid w:val="00B30472"/>
    <w:rsid w:val="00B3062A"/>
    <w:rsid w:val="00B306FB"/>
    <w:rsid w:val="00B308CD"/>
    <w:rsid w:val="00B308E8"/>
    <w:rsid w:val="00B30DC7"/>
    <w:rsid w:val="00B30F39"/>
    <w:rsid w:val="00B31272"/>
    <w:rsid w:val="00B31291"/>
    <w:rsid w:val="00B31B71"/>
    <w:rsid w:val="00B31C81"/>
    <w:rsid w:val="00B321ED"/>
    <w:rsid w:val="00B321FD"/>
    <w:rsid w:val="00B32608"/>
    <w:rsid w:val="00B32975"/>
    <w:rsid w:val="00B32A16"/>
    <w:rsid w:val="00B32DD8"/>
    <w:rsid w:val="00B32FEC"/>
    <w:rsid w:val="00B33085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8C2"/>
    <w:rsid w:val="00B34C5A"/>
    <w:rsid w:val="00B34CCD"/>
    <w:rsid w:val="00B34E34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D7"/>
    <w:rsid w:val="00B36330"/>
    <w:rsid w:val="00B366AA"/>
    <w:rsid w:val="00B367FE"/>
    <w:rsid w:val="00B36FF0"/>
    <w:rsid w:val="00B37266"/>
    <w:rsid w:val="00B375CF"/>
    <w:rsid w:val="00B375D2"/>
    <w:rsid w:val="00B37ABE"/>
    <w:rsid w:val="00B37B42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79C"/>
    <w:rsid w:val="00B41CBB"/>
    <w:rsid w:val="00B420AE"/>
    <w:rsid w:val="00B422EB"/>
    <w:rsid w:val="00B4233D"/>
    <w:rsid w:val="00B42459"/>
    <w:rsid w:val="00B426F0"/>
    <w:rsid w:val="00B428BB"/>
    <w:rsid w:val="00B429BF"/>
    <w:rsid w:val="00B42B0E"/>
    <w:rsid w:val="00B42DA1"/>
    <w:rsid w:val="00B431D2"/>
    <w:rsid w:val="00B43387"/>
    <w:rsid w:val="00B43405"/>
    <w:rsid w:val="00B43731"/>
    <w:rsid w:val="00B438F8"/>
    <w:rsid w:val="00B43A27"/>
    <w:rsid w:val="00B43B4D"/>
    <w:rsid w:val="00B44162"/>
    <w:rsid w:val="00B441B6"/>
    <w:rsid w:val="00B44234"/>
    <w:rsid w:val="00B4431A"/>
    <w:rsid w:val="00B44500"/>
    <w:rsid w:val="00B44549"/>
    <w:rsid w:val="00B44F2B"/>
    <w:rsid w:val="00B452EC"/>
    <w:rsid w:val="00B45387"/>
    <w:rsid w:val="00B45671"/>
    <w:rsid w:val="00B4585C"/>
    <w:rsid w:val="00B45C41"/>
    <w:rsid w:val="00B45DB0"/>
    <w:rsid w:val="00B45E66"/>
    <w:rsid w:val="00B462AD"/>
    <w:rsid w:val="00B46683"/>
    <w:rsid w:val="00B4686A"/>
    <w:rsid w:val="00B46889"/>
    <w:rsid w:val="00B46BC9"/>
    <w:rsid w:val="00B46EF3"/>
    <w:rsid w:val="00B4703C"/>
    <w:rsid w:val="00B4726F"/>
    <w:rsid w:val="00B4727A"/>
    <w:rsid w:val="00B4785D"/>
    <w:rsid w:val="00B47932"/>
    <w:rsid w:val="00B50319"/>
    <w:rsid w:val="00B5054D"/>
    <w:rsid w:val="00B506E7"/>
    <w:rsid w:val="00B50C29"/>
    <w:rsid w:val="00B50E6B"/>
    <w:rsid w:val="00B50E9A"/>
    <w:rsid w:val="00B51219"/>
    <w:rsid w:val="00B512D1"/>
    <w:rsid w:val="00B5158F"/>
    <w:rsid w:val="00B5196A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B0F"/>
    <w:rsid w:val="00B52BEC"/>
    <w:rsid w:val="00B52E84"/>
    <w:rsid w:val="00B52EE3"/>
    <w:rsid w:val="00B52F0F"/>
    <w:rsid w:val="00B5316C"/>
    <w:rsid w:val="00B53619"/>
    <w:rsid w:val="00B53674"/>
    <w:rsid w:val="00B53750"/>
    <w:rsid w:val="00B53CAF"/>
    <w:rsid w:val="00B53E2E"/>
    <w:rsid w:val="00B544A7"/>
    <w:rsid w:val="00B5465A"/>
    <w:rsid w:val="00B54879"/>
    <w:rsid w:val="00B548BD"/>
    <w:rsid w:val="00B54B64"/>
    <w:rsid w:val="00B54CBF"/>
    <w:rsid w:val="00B55391"/>
    <w:rsid w:val="00B557DE"/>
    <w:rsid w:val="00B55C94"/>
    <w:rsid w:val="00B55CA9"/>
    <w:rsid w:val="00B55CD4"/>
    <w:rsid w:val="00B55DAC"/>
    <w:rsid w:val="00B55FB2"/>
    <w:rsid w:val="00B560E6"/>
    <w:rsid w:val="00B56114"/>
    <w:rsid w:val="00B567C2"/>
    <w:rsid w:val="00B569F1"/>
    <w:rsid w:val="00B56A4D"/>
    <w:rsid w:val="00B56AC6"/>
    <w:rsid w:val="00B56E6C"/>
    <w:rsid w:val="00B57021"/>
    <w:rsid w:val="00B5727B"/>
    <w:rsid w:val="00B575F4"/>
    <w:rsid w:val="00B57833"/>
    <w:rsid w:val="00B57DA1"/>
    <w:rsid w:val="00B60407"/>
    <w:rsid w:val="00B606B0"/>
    <w:rsid w:val="00B60770"/>
    <w:rsid w:val="00B60C1C"/>
    <w:rsid w:val="00B60F90"/>
    <w:rsid w:val="00B61301"/>
    <w:rsid w:val="00B61832"/>
    <w:rsid w:val="00B6186A"/>
    <w:rsid w:val="00B619ED"/>
    <w:rsid w:val="00B61C2E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FE"/>
    <w:rsid w:val="00B62CD5"/>
    <w:rsid w:val="00B62CD7"/>
    <w:rsid w:val="00B63083"/>
    <w:rsid w:val="00B631F1"/>
    <w:rsid w:val="00B63460"/>
    <w:rsid w:val="00B638C6"/>
    <w:rsid w:val="00B63A67"/>
    <w:rsid w:val="00B63C02"/>
    <w:rsid w:val="00B63D53"/>
    <w:rsid w:val="00B64100"/>
    <w:rsid w:val="00B642A9"/>
    <w:rsid w:val="00B647EB"/>
    <w:rsid w:val="00B64862"/>
    <w:rsid w:val="00B64A06"/>
    <w:rsid w:val="00B64B1F"/>
    <w:rsid w:val="00B64CE0"/>
    <w:rsid w:val="00B64D54"/>
    <w:rsid w:val="00B64E95"/>
    <w:rsid w:val="00B65199"/>
    <w:rsid w:val="00B65414"/>
    <w:rsid w:val="00B65433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87A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2AE"/>
    <w:rsid w:val="00B673FE"/>
    <w:rsid w:val="00B6749B"/>
    <w:rsid w:val="00B67545"/>
    <w:rsid w:val="00B679E5"/>
    <w:rsid w:val="00B67A1D"/>
    <w:rsid w:val="00B67AF8"/>
    <w:rsid w:val="00B67CE1"/>
    <w:rsid w:val="00B67DFF"/>
    <w:rsid w:val="00B70026"/>
    <w:rsid w:val="00B7012A"/>
    <w:rsid w:val="00B70160"/>
    <w:rsid w:val="00B70422"/>
    <w:rsid w:val="00B70865"/>
    <w:rsid w:val="00B70898"/>
    <w:rsid w:val="00B708A0"/>
    <w:rsid w:val="00B70B3C"/>
    <w:rsid w:val="00B70D74"/>
    <w:rsid w:val="00B70EDD"/>
    <w:rsid w:val="00B7115F"/>
    <w:rsid w:val="00B71271"/>
    <w:rsid w:val="00B712C5"/>
    <w:rsid w:val="00B715DB"/>
    <w:rsid w:val="00B71C68"/>
    <w:rsid w:val="00B721CE"/>
    <w:rsid w:val="00B7222D"/>
    <w:rsid w:val="00B725A0"/>
    <w:rsid w:val="00B72A46"/>
    <w:rsid w:val="00B72AF8"/>
    <w:rsid w:val="00B72D7F"/>
    <w:rsid w:val="00B73162"/>
    <w:rsid w:val="00B73164"/>
    <w:rsid w:val="00B7325C"/>
    <w:rsid w:val="00B73451"/>
    <w:rsid w:val="00B73494"/>
    <w:rsid w:val="00B73819"/>
    <w:rsid w:val="00B73989"/>
    <w:rsid w:val="00B73A38"/>
    <w:rsid w:val="00B73C60"/>
    <w:rsid w:val="00B73CBB"/>
    <w:rsid w:val="00B7416A"/>
    <w:rsid w:val="00B74220"/>
    <w:rsid w:val="00B743C7"/>
    <w:rsid w:val="00B743E3"/>
    <w:rsid w:val="00B744E6"/>
    <w:rsid w:val="00B74805"/>
    <w:rsid w:val="00B74968"/>
    <w:rsid w:val="00B74AD4"/>
    <w:rsid w:val="00B74C53"/>
    <w:rsid w:val="00B74DD6"/>
    <w:rsid w:val="00B74EB0"/>
    <w:rsid w:val="00B7510C"/>
    <w:rsid w:val="00B752CB"/>
    <w:rsid w:val="00B752DC"/>
    <w:rsid w:val="00B752F6"/>
    <w:rsid w:val="00B7550C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C"/>
    <w:rsid w:val="00B767A0"/>
    <w:rsid w:val="00B76A09"/>
    <w:rsid w:val="00B76DFD"/>
    <w:rsid w:val="00B76E4B"/>
    <w:rsid w:val="00B770AD"/>
    <w:rsid w:val="00B770BA"/>
    <w:rsid w:val="00B77103"/>
    <w:rsid w:val="00B77191"/>
    <w:rsid w:val="00B771E3"/>
    <w:rsid w:val="00B77397"/>
    <w:rsid w:val="00B77788"/>
    <w:rsid w:val="00B77BC5"/>
    <w:rsid w:val="00B77C45"/>
    <w:rsid w:val="00B8012D"/>
    <w:rsid w:val="00B802E4"/>
    <w:rsid w:val="00B802FA"/>
    <w:rsid w:val="00B80343"/>
    <w:rsid w:val="00B80414"/>
    <w:rsid w:val="00B8057E"/>
    <w:rsid w:val="00B807C2"/>
    <w:rsid w:val="00B808ED"/>
    <w:rsid w:val="00B809C1"/>
    <w:rsid w:val="00B80BE0"/>
    <w:rsid w:val="00B80C38"/>
    <w:rsid w:val="00B80DC3"/>
    <w:rsid w:val="00B81058"/>
    <w:rsid w:val="00B81892"/>
    <w:rsid w:val="00B81F30"/>
    <w:rsid w:val="00B82011"/>
    <w:rsid w:val="00B820A8"/>
    <w:rsid w:val="00B82526"/>
    <w:rsid w:val="00B82784"/>
    <w:rsid w:val="00B82B5F"/>
    <w:rsid w:val="00B82D76"/>
    <w:rsid w:val="00B82F40"/>
    <w:rsid w:val="00B83248"/>
    <w:rsid w:val="00B835AE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41E"/>
    <w:rsid w:val="00B854C5"/>
    <w:rsid w:val="00B8557A"/>
    <w:rsid w:val="00B85CC9"/>
    <w:rsid w:val="00B86273"/>
    <w:rsid w:val="00B86296"/>
    <w:rsid w:val="00B86515"/>
    <w:rsid w:val="00B8651A"/>
    <w:rsid w:val="00B86AED"/>
    <w:rsid w:val="00B86E54"/>
    <w:rsid w:val="00B86EB3"/>
    <w:rsid w:val="00B86F31"/>
    <w:rsid w:val="00B8720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585"/>
    <w:rsid w:val="00B918F3"/>
    <w:rsid w:val="00B91BCD"/>
    <w:rsid w:val="00B91CFE"/>
    <w:rsid w:val="00B91DDF"/>
    <w:rsid w:val="00B91FA0"/>
    <w:rsid w:val="00B92193"/>
    <w:rsid w:val="00B9280D"/>
    <w:rsid w:val="00B92E35"/>
    <w:rsid w:val="00B92E45"/>
    <w:rsid w:val="00B92F1E"/>
    <w:rsid w:val="00B93266"/>
    <w:rsid w:val="00B932C7"/>
    <w:rsid w:val="00B93637"/>
    <w:rsid w:val="00B93836"/>
    <w:rsid w:val="00B93DA7"/>
    <w:rsid w:val="00B93E84"/>
    <w:rsid w:val="00B93F55"/>
    <w:rsid w:val="00B94307"/>
    <w:rsid w:val="00B94928"/>
    <w:rsid w:val="00B94BC0"/>
    <w:rsid w:val="00B94E3C"/>
    <w:rsid w:val="00B94FD7"/>
    <w:rsid w:val="00B94FE2"/>
    <w:rsid w:val="00B9502D"/>
    <w:rsid w:val="00B9576F"/>
    <w:rsid w:val="00B95F21"/>
    <w:rsid w:val="00B96453"/>
    <w:rsid w:val="00B9646A"/>
    <w:rsid w:val="00B9646E"/>
    <w:rsid w:val="00B965A6"/>
    <w:rsid w:val="00B969E6"/>
    <w:rsid w:val="00B96EC5"/>
    <w:rsid w:val="00B96EE7"/>
    <w:rsid w:val="00B97023"/>
    <w:rsid w:val="00B9702D"/>
    <w:rsid w:val="00B97190"/>
    <w:rsid w:val="00B97297"/>
    <w:rsid w:val="00B9739F"/>
    <w:rsid w:val="00B97DAF"/>
    <w:rsid w:val="00BA0100"/>
    <w:rsid w:val="00BA0354"/>
    <w:rsid w:val="00BA05D3"/>
    <w:rsid w:val="00BA06DB"/>
    <w:rsid w:val="00BA06F4"/>
    <w:rsid w:val="00BA0708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F8"/>
    <w:rsid w:val="00BA152E"/>
    <w:rsid w:val="00BA2215"/>
    <w:rsid w:val="00BA278D"/>
    <w:rsid w:val="00BA2826"/>
    <w:rsid w:val="00BA2BFE"/>
    <w:rsid w:val="00BA2CA8"/>
    <w:rsid w:val="00BA306B"/>
    <w:rsid w:val="00BA30A1"/>
    <w:rsid w:val="00BA334B"/>
    <w:rsid w:val="00BA345B"/>
    <w:rsid w:val="00BA3666"/>
    <w:rsid w:val="00BA3A6E"/>
    <w:rsid w:val="00BA3BFA"/>
    <w:rsid w:val="00BA3C75"/>
    <w:rsid w:val="00BA3D5D"/>
    <w:rsid w:val="00BA3DD7"/>
    <w:rsid w:val="00BA3E3B"/>
    <w:rsid w:val="00BA4150"/>
    <w:rsid w:val="00BA45E1"/>
    <w:rsid w:val="00BA47A5"/>
    <w:rsid w:val="00BA48E5"/>
    <w:rsid w:val="00BA4E49"/>
    <w:rsid w:val="00BA5018"/>
    <w:rsid w:val="00BA5205"/>
    <w:rsid w:val="00BA590C"/>
    <w:rsid w:val="00BA5BB2"/>
    <w:rsid w:val="00BA5D8D"/>
    <w:rsid w:val="00BA5ECC"/>
    <w:rsid w:val="00BA6472"/>
    <w:rsid w:val="00BA6CC1"/>
    <w:rsid w:val="00BA6D3F"/>
    <w:rsid w:val="00BA6D6A"/>
    <w:rsid w:val="00BA6ED6"/>
    <w:rsid w:val="00BA729E"/>
    <w:rsid w:val="00BA77E6"/>
    <w:rsid w:val="00BA77E9"/>
    <w:rsid w:val="00BA7A3C"/>
    <w:rsid w:val="00BB02DB"/>
    <w:rsid w:val="00BB09D2"/>
    <w:rsid w:val="00BB09E3"/>
    <w:rsid w:val="00BB142F"/>
    <w:rsid w:val="00BB1481"/>
    <w:rsid w:val="00BB16F2"/>
    <w:rsid w:val="00BB1716"/>
    <w:rsid w:val="00BB2011"/>
    <w:rsid w:val="00BB20FE"/>
    <w:rsid w:val="00BB2513"/>
    <w:rsid w:val="00BB2822"/>
    <w:rsid w:val="00BB293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912"/>
    <w:rsid w:val="00BB4980"/>
    <w:rsid w:val="00BB4B61"/>
    <w:rsid w:val="00BB5236"/>
    <w:rsid w:val="00BB5288"/>
    <w:rsid w:val="00BB54F8"/>
    <w:rsid w:val="00BB5609"/>
    <w:rsid w:val="00BB56B5"/>
    <w:rsid w:val="00BB57B8"/>
    <w:rsid w:val="00BB57CA"/>
    <w:rsid w:val="00BB59D2"/>
    <w:rsid w:val="00BB5D6C"/>
    <w:rsid w:val="00BB5DB6"/>
    <w:rsid w:val="00BB6154"/>
    <w:rsid w:val="00BB64F1"/>
    <w:rsid w:val="00BB664B"/>
    <w:rsid w:val="00BB6A29"/>
    <w:rsid w:val="00BB6D86"/>
    <w:rsid w:val="00BB70AA"/>
    <w:rsid w:val="00BB70C6"/>
    <w:rsid w:val="00BB70F3"/>
    <w:rsid w:val="00BB726A"/>
    <w:rsid w:val="00BB7592"/>
    <w:rsid w:val="00BB765F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9AC"/>
    <w:rsid w:val="00BC1BB2"/>
    <w:rsid w:val="00BC1D56"/>
    <w:rsid w:val="00BC1EB2"/>
    <w:rsid w:val="00BC2015"/>
    <w:rsid w:val="00BC203A"/>
    <w:rsid w:val="00BC2506"/>
    <w:rsid w:val="00BC2526"/>
    <w:rsid w:val="00BC2736"/>
    <w:rsid w:val="00BC2AB4"/>
    <w:rsid w:val="00BC2ACB"/>
    <w:rsid w:val="00BC2CF2"/>
    <w:rsid w:val="00BC2D52"/>
    <w:rsid w:val="00BC2D8D"/>
    <w:rsid w:val="00BC2DF2"/>
    <w:rsid w:val="00BC2FA7"/>
    <w:rsid w:val="00BC31B5"/>
    <w:rsid w:val="00BC3297"/>
    <w:rsid w:val="00BC346D"/>
    <w:rsid w:val="00BC3618"/>
    <w:rsid w:val="00BC37E2"/>
    <w:rsid w:val="00BC3B76"/>
    <w:rsid w:val="00BC3E1F"/>
    <w:rsid w:val="00BC4172"/>
    <w:rsid w:val="00BC42D5"/>
    <w:rsid w:val="00BC4800"/>
    <w:rsid w:val="00BC4B4B"/>
    <w:rsid w:val="00BC4CAF"/>
    <w:rsid w:val="00BC501D"/>
    <w:rsid w:val="00BC502D"/>
    <w:rsid w:val="00BC5043"/>
    <w:rsid w:val="00BC52D8"/>
    <w:rsid w:val="00BC5660"/>
    <w:rsid w:val="00BC5667"/>
    <w:rsid w:val="00BC570B"/>
    <w:rsid w:val="00BC57B2"/>
    <w:rsid w:val="00BC59C3"/>
    <w:rsid w:val="00BC5D37"/>
    <w:rsid w:val="00BC63D5"/>
    <w:rsid w:val="00BC65E6"/>
    <w:rsid w:val="00BC6872"/>
    <w:rsid w:val="00BC69C5"/>
    <w:rsid w:val="00BC6AC4"/>
    <w:rsid w:val="00BC6AFB"/>
    <w:rsid w:val="00BC74DD"/>
    <w:rsid w:val="00BC7A7C"/>
    <w:rsid w:val="00BC7BDC"/>
    <w:rsid w:val="00BC7F3C"/>
    <w:rsid w:val="00BC7FD7"/>
    <w:rsid w:val="00BD04D3"/>
    <w:rsid w:val="00BD05C6"/>
    <w:rsid w:val="00BD07B6"/>
    <w:rsid w:val="00BD089E"/>
    <w:rsid w:val="00BD08A5"/>
    <w:rsid w:val="00BD0BDA"/>
    <w:rsid w:val="00BD0DEB"/>
    <w:rsid w:val="00BD1356"/>
    <w:rsid w:val="00BD167E"/>
    <w:rsid w:val="00BD17DB"/>
    <w:rsid w:val="00BD19BE"/>
    <w:rsid w:val="00BD1FAD"/>
    <w:rsid w:val="00BD1FF4"/>
    <w:rsid w:val="00BD23F5"/>
    <w:rsid w:val="00BD24A9"/>
    <w:rsid w:val="00BD2980"/>
    <w:rsid w:val="00BD2A35"/>
    <w:rsid w:val="00BD314A"/>
    <w:rsid w:val="00BD33A8"/>
    <w:rsid w:val="00BD3485"/>
    <w:rsid w:val="00BD3746"/>
    <w:rsid w:val="00BD4056"/>
    <w:rsid w:val="00BD4974"/>
    <w:rsid w:val="00BD4B84"/>
    <w:rsid w:val="00BD4E81"/>
    <w:rsid w:val="00BD526A"/>
    <w:rsid w:val="00BD5935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7078"/>
    <w:rsid w:val="00BD713D"/>
    <w:rsid w:val="00BD73C4"/>
    <w:rsid w:val="00BD7988"/>
    <w:rsid w:val="00BD7AFD"/>
    <w:rsid w:val="00BD7CE2"/>
    <w:rsid w:val="00BE0122"/>
    <w:rsid w:val="00BE062C"/>
    <w:rsid w:val="00BE08C8"/>
    <w:rsid w:val="00BE090A"/>
    <w:rsid w:val="00BE0B5B"/>
    <w:rsid w:val="00BE0E99"/>
    <w:rsid w:val="00BE1521"/>
    <w:rsid w:val="00BE15C8"/>
    <w:rsid w:val="00BE1669"/>
    <w:rsid w:val="00BE16EA"/>
    <w:rsid w:val="00BE17F6"/>
    <w:rsid w:val="00BE1EE9"/>
    <w:rsid w:val="00BE225B"/>
    <w:rsid w:val="00BE261C"/>
    <w:rsid w:val="00BE2995"/>
    <w:rsid w:val="00BE2A39"/>
    <w:rsid w:val="00BE2B54"/>
    <w:rsid w:val="00BE2C81"/>
    <w:rsid w:val="00BE36BF"/>
    <w:rsid w:val="00BE371B"/>
    <w:rsid w:val="00BE3B14"/>
    <w:rsid w:val="00BE3BB5"/>
    <w:rsid w:val="00BE3C8F"/>
    <w:rsid w:val="00BE3D6D"/>
    <w:rsid w:val="00BE3FBB"/>
    <w:rsid w:val="00BE43A7"/>
    <w:rsid w:val="00BE4A8C"/>
    <w:rsid w:val="00BE4AA5"/>
    <w:rsid w:val="00BE4AAB"/>
    <w:rsid w:val="00BE53A8"/>
    <w:rsid w:val="00BE5BEA"/>
    <w:rsid w:val="00BE6127"/>
    <w:rsid w:val="00BE63E6"/>
    <w:rsid w:val="00BE650E"/>
    <w:rsid w:val="00BE6866"/>
    <w:rsid w:val="00BE696B"/>
    <w:rsid w:val="00BE6A14"/>
    <w:rsid w:val="00BE6AD5"/>
    <w:rsid w:val="00BE6E62"/>
    <w:rsid w:val="00BE6E87"/>
    <w:rsid w:val="00BE76E7"/>
    <w:rsid w:val="00BE7BFF"/>
    <w:rsid w:val="00BF00E6"/>
    <w:rsid w:val="00BF0194"/>
    <w:rsid w:val="00BF039A"/>
    <w:rsid w:val="00BF03EA"/>
    <w:rsid w:val="00BF09E1"/>
    <w:rsid w:val="00BF0AC8"/>
    <w:rsid w:val="00BF0BE7"/>
    <w:rsid w:val="00BF0D31"/>
    <w:rsid w:val="00BF0D48"/>
    <w:rsid w:val="00BF0FAC"/>
    <w:rsid w:val="00BF134F"/>
    <w:rsid w:val="00BF138E"/>
    <w:rsid w:val="00BF19D2"/>
    <w:rsid w:val="00BF1BD4"/>
    <w:rsid w:val="00BF2180"/>
    <w:rsid w:val="00BF2851"/>
    <w:rsid w:val="00BF2B48"/>
    <w:rsid w:val="00BF3024"/>
    <w:rsid w:val="00BF3050"/>
    <w:rsid w:val="00BF38D6"/>
    <w:rsid w:val="00BF39A0"/>
    <w:rsid w:val="00BF3A93"/>
    <w:rsid w:val="00BF3BCB"/>
    <w:rsid w:val="00BF3EDE"/>
    <w:rsid w:val="00BF42C0"/>
    <w:rsid w:val="00BF4E24"/>
    <w:rsid w:val="00BF510C"/>
    <w:rsid w:val="00BF52C5"/>
    <w:rsid w:val="00BF53A9"/>
    <w:rsid w:val="00BF5461"/>
    <w:rsid w:val="00BF546B"/>
    <w:rsid w:val="00BF55AA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EF6"/>
    <w:rsid w:val="00BF7041"/>
    <w:rsid w:val="00BF70C9"/>
    <w:rsid w:val="00BF7177"/>
    <w:rsid w:val="00BF7801"/>
    <w:rsid w:val="00BF787A"/>
    <w:rsid w:val="00BF7AC3"/>
    <w:rsid w:val="00BF7F6D"/>
    <w:rsid w:val="00C000C4"/>
    <w:rsid w:val="00C0025B"/>
    <w:rsid w:val="00C00491"/>
    <w:rsid w:val="00C004AF"/>
    <w:rsid w:val="00C004F6"/>
    <w:rsid w:val="00C0065A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CF1"/>
    <w:rsid w:val="00C02D80"/>
    <w:rsid w:val="00C02D93"/>
    <w:rsid w:val="00C02DE2"/>
    <w:rsid w:val="00C02E4C"/>
    <w:rsid w:val="00C0322F"/>
    <w:rsid w:val="00C033BC"/>
    <w:rsid w:val="00C03519"/>
    <w:rsid w:val="00C0355E"/>
    <w:rsid w:val="00C03AB8"/>
    <w:rsid w:val="00C03CC1"/>
    <w:rsid w:val="00C03EAE"/>
    <w:rsid w:val="00C04057"/>
    <w:rsid w:val="00C04235"/>
    <w:rsid w:val="00C0426F"/>
    <w:rsid w:val="00C04287"/>
    <w:rsid w:val="00C04433"/>
    <w:rsid w:val="00C0455F"/>
    <w:rsid w:val="00C045A2"/>
    <w:rsid w:val="00C046CD"/>
    <w:rsid w:val="00C0470C"/>
    <w:rsid w:val="00C0493D"/>
    <w:rsid w:val="00C0499E"/>
    <w:rsid w:val="00C04A29"/>
    <w:rsid w:val="00C04BEB"/>
    <w:rsid w:val="00C04C36"/>
    <w:rsid w:val="00C04E13"/>
    <w:rsid w:val="00C0500E"/>
    <w:rsid w:val="00C054AD"/>
    <w:rsid w:val="00C05516"/>
    <w:rsid w:val="00C05574"/>
    <w:rsid w:val="00C055E8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B3C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A8"/>
    <w:rsid w:val="00C1084B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CE"/>
    <w:rsid w:val="00C12F5D"/>
    <w:rsid w:val="00C13325"/>
    <w:rsid w:val="00C13742"/>
    <w:rsid w:val="00C13BBE"/>
    <w:rsid w:val="00C13C99"/>
    <w:rsid w:val="00C13CBC"/>
    <w:rsid w:val="00C14000"/>
    <w:rsid w:val="00C14107"/>
    <w:rsid w:val="00C14537"/>
    <w:rsid w:val="00C14621"/>
    <w:rsid w:val="00C147D7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49"/>
    <w:rsid w:val="00C17F33"/>
    <w:rsid w:val="00C202C1"/>
    <w:rsid w:val="00C203EB"/>
    <w:rsid w:val="00C2053C"/>
    <w:rsid w:val="00C209DA"/>
    <w:rsid w:val="00C20A9E"/>
    <w:rsid w:val="00C20BDC"/>
    <w:rsid w:val="00C20CAA"/>
    <w:rsid w:val="00C20CB1"/>
    <w:rsid w:val="00C20D38"/>
    <w:rsid w:val="00C20E40"/>
    <w:rsid w:val="00C20F6B"/>
    <w:rsid w:val="00C212D9"/>
    <w:rsid w:val="00C213A1"/>
    <w:rsid w:val="00C2156C"/>
    <w:rsid w:val="00C21783"/>
    <w:rsid w:val="00C219AF"/>
    <w:rsid w:val="00C21E38"/>
    <w:rsid w:val="00C221E9"/>
    <w:rsid w:val="00C22559"/>
    <w:rsid w:val="00C227A9"/>
    <w:rsid w:val="00C227B2"/>
    <w:rsid w:val="00C22C92"/>
    <w:rsid w:val="00C22D45"/>
    <w:rsid w:val="00C22E1D"/>
    <w:rsid w:val="00C230BE"/>
    <w:rsid w:val="00C23121"/>
    <w:rsid w:val="00C231C3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8E9"/>
    <w:rsid w:val="00C24AA4"/>
    <w:rsid w:val="00C24CC5"/>
    <w:rsid w:val="00C24D35"/>
    <w:rsid w:val="00C24E74"/>
    <w:rsid w:val="00C24F66"/>
    <w:rsid w:val="00C2520D"/>
    <w:rsid w:val="00C25281"/>
    <w:rsid w:val="00C25520"/>
    <w:rsid w:val="00C25651"/>
    <w:rsid w:val="00C2577B"/>
    <w:rsid w:val="00C258F1"/>
    <w:rsid w:val="00C25D13"/>
    <w:rsid w:val="00C25DFF"/>
    <w:rsid w:val="00C2626B"/>
    <w:rsid w:val="00C26285"/>
    <w:rsid w:val="00C262D7"/>
    <w:rsid w:val="00C264C8"/>
    <w:rsid w:val="00C2683C"/>
    <w:rsid w:val="00C26CC7"/>
    <w:rsid w:val="00C26EC1"/>
    <w:rsid w:val="00C2710E"/>
    <w:rsid w:val="00C27162"/>
    <w:rsid w:val="00C27233"/>
    <w:rsid w:val="00C275C4"/>
    <w:rsid w:val="00C276F2"/>
    <w:rsid w:val="00C27A52"/>
    <w:rsid w:val="00C27E2C"/>
    <w:rsid w:val="00C27E49"/>
    <w:rsid w:val="00C27F0C"/>
    <w:rsid w:val="00C3041D"/>
    <w:rsid w:val="00C308AC"/>
    <w:rsid w:val="00C30B2E"/>
    <w:rsid w:val="00C30DA5"/>
    <w:rsid w:val="00C30F9F"/>
    <w:rsid w:val="00C30FCF"/>
    <w:rsid w:val="00C310DA"/>
    <w:rsid w:val="00C31984"/>
    <w:rsid w:val="00C31A14"/>
    <w:rsid w:val="00C31A7D"/>
    <w:rsid w:val="00C31D7B"/>
    <w:rsid w:val="00C3221F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80"/>
    <w:rsid w:val="00C33DB3"/>
    <w:rsid w:val="00C33EAF"/>
    <w:rsid w:val="00C34039"/>
    <w:rsid w:val="00C3409D"/>
    <w:rsid w:val="00C341D0"/>
    <w:rsid w:val="00C342A6"/>
    <w:rsid w:val="00C34351"/>
    <w:rsid w:val="00C34862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8BE"/>
    <w:rsid w:val="00C36AEC"/>
    <w:rsid w:val="00C36BEA"/>
    <w:rsid w:val="00C36D3C"/>
    <w:rsid w:val="00C36F3B"/>
    <w:rsid w:val="00C3715D"/>
    <w:rsid w:val="00C371AF"/>
    <w:rsid w:val="00C371F6"/>
    <w:rsid w:val="00C374B9"/>
    <w:rsid w:val="00C3759C"/>
    <w:rsid w:val="00C37685"/>
    <w:rsid w:val="00C377EC"/>
    <w:rsid w:val="00C37CE1"/>
    <w:rsid w:val="00C37F82"/>
    <w:rsid w:val="00C400EB"/>
    <w:rsid w:val="00C4067B"/>
    <w:rsid w:val="00C406CD"/>
    <w:rsid w:val="00C40958"/>
    <w:rsid w:val="00C4115B"/>
    <w:rsid w:val="00C41223"/>
    <w:rsid w:val="00C41583"/>
    <w:rsid w:val="00C4180F"/>
    <w:rsid w:val="00C41852"/>
    <w:rsid w:val="00C4203F"/>
    <w:rsid w:val="00C42136"/>
    <w:rsid w:val="00C42138"/>
    <w:rsid w:val="00C424A1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D09"/>
    <w:rsid w:val="00C44281"/>
    <w:rsid w:val="00C44387"/>
    <w:rsid w:val="00C445CA"/>
    <w:rsid w:val="00C4469C"/>
    <w:rsid w:val="00C446F1"/>
    <w:rsid w:val="00C448EC"/>
    <w:rsid w:val="00C44BEC"/>
    <w:rsid w:val="00C44C0D"/>
    <w:rsid w:val="00C44CA9"/>
    <w:rsid w:val="00C44E0D"/>
    <w:rsid w:val="00C44FC4"/>
    <w:rsid w:val="00C44FDC"/>
    <w:rsid w:val="00C45293"/>
    <w:rsid w:val="00C45306"/>
    <w:rsid w:val="00C45425"/>
    <w:rsid w:val="00C45671"/>
    <w:rsid w:val="00C463CB"/>
    <w:rsid w:val="00C46495"/>
    <w:rsid w:val="00C46C13"/>
    <w:rsid w:val="00C46D40"/>
    <w:rsid w:val="00C46E49"/>
    <w:rsid w:val="00C46EB2"/>
    <w:rsid w:val="00C46F2F"/>
    <w:rsid w:val="00C46FD1"/>
    <w:rsid w:val="00C470C0"/>
    <w:rsid w:val="00C47103"/>
    <w:rsid w:val="00C474E0"/>
    <w:rsid w:val="00C47ABE"/>
    <w:rsid w:val="00C47CE6"/>
    <w:rsid w:val="00C47D96"/>
    <w:rsid w:val="00C47DD4"/>
    <w:rsid w:val="00C50001"/>
    <w:rsid w:val="00C50175"/>
    <w:rsid w:val="00C50330"/>
    <w:rsid w:val="00C5034F"/>
    <w:rsid w:val="00C503C0"/>
    <w:rsid w:val="00C50622"/>
    <w:rsid w:val="00C507D9"/>
    <w:rsid w:val="00C50BC7"/>
    <w:rsid w:val="00C511A8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B66"/>
    <w:rsid w:val="00C52ED9"/>
    <w:rsid w:val="00C52F3D"/>
    <w:rsid w:val="00C531FF"/>
    <w:rsid w:val="00C53357"/>
    <w:rsid w:val="00C5358E"/>
    <w:rsid w:val="00C53610"/>
    <w:rsid w:val="00C53AA6"/>
    <w:rsid w:val="00C54119"/>
    <w:rsid w:val="00C54190"/>
    <w:rsid w:val="00C542EF"/>
    <w:rsid w:val="00C54340"/>
    <w:rsid w:val="00C549F5"/>
    <w:rsid w:val="00C54A35"/>
    <w:rsid w:val="00C54A80"/>
    <w:rsid w:val="00C55155"/>
    <w:rsid w:val="00C55180"/>
    <w:rsid w:val="00C55277"/>
    <w:rsid w:val="00C552FF"/>
    <w:rsid w:val="00C5559F"/>
    <w:rsid w:val="00C55620"/>
    <w:rsid w:val="00C557BA"/>
    <w:rsid w:val="00C55857"/>
    <w:rsid w:val="00C558DD"/>
    <w:rsid w:val="00C55909"/>
    <w:rsid w:val="00C55A94"/>
    <w:rsid w:val="00C55E6A"/>
    <w:rsid w:val="00C55E7D"/>
    <w:rsid w:val="00C560D9"/>
    <w:rsid w:val="00C562BF"/>
    <w:rsid w:val="00C5631C"/>
    <w:rsid w:val="00C564FA"/>
    <w:rsid w:val="00C56529"/>
    <w:rsid w:val="00C5671A"/>
    <w:rsid w:val="00C56AF7"/>
    <w:rsid w:val="00C56C60"/>
    <w:rsid w:val="00C56D30"/>
    <w:rsid w:val="00C57040"/>
    <w:rsid w:val="00C5709A"/>
    <w:rsid w:val="00C570B4"/>
    <w:rsid w:val="00C572AA"/>
    <w:rsid w:val="00C57498"/>
    <w:rsid w:val="00C57516"/>
    <w:rsid w:val="00C576F3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8BF"/>
    <w:rsid w:val="00C61A5F"/>
    <w:rsid w:val="00C61C01"/>
    <w:rsid w:val="00C61EC8"/>
    <w:rsid w:val="00C61F2C"/>
    <w:rsid w:val="00C623D7"/>
    <w:rsid w:val="00C6247D"/>
    <w:rsid w:val="00C625AE"/>
    <w:rsid w:val="00C62785"/>
    <w:rsid w:val="00C62801"/>
    <w:rsid w:val="00C6281B"/>
    <w:rsid w:val="00C62A6F"/>
    <w:rsid w:val="00C62BC1"/>
    <w:rsid w:val="00C62C06"/>
    <w:rsid w:val="00C62C7D"/>
    <w:rsid w:val="00C62EB1"/>
    <w:rsid w:val="00C62EC1"/>
    <w:rsid w:val="00C62EC2"/>
    <w:rsid w:val="00C62FF7"/>
    <w:rsid w:val="00C6300D"/>
    <w:rsid w:val="00C63313"/>
    <w:rsid w:val="00C633B1"/>
    <w:rsid w:val="00C638D9"/>
    <w:rsid w:val="00C63A6F"/>
    <w:rsid w:val="00C63A95"/>
    <w:rsid w:val="00C63F3E"/>
    <w:rsid w:val="00C63F42"/>
    <w:rsid w:val="00C63FAB"/>
    <w:rsid w:val="00C640C3"/>
    <w:rsid w:val="00C645D5"/>
    <w:rsid w:val="00C6490E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FF8"/>
    <w:rsid w:val="00C661CA"/>
    <w:rsid w:val="00C664E3"/>
    <w:rsid w:val="00C66569"/>
    <w:rsid w:val="00C668AE"/>
    <w:rsid w:val="00C66B01"/>
    <w:rsid w:val="00C66B7F"/>
    <w:rsid w:val="00C66CF4"/>
    <w:rsid w:val="00C66DFE"/>
    <w:rsid w:val="00C67471"/>
    <w:rsid w:val="00C679D9"/>
    <w:rsid w:val="00C679E9"/>
    <w:rsid w:val="00C67E87"/>
    <w:rsid w:val="00C67EB6"/>
    <w:rsid w:val="00C7056A"/>
    <w:rsid w:val="00C70649"/>
    <w:rsid w:val="00C70730"/>
    <w:rsid w:val="00C707AF"/>
    <w:rsid w:val="00C70968"/>
    <w:rsid w:val="00C70A83"/>
    <w:rsid w:val="00C70C99"/>
    <w:rsid w:val="00C70EC9"/>
    <w:rsid w:val="00C71128"/>
    <w:rsid w:val="00C7134F"/>
    <w:rsid w:val="00C71361"/>
    <w:rsid w:val="00C71558"/>
    <w:rsid w:val="00C715F6"/>
    <w:rsid w:val="00C7160C"/>
    <w:rsid w:val="00C7161C"/>
    <w:rsid w:val="00C7184E"/>
    <w:rsid w:val="00C719D2"/>
    <w:rsid w:val="00C71D86"/>
    <w:rsid w:val="00C7202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EBC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668"/>
    <w:rsid w:val="00C759D7"/>
    <w:rsid w:val="00C75EAE"/>
    <w:rsid w:val="00C75FE4"/>
    <w:rsid w:val="00C75FEC"/>
    <w:rsid w:val="00C76250"/>
    <w:rsid w:val="00C768CC"/>
    <w:rsid w:val="00C7694E"/>
    <w:rsid w:val="00C76A65"/>
    <w:rsid w:val="00C76BFB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A57"/>
    <w:rsid w:val="00C80B5C"/>
    <w:rsid w:val="00C80DD3"/>
    <w:rsid w:val="00C80E47"/>
    <w:rsid w:val="00C80FFA"/>
    <w:rsid w:val="00C81186"/>
    <w:rsid w:val="00C812D4"/>
    <w:rsid w:val="00C8145C"/>
    <w:rsid w:val="00C81587"/>
    <w:rsid w:val="00C818F1"/>
    <w:rsid w:val="00C81B80"/>
    <w:rsid w:val="00C81FB0"/>
    <w:rsid w:val="00C8208E"/>
    <w:rsid w:val="00C82123"/>
    <w:rsid w:val="00C82501"/>
    <w:rsid w:val="00C828CE"/>
    <w:rsid w:val="00C82E86"/>
    <w:rsid w:val="00C83364"/>
    <w:rsid w:val="00C83A0C"/>
    <w:rsid w:val="00C83D17"/>
    <w:rsid w:val="00C83E0E"/>
    <w:rsid w:val="00C83F6C"/>
    <w:rsid w:val="00C840BA"/>
    <w:rsid w:val="00C841EE"/>
    <w:rsid w:val="00C84215"/>
    <w:rsid w:val="00C84304"/>
    <w:rsid w:val="00C844F6"/>
    <w:rsid w:val="00C84518"/>
    <w:rsid w:val="00C846E6"/>
    <w:rsid w:val="00C84F36"/>
    <w:rsid w:val="00C851E2"/>
    <w:rsid w:val="00C85ACA"/>
    <w:rsid w:val="00C85C54"/>
    <w:rsid w:val="00C85DFF"/>
    <w:rsid w:val="00C85EC8"/>
    <w:rsid w:val="00C86239"/>
    <w:rsid w:val="00C86439"/>
    <w:rsid w:val="00C86489"/>
    <w:rsid w:val="00C865A8"/>
    <w:rsid w:val="00C86A0B"/>
    <w:rsid w:val="00C86AB1"/>
    <w:rsid w:val="00C86E70"/>
    <w:rsid w:val="00C86F0F"/>
    <w:rsid w:val="00C86FD8"/>
    <w:rsid w:val="00C8757B"/>
    <w:rsid w:val="00C875CD"/>
    <w:rsid w:val="00C879C0"/>
    <w:rsid w:val="00C87E8F"/>
    <w:rsid w:val="00C87EFA"/>
    <w:rsid w:val="00C90067"/>
    <w:rsid w:val="00C90097"/>
    <w:rsid w:val="00C90A0E"/>
    <w:rsid w:val="00C90B44"/>
    <w:rsid w:val="00C90EC6"/>
    <w:rsid w:val="00C9103A"/>
    <w:rsid w:val="00C91371"/>
    <w:rsid w:val="00C91766"/>
    <w:rsid w:val="00C91855"/>
    <w:rsid w:val="00C91DFF"/>
    <w:rsid w:val="00C91FF3"/>
    <w:rsid w:val="00C92142"/>
    <w:rsid w:val="00C924D5"/>
    <w:rsid w:val="00C92950"/>
    <w:rsid w:val="00C92A2A"/>
    <w:rsid w:val="00C92C3D"/>
    <w:rsid w:val="00C9347E"/>
    <w:rsid w:val="00C934D2"/>
    <w:rsid w:val="00C938A0"/>
    <w:rsid w:val="00C93A85"/>
    <w:rsid w:val="00C93AAA"/>
    <w:rsid w:val="00C93CED"/>
    <w:rsid w:val="00C93DB9"/>
    <w:rsid w:val="00C94174"/>
    <w:rsid w:val="00C9443A"/>
    <w:rsid w:val="00C944C4"/>
    <w:rsid w:val="00C94598"/>
    <w:rsid w:val="00C94856"/>
    <w:rsid w:val="00C949F8"/>
    <w:rsid w:val="00C94D8F"/>
    <w:rsid w:val="00C95093"/>
    <w:rsid w:val="00C95461"/>
    <w:rsid w:val="00C954B1"/>
    <w:rsid w:val="00C954EE"/>
    <w:rsid w:val="00C95575"/>
    <w:rsid w:val="00C955FB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837"/>
    <w:rsid w:val="00C9697B"/>
    <w:rsid w:val="00C96EEE"/>
    <w:rsid w:val="00C96FE8"/>
    <w:rsid w:val="00C976C6"/>
    <w:rsid w:val="00C97A83"/>
    <w:rsid w:val="00CA0306"/>
    <w:rsid w:val="00CA0589"/>
    <w:rsid w:val="00CA0AFC"/>
    <w:rsid w:val="00CA10E8"/>
    <w:rsid w:val="00CA139C"/>
    <w:rsid w:val="00CA16A3"/>
    <w:rsid w:val="00CA17B9"/>
    <w:rsid w:val="00CA192B"/>
    <w:rsid w:val="00CA19F6"/>
    <w:rsid w:val="00CA1F73"/>
    <w:rsid w:val="00CA2117"/>
    <w:rsid w:val="00CA212E"/>
    <w:rsid w:val="00CA2235"/>
    <w:rsid w:val="00CA2644"/>
    <w:rsid w:val="00CA36FA"/>
    <w:rsid w:val="00CA3720"/>
    <w:rsid w:val="00CA3A2E"/>
    <w:rsid w:val="00CA3B80"/>
    <w:rsid w:val="00CA3DB6"/>
    <w:rsid w:val="00CA3DD2"/>
    <w:rsid w:val="00CA3F3C"/>
    <w:rsid w:val="00CA3FE0"/>
    <w:rsid w:val="00CA448A"/>
    <w:rsid w:val="00CA46FE"/>
    <w:rsid w:val="00CA473D"/>
    <w:rsid w:val="00CA47E4"/>
    <w:rsid w:val="00CA4B40"/>
    <w:rsid w:val="00CA4CB8"/>
    <w:rsid w:val="00CA4DA1"/>
    <w:rsid w:val="00CA527F"/>
    <w:rsid w:val="00CA529B"/>
    <w:rsid w:val="00CA53DF"/>
    <w:rsid w:val="00CA5468"/>
    <w:rsid w:val="00CA54E4"/>
    <w:rsid w:val="00CA5892"/>
    <w:rsid w:val="00CA58F0"/>
    <w:rsid w:val="00CA58F6"/>
    <w:rsid w:val="00CA598D"/>
    <w:rsid w:val="00CA59BC"/>
    <w:rsid w:val="00CA5CDA"/>
    <w:rsid w:val="00CA5E28"/>
    <w:rsid w:val="00CA62B9"/>
    <w:rsid w:val="00CA673F"/>
    <w:rsid w:val="00CA6B78"/>
    <w:rsid w:val="00CA6E14"/>
    <w:rsid w:val="00CA6F1A"/>
    <w:rsid w:val="00CA708D"/>
    <w:rsid w:val="00CA73E1"/>
    <w:rsid w:val="00CA7426"/>
    <w:rsid w:val="00CA7612"/>
    <w:rsid w:val="00CA7840"/>
    <w:rsid w:val="00CA795B"/>
    <w:rsid w:val="00CA7C50"/>
    <w:rsid w:val="00CB016B"/>
    <w:rsid w:val="00CB0594"/>
    <w:rsid w:val="00CB05D9"/>
    <w:rsid w:val="00CB070B"/>
    <w:rsid w:val="00CB0B41"/>
    <w:rsid w:val="00CB0FEF"/>
    <w:rsid w:val="00CB10B8"/>
    <w:rsid w:val="00CB10DF"/>
    <w:rsid w:val="00CB14B4"/>
    <w:rsid w:val="00CB156D"/>
    <w:rsid w:val="00CB1626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729"/>
    <w:rsid w:val="00CB2741"/>
    <w:rsid w:val="00CB28EE"/>
    <w:rsid w:val="00CB2CEF"/>
    <w:rsid w:val="00CB2EB0"/>
    <w:rsid w:val="00CB3025"/>
    <w:rsid w:val="00CB3371"/>
    <w:rsid w:val="00CB347C"/>
    <w:rsid w:val="00CB3B73"/>
    <w:rsid w:val="00CB3DF8"/>
    <w:rsid w:val="00CB3E66"/>
    <w:rsid w:val="00CB3EC4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231"/>
    <w:rsid w:val="00CB5332"/>
    <w:rsid w:val="00CB545F"/>
    <w:rsid w:val="00CB581D"/>
    <w:rsid w:val="00CB5990"/>
    <w:rsid w:val="00CB626F"/>
    <w:rsid w:val="00CB643C"/>
    <w:rsid w:val="00CB68F3"/>
    <w:rsid w:val="00CB693B"/>
    <w:rsid w:val="00CB6B74"/>
    <w:rsid w:val="00CB739C"/>
    <w:rsid w:val="00CB77E6"/>
    <w:rsid w:val="00CB77F5"/>
    <w:rsid w:val="00CB7B1E"/>
    <w:rsid w:val="00CB7B72"/>
    <w:rsid w:val="00CC02B9"/>
    <w:rsid w:val="00CC0479"/>
    <w:rsid w:val="00CC0823"/>
    <w:rsid w:val="00CC0946"/>
    <w:rsid w:val="00CC0B8A"/>
    <w:rsid w:val="00CC1138"/>
    <w:rsid w:val="00CC1180"/>
    <w:rsid w:val="00CC1224"/>
    <w:rsid w:val="00CC17F6"/>
    <w:rsid w:val="00CC1A35"/>
    <w:rsid w:val="00CC1CD2"/>
    <w:rsid w:val="00CC1E07"/>
    <w:rsid w:val="00CC1F4A"/>
    <w:rsid w:val="00CC21C0"/>
    <w:rsid w:val="00CC22AC"/>
    <w:rsid w:val="00CC22D9"/>
    <w:rsid w:val="00CC245D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E21"/>
    <w:rsid w:val="00CC4E47"/>
    <w:rsid w:val="00CC4EE8"/>
    <w:rsid w:val="00CC4FEC"/>
    <w:rsid w:val="00CC5037"/>
    <w:rsid w:val="00CC50CA"/>
    <w:rsid w:val="00CC514E"/>
    <w:rsid w:val="00CC55CA"/>
    <w:rsid w:val="00CC5722"/>
    <w:rsid w:val="00CC5824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8EE"/>
    <w:rsid w:val="00CC6CD4"/>
    <w:rsid w:val="00CC6DDB"/>
    <w:rsid w:val="00CC6E8E"/>
    <w:rsid w:val="00CC7072"/>
    <w:rsid w:val="00CC70AB"/>
    <w:rsid w:val="00CC766D"/>
    <w:rsid w:val="00CC76C7"/>
    <w:rsid w:val="00CC7725"/>
    <w:rsid w:val="00CC77F9"/>
    <w:rsid w:val="00CD03E8"/>
    <w:rsid w:val="00CD0521"/>
    <w:rsid w:val="00CD06D7"/>
    <w:rsid w:val="00CD07AF"/>
    <w:rsid w:val="00CD0B50"/>
    <w:rsid w:val="00CD0E41"/>
    <w:rsid w:val="00CD1062"/>
    <w:rsid w:val="00CD123A"/>
    <w:rsid w:val="00CD175F"/>
    <w:rsid w:val="00CD1928"/>
    <w:rsid w:val="00CD1B77"/>
    <w:rsid w:val="00CD1C86"/>
    <w:rsid w:val="00CD1CF9"/>
    <w:rsid w:val="00CD1EC3"/>
    <w:rsid w:val="00CD1F13"/>
    <w:rsid w:val="00CD1FEE"/>
    <w:rsid w:val="00CD22DD"/>
    <w:rsid w:val="00CD25E3"/>
    <w:rsid w:val="00CD26B0"/>
    <w:rsid w:val="00CD2931"/>
    <w:rsid w:val="00CD2AA4"/>
    <w:rsid w:val="00CD2BA1"/>
    <w:rsid w:val="00CD2D18"/>
    <w:rsid w:val="00CD2D1D"/>
    <w:rsid w:val="00CD2E1B"/>
    <w:rsid w:val="00CD322C"/>
    <w:rsid w:val="00CD356F"/>
    <w:rsid w:val="00CD39A3"/>
    <w:rsid w:val="00CD3C58"/>
    <w:rsid w:val="00CD3F09"/>
    <w:rsid w:val="00CD3F57"/>
    <w:rsid w:val="00CD436E"/>
    <w:rsid w:val="00CD45ED"/>
    <w:rsid w:val="00CD46B8"/>
    <w:rsid w:val="00CD4A0D"/>
    <w:rsid w:val="00CD4A66"/>
    <w:rsid w:val="00CD4B16"/>
    <w:rsid w:val="00CD4B86"/>
    <w:rsid w:val="00CD4F6F"/>
    <w:rsid w:val="00CD5034"/>
    <w:rsid w:val="00CD5089"/>
    <w:rsid w:val="00CD50BE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788"/>
    <w:rsid w:val="00CD67BF"/>
    <w:rsid w:val="00CD6946"/>
    <w:rsid w:val="00CD6C5F"/>
    <w:rsid w:val="00CD704E"/>
    <w:rsid w:val="00CD7836"/>
    <w:rsid w:val="00CD7910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205D"/>
    <w:rsid w:val="00CE20F2"/>
    <w:rsid w:val="00CE2280"/>
    <w:rsid w:val="00CE250E"/>
    <w:rsid w:val="00CE253F"/>
    <w:rsid w:val="00CE25DD"/>
    <w:rsid w:val="00CE2B82"/>
    <w:rsid w:val="00CE2C77"/>
    <w:rsid w:val="00CE2FC2"/>
    <w:rsid w:val="00CE34E2"/>
    <w:rsid w:val="00CE36C3"/>
    <w:rsid w:val="00CE3892"/>
    <w:rsid w:val="00CE3909"/>
    <w:rsid w:val="00CE3921"/>
    <w:rsid w:val="00CE3B20"/>
    <w:rsid w:val="00CE4156"/>
    <w:rsid w:val="00CE4161"/>
    <w:rsid w:val="00CE4A52"/>
    <w:rsid w:val="00CE5039"/>
    <w:rsid w:val="00CE578D"/>
    <w:rsid w:val="00CE57D4"/>
    <w:rsid w:val="00CE5AFD"/>
    <w:rsid w:val="00CE5FF3"/>
    <w:rsid w:val="00CE6015"/>
    <w:rsid w:val="00CE6077"/>
    <w:rsid w:val="00CE61F7"/>
    <w:rsid w:val="00CE634E"/>
    <w:rsid w:val="00CE6527"/>
    <w:rsid w:val="00CE65F9"/>
    <w:rsid w:val="00CE6C66"/>
    <w:rsid w:val="00CE6D39"/>
    <w:rsid w:val="00CE6EF2"/>
    <w:rsid w:val="00CE70F2"/>
    <w:rsid w:val="00CE731A"/>
    <w:rsid w:val="00CE7853"/>
    <w:rsid w:val="00CE79F1"/>
    <w:rsid w:val="00CF0BE0"/>
    <w:rsid w:val="00CF13CC"/>
    <w:rsid w:val="00CF1452"/>
    <w:rsid w:val="00CF1571"/>
    <w:rsid w:val="00CF15CD"/>
    <w:rsid w:val="00CF16A7"/>
    <w:rsid w:val="00CF1BDA"/>
    <w:rsid w:val="00CF1CE2"/>
    <w:rsid w:val="00CF1CF4"/>
    <w:rsid w:val="00CF1ECC"/>
    <w:rsid w:val="00CF201E"/>
    <w:rsid w:val="00CF227A"/>
    <w:rsid w:val="00CF22B1"/>
    <w:rsid w:val="00CF236F"/>
    <w:rsid w:val="00CF240C"/>
    <w:rsid w:val="00CF24EC"/>
    <w:rsid w:val="00CF2B24"/>
    <w:rsid w:val="00CF2B49"/>
    <w:rsid w:val="00CF2F1F"/>
    <w:rsid w:val="00CF307D"/>
    <w:rsid w:val="00CF31DF"/>
    <w:rsid w:val="00CF328C"/>
    <w:rsid w:val="00CF3488"/>
    <w:rsid w:val="00CF3538"/>
    <w:rsid w:val="00CF375D"/>
    <w:rsid w:val="00CF3CDE"/>
    <w:rsid w:val="00CF41D7"/>
    <w:rsid w:val="00CF41F9"/>
    <w:rsid w:val="00CF421D"/>
    <w:rsid w:val="00CF442B"/>
    <w:rsid w:val="00CF446C"/>
    <w:rsid w:val="00CF446F"/>
    <w:rsid w:val="00CF44E3"/>
    <w:rsid w:val="00CF4578"/>
    <w:rsid w:val="00CF476D"/>
    <w:rsid w:val="00CF4AFB"/>
    <w:rsid w:val="00CF4BA3"/>
    <w:rsid w:val="00CF4E37"/>
    <w:rsid w:val="00CF5105"/>
    <w:rsid w:val="00CF5156"/>
    <w:rsid w:val="00CF5237"/>
    <w:rsid w:val="00CF58A3"/>
    <w:rsid w:val="00CF58E3"/>
    <w:rsid w:val="00CF5919"/>
    <w:rsid w:val="00CF5AB5"/>
    <w:rsid w:val="00CF5B38"/>
    <w:rsid w:val="00CF5CD9"/>
    <w:rsid w:val="00CF5CED"/>
    <w:rsid w:val="00CF5DE0"/>
    <w:rsid w:val="00CF5FBB"/>
    <w:rsid w:val="00CF612B"/>
    <w:rsid w:val="00CF6183"/>
    <w:rsid w:val="00CF63F6"/>
    <w:rsid w:val="00CF66D2"/>
    <w:rsid w:val="00CF68DB"/>
    <w:rsid w:val="00CF68F1"/>
    <w:rsid w:val="00CF6989"/>
    <w:rsid w:val="00CF6A06"/>
    <w:rsid w:val="00CF6B83"/>
    <w:rsid w:val="00CF6C14"/>
    <w:rsid w:val="00CF6DA3"/>
    <w:rsid w:val="00CF6F3F"/>
    <w:rsid w:val="00CF7445"/>
    <w:rsid w:val="00CF748D"/>
    <w:rsid w:val="00CF76DF"/>
    <w:rsid w:val="00CF792E"/>
    <w:rsid w:val="00CF798B"/>
    <w:rsid w:val="00CF7A11"/>
    <w:rsid w:val="00CF7C3A"/>
    <w:rsid w:val="00CF7D38"/>
    <w:rsid w:val="00D0049A"/>
    <w:rsid w:val="00D0070C"/>
    <w:rsid w:val="00D0075E"/>
    <w:rsid w:val="00D0079A"/>
    <w:rsid w:val="00D00959"/>
    <w:rsid w:val="00D00BD6"/>
    <w:rsid w:val="00D01419"/>
    <w:rsid w:val="00D0167A"/>
    <w:rsid w:val="00D01702"/>
    <w:rsid w:val="00D01713"/>
    <w:rsid w:val="00D0192F"/>
    <w:rsid w:val="00D01A8D"/>
    <w:rsid w:val="00D01DF5"/>
    <w:rsid w:val="00D01E3B"/>
    <w:rsid w:val="00D0264F"/>
    <w:rsid w:val="00D026D2"/>
    <w:rsid w:val="00D027CB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9C"/>
    <w:rsid w:val="00D04022"/>
    <w:rsid w:val="00D0432E"/>
    <w:rsid w:val="00D044CD"/>
    <w:rsid w:val="00D04676"/>
    <w:rsid w:val="00D04792"/>
    <w:rsid w:val="00D047F5"/>
    <w:rsid w:val="00D049A5"/>
    <w:rsid w:val="00D04A96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282"/>
    <w:rsid w:val="00D112C7"/>
    <w:rsid w:val="00D11A32"/>
    <w:rsid w:val="00D11AB1"/>
    <w:rsid w:val="00D11D6E"/>
    <w:rsid w:val="00D11EE8"/>
    <w:rsid w:val="00D12338"/>
    <w:rsid w:val="00D1243E"/>
    <w:rsid w:val="00D125D9"/>
    <w:rsid w:val="00D12AC6"/>
    <w:rsid w:val="00D12B6E"/>
    <w:rsid w:val="00D12EDC"/>
    <w:rsid w:val="00D13296"/>
    <w:rsid w:val="00D13522"/>
    <w:rsid w:val="00D139BD"/>
    <w:rsid w:val="00D13B4E"/>
    <w:rsid w:val="00D13F24"/>
    <w:rsid w:val="00D14025"/>
    <w:rsid w:val="00D1404E"/>
    <w:rsid w:val="00D14209"/>
    <w:rsid w:val="00D14382"/>
    <w:rsid w:val="00D143CF"/>
    <w:rsid w:val="00D145F6"/>
    <w:rsid w:val="00D14654"/>
    <w:rsid w:val="00D1474C"/>
    <w:rsid w:val="00D14874"/>
    <w:rsid w:val="00D14DA0"/>
    <w:rsid w:val="00D15054"/>
    <w:rsid w:val="00D152A4"/>
    <w:rsid w:val="00D1568A"/>
    <w:rsid w:val="00D15A6E"/>
    <w:rsid w:val="00D15C1F"/>
    <w:rsid w:val="00D15EEE"/>
    <w:rsid w:val="00D15F3A"/>
    <w:rsid w:val="00D15FE1"/>
    <w:rsid w:val="00D1654F"/>
    <w:rsid w:val="00D16900"/>
    <w:rsid w:val="00D16974"/>
    <w:rsid w:val="00D16A1D"/>
    <w:rsid w:val="00D16DE8"/>
    <w:rsid w:val="00D16EC6"/>
    <w:rsid w:val="00D16F10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D5C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9D7"/>
    <w:rsid w:val="00D22D1B"/>
    <w:rsid w:val="00D22DDE"/>
    <w:rsid w:val="00D22EBC"/>
    <w:rsid w:val="00D231DF"/>
    <w:rsid w:val="00D23942"/>
    <w:rsid w:val="00D23C0A"/>
    <w:rsid w:val="00D23D88"/>
    <w:rsid w:val="00D240E0"/>
    <w:rsid w:val="00D247DD"/>
    <w:rsid w:val="00D24AA4"/>
    <w:rsid w:val="00D24AEA"/>
    <w:rsid w:val="00D24AFB"/>
    <w:rsid w:val="00D24B9F"/>
    <w:rsid w:val="00D2500B"/>
    <w:rsid w:val="00D25067"/>
    <w:rsid w:val="00D253A3"/>
    <w:rsid w:val="00D254C6"/>
    <w:rsid w:val="00D25A15"/>
    <w:rsid w:val="00D25D96"/>
    <w:rsid w:val="00D26113"/>
    <w:rsid w:val="00D2650D"/>
    <w:rsid w:val="00D26B36"/>
    <w:rsid w:val="00D26D20"/>
    <w:rsid w:val="00D26EE7"/>
    <w:rsid w:val="00D2727E"/>
    <w:rsid w:val="00D278D9"/>
    <w:rsid w:val="00D2797E"/>
    <w:rsid w:val="00D279A6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3092"/>
    <w:rsid w:val="00D33206"/>
    <w:rsid w:val="00D33400"/>
    <w:rsid w:val="00D338C7"/>
    <w:rsid w:val="00D3395E"/>
    <w:rsid w:val="00D33B36"/>
    <w:rsid w:val="00D33E5F"/>
    <w:rsid w:val="00D340BD"/>
    <w:rsid w:val="00D34115"/>
    <w:rsid w:val="00D341B1"/>
    <w:rsid w:val="00D34312"/>
    <w:rsid w:val="00D346F8"/>
    <w:rsid w:val="00D34B07"/>
    <w:rsid w:val="00D34DD8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E48"/>
    <w:rsid w:val="00D3629C"/>
    <w:rsid w:val="00D365FF"/>
    <w:rsid w:val="00D366FE"/>
    <w:rsid w:val="00D3682E"/>
    <w:rsid w:val="00D36991"/>
    <w:rsid w:val="00D36C71"/>
    <w:rsid w:val="00D36D1E"/>
    <w:rsid w:val="00D36EC2"/>
    <w:rsid w:val="00D370AB"/>
    <w:rsid w:val="00D372BA"/>
    <w:rsid w:val="00D3744A"/>
    <w:rsid w:val="00D37491"/>
    <w:rsid w:val="00D374B8"/>
    <w:rsid w:val="00D37937"/>
    <w:rsid w:val="00D37951"/>
    <w:rsid w:val="00D37AAB"/>
    <w:rsid w:val="00D37F72"/>
    <w:rsid w:val="00D40893"/>
    <w:rsid w:val="00D40BA2"/>
    <w:rsid w:val="00D40F07"/>
    <w:rsid w:val="00D40F94"/>
    <w:rsid w:val="00D412F6"/>
    <w:rsid w:val="00D414DB"/>
    <w:rsid w:val="00D414DD"/>
    <w:rsid w:val="00D41A63"/>
    <w:rsid w:val="00D41BB0"/>
    <w:rsid w:val="00D41CC5"/>
    <w:rsid w:val="00D41CE8"/>
    <w:rsid w:val="00D41E17"/>
    <w:rsid w:val="00D420DB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228"/>
    <w:rsid w:val="00D432A2"/>
    <w:rsid w:val="00D435E5"/>
    <w:rsid w:val="00D4366E"/>
    <w:rsid w:val="00D436F4"/>
    <w:rsid w:val="00D4374C"/>
    <w:rsid w:val="00D43754"/>
    <w:rsid w:val="00D439FF"/>
    <w:rsid w:val="00D43F08"/>
    <w:rsid w:val="00D44037"/>
    <w:rsid w:val="00D4410E"/>
    <w:rsid w:val="00D44358"/>
    <w:rsid w:val="00D44424"/>
    <w:rsid w:val="00D44855"/>
    <w:rsid w:val="00D44967"/>
    <w:rsid w:val="00D44B7C"/>
    <w:rsid w:val="00D44E3F"/>
    <w:rsid w:val="00D45129"/>
    <w:rsid w:val="00D451CA"/>
    <w:rsid w:val="00D4542A"/>
    <w:rsid w:val="00D454C5"/>
    <w:rsid w:val="00D45520"/>
    <w:rsid w:val="00D4552D"/>
    <w:rsid w:val="00D45750"/>
    <w:rsid w:val="00D45ABC"/>
    <w:rsid w:val="00D46068"/>
    <w:rsid w:val="00D464CD"/>
    <w:rsid w:val="00D469F6"/>
    <w:rsid w:val="00D46DF5"/>
    <w:rsid w:val="00D470AA"/>
    <w:rsid w:val="00D472E5"/>
    <w:rsid w:val="00D475AB"/>
    <w:rsid w:val="00D47C5F"/>
    <w:rsid w:val="00D47D95"/>
    <w:rsid w:val="00D50244"/>
    <w:rsid w:val="00D502D9"/>
    <w:rsid w:val="00D502FB"/>
    <w:rsid w:val="00D50C28"/>
    <w:rsid w:val="00D50F35"/>
    <w:rsid w:val="00D512BB"/>
    <w:rsid w:val="00D514AA"/>
    <w:rsid w:val="00D51559"/>
    <w:rsid w:val="00D5155B"/>
    <w:rsid w:val="00D51632"/>
    <w:rsid w:val="00D51946"/>
    <w:rsid w:val="00D51D71"/>
    <w:rsid w:val="00D51E1E"/>
    <w:rsid w:val="00D525DB"/>
    <w:rsid w:val="00D527C0"/>
    <w:rsid w:val="00D527CC"/>
    <w:rsid w:val="00D528F2"/>
    <w:rsid w:val="00D52ACB"/>
    <w:rsid w:val="00D52C57"/>
    <w:rsid w:val="00D52CA2"/>
    <w:rsid w:val="00D52D42"/>
    <w:rsid w:val="00D52EC6"/>
    <w:rsid w:val="00D52F6F"/>
    <w:rsid w:val="00D530CB"/>
    <w:rsid w:val="00D530EC"/>
    <w:rsid w:val="00D53334"/>
    <w:rsid w:val="00D538D2"/>
    <w:rsid w:val="00D53931"/>
    <w:rsid w:val="00D53A23"/>
    <w:rsid w:val="00D53A2F"/>
    <w:rsid w:val="00D53AFC"/>
    <w:rsid w:val="00D53BA2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E6D"/>
    <w:rsid w:val="00D54F2D"/>
    <w:rsid w:val="00D55119"/>
    <w:rsid w:val="00D5524D"/>
    <w:rsid w:val="00D5542E"/>
    <w:rsid w:val="00D5548F"/>
    <w:rsid w:val="00D559D0"/>
    <w:rsid w:val="00D55C73"/>
    <w:rsid w:val="00D560FE"/>
    <w:rsid w:val="00D562F7"/>
    <w:rsid w:val="00D56692"/>
    <w:rsid w:val="00D567BD"/>
    <w:rsid w:val="00D567E0"/>
    <w:rsid w:val="00D5685E"/>
    <w:rsid w:val="00D56CC7"/>
    <w:rsid w:val="00D56D8B"/>
    <w:rsid w:val="00D56F2B"/>
    <w:rsid w:val="00D57081"/>
    <w:rsid w:val="00D5722A"/>
    <w:rsid w:val="00D57328"/>
    <w:rsid w:val="00D57A18"/>
    <w:rsid w:val="00D57AC3"/>
    <w:rsid w:val="00D57B5A"/>
    <w:rsid w:val="00D57C23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F08"/>
    <w:rsid w:val="00D610A9"/>
    <w:rsid w:val="00D61377"/>
    <w:rsid w:val="00D61399"/>
    <w:rsid w:val="00D6154D"/>
    <w:rsid w:val="00D6199F"/>
    <w:rsid w:val="00D61A9A"/>
    <w:rsid w:val="00D61FB4"/>
    <w:rsid w:val="00D62645"/>
    <w:rsid w:val="00D6270F"/>
    <w:rsid w:val="00D62842"/>
    <w:rsid w:val="00D629BA"/>
    <w:rsid w:val="00D62A9B"/>
    <w:rsid w:val="00D62B2F"/>
    <w:rsid w:val="00D62CC1"/>
    <w:rsid w:val="00D62D59"/>
    <w:rsid w:val="00D62D66"/>
    <w:rsid w:val="00D62DF6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4BB"/>
    <w:rsid w:val="00D647E6"/>
    <w:rsid w:val="00D647F3"/>
    <w:rsid w:val="00D648F1"/>
    <w:rsid w:val="00D64FAB"/>
    <w:rsid w:val="00D6510B"/>
    <w:rsid w:val="00D651D0"/>
    <w:rsid w:val="00D65399"/>
    <w:rsid w:val="00D6556A"/>
    <w:rsid w:val="00D65663"/>
    <w:rsid w:val="00D6571A"/>
    <w:rsid w:val="00D657AF"/>
    <w:rsid w:val="00D659B0"/>
    <w:rsid w:val="00D65FB3"/>
    <w:rsid w:val="00D665F0"/>
    <w:rsid w:val="00D666EA"/>
    <w:rsid w:val="00D667D0"/>
    <w:rsid w:val="00D667DC"/>
    <w:rsid w:val="00D669D8"/>
    <w:rsid w:val="00D669E4"/>
    <w:rsid w:val="00D67473"/>
    <w:rsid w:val="00D67629"/>
    <w:rsid w:val="00D67956"/>
    <w:rsid w:val="00D67C71"/>
    <w:rsid w:val="00D67F54"/>
    <w:rsid w:val="00D7002E"/>
    <w:rsid w:val="00D7004F"/>
    <w:rsid w:val="00D700DE"/>
    <w:rsid w:val="00D70700"/>
    <w:rsid w:val="00D707A4"/>
    <w:rsid w:val="00D708C4"/>
    <w:rsid w:val="00D708E5"/>
    <w:rsid w:val="00D7130F"/>
    <w:rsid w:val="00D713F1"/>
    <w:rsid w:val="00D713F4"/>
    <w:rsid w:val="00D713FE"/>
    <w:rsid w:val="00D71673"/>
    <w:rsid w:val="00D7177C"/>
    <w:rsid w:val="00D718D0"/>
    <w:rsid w:val="00D71AC3"/>
    <w:rsid w:val="00D71EDA"/>
    <w:rsid w:val="00D71EDD"/>
    <w:rsid w:val="00D71EF1"/>
    <w:rsid w:val="00D7216D"/>
    <w:rsid w:val="00D72180"/>
    <w:rsid w:val="00D721C0"/>
    <w:rsid w:val="00D728A3"/>
    <w:rsid w:val="00D72B90"/>
    <w:rsid w:val="00D72C5A"/>
    <w:rsid w:val="00D72E1F"/>
    <w:rsid w:val="00D72F7F"/>
    <w:rsid w:val="00D731B7"/>
    <w:rsid w:val="00D73331"/>
    <w:rsid w:val="00D73387"/>
    <w:rsid w:val="00D73613"/>
    <w:rsid w:val="00D73AA6"/>
    <w:rsid w:val="00D73D89"/>
    <w:rsid w:val="00D73DE5"/>
    <w:rsid w:val="00D73F27"/>
    <w:rsid w:val="00D74136"/>
    <w:rsid w:val="00D74194"/>
    <w:rsid w:val="00D7459C"/>
    <w:rsid w:val="00D7467F"/>
    <w:rsid w:val="00D747C2"/>
    <w:rsid w:val="00D749C6"/>
    <w:rsid w:val="00D74CCE"/>
    <w:rsid w:val="00D74D0B"/>
    <w:rsid w:val="00D74DE3"/>
    <w:rsid w:val="00D755B8"/>
    <w:rsid w:val="00D756F4"/>
    <w:rsid w:val="00D758FB"/>
    <w:rsid w:val="00D7595B"/>
    <w:rsid w:val="00D75B2C"/>
    <w:rsid w:val="00D75C0E"/>
    <w:rsid w:val="00D75EB1"/>
    <w:rsid w:val="00D760D7"/>
    <w:rsid w:val="00D761C0"/>
    <w:rsid w:val="00D762A6"/>
    <w:rsid w:val="00D7658C"/>
    <w:rsid w:val="00D768A7"/>
    <w:rsid w:val="00D76F06"/>
    <w:rsid w:val="00D771BF"/>
    <w:rsid w:val="00D772B0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80043"/>
    <w:rsid w:val="00D8022F"/>
    <w:rsid w:val="00D804E5"/>
    <w:rsid w:val="00D806AB"/>
    <w:rsid w:val="00D80AA6"/>
    <w:rsid w:val="00D80CC0"/>
    <w:rsid w:val="00D80E6B"/>
    <w:rsid w:val="00D80E72"/>
    <w:rsid w:val="00D80EB4"/>
    <w:rsid w:val="00D81022"/>
    <w:rsid w:val="00D8131F"/>
    <w:rsid w:val="00D81633"/>
    <w:rsid w:val="00D818B5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CFA"/>
    <w:rsid w:val="00D83EBA"/>
    <w:rsid w:val="00D840A6"/>
    <w:rsid w:val="00D84449"/>
    <w:rsid w:val="00D844F7"/>
    <w:rsid w:val="00D847E5"/>
    <w:rsid w:val="00D848A3"/>
    <w:rsid w:val="00D849BC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29B"/>
    <w:rsid w:val="00D873C2"/>
    <w:rsid w:val="00D8748E"/>
    <w:rsid w:val="00D8761E"/>
    <w:rsid w:val="00D87962"/>
    <w:rsid w:val="00D87B50"/>
    <w:rsid w:val="00D87EF0"/>
    <w:rsid w:val="00D87F3E"/>
    <w:rsid w:val="00D90244"/>
    <w:rsid w:val="00D905CD"/>
    <w:rsid w:val="00D90791"/>
    <w:rsid w:val="00D90925"/>
    <w:rsid w:val="00D90AF8"/>
    <w:rsid w:val="00D90C5B"/>
    <w:rsid w:val="00D90D70"/>
    <w:rsid w:val="00D90DA9"/>
    <w:rsid w:val="00D90F90"/>
    <w:rsid w:val="00D9109D"/>
    <w:rsid w:val="00D91332"/>
    <w:rsid w:val="00D91737"/>
    <w:rsid w:val="00D91A25"/>
    <w:rsid w:val="00D91BCF"/>
    <w:rsid w:val="00D92025"/>
    <w:rsid w:val="00D920A0"/>
    <w:rsid w:val="00D922A6"/>
    <w:rsid w:val="00D924E3"/>
    <w:rsid w:val="00D92511"/>
    <w:rsid w:val="00D92789"/>
    <w:rsid w:val="00D9286D"/>
    <w:rsid w:val="00D92CD0"/>
    <w:rsid w:val="00D9309F"/>
    <w:rsid w:val="00D93297"/>
    <w:rsid w:val="00D9354B"/>
    <w:rsid w:val="00D9368D"/>
    <w:rsid w:val="00D93780"/>
    <w:rsid w:val="00D9383F"/>
    <w:rsid w:val="00D93C9D"/>
    <w:rsid w:val="00D93FFC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CB"/>
    <w:rsid w:val="00D94F6A"/>
    <w:rsid w:val="00D951B3"/>
    <w:rsid w:val="00D954FC"/>
    <w:rsid w:val="00D9556E"/>
    <w:rsid w:val="00D95A8E"/>
    <w:rsid w:val="00D95AA7"/>
    <w:rsid w:val="00D95AB9"/>
    <w:rsid w:val="00D964EE"/>
    <w:rsid w:val="00D965F8"/>
    <w:rsid w:val="00D96D15"/>
    <w:rsid w:val="00D96EC9"/>
    <w:rsid w:val="00D971C9"/>
    <w:rsid w:val="00D97590"/>
    <w:rsid w:val="00D975ED"/>
    <w:rsid w:val="00D97655"/>
    <w:rsid w:val="00D97709"/>
    <w:rsid w:val="00D97B62"/>
    <w:rsid w:val="00D97C00"/>
    <w:rsid w:val="00D97DED"/>
    <w:rsid w:val="00DA012C"/>
    <w:rsid w:val="00DA0303"/>
    <w:rsid w:val="00DA08F6"/>
    <w:rsid w:val="00DA0AF1"/>
    <w:rsid w:val="00DA0B6D"/>
    <w:rsid w:val="00DA0BF9"/>
    <w:rsid w:val="00DA1401"/>
    <w:rsid w:val="00DA1535"/>
    <w:rsid w:val="00DA1561"/>
    <w:rsid w:val="00DA159C"/>
    <w:rsid w:val="00DA1B2E"/>
    <w:rsid w:val="00DA1BEE"/>
    <w:rsid w:val="00DA21F5"/>
    <w:rsid w:val="00DA22FA"/>
    <w:rsid w:val="00DA24EC"/>
    <w:rsid w:val="00DA24EF"/>
    <w:rsid w:val="00DA25E4"/>
    <w:rsid w:val="00DA27D2"/>
    <w:rsid w:val="00DA2C1B"/>
    <w:rsid w:val="00DA2D64"/>
    <w:rsid w:val="00DA2DBF"/>
    <w:rsid w:val="00DA2F45"/>
    <w:rsid w:val="00DA32C3"/>
    <w:rsid w:val="00DA3422"/>
    <w:rsid w:val="00DA3749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7A"/>
    <w:rsid w:val="00DA489E"/>
    <w:rsid w:val="00DA4BD2"/>
    <w:rsid w:val="00DA4C12"/>
    <w:rsid w:val="00DA4D64"/>
    <w:rsid w:val="00DA4ED6"/>
    <w:rsid w:val="00DA50FE"/>
    <w:rsid w:val="00DA5547"/>
    <w:rsid w:val="00DA554C"/>
    <w:rsid w:val="00DA55FA"/>
    <w:rsid w:val="00DA55FE"/>
    <w:rsid w:val="00DA5888"/>
    <w:rsid w:val="00DA5DBB"/>
    <w:rsid w:val="00DA6061"/>
    <w:rsid w:val="00DA62F5"/>
    <w:rsid w:val="00DA6348"/>
    <w:rsid w:val="00DA6597"/>
    <w:rsid w:val="00DA65AC"/>
    <w:rsid w:val="00DA684D"/>
    <w:rsid w:val="00DA69E2"/>
    <w:rsid w:val="00DA6D0D"/>
    <w:rsid w:val="00DA6F85"/>
    <w:rsid w:val="00DA7147"/>
    <w:rsid w:val="00DA7366"/>
    <w:rsid w:val="00DA7371"/>
    <w:rsid w:val="00DA78E5"/>
    <w:rsid w:val="00DA795B"/>
    <w:rsid w:val="00DA7C36"/>
    <w:rsid w:val="00DA7DC2"/>
    <w:rsid w:val="00DA7EC6"/>
    <w:rsid w:val="00DB009B"/>
    <w:rsid w:val="00DB00C1"/>
    <w:rsid w:val="00DB053B"/>
    <w:rsid w:val="00DB07F4"/>
    <w:rsid w:val="00DB0839"/>
    <w:rsid w:val="00DB0D10"/>
    <w:rsid w:val="00DB0D21"/>
    <w:rsid w:val="00DB0EA6"/>
    <w:rsid w:val="00DB1015"/>
    <w:rsid w:val="00DB12A0"/>
    <w:rsid w:val="00DB14EF"/>
    <w:rsid w:val="00DB1642"/>
    <w:rsid w:val="00DB16FE"/>
    <w:rsid w:val="00DB19C6"/>
    <w:rsid w:val="00DB21FE"/>
    <w:rsid w:val="00DB2249"/>
    <w:rsid w:val="00DB24D4"/>
    <w:rsid w:val="00DB27C5"/>
    <w:rsid w:val="00DB2ECB"/>
    <w:rsid w:val="00DB3189"/>
    <w:rsid w:val="00DB31CA"/>
    <w:rsid w:val="00DB399B"/>
    <w:rsid w:val="00DB3E90"/>
    <w:rsid w:val="00DB3F90"/>
    <w:rsid w:val="00DB44DD"/>
    <w:rsid w:val="00DB454F"/>
    <w:rsid w:val="00DB4857"/>
    <w:rsid w:val="00DB4912"/>
    <w:rsid w:val="00DB4B0F"/>
    <w:rsid w:val="00DB4F0F"/>
    <w:rsid w:val="00DB5601"/>
    <w:rsid w:val="00DB56BD"/>
    <w:rsid w:val="00DB58D4"/>
    <w:rsid w:val="00DB5948"/>
    <w:rsid w:val="00DB5A7C"/>
    <w:rsid w:val="00DB5B1A"/>
    <w:rsid w:val="00DB5BA0"/>
    <w:rsid w:val="00DB5C28"/>
    <w:rsid w:val="00DB5CD3"/>
    <w:rsid w:val="00DB5FAF"/>
    <w:rsid w:val="00DB6046"/>
    <w:rsid w:val="00DB60E2"/>
    <w:rsid w:val="00DB62B0"/>
    <w:rsid w:val="00DB64D7"/>
    <w:rsid w:val="00DB66C7"/>
    <w:rsid w:val="00DB6795"/>
    <w:rsid w:val="00DB6B24"/>
    <w:rsid w:val="00DB6BA7"/>
    <w:rsid w:val="00DB6FB9"/>
    <w:rsid w:val="00DB6FC6"/>
    <w:rsid w:val="00DB744A"/>
    <w:rsid w:val="00DB75DD"/>
    <w:rsid w:val="00DB772E"/>
    <w:rsid w:val="00DB7870"/>
    <w:rsid w:val="00DB79FF"/>
    <w:rsid w:val="00DB7A44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581"/>
    <w:rsid w:val="00DC05EF"/>
    <w:rsid w:val="00DC08B7"/>
    <w:rsid w:val="00DC0B8F"/>
    <w:rsid w:val="00DC0B99"/>
    <w:rsid w:val="00DC0BB4"/>
    <w:rsid w:val="00DC0D89"/>
    <w:rsid w:val="00DC0EC9"/>
    <w:rsid w:val="00DC0F13"/>
    <w:rsid w:val="00DC1061"/>
    <w:rsid w:val="00DC1563"/>
    <w:rsid w:val="00DC1F9A"/>
    <w:rsid w:val="00DC20E2"/>
    <w:rsid w:val="00DC23E2"/>
    <w:rsid w:val="00DC248D"/>
    <w:rsid w:val="00DC2749"/>
    <w:rsid w:val="00DC2A5E"/>
    <w:rsid w:val="00DC2C2B"/>
    <w:rsid w:val="00DC351B"/>
    <w:rsid w:val="00DC36A2"/>
    <w:rsid w:val="00DC3776"/>
    <w:rsid w:val="00DC38AD"/>
    <w:rsid w:val="00DC3E79"/>
    <w:rsid w:val="00DC3FD0"/>
    <w:rsid w:val="00DC4380"/>
    <w:rsid w:val="00DC4640"/>
    <w:rsid w:val="00DC472F"/>
    <w:rsid w:val="00DC475D"/>
    <w:rsid w:val="00DC50B2"/>
    <w:rsid w:val="00DC5165"/>
    <w:rsid w:val="00DC549D"/>
    <w:rsid w:val="00DC56A0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FA6"/>
    <w:rsid w:val="00DD0162"/>
    <w:rsid w:val="00DD04D4"/>
    <w:rsid w:val="00DD08DA"/>
    <w:rsid w:val="00DD08DF"/>
    <w:rsid w:val="00DD0AFC"/>
    <w:rsid w:val="00DD0D75"/>
    <w:rsid w:val="00DD0FBC"/>
    <w:rsid w:val="00DD1447"/>
    <w:rsid w:val="00DD1617"/>
    <w:rsid w:val="00DD1766"/>
    <w:rsid w:val="00DD1987"/>
    <w:rsid w:val="00DD1C92"/>
    <w:rsid w:val="00DD1CE1"/>
    <w:rsid w:val="00DD1CE3"/>
    <w:rsid w:val="00DD1D55"/>
    <w:rsid w:val="00DD1E21"/>
    <w:rsid w:val="00DD21F9"/>
    <w:rsid w:val="00DD2290"/>
    <w:rsid w:val="00DD2353"/>
    <w:rsid w:val="00DD292C"/>
    <w:rsid w:val="00DD3208"/>
    <w:rsid w:val="00DD327B"/>
    <w:rsid w:val="00DD32B3"/>
    <w:rsid w:val="00DD341F"/>
    <w:rsid w:val="00DD3534"/>
    <w:rsid w:val="00DD35B0"/>
    <w:rsid w:val="00DD35F7"/>
    <w:rsid w:val="00DD3665"/>
    <w:rsid w:val="00DD3763"/>
    <w:rsid w:val="00DD3794"/>
    <w:rsid w:val="00DD386D"/>
    <w:rsid w:val="00DD389B"/>
    <w:rsid w:val="00DD38A7"/>
    <w:rsid w:val="00DD3939"/>
    <w:rsid w:val="00DD3D7A"/>
    <w:rsid w:val="00DD3E72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52"/>
    <w:rsid w:val="00DD5564"/>
    <w:rsid w:val="00DD5630"/>
    <w:rsid w:val="00DD568B"/>
    <w:rsid w:val="00DD57CA"/>
    <w:rsid w:val="00DD5BC2"/>
    <w:rsid w:val="00DD5E8E"/>
    <w:rsid w:val="00DD5F62"/>
    <w:rsid w:val="00DD60C2"/>
    <w:rsid w:val="00DD6110"/>
    <w:rsid w:val="00DD651A"/>
    <w:rsid w:val="00DD6A76"/>
    <w:rsid w:val="00DD6BBD"/>
    <w:rsid w:val="00DD6BDF"/>
    <w:rsid w:val="00DD7388"/>
    <w:rsid w:val="00DD769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2A1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9BA"/>
    <w:rsid w:val="00DE2A8E"/>
    <w:rsid w:val="00DE2B4E"/>
    <w:rsid w:val="00DE2BE5"/>
    <w:rsid w:val="00DE315D"/>
    <w:rsid w:val="00DE32DC"/>
    <w:rsid w:val="00DE36D7"/>
    <w:rsid w:val="00DE3903"/>
    <w:rsid w:val="00DE3A5F"/>
    <w:rsid w:val="00DE3C22"/>
    <w:rsid w:val="00DE3D44"/>
    <w:rsid w:val="00DE408F"/>
    <w:rsid w:val="00DE437F"/>
    <w:rsid w:val="00DE4504"/>
    <w:rsid w:val="00DE47D8"/>
    <w:rsid w:val="00DE48A8"/>
    <w:rsid w:val="00DE48D9"/>
    <w:rsid w:val="00DE5BF4"/>
    <w:rsid w:val="00DE5D47"/>
    <w:rsid w:val="00DE5E0F"/>
    <w:rsid w:val="00DE5F7B"/>
    <w:rsid w:val="00DE5FFF"/>
    <w:rsid w:val="00DE62D2"/>
    <w:rsid w:val="00DE6592"/>
    <w:rsid w:val="00DE6698"/>
    <w:rsid w:val="00DE683C"/>
    <w:rsid w:val="00DE68A8"/>
    <w:rsid w:val="00DE6AB1"/>
    <w:rsid w:val="00DE6F02"/>
    <w:rsid w:val="00DE6F08"/>
    <w:rsid w:val="00DE7037"/>
    <w:rsid w:val="00DE7596"/>
    <w:rsid w:val="00DE7C34"/>
    <w:rsid w:val="00DE7C9B"/>
    <w:rsid w:val="00DE7E87"/>
    <w:rsid w:val="00DE7EA0"/>
    <w:rsid w:val="00DE7FEC"/>
    <w:rsid w:val="00DF00B5"/>
    <w:rsid w:val="00DF10C2"/>
    <w:rsid w:val="00DF127D"/>
    <w:rsid w:val="00DF1388"/>
    <w:rsid w:val="00DF1995"/>
    <w:rsid w:val="00DF1CEA"/>
    <w:rsid w:val="00DF24DD"/>
    <w:rsid w:val="00DF27EF"/>
    <w:rsid w:val="00DF2A5F"/>
    <w:rsid w:val="00DF2D4F"/>
    <w:rsid w:val="00DF3010"/>
    <w:rsid w:val="00DF35E8"/>
    <w:rsid w:val="00DF3EDB"/>
    <w:rsid w:val="00DF3F42"/>
    <w:rsid w:val="00DF4011"/>
    <w:rsid w:val="00DF42F4"/>
    <w:rsid w:val="00DF4B65"/>
    <w:rsid w:val="00DF4C74"/>
    <w:rsid w:val="00DF5050"/>
    <w:rsid w:val="00DF57B9"/>
    <w:rsid w:val="00DF5992"/>
    <w:rsid w:val="00DF5EF1"/>
    <w:rsid w:val="00DF5F9A"/>
    <w:rsid w:val="00DF606A"/>
    <w:rsid w:val="00DF62CF"/>
    <w:rsid w:val="00DF62FC"/>
    <w:rsid w:val="00DF6480"/>
    <w:rsid w:val="00DF66E4"/>
    <w:rsid w:val="00DF66FA"/>
    <w:rsid w:val="00DF6755"/>
    <w:rsid w:val="00DF68A5"/>
    <w:rsid w:val="00DF6AA0"/>
    <w:rsid w:val="00DF6EC2"/>
    <w:rsid w:val="00DF72AC"/>
    <w:rsid w:val="00DF72B9"/>
    <w:rsid w:val="00DF7422"/>
    <w:rsid w:val="00DF7438"/>
    <w:rsid w:val="00DF7492"/>
    <w:rsid w:val="00DF7899"/>
    <w:rsid w:val="00DF7A5C"/>
    <w:rsid w:val="00DF7D91"/>
    <w:rsid w:val="00DF7D98"/>
    <w:rsid w:val="00E00000"/>
    <w:rsid w:val="00E0000E"/>
    <w:rsid w:val="00E0026C"/>
    <w:rsid w:val="00E00615"/>
    <w:rsid w:val="00E0072F"/>
    <w:rsid w:val="00E007D2"/>
    <w:rsid w:val="00E007FC"/>
    <w:rsid w:val="00E013F9"/>
    <w:rsid w:val="00E0147B"/>
    <w:rsid w:val="00E017FB"/>
    <w:rsid w:val="00E018FF"/>
    <w:rsid w:val="00E01A31"/>
    <w:rsid w:val="00E01AD1"/>
    <w:rsid w:val="00E01BFA"/>
    <w:rsid w:val="00E01E0D"/>
    <w:rsid w:val="00E01F22"/>
    <w:rsid w:val="00E02367"/>
    <w:rsid w:val="00E02769"/>
    <w:rsid w:val="00E028D7"/>
    <w:rsid w:val="00E02B5A"/>
    <w:rsid w:val="00E02C27"/>
    <w:rsid w:val="00E03419"/>
    <w:rsid w:val="00E03448"/>
    <w:rsid w:val="00E0364A"/>
    <w:rsid w:val="00E03DF1"/>
    <w:rsid w:val="00E03DF2"/>
    <w:rsid w:val="00E03E5C"/>
    <w:rsid w:val="00E04177"/>
    <w:rsid w:val="00E0424E"/>
    <w:rsid w:val="00E044B2"/>
    <w:rsid w:val="00E04FB2"/>
    <w:rsid w:val="00E055C3"/>
    <w:rsid w:val="00E05D62"/>
    <w:rsid w:val="00E0628C"/>
    <w:rsid w:val="00E063D4"/>
    <w:rsid w:val="00E065FC"/>
    <w:rsid w:val="00E0660C"/>
    <w:rsid w:val="00E0661E"/>
    <w:rsid w:val="00E068DE"/>
    <w:rsid w:val="00E069E1"/>
    <w:rsid w:val="00E069F3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12C3"/>
    <w:rsid w:val="00E1132C"/>
    <w:rsid w:val="00E11418"/>
    <w:rsid w:val="00E1182D"/>
    <w:rsid w:val="00E118CA"/>
    <w:rsid w:val="00E118D1"/>
    <w:rsid w:val="00E118DC"/>
    <w:rsid w:val="00E119F6"/>
    <w:rsid w:val="00E11C65"/>
    <w:rsid w:val="00E11D58"/>
    <w:rsid w:val="00E120E9"/>
    <w:rsid w:val="00E127D9"/>
    <w:rsid w:val="00E12C34"/>
    <w:rsid w:val="00E12D65"/>
    <w:rsid w:val="00E12D66"/>
    <w:rsid w:val="00E13364"/>
    <w:rsid w:val="00E134FA"/>
    <w:rsid w:val="00E137AE"/>
    <w:rsid w:val="00E137F8"/>
    <w:rsid w:val="00E138DC"/>
    <w:rsid w:val="00E13CB6"/>
    <w:rsid w:val="00E13D88"/>
    <w:rsid w:val="00E141F6"/>
    <w:rsid w:val="00E142B6"/>
    <w:rsid w:val="00E1434C"/>
    <w:rsid w:val="00E1461A"/>
    <w:rsid w:val="00E14812"/>
    <w:rsid w:val="00E149B4"/>
    <w:rsid w:val="00E14A99"/>
    <w:rsid w:val="00E15036"/>
    <w:rsid w:val="00E1510E"/>
    <w:rsid w:val="00E1512D"/>
    <w:rsid w:val="00E155C8"/>
    <w:rsid w:val="00E1563E"/>
    <w:rsid w:val="00E15788"/>
    <w:rsid w:val="00E159F8"/>
    <w:rsid w:val="00E15B41"/>
    <w:rsid w:val="00E15DEA"/>
    <w:rsid w:val="00E15E02"/>
    <w:rsid w:val="00E1615F"/>
    <w:rsid w:val="00E16386"/>
    <w:rsid w:val="00E164D5"/>
    <w:rsid w:val="00E16892"/>
    <w:rsid w:val="00E16A89"/>
    <w:rsid w:val="00E16E7B"/>
    <w:rsid w:val="00E170CD"/>
    <w:rsid w:val="00E17522"/>
    <w:rsid w:val="00E1759D"/>
    <w:rsid w:val="00E175D6"/>
    <w:rsid w:val="00E1787F"/>
    <w:rsid w:val="00E1794B"/>
    <w:rsid w:val="00E17B34"/>
    <w:rsid w:val="00E17B95"/>
    <w:rsid w:val="00E17EC7"/>
    <w:rsid w:val="00E17F0A"/>
    <w:rsid w:val="00E20201"/>
    <w:rsid w:val="00E2027A"/>
    <w:rsid w:val="00E20334"/>
    <w:rsid w:val="00E20459"/>
    <w:rsid w:val="00E207DF"/>
    <w:rsid w:val="00E209A3"/>
    <w:rsid w:val="00E20D93"/>
    <w:rsid w:val="00E20E5F"/>
    <w:rsid w:val="00E20F6F"/>
    <w:rsid w:val="00E211AE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C7E"/>
    <w:rsid w:val="00E22D78"/>
    <w:rsid w:val="00E23481"/>
    <w:rsid w:val="00E239FF"/>
    <w:rsid w:val="00E23A7D"/>
    <w:rsid w:val="00E23AC2"/>
    <w:rsid w:val="00E23B03"/>
    <w:rsid w:val="00E24061"/>
    <w:rsid w:val="00E240DD"/>
    <w:rsid w:val="00E24802"/>
    <w:rsid w:val="00E24AE3"/>
    <w:rsid w:val="00E24B4C"/>
    <w:rsid w:val="00E24BC5"/>
    <w:rsid w:val="00E24C5C"/>
    <w:rsid w:val="00E24DB7"/>
    <w:rsid w:val="00E24FF5"/>
    <w:rsid w:val="00E250A9"/>
    <w:rsid w:val="00E2561B"/>
    <w:rsid w:val="00E2570F"/>
    <w:rsid w:val="00E2581A"/>
    <w:rsid w:val="00E258E0"/>
    <w:rsid w:val="00E25992"/>
    <w:rsid w:val="00E25A24"/>
    <w:rsid w:val="00E25D80"/>
    <w:rsid w:val="00E25DA0"/>
    <w:rsid w:val="00E26421"/>
    <w:rsid w:val="00E2644E"/>
    <w:rsid w:val="00E26730"/>
    <w:rsid w:val="00E26B4C"/>
    <w:rsid w:val="00E26D50"/>
    <w:rsid w:val="00E26F9D"/>
    <w:rsid w:val="00E26FAA"/>
    <w:rsid w:val="00E27041"/>
    <w:rsid w:val="00E27082"/>
    <w:rsid w:val="00E271E2"/>
    <w:rsid w:val="00E273B4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3C1"/>
    <w:rsid w:val="00E3158C"/>
    <w:rsid w:val="00E3169B"/>
    <w:rsid w:val="00E31812"/>
    <w:rsid w:val="00E31A09"/>
    <w:rsid w:val="00E31A9E"/>
    <w:rsid w:val="00E31B3A"/>
    <w:rsid w:val="00E31BE2"/>
    <w:rsid w:val="00E31C7F"/>
    <w:rsid w:val="00E31D1D"/>
    <w:rsid w:val="00E31EF6"/>
    <w:rsid w:val="00E3203C"/>
    <w:rsid w:val="00E32402"/>
    <w:rsid w:val="00E326A3"/>
    <w:rsid w:val="00E327E7"/>
    <w:rsid w:val="00E328A9"/>
    <w:rsid w:val="00E32936"/>
    <w:rsid w:val="00E329C0"/>
    <w:rsid w:val="00E32C89"/>
    <w:rsid w:val="00E32E6E"/>
    <w:rsid w:val="00E32F9F"/>
    <w:rsid w:val="00E32FA8"/>
    <w:rsid w:val="00E33154"/>
    <w:rsid w:val="00E3315E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52A7"/>
    <w:rsid w:val="00E354F7"/>
    <w:rsid w:val="00E35540"/>
    <w:rsid w:val="00E35A7B"/>
    <w:rsid w:val="00E35A92"/>
    <w:rsid w:val="00E35B8A"/>
    <w:rsid w:val="00E35BE8"/>
    <w:rsid w:val="00E35E19"/>
    <w:rsid w:val="00E35FCC"/>
    <w:rsid w:val="00E35FFD"/>
    <w:rsid w:val="00E36226"/>
    <w:rsid w:val="00E36319"/>
    <w:rsid w:val="00E369D9"/>
    <w:rsid w:val="00E36D0E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9"/>
    <w:rsid w:val="00E379AA"/>
    <w:rsid w:val="00E37C33"/>
    <w:rsid w:val="00E37C41"/>
    <w:rsid w:val="00E37D59"/>
    <w:rsid w:val="00E37DBF"/>
    <w:rsid w:val="00E40005"/>
    <w:rsid w:val="00E400A5"/>
    <w:rsid w:val="00E402BC"/>
    <w:rsid w:val="00E403E0"/>
    <w:rsid w:val="00E40C5D"/>
    <w:rsid w:val="00E40EED"/>
    <w:rsid w:val="00E40F0B"/>
    <w:rsid w:val="00E41012"/>
    <w:rsid w:val="00E410C8"/>
    <w:rsid w:val="00E41224"/>
    <w:rsid w:val="00E413A5"/>
    <w:rsid w:val="00E4179A"/>
    <w:rsid w:val="00E41B50"/>
    <w:rsid w:val="00E41EBB"/>
    <w:rsid w:val="00E4210F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30E1"/>
    <w:rsid w:val="00E4324E"/>
    <w:rsid w:val="00E432B9"/>
    <w:rsid w:val="00E435BD"/>
    <w:rsid w:val="00E43673"/>
    <w:rsid w:val="00E4378A"/>
    <w:rsid w:val="00E43B4C"/>
    <w:rsid w:val="00E44029"/>
    <w:rsid w:val="00E44107"/>
    <w:rsid w:val="00E44542"/>
    <w:rsid w:val="00E44640"/>
    <w:rsid w:val="00E44B5F"/>
    <w:rsid w:val="00E44CE7"/>
    <w:rsid w:val="00E44DF5"/>
    <w:rsid w:val="00E44F3F"/>
    <w:rsid w:val="00E44FEB"/>
    <w:rsid w:val="00E45114"/>
    <w:rsid w:val="00E451C7"/>
    <w:rsid w:val="00E4589D"/>
    <w:rsid w:val="00E45D33"/>
    <w:rsid w:val="00E46284"/>
    <w:rsid w:val="00E46699"/>
    <w:rsid w:val="00E46E58"/>
    <w:rsid w:val="00E47170"/>
    <w:rsid w:val="00E47183"/>
    <w:rsid w:val="00E4739C"/>
    <w:rsid w:val="00E47716"/>
    <w:rsid w:val="00E47928"/>
    <w:rsid w:val="00E47D13"/>
    <w:rsid w:val="00E47D6A"/>
    <w:rsid w:val="00E47DD9"/>
    <w:rsid w:val="00E47E20"/>
    <w:rsid w:val="00E47F21"/>
    <w:rsid w:val="00E47FA7"/>
    <w:rsid w:val="00E50155"/>
    <w:rsid w:val="00E5044B"/>
    <w:rsid w:val="00E504DC"/>
    <w:rsid w:val="00E5059B"/>
    <w:rsid w:val="00E50664"/>
    <w:rsid w:val="00E50BD3"/>
    <w:rsid w:val="00E510F5"/>
    <w:rsid w:val="00E5157B"/>
    <w:rsid w:val="00E51853"/>
    <w:rsid w:val="00E51879"/>
    <w:rsid w:val="00E519F3"/>
    <w:rsid w:val="00E51A11"/>
    <w:rsid w:val="00E51B1E"/>
    <w:rsid w:val="00E51BAB"/>
    <w:rsid w:val="00E5229E"/>
    <w:rsid w:val="00E524C6"/>
    <w:rsid w:val="00E526AD"/>
    <w:rsid w:val="00E52823"/>
    <w:rsid w:val="00E52BE2"/>
    <w:rsid w:val="00E52BE5"/>
    <w:rsid w:val="00E52D45"/>
    <w:rsid w:val="00E5309D"/>
    <w:rsid w:val="00E53263"/>
    <w:rsid w:val="00E53BB3"/>
    <w:rsid w:val="00E53D27"/>
    <w:rsid w:val="00E53ED6"/>
    <w:rsid w:val="00E53EEC"/>
    <w:rsid w:val="00E5409F"/>
    <w:rsid w:val="00E5412F"/>
    <w:rsid w:val="00E5437A"/>
    <w:rsid w:val="00E54593"/>
    <w:rsid w:val="00E5493D"/>
    <w:rsid w:val="00E54EAB"/>
    <w:rsid w:val="00E54F3B"/>
    <w:rsid w:val="00E54F44"/>
    <w:rsid w:val="00E54F84"/>
    <w:rsid w:val="00E55113"/>
    <w:rsid w:val="00E55359"/>
    <w:rsid w:val="00E55396"/>
    <w:rsid w:val="00E55652"/>
    <w:rsid w:val="00E557AE"/>
    <w:rsid w:val="00E55928"/>
    <w:rsid w:val="00E559F6"/>
    <w:rsid w:val="00E55AE2"/>
    <w:rsid w:val="00E55E8D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76C"/>
    <w:rsid w:val="00E6097F"/>
    <w:rsid w:val="00E60A9B"/>
    <w:rsid w:val="00E60AAC"/>
    <w:rsid w:val="00E60AB9"/>
    <w:rsid w:val="00E610EE"/>
    <w:rsid w:val="00E614BE"/>
    <w:rsid w:val="00E61604"/>
    <w:rsid w:val="00E61665"/>
    <w:rsid w:val="00E616B9"/>
    <w:rsid w:val="00E616D6"/>
    <w:rsid w:val="00E617E8"/>
    <w:rsid w:val="00E617F1"/>
    <w:rsid w:val="00E61B33"/>
    <w:rsid w:val="00E61E94"/>
    <w:rsid w:val="00E62966"/>
    <w:rsid w:val="00E62A9E"/>
    <w:rsid w:val="00E62B22"/>
    <w:rsid w:val="00E62E1D"/>
    <w:rsid w:val="00E62FB3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4249"/>
    <w:rsid w:val="00E642A9"/>
    <w:rsid w:val="00E6438F"/>
    <w:rsid w:val="00E646EC"/>
    <w:rsid w:val="00E647C6"/>
    <w:rsid w:val="00E6497D"/>
    <w:rsid w:val="00E64DE5"/>
    <w:rsid w:val="00E64EB9"/>
    <w:rsid w:val="00E6560B"/>
    <w:rsid w:val="00E65BC2"/>
    <w:rsid w:val="00E65FB3"/>
    <w:rsid w:val="00E662BA"/>
    <w:rsid w:val="00E66514"/>
    <w:rsid w:val="00E66E85"/>
    <w:rsid w:val="00E66E90"/>
    <w:rsid w:val="00E673E1"/>
    <w:rsid w:val="00E67574"/>
    <w:rsid w:val="00E676D5"/>
    <w:rsid w:val="00E6770E"/>
    <w:rsid w:val="00E67759"/>
    <w:rsid w:val="00E67ABC"/>
    <w:rsid w:val="00E67AF4"/>
    <w:rsid w:val="00E67BA7"/>
    <w:rsid w:val="00E67F08"/>
    <w:rsid w:val="00E67FC6"/>
    <w:rsid w:val="00E702B8"/>
    <w:rsid w:val="00E70798"/>
    <w:rsid w:val="00E70916"/>
    <w:rsid w:val="00E71146"/>
    <w:rsid w:val="00E7164D"/>
    <w:rsid w:val="00E718CD"/>
    <w:rsid w:val="00E71E1F"/>
    <w:rsid w:val="00E71E4F"/>
    <w:rsid w:val="00E71F43"/>
    <w:rsid w:val="00E720D9"/>
    <w:rsid w:val="00E72413"/>
    <w:rsid w:val="00E72483"/>
    <w:rsid w:val="00E72BD4"/>
    <w:rsid w:val="00E72EE8"/>
    <w:rsid w:val="00E73277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D8"/>
    <w:rsid w:val="00E75B78"/>
    <w:rsid w:val="00E762EA"/>
    <w:rsid w:val="00E7646A"/>
    <w:rsid w:val="00E7647B"/>
    <w:rsid w:val="00E7659A"/>
    <w:rsid w:val="00E765F6"/>
    <w:rsid w:val="00E76896"/>
    <w:rsid w:val="00E76B6E"/>
    <w:rsid w:val="00E76C2E"/>
    <w:rsid w:val="00E76E57"/>
    <w:rsid w:val="00E7746A"/>
    <w:rsid w:val="00E7768C"/>
    <w:rsid w:val="00E77799"/>
    <w:rsid w:val="00E77F8D"/>
    <w:rsid w:val="00E8039F"/>
    <w:rsid w:val="00E80420"/>
    <w:rsid w:val="00E80542"/>
    <w:rsid w:val="00E80637"/>
    <w:rsid w:val="00E809C4"/>
    <w:rsid w:val="00E81044"/>
    <w:rsid w:val="00E8135F"/>
    <w:rsid w:val="00E814A1"/>
    <w:rsid w:val="00E8180A"/>
    <w:rsid w:val="00E81921"/>
    <w:rsid w:val="00E819A8"/>
    <w:rsid w:val="00E81C01"/>
    <w:rsid w:val="00E81CE8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A46"/>
    <w:rsid w:val="00E83D13"/>
    <w:rsid w:val="00E83E81"/>
    <w:rsid w:val="00E83F0B"/>
    <w:rsid w:val="00E84510"/>
    <w:rsid w:val="00E84646"/>
    <w:rsid w:val="00E84786"/>
    <w:rsid w:val="00E84DE7"/>
    <w:rsid w:val="00E84F45"/>
    <w:rsid w:val="00E851E7"/>
    <w:rsid w:val="00E853C4"/>
    <w:rsid w:val="00E85DCC"/>
    <w:rsid w:val="00E862AF"/>
    <w:rsid w:val="00E86585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D85"/>
    <w:rsid w:val="00E87EC6"/>
    <w:rsid w:val="00E901AB"/>
    <w:rsid w:val="00E901CC"/>
    <w:rsid w:val="00E90314"/>
    <w:rsid w:val="00E904BE"/>
    <w:rsid w:val="00E90796"/>
    <w:rsid w:val="00E908C3"/>
    <w:rsid w:val="00E9097B"/>
    <w:rsid w:val="00E909C4"/>
    <w:rsid w:val="00E90DD5"/>
    <w:rsid w:val="00E910A3"/>
    <w:rsid w:val="00E911C8"/>
    <w:rsid w:val="00E9134A"/>
    <w:rsid w:val="00E91715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50B"/>
    <w:rsid w:val="00E9561C"/>
    <w:rsid w:val="00E95760"/>
    <w:rsid w:val="00E9584A"/>
    <w:rsid w:val="00E958C2"/>
    <w:rsid w:val="00E95BEF"/>
    <w:rsid w:val="00E95C0D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C05"/>
    <w:rsid w:val="00E97DBD"/>
    <w:rsid w:val="00E97F10"/>
    <w:rsid w:val="00E97F80"/>
    <w:rsid w:val="00E97FAB"/>
    <w:rsid w:val="00EA04DA"/>
    <w:rsid w:val="00EA050E"/>
    <w:rsid w:val="00EA089C"/>
    <w:rsid w:val="00EA0916"/>
    <w:rsid w:val="00EA098C"/>
    <w:rsid w:val="00EA0BFC"/>
    <w:rsid w:val="00EA0C98"/>
    <w:rsid w:val="00EA107D"/>
    <w:rsid w:val="00EA11BB"/>
    <w:rsid w:val="00EA13AD"/>
    <w:rsid w:val="00EA13B1"/>
    <w:rsid w:val="00EA1436"/>
    <w:rsid w:val="00EA14A5"/>
    <w:rsid w:val="00EA1E21"/>
    <w:rsid w:val="00EA243B"/>
    <w:rsid w:val="00EA25C3"/>
    <w:rsid w:val="00EA2676"/>
    <w:rsid w:val="00EA26ED"/>
    <w:rsid w:val="00EA2AC4"/>
    <w:rsid w:val="00EA2C1B"/>
    <w:rsid w:val="00EA2DF2"/>
    <w:rsid w:val="00EA3209"/>
    <w:rsid w:val="00EA36E6"/>
    <w:rsid w:val="00EA376D"/>
    <w:rsid w:val="00EA3C43"/>
    <w:rsid w:val="00EA3DB9"/>
    <w:rsid w:val="00EA407A"/>
    <w:rsid w:val="00EA42ED"/>
    <w:rsid w:val="00EA43F6"/>
    <w:rsid w:val="00EA451D"/>
    <w:rsid w:val="00EA454A"/>
    <w:rsid w:val="00EA462F"/>
    <w:rsid w:val="00EA4745"/>
    <w:rsid w:val="00EA4C2F"/>
    <w:rsid w:val="00EA4C79"/>
    <w:rsid w:val="00EA4D1D"/>
    <w:rsid w:val="00EA4ED4"/>
    <w:rsid w:val="00EA4F6B"/>
    <w:rsid w:val="00EA5669"/>
    <w:rsid w:val="00EA5E34"/>
    <w:rsid w:val="00EA5EED"/>
    <w:rsid w:val="00EA5FE0"/>
    <w:rsid w:val="00EA60C4"/>
    <w:rsid w:val="00EA60DB"/>
    <w:rsid w:val="00EA610B"/>
    <w:rsid w:val="00EA61E1"/>
    <w:rsid w:val="00EA61FB"/>
    <w:rsid w:val="00EA681F"/>
    <w:rsid w:val="00EA69A0"/>
    <w:rsid w:val="00EA6AC9"/>
    <w:rsid w:val="00EA6AE6"/>
    <w:rsid w:val="00EA6F1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743"/>
    <w:rsid w:val="00EB09C1"/>
    <w:rsid w:val="00EB0AFF"/>
    <w:rsid w:val="00EB0C1F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530"/>
    <w:rsid w:val="00EB2662"/>
    <w:rsid w:val="00EB27F7"/>
    <w:rsid w:val="00EB2878"/>
    <w:rsid w:val="00EB2E07"/>
    <w:rsid w:val="00EB32F0"/>
    <w:rsid w:val="00EB3331"/>
    <w:rsid w:val="00EB3359"/>
    <w:rsid w:val="00EB3399"/>
    <w:rsid w:val="00EB37C8"/>
    <w:rsid w:val="00EB3FF6"/>
    <w:rsid w:val="00EB4046"/>
    <w:rsid w:val="00EB42BC"/>
    <w:rsid w:val="00EB4365"/>
    <w:rsid w:val="00EB4821"/>
    <w:rsid w:val="00EB4B5C"/>
    <w:rsid w:val="00EB4BCD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6B"/>
    <w:rsid w:val="00EB75EB"/>
    <w:rsid w:val="00EB7745"/>
    <w:rsid w:val="00EB780F"/>
    <w:rsid w:val="00EB7CB7"/>
    <w:rsid w:val="00EB7DF5"/>
    <w:rsid w:val="00EB7EDB"/>
    <w:rsid w:val="00EB7FDA"/>
    <w:rsid w:val="00EC0187"/>
    <w:rsid w:val="00EC0982"/>
    <w:rsid w:val="00EC0A46"/>
    <w:rsid w:val="00EC0CF3"/>
    <w:rsid w:val="00EC0E2D"/>
    <w:rsid w:val="00EC1206"/>
    <w:rsid w:val="00EC130B"/>
    <w:rsid w:val="00EC14F6"/>
    <w:rsid w:val="00EC174F"/>
    <w:rsid w:val="00EC1845"/>
    <w:rsid w:val="00EC1B9C"/>
    <w:rsid w:val="00EC1CDB"/>
    <w:rsid w:val="00EC1D76"/>
    <w:rsid w:val="00EC2264"/>
    <w:rsid w:val="00EC25C9"/>
    <w:rsid w:val="00EC25FB"/>
    <w:rsid w:val="00EC2CE5"/>
    <w:rsid w:val="00EC2F7C"/>
    <w:rsid w:val="00EC3467"/>
    <w:rsid w:val="00EC384C"/>
    <w:rsid w:val="00EC3878"/>
    <w:rsid w:val="00EC4767"/>
    <w:rsid w:val="00EC4AF6"/>
    <w:rsid w:val="00EC5391"/>
    <w:rsid w:val="00EC53C3"/>
    <w:rsid w:val="00EC549A"/>
    <w:rsid w:val="00EC55F0"/>
    <w:rsid w:val="00EC5C85"/>
    <w:rsid w:val="00EC5CED"/>
    <w:rsid w:val="00EC5E1F"/>
    <w:rsid w:val="00EC60CD"/>
    <w:rsid w:val="00EC61F3"/>
    <w:rsid w:val="00EC6589"/>
    <w:rsid w:val="00EC6634"/>
    <w:rsid w:val="00EC6995"/>
    <w:rsid w:val="00EC6CC0"/>
    <w:rsid w:val="00EC71B8"/>
    <w:rsid w:val="00EC7203"/>
    <w:rsid w:val="00EC76DC"/>
    <w:rsid w:val="00EC78D9"/>
    <w:rsid w:val="00EC78E3"/>
    <w:rsid w:val="00EC7BD0"/>
    <w:rsid w:val="00EC7D0B"/>
    <w:rsid w:val="00ED0149"/>
    <w:rsid w:val="00ED06A2"/>
    <w:rsid w:val="00ED07E0"/>
    <w:rsid w:val="00ED093A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159"/>
    <w:rsid w:val="00ED21BE"/>
    <w:rsid w:val="00ED22CD"/>
    <w:rsid w:val="00ED25B7"/>
    <w:rsid w:val="00ED283B"/>
    <w:rsid w:val="00ED29F3"/>
    <w:rsid w:val="00ED2DA7"/>
    <w:rsid w:val="00ED2E99"/>
    <w:rsid w:val="00ED2F4F"/>
    <w:rsid w:val="00ED2F5E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33A"/>
    <w:rsid w:val="00ED44DF"/>
    <w:rsid w:val="00ED4520"/>
    <w:rsid w:val="00ED4549"/>
    <w:rsid w:val="00ED4798"/>
    <w:rsid w:val="00ED47A6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E0"/>
    <w:rsid w:val="00ED6ABC"/>
    <w:rsid w:val="00ED6BCB"/>
    <w:rsid w:val="00ED6CEF"/>
    <w:rsid w:val="00ED6EC6"/>
    <w:rsid w:val="00ED704B"/>
    <w:rsid w:val="00ED7390"/>
    <w:rsid w:val="00ED7BB1"/>
    <w:rsid w:val="00ED7C76"/>
    <w:rsid w:val="00ED7CCE"/>
    <w:rsid w:val="00EE002F"/>
    <w:rsid w:val="00EE0148"/>
    <w:rsid w:val="00EE01AF"/>
    <w:rsid w:val="00EE05D6"/>
    <w:rsid w:val="00EE08BC"/>
    <w:rsid w:val="00EE0AB6"/>
    <w:rsid w:val="00EE0E4E"/>
    <w:rsid w:val="00EE1075"/>
    <w:rsid w:val="00EE15C3"/>
    <w:rsid w:val="00EE17DB"/>
    <w:rsid w:val="00EE1895"/>
    <w:rsid w:val="00EE1A73"/>
    <w:rsid w:val="00EE1B22"/>
    <w:rsid w:val="00EE1B50"/>
    <w:rsid w:val="00EE1D0C"/>
    <w:rsid w:val="00EE2330"/>
    <w:rsid w:val="00EE23A9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8A2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EF0"/>
    <w:rsid w:val="00EE5EF4"/>
    <w:rsid w:val="00EE63B8"/>
    <w:rsid w:val="00EE6A68"/>
    <w:rsid w:val="00EE6AB0"/>
    <w:rsid w:val="00EE6C6C"/>
    <w:rsid w:val="00EE7259"/>
    <w:rsid w:val="00EE72A9"/>
    <w:rsid w:val="00EE7548"/>
    <w:rsid w:val="00EE7736"/>
    <w:rsid w:val="00EE7C6B"/>
    <w:rsid w:val="00EE7DA0"/>
    <w:rsid w:val="00EE7F09"/>
    <w:rsid w:val="00EF0293"/>
    <w:rsid w:val="00EF0375"/>
    <w:rsid w:val="00EF05C0"/>
    <w:rsid w:val="00EF08C9"/>
    <w:rsid w:val="00EF09D3"/>
    <w:rsid w:val="00EF0A4C"/>
    <w:rsid w:val="00EF0D18"/>
    <w:rsid w:val="00EF0D42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C25"/>
    <w:rsid w:val="00EF2C53"/>
    <w:rsid w:val="00EF2E29"/>
    <w:rsid w:val="00EF30B6"/>
    <w:rsid w:val="00EF359D"/>
    <w:rsid w:val="00EF35B7"/>
    <w:rsid w:val="00EF3786"/>
    <w:rsid w:val="00EF39B7"/>
    <w:rsid w:val="00EF3C25"/>
    <w:rsid w:val="00EF422B"/>
    <w:rsid w:val="00EF428A"/>
    <w:rsid w:val="00EF4396"/>
    <w:rsid w:val="00EF46A8"/>
    <w:rsid w:val="00EF47B5"/>
    <w:rsid w:val="00EF491F"/>
    <w:rsid w:val="00EF4DF7"/>
    <w:rsid w:val="00EF5096"/>
    <w:rsid w:val="00EF53D1"/>
    <w:rsid w:val="00EF53DA"/>
    <w:rsid w:val="00EF58D2"/>
    <w:rsid w:val="00EF594B"/>
    <w:rsid w:val="00EF5B0D"/>
    <w:rsid w:val="00EF5DBA"/>
    <w:rsid w:val="00EF63E5"/>
    <w:rsid w:val="00EF6593"/>
    <w:rsid w:val="00EF66DF"/>
    <w:rsid w:val="00EF674E"/>
    <w:rsid w:val="00EF691E"/>
    <w:rsid w:val="00EF6CA6"/>
    <w:rsid w:val="00EF6E1D"/>
    <w:rsid w:val="00EF6F80"/>
    <w:rsid w:val="00EF718C"/>
    <w:rsid w:val="00EF7437"/>
    <w:rsid w:val="00EF75B7"/>
    <w:rsid w:val="00EF7BAD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10E1"/>
    <w:rsid w:val="00F01471"/>
    <w:rsid w:val="00F014AF"/>
    <w:rsid w:val="00F01636"/>
    <w:rsid w:val="00F01687"/>
    <w:rsid w:val="00F01702"/>
    <w:rsid w:val="00F01709"/>
    <w:rsid w:val="00F01951"/>
    <w:rsid w:val="00F02084"/>
    <w:rsid w:val="00F020C1"/>
    <w:rsid w:val="00F02196"/>
    <w:rsid w:val="00F023D4"/>
    <w:rsid w:val="00F02756"/>
    <w:rsid w:val="00F029F1"/>
    <w:rsid w:val="00F02A27"/>
    <w:rsid w:val="00F02EEE"/>
    <w:rsid w:val="00F032BA"/>
    <w:rsid w:val="00F0337E"/>
    <w:rsid w:val="00F033A4"/>
    <w:rsid w:val="00F03416"/>
    <w:rsid w:val="00F037C4"/>
    <w:rsid w:val="00F039E3"/>
    <w:rsid w:val="00F03BE7"/>
    <w:rsid w:val="00F03C6B"/>
    <w:rsid w:val="00F03E04"/>
    <w:rsid w:val="00F04190"/>
    <w:rsid w:val="00F0490B"/>
    <w:rsid w:val="00F049EE"/>
    <w:rsid w:val="00F04A0D"/>
    <w:rsid w:val="00F04A5B"/>
    <w:rsid w:val="00F04C70"/>
    <w:rsid w:val="00F04CFB"/>
    <w:rsid w:val="00F04E7C"/>
    <w:rsid w:val="00F05768"/>
    <w:rsid w:val="00F058BB"/>
    <w:rsid w:val="00F05BFF"/>
    <w:rsid w:val="00F05C22"/>
    <w:rsid w:val="00F060A2"/>
    <w:rsid w:val="00F0620E"/>
    <w:rsid w:val="00F062CC"/>
    <w:rsid w:val="00F0640E"/>
    <w:rsid w:val="00F0650C"/>
    <w:rsid w:val="00F065D2"/>
    <w:rsid w:val="00F0671C"/>
    <w:rsid w:val="00F06E0B"/>
    <w:rsid w:val="00F0742B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14CF"/>
    <w:rsid w:val="00F118F8"/>
    <w:rsid w:val="00F11B3B"/>
    <w:rsid w:val="00F11ED3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406F"/>
    <w:rsid w:val="00F140FC"/>
    <w:rsid w:val="00F1415D"/>
    <w:rsid w:val="00F142CD"/>
    <w:rsid w:val="00F14832"/>
    <w:rsid w:val="00F1497F"/>
    <w:rsid w:val="00F14BD8"/>
    <w:rsid w:val="00F155AB"/>
    <w:rsid w:val="00F15652"/>
    <w:rsid w:val="00F1577E"/>
    <w:rsid w:val="00F15E50"/>
    <w:rsid w:val="00F160E7"/>
    <w:rsid w:val="00F1615D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ECD"/>
    <w:rsid w:val="00F16F5B"/>
    <w:rsid w:val="00F171AB"/>
    <w:rsid w:val="00F17240"/>
    <w:rsid w:val="00F17349"/>
    <w:rsid w:val="00F17975"/>
    <w:rsid w:val="00F20121"/>
    <w:rsid w:val="00F20122"/>
    <w:rsid w:val="00F20238"/>
    <w:rsid w:val="00F20294"/>
    <w:rsid w:val="00F20525"/>
    <w:rsid w:val="00F20854"/>
    <w:rsid w:val="00F20917"/>
    <w:rsid w:val="00F2092E"/>
    <w:rsid w:val="00F209FD"/>
    <w:rsid w:val="00F20AE5"/>
    <w:rsid w:val="00F20E77"/>
    <w:rsid w:val="00F20F6E"/>
    <w:rsid w:val="00F2114E"/>
    <w:rsid w:val="00F21735"/>
    <w:rsid w:val="00F21D2B"/>
    <w:rsid w:val="00F22499"/>
    <w:rsid w:val="00F22743"/>
    <w:rsid w:val="00F227DC"/>
    <w:rsid w:val="00F22944"/>
    <w:rsid w:val="00F22A96"/>
    <w:rsid w:val="00F235E6"/>
    <w:rsid w:val="00F2389F"/>
    <w:rsid w:val="00F23B8E"/>
    <w:rsid w:val="00F24079"/>
    <w:rsid w:val="00F242E6"/>
    <w:rsid w:val="00F244E9"/>
    <w:rsid w:val="00F2486F"/>
    <w:rsid w:val="00F24CF6"/>
    <w:rsid w:val="00F252C1"/>
    <w:rsid w:val="00F252D6"/>
    <w:rsid w:val="00F255EB"/>
    <w:rsid w:val="00F257C6"/>
    <w:rsid w:val="00F258C7"/>
    <w:rsid w:val="00F25A2F"/>
    <w:rsid w:val="00F25E41"/>
    <w:rsid w:val="00F26040"/>
    <w:rsid w:val="00F26098"/>
    <w:rsid w:val="00F26230"/>
    <w:rsid w:val="00F264A5"/>
    <w:rsid w:val="00F26984"/>
    <w:rsid w:val="00F26C61"/>
    <w:rsid w:val="00F26C9D"/>
    <w:rsid w:val="00F26CBC"/>
    <w:rsid w:val="00F26DCE"/>
    <w:rsid w:val="00F26E6F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C3F"/>
    <w:rsid w:val="00F27E38"/>
    <w:rsid w:val="00F300B7"/>
    <w:rsid w:val="00F30109"/>
    <w:rsid w:val="00F305A0"/>
    <w:rsid w:val="00F306CE"/>
    <w:rsid w:val="00F3092F"/>
    <w:rsid w:val="00F30AB1"/>
    <w:rsid w:val="00F30ADC"/>
    <w:rsid w:val="00F30B0C"/>
    <w:rsid w:val="00F30D46"/>
    <w:rsid w:val="00F3104E"/>
    <w:rsid w:val="00F311E4"/>
    <w:rsid w:val="00F31275"/>
    <w:rsid w:val="00F3161A"/>
    <w:rsid w:val="00F318F1"/>
    <w:rsid w:val="00F31932"/>
    <w:rsid w:val="00F31A73"/>
    <w:rsid w:val="00F31DBE"/>
    <w:rsid w:val="00F32044"/>
    <w:rsid w:val="00F320CD"/>
    <w:rsid w:val="00F32469"/>
    <w:rsid w:val="00F326B1"/>
    <w:rsid w:val="00F32707"/>
    <w:rsid w:val="00F3286F"/>
    <w:rsid w:val="00F329BF"/>
    <w:rsid w:val="00F32B12"/>
    <w:rsid w:val="00F32DB6"/>
    <w:rsid w:val="00F32EC5"/>
    <w:rsid w:val="00F3313D"/>
    <w:rsid w:val="00F331A2"/>
    <w:rsid w:val="00F33388"/>
    <w:rsid w:val="00F337B6"/>
    <w:rsid w:val="00F337EA"/>
    <w:rsid w:val="00F338A9"/>
    <w:rsid w:val="00F33C88"/>
    <w:rsid w:val="00F33D5B"/>
    <w:rsid w:val="00F33F58"/>
    <w:rsid w:val="00F34042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B05"/>
    <w:rsid w:val="00F35D03"/>
    <w:rsid w:val="00F35E5F"/>
    <w:rsid w:val="00F36027"/>
    <w:rsid w:val="00F360AF"/>
    <w:rsid w:val="00F3615F"/>
    <w:rsid w:val="00F3618E"/>
    <w:rsid w:val="00F364FE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D8A"/>
    <w:rsid w:val="00F4007C"/>
    <w:rsid w:val="00F4032C"/>
    <w:rsid w:val="00F40464"/>
    <w:rsid w:val="00F404F1"/>
    <w:rsid w:val="00F40F16"/>
    <w:rsid w:val="00F40F67"/>
    <w:rsid w:val="00F41134"/>
    <w:rsid w:val="00F41162"/>
    <w:rsid w:val="00F4137E"/>
    <w:rsid w:val="00F414C9"/>
    <w:rsid w:val="00F41610"/>
    <w:rsid w:val="00F41FFA"/>
    <w:rsid w:val="00F421F4"/>
    <w:rsid w:val="00F423CE"/>
    <w:rsid w:val="00F423DC"/>
    <w:rsid w:val="00F428EC"/>
    <w:rsid w:val="00F428F3"/>
    <w:rsid w:val="00F42998"/>
    <w:rsid w:val="00F429B0"/>
    <w:rsid w:val="00F42AB2"/>
    <w:rsid w:val="00F42D23"/>
    <w:rsid w:val="00F43097"/>
    <w:rsid w:val="00F43438"/>
    <w:rsid w:val="00F43895"/>
    <w:rsid w:val="00F439FD"/>
    <w:rsid w:val="00F43ABC"/>
    <w:rsid w:val="00F43C4F"/>
    <w:rsid w:val="00F43ECD"/>
    <w:rsid w:val="00F44255"/>
    <w:rsid w:val="00F4437E"/>
    <w:rsid w:val="00F44659"/>
    <w:rsid w:val="00F44846"/>
    <w:rsid w:val="00F44D04"/>
    <w:rsid w:val="00F44D08"/>
    <w:rsid w:val="00F44D20"/>
    <w:rsid w:val="00F453D2"/>
    <w:rsid w:val="00F455FB"/>
    <w:rsid w:val="00F458A3"/>
    <w:rsid w:val="00F4599B"/>
    <w:rsid w:val="00F45C74"/>
    <w:rsid w:val="00F45F92"/>
    <w:rsid w:val="00F46316"/>
    <w:rsid w:val="00F464B0"/>
    <w:rsid w:val="00F46529"/>
    <w:rsid w:val="00F4660F"/>
    <w:rsid w:val="00F46E44"/>
    <w:rsid w:val="00F47412"/>
    <w:rsid w:val="00F474DB"/>
    <w:rsid w:val="00F47939"/>
    <w:rsid w:val="00F47A62"/>
    <w:rsid w:val="00F501E3"/>
    <w:rsid w:val="00F50230"/>
    <w:rsid w:val="00F50297"/>
    <w:rsid w:val="00F5029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C66"/>
    <w:rsid w:val="00F51CA5"/>
    <w:rsid w:val="00F51D3C"/>
    <w:rsid w:val="00F51F69"/>
    <w:rsid w:val="00F52152"/>
    <w:rsid w:val="00F5243F"/>
    <w:rsid w:val="00F5261A"/>
    <w:rsid w:val="00F527BD"/>
    <w:rsid w:val="00F52B0E"/>
    <w:rsid w:val="00F52C77"/>
    <w:rsid w:val="00F52E61"/>
    <w:rsid w:val="00F52EB7"/>
    <w:rsid w:val="00F534C8"/>
    <w:rsid w:val="00F53889"/>
    <w:rsid w:val="00F5399F"/>
    <w:rsid w:val="00F53A9F"/>
    <w:rsid w:val="00F53BAE"/>
    <w:rsid w:val="00F53E43"/>
    <w:rsid w:val="00F53E9E"/>
    <w:rsid w:val="00F54006"/>
    <w:rsid w:val="00F54017"/>
    <w:rsid w:val="00F54706"/>
    <w:rsid w:val="00F54EA5"/>
    <w:rsid w:val="00F552F0"/>
    <w:rsid w:val="00F554C6"/>
    <w:rsid w:val="00F5598D"/>
    <w:rsid w:val="00F559BC"/>
    <w:rsid w:val="00F55A07"/>
    <w:rsid w:val="00F55AFD"/>
    <w:rsid w:val="00F55B62"/>
    <w:rsid w:val="00F56669"/>
    <w:rsid w:val="00F566F0"/>
    <w:rsid w:val="00F567AA"/>
    <w:rsid w:val="00F56D83"/>
    <w:rsid w:val="00F56F69"/>
    <w:rsid w:val="00F57068"/>
    <w:rsid w:val="00F57125"/>
    <w:rsid w:val="00F57188"/>
    <w:rsid w:val="00F5731F"/>
    <w:rsid w:val="00F575F9"/>
    <w:rsid w:val="00F57A2C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9C"/>
    <w:rsid w:val="00F60957"/>
    <w:rsid w:val="00F60A6B"/>
    <w:rsid w:val="00F60B70"/>
    <w:rsid w:val="00F60C34"/>
    <w:rsid w:val="00F60D9A"/>
    <w:rsid w:val="00F60EDF"/>
    <w:rsid w:val="00F60F05"/>
    <w:rsid w:val="00F60FF8"/>
    <w:rsid w:val="00F612C1"/>
    <w:rsid w:val="00F61344"/>
    <w:rsid w:val="00F617F1"/>
    <w:rsid w:val="00F61A2E"/>
    <w:rsid w:val="00F61A8F"/>
    <w:rsid w:val="00F62172"/>
    <w:rsid w:val="00F621B5"/>
    <w:rsid w:val="00F623B8"/>
    <w:rsid w:val="00F62B6C"/>
    <w:rsid w:val="00F62D59"/>
    <w:rsid w:val="00F62F5C"/>
    <w:rsid w:val="00F6322E"/>
    <w:rsid w:val="00F6328B"/>
    <w:rsid w:val="00F633D7"/>
    <w:rsid w:val="00F6358A"/>
    <w:rsid w:val="00F6369D"/>
    <w:rsid w:val="00F63B8D"/>
    <w:rsid w:val="00F63E44"/>
    <w:rsid w:val="00F63ED4"/>
    <w:rsid w:val="00F64201"/>
    <w:rsid w:val="00F6439E"/>
    <w:rsid w:val="00F646C6"/>
    <w:rsid w:val="00F64707"/>
    <w:rsid w:val="00F6498B"/>
    <w:rsid w:val="00F64BB6"/>
    <w:rsid w:val="00F64DC5"/>
    <w:rsid w:val="00F650D1"/>
    <w:rsid w:val="00F65148"/>
    <w:rsid w:val="00F6516F"/>
    <w:rsid w:val="00F65269"/>
    <w:rsid w:val="00F656CC"/>
    <w:rsid w:val="00F65A28"/>
    <w:rsid w:val="00F65BFB"/>
    <w:rsid w:val="00F65C05"/>
    <w:rsid w:val="00F65E32"/>
    <w:rsid w:val="00F6642B"/>
    <w:rsid w:val="00F667AD"/>
    <w:rsid w:val="00F66C15"/>
    <w:rsid w:val="00F66C25"/>
    <w:rsid w:val="00F6722D"/>
    <w:rsid w:val="00F674FC"/>
    <w:rsid w:val="00F701E2"/>
    <w:rsid w:val="00F70462"/>
    <w:rsid w:val="00F706D1"/>
    <w:rsid w:val="00F7081A"/>
    <w:rsid w:val="00F70942"/>
    <w:rsid w:val="00F70DB5"/>
    <w:rsid w:val="00F710E1"/>
    <w:rsid w:val="00F711A8"/>
    <w:rsid w:val="00F71B4B"/>
    <w:rsid w:val="00F71C06"/>
    <w:rsid w:val="00F71CBF"/>
    <w:rsid w:val="00F7224D"/>
    <w:rsid w:val="00F725BF"/>
    <w:rsid w:val="00F72935"/>
    <w:rsid w:val="00F7294C"/>
    <w:rsid w:val="00F72E1F"/>
    <w:rsid w:val="00F730B6"/>
    <w:rsid w:val="00F730CB"/>
    <w:rsid w:val="00F730F9"/>
    <w:rsid w:val="00F73181"/>
    <w:rsid w:val="00F7336C"/>
    <w:rsid w:val="00F73595"/>
    <w:rsid w:val="00F73893"/>
    <w:rsid w:val="00F738A2"/>
    <w:rsid w:val="00F738E9"/>
    <w:rsid w:val="00F73964"/>
    <w:rsid w:val="00F74534"/>
    <w:rsid w:val="00F74614"/>
    <w:rsid w:val="00F749BF"/>
    <w:rsid w:val="00F74D97"/>
    <w:rsid w:val="00F74F22"/>
    <w:rsid w:val="00F75056"/>
    <w:rsid w:val="00F7511B"/>
    <w:rsid w:val="00F752A5"/>
    <w:rsid w:val="00F75379"/>
    <w:rsid w:val="00F753BA"/>
    <w:rsid w:val="00F756F6"/>
    <w:rsid w:val="00F75709"/>
    <w:rsid w:val="00F758C3"/>
    <w:rsid w:val="00F75A29"/>
    <w:rsid w:val="00F75AC7"/>
    <w:rsid w:val="00F75AF3"/>
    <w:rsid w:val="00F75F0A"/>
    <w:rsid w:val="00F75F80"/>
    <w:rsid w:val="00F7647B"/>
    <w:rsid w:val="00F76516"/>
    <w:rsid w:val="00F76821"/>
    <w:rsid w:val="00F76B7D"/>
    <w:rsid w:val="00F76C20"/>
    <w:rsid w:val="00F76DD8"/>
    <w:rsid w:val="00F76ED4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958"/>
    <w:rsid w:val="00F80C75"/>
    <w:rsid w:val="00F81074"/>
    <w:rsid w:val="00F81112"/>
    <w:rsid w:val="00F81187"/>
    <w:rsid w:val="00F814DA"/>
    <w:rsid w:val="00F8168C"/>
    <w:rsid w:val="00F816C4"/>
    <w:rsid w:val="00F81D36"/>
    <w:rsid w:val="00F81EB6"/>
    <w:rsid w:val="00F81EC2"/>
    <w:rsid w:val="00F81F72"/>
    <w:rsid w:val="00F822EF"/>
    <w:rsid w:val="00F82450"/>
    <w:rsid w:val="00F8259D"/>
    <w:rsid w:val="00F825A1"/>
    <w:rsid w:val="00F8260D"/>
    <w:rsid w:val="00F82FF5"/>
    <w:rsid w:val="00F83009"/>
    <w:rsid w:val="00F832BC"/>
    <w:rsid w:val="00F8339D"/>
    <w:rsid w:val="00F837FB"/>
    <w:rsid w:val="00F83945"/>
    <w:rsid w:val="00F83B09"/>
    <w:rsid w:val="00F83B5C"/>
    <w:rsid w:val="00F840E1"/>
    <w:rsid w:val="00F84111"/>
    <w:rsid w:val="00F84424"/>
    <w:rsid w:val="00F84597"/>
    <w:rsid w:val="00F845CF"/>
    <w:rsid w:val="00F849A5"/>
    <w:rsid w:val="00F84DB9"/>
    <w:rsid w:val="00F85111"/>
    <w:rsid w:val="00F857F3"/>
    <w:rsid w:val="00F858F6"/>
    <w:rsid w:val="00F85AC8"/>
    <w:rsid w:val="00F85D8B"/>
    <w:rsid w:val="00F85EAE"/>
    <w:rsid w:val="00F85FE4"/>
    <w:rsid w:val="00F86117"/>
    <w:rsid w:val="00F86162"/>
    <w:rsid w:val="00F864B3"/>
    <w:rsid w:val="00F86571"/>
    <w:rsid w:val="00F865C7"/>
    <w:rsid w:val="00F865DC"/>
    <w:rsid w:val="00F866FB"/>
    <w:rsid w:val="00F86BC3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DE7"/>
    <w:rsid w:val="00F9015F"/>
    <w:rsid w:val="00F9030E"/>
    <w:rsid w:val="00F90658"/>
    <w:rsid w:val="00F906D5"/>
    <w:rsid w:val="00F90A0A"/>
    <w:rsid w:val="00F90E1B"/>
    <w:rsid w:val="00F90E9C"/>
    <w:rsid w:val="00F90F82"/>
    <w:rsid w:val="00F90FE3"/>
    <w:rsid w:val="00F91026"/>
    <w:rsid w:val="00F91171"/>
    <w:rsid w:val="00F91250"/>
    <w:rsid w:val="00F912F8"/>
    <w:rsid w:val="00F914AF"/>
    <w:rsid w:val="00F9155C"/>
    <w:rsid w:val="00F91843"/>
    <w:rsid w:val="00F91B5A"/>
    <w:rsid w:val="00F91BF5"/>
    <w:rsid w:val="00F92052"/>
    <w:rsid w:val="00F9258A"/>
    <w:rsid w:val="00F92862"/>
    <w:rsid w:val="00F928E9"/>
    <w:rsid w:val="00F92A5D"/>
    <w:rsid w:val="00F92B54"/>
    <w:rsid w:val="00F92C8B"/>
    <w:rsid w:val="00F92EB8"/>
    <w:rsid w:val="00F93063"/>
    <w:rsid w:val="00F934F4"/>
    <w:rsid w:val="00F93A34"/>
    <w:rsid w:val="00F93B3B"/>
    <w:rsid w:val="00F9423D"/>
    <w:rsid w:val="00F94A5D"/>
    <w:rsid w:val="00F94D30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D5"/>
    <w:rsid w:val="00F97FF6"/>
    <w:rsid w:val="00FA01AF"/>
    <w:rsid w:val="00FA0510"/>
    <w:rsid w:val="00FA060A"/>
    <w:rsid w:val="00FA0682"/>
    <w:rsid w:val="00FA0700"/>
    <w:rsid w:val="00FA096C"/>
    <w:rsid w:val="00FA0B8A"/>
    <w:rsid w:val="00FA0B91"/>
    <w:rsid w:val="00FA0CCB"/>
    <w:rsid w:val="00FA0CE4"/>
    <w:rsid w:val="00FA1345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30B1"/>
    <w:rsid w:val="00FA32A7"/>
    <w:rsid w:val="00FA35DB"/>
    <w:rsid w:val="00FA3654"/>
    <w:rsid w:val="00FA374D"/>
    <w:rsid w:val="00FA377B"/>
    <w:rsid w:val="00FA37E7"/>
    <w:rsid w:val="00FA38F2"/>
    <w:rsid w:val="00FA3917"/>
    <w:rsid w:val="00FA3977"/>
    <w:rsid w:val="00FA3D5C"/>
    <w:rsid w:val="00FA3F49"/>
    <w:rsid w:val="00FA3FF4"/>
    <w:rsid w:val="00FA41F8"/>
    <w:rsid w:val="00FA4719"/>
    <w:rsid w:val="00FA4F40"/>
    <w:rsid w:val="00FA5573"/>
    <w:rsid w:val="00FA57E9"/>
    <w:rsid w:val="00FA583A"/>
    <w:rsid w:val="00FA5D6E"/>
    <w:rsid w:val="00FA5DB4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421"/>
    <w:rsid w:val="00FB0681"/>
    <w:rsid w:val="00FB081F"/>
    <w:rsid w:val="00FB089F"/>
    <w:rsid w:val="00FB0F30"/>
    <w:rsid w:val="00FB0F8E"/>
    <w:rsid w:val="00FB1003"/>
    <w:rsid w:val="00FB1362"/>
    <w:rsid w:val="00FB14E9"/>
    <w:rsid w:val="00FB1702"/>
    <w:rsid w:val="00FB1A87"/>
    <w:rsid w:val="00FB1E44"/>
    <w:rsid w:val="00FB23B2"/>
    <w:rsid w:val="00FB247A"/>
    <w:rsid w:val="00FB2655"/>
    <w:rsid w:val="00FB2875"/>
    <w:rsid w:val="00FB2A3F"/>
    <w:rsid w:val="00FB301E"/>
    <w:rsid w:val="00FB30FE"/>
    <w:rsid w:val="00FB3196"/>
    <w:rsid w:val="00FB3682"/>
    <w:rsid w:val="00FB369C"/>
    <w:rsid w:val="00FB3701"/>
    <w:rsid w:val="00FB3919"/>
    <w:rsid w:val="00FB3ECB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BB5"/>
    <w:rsid w:val="00FB5C37"/>
    <w:rsid w:val="00FB5C58"/>
    <w:rsid w:val="00FB5CC5"/>
    <w:rsid w:val="00FB6065"/>
    <w:rsid w:val="00FB621E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804"/>
    <w:rsid w:val="00FB79D2"/>
    <w:rsid w:val="00FB7C31"/>
    <w:rsid w:val="00FB7DD9"/>
    <w:rsid w:val="00FB7F86"/>
    <w:rsid w:val="00FC05B2"/>
    <w:rsid w:val="00FC05C3"/>
    <w:rsid w:val="00FC076B"/>
    <w:rsid w:val="00FC078F"/>
    <w:rsid w:val="00FC08C8"/>
    <w:rsid w:val="00FC0BA9"/>
    <w:rsid w:val="00FC0C7B"/>
    <w:rsid w:val="00FC0E16"/>
    <w:rsid w:val="00FC0EBD"/>
    <w:rsid w:val="00FC1149"/>
    <w:rsid w:val="00FC13BC"/>
    <w:rsid w:val="00FC184C"/>
    <w:rsid w:val="00FC18EF"/>
    <w:rsid w:val="00FC1A46"/>
    <w:rsid w:val="00FC1A7C"/>
    <w:rsid w:val="00FC1C41"/>
    <w:rsid w:val="00FC1F0B"/>
    <w:rsid w:val="00FC226F"/>
    <w:rsid w:val="00FC271E"/>
    <w:rsid w:val="00FC2849"/>
    <w:rsid w:val="00FC286A"/>
    <w:rsid w:val="00FC2C40"/>
    <w:rsid w:val="00FC2EF0"/>
    <w:rsid w:val="00FC3140"/>
    <w:rsid w:val="00FC36DD"/>
    <w:rsid w:val="00FC3941"/>
    <w:rsid w:val="00FC3CA9"/>
    <w:rsid w:val="00FC3F6C"/>
    <w:rsid w:val="00FC4206"/>
    <w:rsid w:val="00FC45AA"/>
    <w:rsid w:val="00FC46FB"/>
    <w:rsid w:val="00FC4912"/>
    <w:rsid w:val="00FC4DA7"/>
    <w:rsid w:val="00FC516A"/>
    <w:rsid w:val="00FC51B7"/>
    <w:rsid w:val="00FC51CF"/>
    <w:rsid w:val="00FC533D"/>
    <w:rsid w:val="00FC5CAA"/>
    <w:rsid w:val="00FC5D26"/>
    <w:rsid w:val="00FC5DBB"/>
    <w:rsid w:val="00FC638A"/>
    <w:rsid w:val="00FC6731"/>
    <w:rsid w:val="00FC682C"/>
    <w:rsid w:val="00FC6AE1"/>
    <w:rsid w:val="00FC7028"/>
    <w:rsid w:val="00FC72BE"/>
    <w:rsid w:val="00FC7433"/>
    <w:rsid w:val="00FC7825"/>
    <w:rsid w:val="00FC7B65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68"/>
    <w:rsid w:val="00FD0C13"/>
    <w:rsid w:val="00FD0C4D"/>
    <w:rsid w:val="00FD0CE3"/>
    <w:rsid w:val="00FD0E4E"/>
    <w:rsid w:val="00FD0E61"/>
    <w:rsid w:val="00FD0F64"/>
    <w:rsid w:val="00FD100E"/>
    <w:rsid w:val="00FD116F"/>
    <w:rsid w:val="00FD14F8"/>
    <w:rsid w:val="00FD177A"/>
    <w:rsid w:val="00FD1831"/>
    <w:rsid w:val="00FD1FD6"/>
    <w:rsid w:val="00FD2605"/>
    <w:rsid w:val="00FD27F6"/>
    <w:rsid w:val="00FD285E"/>
    <w:rsid w:val="00FD2935"/>
    <w:rsid w:val="00FD2A5F"/>
    <w:rsid w:val="00FD2AB5"/>
    <w:rsid w:val="00FD2ACC"/>
    <w:rsid w:val="00FD2AF2"/>
    <w:rsid w:val="00FD2CD3"/>
    <w:rsid w:val="00FD2D08"/>
    <w:rsid w:val="00FD2EF5"/>
    <w:rsid w:val="00FD2F9D"/>
    <w:rsid w:val="00FD3076"/>
    <w:rsid w:val="00FD314B"/>
    <w:rsid w:val="00FD338A"/>
    <w:rsid w:val="00FD369E"/>
    <w:rsid w:val="00FD377B"/>
    <w:rsid w:val="00FD3904"/>
    <w:rsid w:val="00FD3D29"/>
    <w:rsid w:val="00FD3D50"/>
    <w:rsid w:val="00FD493F"/>
    <w:rsid w:val="00FD4B6B"/>
    <w:rsid w:val="00FD4C09"/>
    <w:rsid w:val="00FD4C66"/>
    <w:rsid w:val="00FD4E2C"/>
    <w:rsid w:val="00FD4EB1"/>
    <w:rsid w:val="00FD51F6"/>
    <w:rsid w:val="00FD520D"/>
    <w:rsid w:val="00FD53D1"/>
    <w:rsid w:val="00FD547A"/>
    <w:rsid w:val="00FD549A"/>
    <w:rsid w:val="00FD54E0"/>
    <w:rsid w:val="00FD567A"/>
    <w:rsid w:val="00FD5890"/>
    <w:rsid w:val="00FD5A7E"/>
    <w:rsid w:val="00FD607A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7F"/>
    <w:rsid w:val="00FD77F1"/>
    <w:rsid w:val="00FD7903"/>
    <w:rsid w:val="00FD7914"/>
    <w:rsid w:val="00FD797F"/>
    <w:rsid w:val="00FD7B1B"/>
    <w:rsid w:val="00FD7B2A"/>
    <w:rsid w:val="00FD7D88"/>
    <w:rsid w:val="00FE0012"/>
    <w:rsid w:val="00FE0071"/>
    <w:rsid w:val="00FE0141"/>
    <w:rsid w:val="00FE0423"/>
    <w:rsid w:val="00FE0437"/>
    <w:rsid w:val="00FE0D79"/>
    <w:rsid w:val="00FE0E5C"/>
    <w:rsid w:val="00FE1052"/>
    <w:rsid w:val="00FE10D8"/>
    <w:rsid w:val="00FE1397"/>
    <w:rsid w:val="00FE168D"/>
    <w:rsid w:val="00FE1719"/>
    <w:rsid w:val="00FE1787"/>
    <w:rsid w:val="00FE1D22"/>
    <w:rsid w:val="00FE1E35"/>
    <w:rsid w:val="00FE2189"/>
    <w:rsid w:val="00FE21A0"/>
    <w:rsid w:val="00FE27A4"/>
    <w:rsid w:val="00FE27E9"/>
    <w:rsid w:val="00FE27F9"/>
    <w:rsid w:val="00FE281E"/>
    <w:rsid w:val="00FE295D"/>
    <w:rsid w:val="00FE29DA"/>
    <w:rsid w:val="00FE2C7A"/>
    <w:rsid w:val="00FE2C9D"/>
    <w:rsid w:val="00FE2F05"/>
    <w:rsid w:val="00FE2F75"/>
    <w:rsid w:val="00FE2FFD"/>
    <w:rsid w:val="00FE32BB"/>
    <w:rsid w:val="00FE3AFA"/>
    <w:rsid w:val="00FE3B45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53B"/>
    <w:rsid w:val="00FE56D6"/>
    <w:rsid w:val="00FE627F"/>
    <w:rsid w:val="00FE6955"/>
    <w:rsid w:val="00FE6AB3"/>
    <w:rsid w:val="00FE6D68"/>
    <w:rsid w:val="00FE6E5A"/>
    <w:rsid w:val="00FE6EE5"/>
    <w:rsid w:val="00FE7096"/>
    <w:rsid w:val="00FE720E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82E"/>
    <w:rsid w:val="00FF088A"/>
    <w:rsid w:val="00FF0AA6"/>
    <w:rsid w:val="00FF0BF3"/>
    <w:rsid w:val="00FF0C7E"/>
    <w:rsid w:val="00FF10BA"/>
    <w:rsid w:val="00FF13F0"/>
    <w:rsid w:val="00FF17CC"/>
    <w:rsid w:val="00FF2257"/>
    <w:rsid w:val="00FF24D2"/>
    <w:rsid w:val="00FF2C9D"/>
    <w:rsid w:val="00FF2D80"/>
    <w:rsid w:val="00FF2E11"/>
    <w:rsid w:val="00FF312A"/>
    <w:rsid w:val="00FF32CD"/>
    <w:rsid w:val="00FF3343"/>
    <w:rsid w:val="00FF356E"/>
    <w:rsid w:val="00FF36C0"/>
    <w:rsid w:val="00FF3800"/>
    <w:rsid w:val="00FF3802"/>
    <w:rsid w:val="00FF3B1E"/>
    <w:rsid w:val="00FF3C28"/>
    <w:rsid w:val="00FF3F27"/>
    <w:rsid w:val="00FF3FE1"/>
    <w:rsid w:val="00FF4086"/>
    <w:rsid w:val="00FF40A8"/>
    <w:rsid w:val="00FF4439"/>
    <w:rsid w:val="00FF4501"/>
    <w:rsid w:val="00FF49D4"/>
    <w:rsid w:val="00FF4A2F"/>
    <w:rsid w:val="00FF4F6F"/>
    <w:rsid w:val="00FF5077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C7"/>
    <w:rsid w:val="00FF6BDC"/>
    <w:rsid w:val="00FF6D43"/>
    <w:rsid w:val="00FF6DC5"/>
    <w:rsid w:val="00FF6F03"/>
    <w:rsid w:val="00FF73BD"/>
    <w:rsid w:val="00FF754D"/>
    <w:rsid w:val="00FF779A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8F888E"/>
  <w15:docId w15:val="{1874DB4F-3331-4198-B5EB-13714EFB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D2D608-3BDD-455B-B5AA-3BB58DF5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sudaluck</cp:lastModifiedBy>
  <cp:revision>2</cp:revision>
  <cp:lastPrinted>2021-02-22T12:39:00Z</cp:lastPrinted>
  <dcterms:created xsi:type="dcterms:W3CDTF">2021-02-25T04:07:00Z</dcterms:created>
  <dcterms:modified xsi:type="dcterms:W3CDTF">2021-02-25T04:07:00Z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