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="-90" w:tblpY="19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9"/>
        <w:gridCol w:w="268"/>
        <w:gridCol w:w="7992"/>
      </w:tblGrid>
      <w:tr w:rsidR="00C35DF3" w:rsidRPr="000D4935" w14:paraId="774DAEC2" w14:textId="77777777" w:rsidTr="00BE261C">
        <w:trPr>
          <w:trHeight w:val="386"/>
        </w:trPr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AE3300B" w14:textId="77777777" w:rsidR="00C35DF3" w:rsidRPr="000D4935" w:rsidRDefault="00C35DF3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bookmarkStart w:id="0" w:name="_GoBack"/>
            <w:bookmarkEnd w:id="0"/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78B71F43" w14:textId="77777777" w:rsidR="00C35DF3" w:rsidRPr="000D4935" w:rsidRDefault="00C35DF3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</w:tcPr>
          <w:p w14:paraId="2437448E" w14:textId="77777777" w:rsidR="00C35DF3" w:rsidRPr="000D4935" w:rsidRDefault="00C35DF3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91F82" w:rsidRPr="000D4935" w14:paraId="743C00EF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0"/>
        </w:trPr>
        <w:tc>
          <w:tcPr>
            <w:tcW w:w="1259" w:type="dxa"/>
          </w:tcPr>
          <w:p w14:paraId="7A364B00" w14:textId="77777777" w:rsidR="00691F82" w:rsidRPr="000D4935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  <w:r w:rsidRPr="000D4935">
              <w:rPr>
                <w:rFonts w:ascii="Angsana New" w:hAnsi="Angsana New" w:cs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8" w:type="dxa"/>
          </w:tcPr>
          <w:p w14:paraId="0FE82907" w14:textId="77777777" w:rsidR="00691F82" w:rsidRPr="000D4935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92" w:type="dxa"/>
          </w:tcPr>
          <w:p w14:paraId="587AA5EB" w14:textId="77777777" w:rsidR="00691F82" w:rsidRPr="000D4935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  <w:r w:rsidRPr="000D4935">
              <w:rPr>
                <w:rFonts w:ascii="Angsana New" w:hAnsi="Angsana New" w:cs="Angsana New" w:hint="cs"/>
                <w:sz w:val="30"/>
                <w:szCs w:val="30"/>
                <w:cs/>
              </w:rPr>
              <w:t>สารบัญ</w:t>
            </w:r>
          </w:p>
        </w:tc>
      </w:tr>
      <w:tr w:rsidR="00691F82" w:rsidRPr="000D4935" w14:paraId="198DF367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8"/>
        </w:trPr>
        <w:tc>
          <w:tcPr>
            <w:tcW w:w="1259" w:type="dxa"/>
          </w:tcPr>
          <w:p w14:paraId="3CFCC57D" w14:textId="77777777" w:rsidR="00691F82" w:rsidRPr="000D4935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48311F35" w14:textId="77777777" w:rsidR="00691F82" w:rsidRPr="000D4935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92" w:type="dxa"/>
          </w:tcPr>
          <w:p w14:paraId="1F870315" w14:textId="77777777" w:rsidR="00691F82" w:rsidRPr="000D4935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91F82" w:rsidRPr="000D4935" w14:paraId="555815D9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</w:tcPr>
          <w:p w14:paraId="75BF87CA" w14:textId="2774A705" w:rsidR="00691F82" w:rsidRPr="000D4935" w:rsidRDefault="001E1B1A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8" w:type="dxa"/>
          </w:tcPr>
          <w:p w14:paraId="4FC93443" w14:textId="77777777" w:rsidR="00691F82" w:rsidRPr="000D4935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992" w:type="dxa"/>
          </w:tcPr>
          <w:p w14:paraId="74E6CD1F" w14:textId="77777777" w:rsidR="00691F82" w:rsidRPr="000D4935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691F82" w:rsidRPr="000D4935" w14:paraId="79A64F6A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8"/>
        </w:trPr>
        <w:tc>
          <w:tcPr>
            <w:tcW w:w="1259" w:type="dxa"/>
          </w:tcPr>
          <w:p w14:paraId="2F4AFBC7" w14:textId="147FD688" w:rsidR="00691F82" w:rsidRPr="000D4935" w:rsidRDefault="001E1B1A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14:paraId="6AA9C1E1" w14:textId="77777777" w:rsidR="00691F82" w:rsidRPr="000D4935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0D7FC49C" w14:textId="77777777" w:rsidR="00691F82" w:rsidRPr="000D4935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B41447" w:rsidRPr="000D4935" w14:paraId="06AE0F56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8"/>
        </w:trPr>
        <w:tc>
          <w:tcPr>
            <w:tcW w:w="1259" w:type="dxa"/>
          </w:tcPr>
          <w:p w14:paraId="450F5C69" w14:textId="3D48551A" w:rsidR="00B41447" w:rsidRPr="000D4935" w:rsidRDefault="001E1B1A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ZW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8" w:type="dxa"/>
          </w:tcPr>
          <w:p w14:paraId="79590EA5" w14:textId="77777777" w:rsidR="00B41447" w:rsidRPr="000D4935" w:rsidRDefault="00B41447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6893BC5C" w14:textId="1DB6180C" w:rsidR="00B41447" w:rsidRPr="000D4935" w:rsidRDefault="00B41447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691F82" w:rsidRPr="000D4935" w14:paraId="71176459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  <w:shd w:val="clear" w:color="auto" w:fill="auto"/>
          </w:tcPr>
          <w:p w14:paraId="7C417EEE" w14:textId="00192BFB" w:rsidR="00691F82" w:rsidRPr="000D4935" w:rsidRDefault="001E1B1A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77AF602D" w14:textId="77777777" w:rsidR="00691F82" w:rsidRPr="000D4935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1E0997F5" w14:textId="77777777" w:rsidR="00691F82" w:rsidRPr="000D4935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D493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691F82" w:rsidRPr="000D4935" w14:paraId="4D8FF4EC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  <w:shd w:val="clear" w:color="auto" w:fill="auto"/>
          </w:tcPr>
          <w:p w14:paraId="29719C13" w14:textId="2A854693" w:rsidR="00691F82" w:rsidRPr="000D4935" w:rsidRDefault="001E1B1A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067D548E" w14:textId="77777777" w:rsidR="00691F82" w:rsidRPr="000D4935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11218249" w14:textId="77777777" w:rsidR="00691F82" w:rsidRPr="000D4935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91F82" w:rsidRPr="000D4935" w14:paraId="68BB93CB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8"/>
        </w:trPr>
        <w:tc>
          <w:tcPr>
            <w:tcW w:w="1259" w:type="dxa"/>
            <w:shd w:val="clear" w:color="auto" w:fill="auto"/>
          </w:tcPr>
          <w:p w14:paraId="26B3E9BD" w14:textId="6C503B34" w:rsidR="00691F82" w:rsidRPr="000D4935" w:rsidRDefault="001E1B1A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14:paraId="5F1AAFA1" w14:textId="77777777" w:rsidR="00691F82" w:rsidRPr="000D4935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1DD0A7A1" w14:textId="77777777" w:rsidR="00691F82" w:rsidRPr="000D4935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4A6363" w:rsidRPr="000D4935" w14:paraId="493CD477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  <w:shd w:val="clear" w:color="auto" w:fill="auto"/>
          </w:tcPr>
          <w:p w14:paraId="1462F58F" w14:textId="46568724" w:rsidR="004A6363" w:rsidRPr="000D4935" w:rsidRDefault="001E1B1A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8" w:type="dxa"/>
            <w:shd w:val="clear" w:color="auto" w:fill="auto"/>
          </w:tcPr>
          <w:p w14:paraId="33731982" w14:textId="77777777" w:rsidR="004A6363" w:rsidRPr="000D4935" w:rsidRDefault="004A6363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61A670A8" w14:textId="55D57146" w:rsidR="004A6363" w:rsidRPr="000D4935" w:rsidRDefault="004A6363" w:rsidP="004A6363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rtl/>
                <w:cs/>
              </w:rPr>
            </w:pPr>
            <w:r w:rsidRPr="000D4935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</w:tr>
      <w:tr w:rsidR="004A6363" w:rsidRPr="000D4935" w14:paraId="69FC2137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  <w:shd w:val="clear" w:color="auto" w:fill="auto"/>
          </w:tcPr>
          <w:p w14:paraId="613841A5" w14:textId="773F489B" w:rsidR="004A6363" w:rsidRPr="000D4935" w:rsidRDefault="001E1B1A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8" w:type="dxa"/>
            <w:shd w:val="clear" w:color="auto" w:fill="auto"/>
          </w:tcPr>
          <w:p w14:paraId="463B50C6" w14:textId="77777777" w:rsidR="004A6363" w:rsidRPr="000D4935" w:rsidRDefault="004A6363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6C96A31B" w14:textId="3213F604" w:rsidR="004A6363" w:rsidRPr="000D4935" w:rsidRDefault="004A6363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D493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4A6363" w:rsidRPr="000D4935" w14:paraId="22C1CDBB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  <w:shd w:val="clear" w:color="auto" w:fill="auto"/>
          </w:tcPr>
          <w:p w14:paraId="08933617" w14:textId="14DA9E7D" w:rsidR="004A6363" w:rsidRPr="000D4935" w:rsidRDefault="001E1B1A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8" w:type="dxa"/>
            <w:shd w:val="clear" w:color="auto" w:fill="auto"/>
          </w:tcPr>
          <w:p w14:paraId="128ED48B" w14:textId="77777777" w:rsidR="004A6363" w:rsidRPr="000D4935" w:rsidRDefault="004A6363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0C7C9737" w14:textId="02ED233D" w:rsidR="004A6363" w:rsidRPr="000D4935" w:rsidRDefault="004A6363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D493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4A6363" w:rsidRPr="000D4935" w14:paraId="2BA35A3C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8"/>
        </w:trPr>
        <w:tc>
          <w:tcPr>
            <w:tcW w:w="1259" w:type="dxa"/>
            <w:shd w:val="clear" w:color="auto" w:fill="auto"/>
          </w:tcPr>
          <w:p w14:paraId="7FFE53F9" w14:textId="0BCBAE6D" w:rsidR="004A6363" w:rsidRPr="000D4935" w:rsidRDefault="001E1B1A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68" w:type="dxa"/>
            <w:shd w:val="clear" w:color="auto" w:fill="auto"/>
          </w:tcPr>
          <w:p w14:paraId="5AE87DE1" w14:textId="77777777" w:rsidR="004A6363" w:rsidRPr="000D4935" w:rsidRDefault="004A6363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2431F57C" w14:textId="29FAAC6E" w:rsidR="004A6363" w:rsidRPr="000D4935" w:rsidRDefault="004A6363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A6363" w:rsidRPr="000D4935" w14:paraId="3D13DA62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  <w:shd w:val="clear" w:color="auto" w:fill="auto"/>
          </w:tcPr>
          <w:p w14:paraId="34C96E83" w14:textId="6DA399C8" w:rsidR="004A6363" w:rsidRPr="000D4935" w:rsidRDefault="001E1B1A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68" w:type="dxa"/>
            <w:shd w:val="clear" w:color="auto" w:fill="auto"/>
          </w:tcPr>
          <w:p w14:paraId="2EA172B4" w14:textId="77777777" w:rsidR="004A6363" w:rsidRPr="000D4935" w:rsidRDefault="004A6363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02BA3870" w14:textId="254AD02E" w:rsidR="004A6363" w:rsidRPr="000D4935" w:rsidRDefault="004A6363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D493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4A6363" w:rsidRPr="000D4935" w14:paraId="754F0238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  <w:shd w:val="clear" w:color="auto" w:fill="auto"/>
          </w:tcPr>
          <w:p w14:paraId="363EFDBD" w14:textId="05C3D488" w:rsidR="004A6363" w:rsidRPr="000D4935" w:rsidRDefault="001E1B1A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68" w:type="dxa"/>
            <w:shd w:val="clear" w:color="auto" w:fill="auto"/>
          </w:tcPr>
          <w:p w14:paraId="2999010C" w14:textId="77777777" w:rsidR="004A6363" w:rsidRPr="000D4935" w:rsidRDefault="004A6363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6DC9E47A" w14:textId="0F235330" w:rsidR="004A6363" w:rsidRPr="000D4935" w:rsidRDefault="004A6363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D493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53766F" w:rsidRPr="000D4935" w14:paraId="3ACCE0C9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  <w:shd w:val="clear" w:color="auto" w:fill="auto"/>
          </w:tcPr>
          <w:p w14:paraId="69B78CAB" w14:textId="5D1B564B" w:rsidR="0053766F" w:rsidRPr="000D4935" w:rsidRDefault="001E1B1A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68" w:type="dxa"/>
            <w:shd w:val="clear" w:color="auto" w:fill="auto"/>
          </w:tcPr>
          <w:p w14:paraId="419C7189" w14:textId="77777777" w:rsidR="0053766F" w:rsidRPr="000D4935" w:rsidRDefault="0053766F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29BC6073" w14:textId="63169134" w:rsidR="0053766F" w:rsidRPr="000D4935" w:rsidRDefault="0053766F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D493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</w:tr>
      <w:tr w:rsidR="004A6363" w:rsidRPr="000D4935" w14:paraId="0575A51B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</w:tcPr>
          <w:p w14:paraId="53B67320" w14:textId="2F81B295" w:rsidR="004A6363" w:rsidRPr="000D4935" w:rsidRDefault="001E1B1A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68" w:type="dxa"/>
          </w:tcPr>
          <w:p w14:paraId="196B687F" w14:textId="77777777" w:rsidR="004A6363" w:rsidRPr="000D4935" w:rsidRDefault="004A6363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489489C2" w14:textId="4217C322" w:rsidR="004A6363" w:rsidRPr="000D4935" w:rsidRDefault="004A6363" w:rsidP="004A6363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D493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4A6363" w:rsidRPr="000D4935" w14:paraId="3B400167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</w:tcPr>
          <w:p w14:paraId="54542655" w14:textId="21CDD97D" w:rsidR="004A6363" w:rsidRPr="000D4935" w:rsidRDefault="001E1B1A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68" w:type="dxa"/>
          </w:tcPr>
          <w:p w14:paraId="3B4F7EB8" w14:textId="77777777" w:rsidR="004A6363" w:rsidRPr="000D4935" w:rsidRDefault="004A6363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73BD2BA3" w14:textId="0863401F" w:rsidR="004A6363" w:rsidRPr="000D4935" w:rsidRDefault="004A6363" w:rsidP="004A6363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cs="Angsana New" w:hint="cs"/>
                <w:sz w:val="30"/>
                <w:szCs w:val="30"/>
                <w:cs/>
              </w:rPr>
              <w:t>ทุนเรือนหุ้น</w:t>
            </w:r>
          </w:p>
        </w:tc>
      </w:tr>
      <w:tr w:rsidR="004A6363" w:rsidRPr="000D4935" w14:paraId="4121D3D0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</w:tcPr>
          <w:p w14:paraId="2182A98E" w14:textId="52FFDFE2" w:rsidR="004A6363" w:rsidRPr="000D4935" w:rsidRDefault="001E1B1A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68" w:type="dxa"/>
          </w:tcPr>
          <w:p w14:paraId="2CAF7DF6" w14:textId="77777777" w:rsidR="004A6363" w:rsidRPr="000D4935" w:rsidRDefault="004A6363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638003E2" w14:textId="20123811" w:rsidR="004A6363" w:rsidRPr="000D4935" w:rsidRDefault="004A6363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D493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4A6363" w:rsidRPr="000D4935" w14:paraId="04A7E771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8"/>
        </w:trPr>
        <w:tc>
          <w:tcPr>
            <w:tcW w:w="1259" w:type="dxa"/>
          </w:tcPr>
          <w:p w14:paraId="49C79CD1" w14:textId="789FE50F" w:rsidR="004A6363" w:rsidRPr="000D4935" w:rsidRDefault="001E1B1A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68" w:type="dxa"/>
          </w:tcPr>
          <w:p w14:paraId="09D7D7FE" w14:textId="77777777" w:rsidR="004A6363" w:rsidRPr="000D4935" w:rsidRDefault="004A6363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3885EB7D" w14:textId="1F3C35FC" w:rsidR="004A6363" w:rsidRPr="000D4935" w:rsidRDefault="004A6363" w:rsidP="004A6363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D4935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A6363" w:rsidRPr="000D4935" w14:paraId="3B489ADA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</w:tcPr>
          <w:p w14:paraId="3866830A" w14:textId="681934C8" w:rsidR="004A6363" w:rsidRPr="000D4935" w:rsidRDefault="001E1B1A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68" w:type="dxa"/>
          </w:tcPr>
          <w:p w14:paraId="4FBDD7D2" w14:textId="77777777" w:rsidR="004A6363" w:rsidRPr="000D4935" w:rsidRDefault="004A6363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410D6E2D" w14:textId="01EEA7C4" w:rsidR="004A6363" w:rsidRPr="000D4935" w:rsidRDefault="004A6363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D493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4A6363" w:rsidRPr="000D4935" w14:paraId="1DFAF034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</w:tcPr>
          <w:p w14:paraId="4A980F0B" w14:textId="49C0C88C" w:rsidR="004A6363" w:rsidRPr="000D4935" w:rsidRDefault="001E1B1A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ZW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68" w:type="dxa"/>
          </w:tcPr>
          <w:p w14:paraId="4685FFA6" w14:textId="77777777" w:rsidR="004A6363" w:rsidRPr="000D4935" w:rsidRDefault="004A6363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1DAD574D" w14:textId="04FBA295" w:rsidR="004A6363" w:rsidRPr="000D4935" w:rsidRDefault="004A6363" w:rsidP="004A6363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D493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ค่าใช้จ่ายตามลักษณะ</w:t>
            </w:r>
          </w:p>
        </w:tc>
      </w:tr>
      <w:tr w:rsidR="004A6363" w:rsidRPr="000D4935" w14:paraId="4C3FF98E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8"/>
        </w:trPr>
        <w:tc>
          <w:tcPr>
            <w:tcW w:w="1259" w:type="dxa"/>
          </w:tcPr>
          <w:p w14:paraId="3EDDBC74" w14:textId="394222D7" w:rsidR="004A6363" w:rsidRPr="000D4935" w:rsidRDefault="001E1B1A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68" w:type="dxa"/>
          </w:tcPr>
          <w:p w14:paraId="5B938581" w14:textId="77777777" w:rsidR="004A6363" w:rsidRPr="000D4935" w:rsidRDefault="004A6363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45759E20" w14:textId="36C937DB" w:rsidR="004A6363" w:rsidRPr="000D4935" w:rsidRDefault="004A6363" w:rsidP="004A6363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D493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4A6363" w:rsidRPr="000D4935" w14:paraId="12A2D896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</w:tcPr>
          <w:p w14:paraId="677B7F88" w14:textId="59556D49" w:rsidR="004A6363" w:rsidRPr="000D4935" w:rsidRDefault="001E1B1A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68" w:type="dxa"/>
          </w:tcPr>
          <w:p w14:paraId="07D871F5" w14:textId="77777777" w:rsidR="004A6363" w:rsidRPr="000D4935" w:rsidRDefault="004A6363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1598668C" w14:textId="58E3B44F" w:rsidR="004A6363" w:rsidRPr="000D4935" w:rsidRDefault="004A6363" w:rsidP="004A6363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D493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กำไรต่อหุ้นขั้นพื้นฐาน</w:t>
            </w:r>
          </w:p>
        </w:tc>
      </w:tr>
      <w:tr w:rsidR="004A6363" w:rsidRPr="000D4935" w14:paraId="3A00304B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</w:tcPr>
          <w:p w14:paraId="1760005A" w14:textId="1AB885F3" w:rsidR="004A6363" w:rsidRPr="000D4935" w:rsidRDefault="001E1B1A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68" w:type="dxa"/>
          </w:tcPr>
          <w:p w14:paraId="58FA46E0" w14:textId="77777777" w:rsidR="004A6363" w:rsidRPr="000D4935" w:rsidRDefault="004A6363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147DD279" w14:textId="50FC9742" w:rsidR="004A6363" w:rsidRPr="000D4935" w:rsidRDefault="004A6363" w:rsidP="004A6363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D493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4A6363" w:rsidRPr="000D4935" w14:paraId="67D0EB58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</w:tcPr>
          <w:p w14:paraId="344979E6" w14:textId="79CA37AD" w:rsidR="004A6363" w:rsidRPr="000D4935" w:rsidRDefault="001E1B1A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68" w:type="dxa"/>
          </w:tcPr>
          <w:p w14:paraId="01D63F6E" w14:textId="77777777" w:rsidR="004A6363" w:rsidRPr="000D4935" w:rsidRDefault="004A6363" w:rsidP="004A6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134C0E65" w14:textId="108ED5F8" w:rsidR="004A6363" w:rsidRPr="000D4935" w:rsidRDefault="004A6363" w:rsidP="004A6363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83587" w:rsidRPr="000D4935" w14:paraId="7217CE78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</w:tcPr>
          <w:p w14:paraId="41737910" w14:textId="073FE0CD" w:rsidR="00583587" w:rsidRPr="000D4935" w:rsidRDefault="001E1B1A" w:rsidP="005835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68" w:type="dxa"/>
          </w:tcPr>
          <w:p w14:paraId="05F82332" w14:textId="77777777" w:rsidR="00583587" w:rsidRPr="000D4935" w:rsidRDefault="00583587" w:rsidP="005835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1B6AFA7A" w14:textId="1658BB9F" w:rsidR="00583587" w:rsidRPr="000D4935" w:rsidRDefault="00583587" w:rsidP="0058358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cs="Angsana New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A119D7" w:rsidRPr="000D4935" w14:paraId="1C90F0D5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</w:tcPr>
          <w:p w14:paraId="012CA58D" w14:textId="0B6BC583" w:rsidR="00A119D7" w:rsidRPr="000D4935" w:rsidRDefault="001E1B1A" w:rsidP="00A119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68" w:type="dxa"/>
          </w:tcPr>
          <w:p w14:paraId="28D7B3F1" w14:textId="77777777" w:rsidR="00A119D7" w:rsidRPr="000D4935" w:rsidRDefault="00A119D7" w:rsidP="00A119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761EF459" w14:textId="4F81FB88" w:rsidR="00A119D7" w:rsidRPr="000D4935" w:rsidRDefault="00A119D7" w:rsidP="00A119D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D493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</w:t>
            </w:r>
          </w:p>
        </w:tc>
      </w:tr>
      <w:tr w:rsidR="00A119D7" w:rsidRPr="000D4935" w14:paraId="31C87C98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</w:tcPr>
          <w:p w14:paraId="2E25CB17" w14:textId="5D38A898" w:rsidR="00A119D7" w:rsidRPr="000D4935" w:rsidRDefault="001E1B1A" w:rsidP="00A119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68" w:type="dxa"/>
          </w:tcPr>
          <w:p w14:paraId="7AECFF47" w14:textId="77777777" w:rsidR="00A119D7" w:rsidRPr="000D4935" w:rsidRDefault="00A119D7" w:rsidP="00A119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710A4365" w14:textId="1C75F845" w:rsidR="00A119D7" w:rsidRPr="000D4935" w:rsidRDefault="00A119D7" w:rsidP="00A119D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0D493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ภาระผูกพันกับกิจการที่ไม่เกี่ยวข้องกัน  </w:t>
            </w:r>
          </w:p>
        </w:tc>
      </w:tr>
      <w:tr w:rsidR="00A119D7" w:rsidRPr="000D4935" w14:paraId="4BAD9E43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</w:tcPr>
          <w:p w14:paraId="084D9695" w14:textId="50468CB6" w:rsidR="00A119D7" w:rsidRPr="000D4935" w:rsidRDefault="001E1B1A" w:rsidP="00A119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68" w:type="dxa"/>
          </w:tcPr>
          <w:p w14:paraId="2396951F" w14:textId="77777777" w:rsidR="00A119D7" w:rsidRPr="000D4935" w:rsidRDefault="00A119D7" w:rsidP="00A119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62E37934" w14:textId="58F5C62C" w:rsidR="00A119D7" w:rsidRPr="000D4935" w:rsidRDefault="00A119D7" w:rsidP="00A119D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D493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F51C66" w:rsidRPr="000D4935" w14:paraId="5562E35C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</w:tcPr>
          <w:p w14:paraId="40099500" w14:textId="77777777" w:rsidR="00F51C66" w:rsidRPr="000D4935" w:rsidRDefault="00F51C66" w:rsidP="00A119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8" w:type="dxa"/>
          </w:tcPr>
          <w:p w14:paraId="4AA60973" w14:textId="77777777" w:rsidR="00F51C66" w:rsidRPr="000D4935" w:rsidRDefault="00F51C66" w:rsidP="00A119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5EC5628F" w14:textId="77777777" w:rsidR="00F51C66" w:rsidRPr="000D4935" w:rsidRDefault="00F51C66" w:rsidP="00A119D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</w:tbl>
    <w:p w14:paraId="40DB3F9C" w14:textId="77777777" w:rsidR="00B41447" w:rsidRPr="000D4935" w:rsidRDefault="00B41447" w:rsidP="004438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firstLine="540"/>
        <w:jc w:val="both"/>
        <w:rPr>
          <w:rFonts w:ascii="Angsana New" w:hAnsi="Angsana New"/>
          <w:sz w:val="30"/>
          <w:szCs w:val="30"/>
        </w:rPr>
      </w:pPr>
    </w:p>
    <w:p w14:paraId="75C8D5AC" w14:textId="77777777" w:rsidR="00997756" w:rsidRPr="000D4935" w:rsidRDefault="00997756" w:rsidP="004438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firstLine="540"/>
        <w:jc w:val="both"/>
        <w:rPr>
          <w:rFonts w:ascii="Angsana New" w:hAnsi="Angsana New"/>
          <w:sz w:val="30"/>
          <w:szCs w:val="30"/>
        </w:rPr>
      </w:pPr>
    </w:p>
    <w:p w14:paraId="30D1614A" w14:textId="67B2DD90" w:rsidR="002572A6" w:rsidRPr="000D4935" w:rsidRDefault="002572A6" w:rsidP="004438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firstLine="540"/>
        <w:jc w:val="both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B8E28A0" w14:textId="77777777" w:rsidR="002572A6" w:rsidRPr="000D4935" w:rsidRDefault="002572A6" w:rsidP="00085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B96CAC" w14:textId="0E2E0348" w:rsidR="000A10DE" w:rsidRPr="000D4935" w:rsidRDefault="001C45A1" w:rsidP="00085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งบการเงินนี้</w:t>
      </w:r>
      <w:r w:rsidR="000A10DE" w:rsidRPr="000D4935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ได้รับอนุมัติให้ออกงบการเงินจากคณะกรรมการเมื่อวันที่</w:t>
      </w:r>
      <w:r w:rsidR="00874C68" w:rsidRPr="000D4935">
        <w:rPr>
          <w:rFonts w:ascii="Angsana New" w:hAnsi="Angsana New" w:hint="cs"/>
          <w:sz w:val="30"/>
          <w:szCs w:val="30"/>
          <w:cs/>
        </w:rPr>
        <w:t xml:space="preserve"> </w:t>
      </w:r>
      <w:r w:rsidR="001E1B1A" w:rsidRPr="000D4935">
        <w:rPr>
          <w:rFonts w:ascii="Angsana New" w:hAnsi="Angsana New"/>
          <w:sz w:val="30"/>
          <w:szCs w:val="30"/>
        </w:rPr>
        <w:t>2</w:t>
      </w:r>
      <w:r w:rsidR="00D2148D">
        <w:rPr>
          <w:rFonts w:ascii="Angsana New" w:hAnsi="Angsana New"/>
          <w:sz w:val="30"/>
          <w:szCs w:val="30"/>
        </w:rPr>
        <w:t>3</w:t>
      </w:r>
      <w:r w:rsidR="004956EF" w:rsidRPr="000D4935">
        <w:rPr>
          <w:rFonts w:ascii="Angsana New" w:hAnsi="Angsana New"/>
          <w:sz w:val="30"/>
          <w:szCs w:val="30"/>
        </w:rPr>
        <w:t xml:space="preserve"> </w:t>
      </w:r>
      <w:r w:rsidR="004956EF" w:rsidRPr="000D4935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1E1B1A" w:rsidRPr="000D4935">
        <w:rPr>
          <w:rFonts w:ascii="Angsana New" w:hAnsi="Angsana New"/>
          <w:sz w:val="30"/>
          <w:szCs w:val="30"/>
        </w:rPr>
        <w:t>2564</w:t>
      </w:r>
    </w:p>
    <w:p w14:paraId="2F8AE7B7" w14:textId="77777777" w:rsidR="000A10DE" w:rsidRPr="000D4935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E81A2A" w14:textId="77777777" w:rsidR="000A10DE" w:rsidRPr="000D4935" w:rsidRDefault="000A10DE" w:rsidP="006C2CD5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D4935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2940B06D" w14:textId="77777777" w:rsidR="000A10DE" w:rsidRPr="000D4935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BD001E" w14:textId="7AC27861" w:rsidR="000A10DE" w:rsidRPr="000D4935" w:rsidRDefault="000A10DE" w:rsidP="000A10DE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 xml:space="preserve">บริษัท หาดทิพย์ จำกัด </w:t>
      </w:r>
      <w:r w:rsidRPr="000D4935">
        <w:rPr>
          <w:rFonts w:ascii="Angsana New" w:hAnsi="Angsana New"/>
          <w:sz w:val="30"/>
          <w:szCs w:val="30"/>
        </w:rPr>
        <w:t>(</w:t>
      </w:r>
      <w:r w:rsidRPr="000D4935">
        <w:rPr>
          <w:rFonts w:ascii="Angsana New" w:hAnsi="Angsana New"/>
          <w:sz w:val="30"/>
          <w:szCs w:val="30"/>
          <w:cs/>
        </w:rPr>
        <w:t>มหาชน</w:t>
      </w:r>
      <w:r w:rsidRPr="000D4935">
        <w:rPr>
          <w:rFonts w:ascii="Angsana New" w:hAnsi="Angsana New"/>
          <w:sz w:val="30"/>
          <w:szCs w:val="30"/>
        </w:rPr>
        <w:t>) “</w:t>
      </w:r>
      <w:r w:rsidRPr="000D4935">
        <w:rPr>
          <w:rFonts w:ascii="Angsana New" w:hAnsi="Angsana New"/>
          <w:sz w:val="30"/>
          <w:szCs w:val="30"/>
          <w:cs/>
        </w:rPr>
        <w:t>บริษัท</w:t>
      </w:r>
      <w:r w:rsidRPr="000D4935">
        <w:rPr>
          <w:rFonts w:ascii="Angsana New" w:hAnsi="Angsana New"/>
          <w:sz w:val="30"/>
          <w:szCs w:val="30"/>
        </w:rPr>
        <w:t>”</w:t>
      </w:r>
      <w:r w:rsidRPr="000D4935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4956EF" w:rsidRPr="000D4935">
        <w:rPr>
          <w:rFonts w:ascii="Angsana New" w:hAnsi="Angsana New"/>
          <w:sz w:val="30"/>
          <w:szCs w:val="30"/>
          <w:cs/>
        </w:rPr>
        <w:t>และจดทะเบียนกับ</w:t>
      </w:r>
      <w:r w:rsidR="003644AC" w:rsidRPr="000D4935">
        <w:rPr>
          <w:rFonts w:ascii="Angsana New" w:hAnsi="Angsana New"/>
          <w:sz w:val="30"/>
          <w:szCs w:val="30"/>
          <w:cs/>
        </w:rPr>
        <w:br/>
      </w:r>
      <w:r w:rsidR="004956EF" w:rsidRPr="000D4935">
        <w:rPr>
          <w:rFonts w:ascii="Angsana New" w:hAnsi="Angsana New"/>
          <w:sz w:val="30"/>
          <w:szCs w:val="30"/>
          <w:cs/>
        </w:rPr>
        <w:t xml:space="preserve">ตลาดหลักทรัพย์แห่งประเทศไทยเมื่อเดือนธันวาคม </w:t>
      </w:r>
      <w:r w:rsidR="001E1B1A" w:rsidRPr="000D4935">
        <w:rPr>
          <w:rFonts w:ascii="Angsana New" w:hAnsi="Angsana New"/>
          <w:sz w:val="30"/>
          <w:szCs w:val="30"/>
        </w:rPr>
        <w:t>2531</w:t>
      </w:r>
      <w:r w:rsidR="004956EF" w:rsidRPr="000D4935">
        <w:rPr>
          <w:rFonts w:ascii="Angsana New" w:hAnsi="Angsana New"/>
          <w:sz w:val="30"/>
          <w:szCs w:val="30"/>
          <w:cs/>
        </w:rPr>
        <w:t xml:space="preserve"> โดยมีที่อยู่จดทะเบียนของบริษัทตั้งอยู่เลขที่</w:t>
      </w:r>
      <w:r w:rsidRPr="000D4935">
        <w:rPr>
          <w:rFonts w:ascii="Angsana New" w:hAnsi="Angsana New"/>
          <w:sz w:val="30"/>
          <w:szCs w:val="30"/>
          <w:cs/>
        </w:rPr>
        <w:t xml:space="preserve"> </w:t>
      </w:r>
      <w:r w:rsidR="001E1B1A" w:rsidRPr="000D4935">
        <w:rPr>
          <w:rFonts w:ascii="Angsana New" w:hAnsi="Angsana New"/>
          <w:sz w:val="30"/>
          <w:szCs w:val="30"/>
        </w:rPr>
        <w:t>87</w:t>
      </w:r>
      <w:r w:rsidRPr="000D4935">
        <w:rPr>
          <w:rFonts w:ascii="Angsana New" w:hAnsi="Angsana New"/>
          <w:sz w:val="30"/>
          <w:szCs w:val="30"/>
        </w:rPr>
        <w:t>/</w:t>
      </w:r>
      <w:r w:rsidR="001E1B1A" w:rsidRPr="000D4935">
        <w:rPr>
          <w:rFonts w:ascii="Angsana New" w:hAnsi="Angsana New"/>
          <w:sz w:val="30"/>
          <w:szCs w:val="30"/>
        </w:rPr>
        <w:t>1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="003644AC" w:rsidRPr="000D4935">
        <w:rPr>
          <w:rFonts w:ascii="Angsana New" w:hAnsi="Angsana New"/>
          <w:sz w:val="30"/>
          <w:szCs w:val="30"/>
          <w:cs/>
        </w:rPr>
        <w:br/>
      </w:r>
      <w:r w:rsidRPr="000D4935">
        <w:rPr>
          <w:rFonts w:ascii="Angsana New" w:hAnsi="Angsana New"/>
          <w:sz w:val="30"/>
          <w:szCs w:val="30"/>
          <w:cs/>
        </w:rPr>
        <w:t>ถนนกาญจนวนิช ตำบลบ้านพรุ อำเภอหาดใหญ่ จังหวัดสงขลา ประเทศไทย</w:t>
      </w:r>
    </w:p>
    <w:p w14:paraId="3ABA536B" w14:textId="77777777" w:rsidR="000A10DE" w:rsidRPr="000D4935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1F0584" w14:textId="51874FCD" w:rsidR="000A10DE" w:rsidRPr="000D4935" w:rsidRDefault="000A10DE" w:rsidP="000A10DE">
      <w:pPr>
        <w:pStyle w:val="BodyText2"/>
        <w:ind w:left="540" w:firstLine="0"/>
        <w:jc w:val="thaiDistribute"/>
        <w:rPr>
          <w:rFonts w:ascii="Angsana New" w:hAnsi="Angsana New"/>
          <w:spacing w:val="-2"/>
          <w:sz w:val="30"/>
          <w:szCs w:val="30"/>
        </w:rPr>
      </w:pPr>
      <w:r w:rsidRPr="000D4935">
        <w:rPr>
          <w:rFonts w:ascii="Angsana New" w:hAnsi="Angsana New"/>
          <w:spacing w:val="-2"/>
          <w:sz w:val="30"/>
          <w:szCs w:val="30"/>
          <w:cs/>
        </w:rPr>
        <w:t>ผู้ถือหุ้นรายใหญ่</w:t>
      </w:r>
      <w:r w:rsidR="00D776CE" w:rsidRPr="000D4935">
        <w:rPr>
          <w:rFonts w:ascii="Angsana New" w:hAnsi="Angsana New"/>
          <w:spacing w:val="-2"/>
          <w:sz w:val="30"/>
          <w:szCs w:val="30"/>
          <w:cs/>
        </w:rPr>
        <w:t>ในระหว่างปี</w:t>
      </w:r>
      <w:r w:rsidRPr="000D4935">
        <w:rPr>
          <w:rFonts w:ascii="Angsana New" w:hAnsi="Angsana New"/>
          <w:spacing w:val="-2"/>
          <w:sz w:val="30"/>
          <w:szCs w:val="30"/>
          <w:cs/>
        </w:rPr>
        <w:t>ได้แก่</w:t>
      </w:r>
      <w:r w:rsidRPr="000D4935">
        <w:rPr>
          <w:rFonts w:ascii="Angsana New" w:hAnsi="Angsana New"/>
          <w:spacing w:val="-2"/>
          <w:sz w:val="30"/>
          <w:szCs w:val="30"/>
        </w:rPr>
        <w:t xml:space="preserve"> </w:t>
      </w:r>
      <w:r w:rsidRPr="000D4935">
        <w:rPr>
          <w:rFonts w:ascii="Angsana New" w:hAnsi="Angsana New"/>
          <w:spacing w:val="-2"/>
          <w:sz w:val="30"/>
          <w:szCs w:val="30"/>
          <w:cs/>
        </w:rPr>
        <w:t xml:space="preserve">ครอบครัวรัตตกุล (ถือหุ้นร้อยละ </w:t>
      </w:r>
      <w:r w:rsidR="001E1B1A" w:rsidRPr="000D4935">
        <w:rPr>
          <w:rFonts w:ascii="Angsana New" w:hAnsi="Angsana New"/>
          <w:spacing w:val="-2"/>
          <w:sz w:val="30"/>
          <w:szCs w:val="30"/>
        </w:rPr>
        <w:t>35</w:t>
      </w:r>
      <w:r w:rsidR="0085649B" w:rsidRPr="000D4935">
        <w:rPr>
          <w:rFonts w:ascii="Angsana New" w:hAnsi="Angsana New"/>
          <w:spacing w:val="-2"/>
          <w:sz w:val="30"/>
          <w:szCs w:val="30"/>
        </w:rPr>
        <w:t>.</w:t>
      </w:r>
      <w:r w:rsidR="001E1B1A" w:rsidRPr="000D4935">
        <w:rPr>
          <w:rFonts w:ascii="Angsana New" w:hAnsi="Angsana New"/>
          <w:spacing w:val="-2"/>
          <w:sz w:val="30"/>
          <w:szCs w:val="30"/>
        </w:rPr>
        <w:t>63</w:t>
      </w:r>
      <w:r w:rsidRPr="000D4935">
        <w:rPr>
          <w:rFonts w:ascii="Angsana New" w:hAnsi="Angsana New"/>
          <w:spacing w:val="-2"/>
          <w:sz w:val="30"/>
          <w:szCs w:val="30"/>
          <w:cs/>
        </w:rPr>
        <w:t>)</w:t>
      </w:r>
      <w:r w:rsidRPr="000D4935">
        <w:rPr>
          <w:rFonts w:ascii="Angsana New" w:hAnsi="Angsana New"/>
          <w:spacing w:val="-2"/>
          <w:sz w:val="30"/>
          <w:szCs w:val="30"/>
        </w:rPr>
        <w:t xml:space="preserve"> </w:t>
      </w:r>
      <w:r w:rsidRPr="000D4935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proofErr w:type="spellStart"/>
      <w:r w:rsidR="00674F25" w:rsidRPr="000D4935">
        <w:rPr>
          <w:rFonts w:ascii="Angsana New" w:hAnsi="Angsana New"/>
          <w:sz w:val="30"/>
          <w:szCs w:val="30"/>
        </w:rPr>
        <w:t>Gutsche</w:t>
      </w:r>
      <w:proofErr w:type="spellEnd"/>
      <w:r w:rsidR="00674F25" w:rsidRPr="000D4935">
        <w:rPr>
          <w:rFonts w:ascii="Angsana New" w:hAnsi="Angsana New"/>
          <w:sz w:val="30"/>
          <w:szCs w:val="30"/>
        </w:rPr>
        <w:t xml:space="preserve"> Family Investments (Proprietary) Limited</w:t>
      </w:r>
      <w:r w:rsidR="00674F25" w:rsidRPr="000D4935">
        <w:rPr>
          <w:rFonts w:ascii="Angsana New" w:hAnsi="Angsana New" w:hint="cs"/>
          <w:sz w:val="30"/>
          <w:szCs w:val="30"/>
          <w:cs/>
        </w:rPr>
        <w:t xml:space="preserve"> </w:t>
      </w:r>
      <w:r w:rsidR="008B1984" w:rsidRPr="000D4935">
        <w:rPr>
          <w:rFonts w:ascii="Angsana New" w:hAnsi="Angsana New"/>
          <w:spacing w:val="-2"/>
          <w:sz w:val="30"/>
          <w:szCs w:val="30"/>
          <w:cs/>
        </w:rPr>
        <w:t xml:space="preserve">(ถือหุ้นร้อยละ </w:t>
      </w:r>
      <w:r w:rsidR="001E1B1A" w:rsidRPr="000D4935">
        <w:rPr>
          <w:rFonts w:ascii="Angsana New" w:hAnsi="Angsana New"/>
          <w:spacing w:val="-2"/>
          <w:sz w:val="30"/>
          <w:szCs w:val="30"/>
        </w:rPr>
        <w:t>24</w:t>
      </w:r>
      <w:r w:rsidR="00847690" w:rsidRPr="000D4935">
        <w:rPr>
          <w:rFonts w:ascii="Angsana New" w:hAnsi="Angsana New"/>
          <w:spacing w:val="-2"/>
          <w:sz w:val="30"/>
          <w:szCs w:val="30"/>
        </w:rPr>
        <w:t>.</w:t>
      </w:r>
      <w:r w:rsidR="001E1B1A" w:rsidRPr="000D4935">
        <w:rPr>
          <w:rFonts w:ascii="Angsana New" w:hAnsi="Angsana New"/>
          <w:spacing w:val="-2"/>
          <w:sz w:val="30"/>
          <w:szCs w:val="30"/>
        </w:rPr>
        <w:t>40</w:t>
      </w:r>
      <w:r w:rsidRPr="000D4935">
        <w:rPr>
          <w:rFonts w:ascii="Angsana New" w:hAnsi="Angsana New"/>
          <w:spacing w:val="-2"/>
          <w:sz w:val="30"/>
          <w:szCs w:val="30"/>
          <w:cs/>
        </w:rPr>
        <w:t>) ซึ่งเป็นนิติบุคคล</w:t>
      </w:r>
      <w:r w:rsidR="0043720A" w:rsidRPr="000D4935">
        <w:rPr>
          <w:rFonts w:ascii="Angsana New" w:hAnsi="Angsana New"/>
          <w:spacing w:val="-2"/>
          <w:sz w:val="30"/>
          <w:szCs w:val="30"/>
          <w:cs/>
        </w:rPr>
        <w:t>ที่จัดตั้งขึ้นในประเทศแอ</w:t>
      </w:r>
      <w:r w:rsidRPr="000D4935">
        <w:rPr>
          <w:rFonts w:ascii="Angsana New" w:hAnsi="Angsana New"/>
          <w:spacing w:val="-2"/>
          <w:sz w:val="30"/>
          <w:szCs w:val="30"/>
          <w:cs/>
        </w:rPr>
        <w:t xml:space="preserve">ฟริกาใต้   </w:t>
      </w:r>
    </w:p>
    <w:p w14:paraId="56236408" w14:textId="77777777" w:rsidR="000A10DE" w:rsidRPr="000D4935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C160E6" w14:textId="0713255B" w:rsidR="000A10DE" w:rsidRPr="000D4935" w:rsidRDefault="000A10DE" w:rsidP="000A10DE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บริษัทดำเนินธุรกิจหลักเกี่ยว</w:t>
      </w:r>
      <w:r w:rsidR="0039565D" w:rsidRPr="000D4935">
        <w:rPr>
          <w:rFonts w:ascii="Angsana New" w:hAnsi="Angsana New"/>
          <w:sz w:val="30"/>
          <w:szCs w:val="30"/>
          <w:cs/>
        </w:rPr>
        <w:t>กับการผลิตและจำหน่ายเครื่</w:t>
      </w:r>
      <w:r w:rsidRPr="000D4935">
        <w:rPr>
          <w:rFonts w:ascii="Angsana New" w:hAnsi="Angsana New"/>
          <w:sz w:val="30"/>
          <w:szCs w:val="30"/>
          <w:cs/>
        </w:rPr>
        <w:t>องดื่ม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>ร</w:t>
      </w:r>
      <w:r w:rsidR="00086048" w:rsidRPr="000D4935">
        <w:rPr>
          <w:rFonts w:ascii="Angsana New" w:hAnsi="Angsana New"/>
          <w:sz w:val="30"/>
          <w:szCs w:val="30"/>
          <w:cs/>
        </w:rPr>
        <w:t xml:space="preserve">ายละเอียดของบริษัทย่อย ณ วันที่ </w:t>
      </w:r>
      <w:r w:rsidR="001E1B1A" w:rsidRPr="000D4935">
        <w:rPr>
          <w:rFonts w:ascii="Angsana New" w:hAnsi="Angsana New"/>
          <w:sz w:val="30"/>
          <w:szCs w:val="30"/>
        </w:rPr>
        <w:t>31</w:t>
      </w:r>
      <w:r w:rsidR="00086048" w:rsidRPr="000D4935">
        <w:rPr>
          <w:rFonts w:ascii="Angsana New" w:hAnsi="Angsana New"/>
          <w:sz w:val="30"/>
          <w:szCs w:val="30"/>
        </w:rPr>
        <w:t xml:space="preserve"> </w:t>
      </w:r>
      <w:r w:rsidR="00086048" w:rsidRPr="000D4935">
        <w:rPr>
          <w:rFonts w:ascii="Angsana New" w:hAnsi="Angsana New"/>
          <w:sz w:val="30"/>
          <w:szCs w:val="30"/>
          <w:cs/>
        </w:rPr>
        <w:t xml:space="preserve">ธันวาคม </w:t>
      </w:r>
      <w:r w:rsidR="001E1B1A" w:rsidRPr="000D4935">
        <w:rPr>
          <w:rFonts w:ascii="Angsana New" w:hAnsi="Angsana New"/>
          <w:sz w:val="30"/>
          <w:szCs w:val="30"/>
        </w:rPr>
        <w:t>2563</w:t>
      </w:r>
      <w:r w:rsidR="001C0A27" w:rsidRPr="000D4935">
        <w:rPr>
          <w:rFonts w:ascii="Angsana New" w:hAnsi="Angsana New"/>
          <w:sz w:val="30"/>
          <w:szCs w:val="30"/>
        </w:rPr>
        <w:t xml:space="preserve"> </w:t>
      </w:r>
      <w:r w:rsidR="00F77433" w:rsidRPr="000D4935">
        <w:rPr>
          <w:rFonts w:ascii="Angsana New" w:hAnsi="Angsana New"/>
          <w:sz w:val="30"/>
          <w:szCs w:val="30"/>
          <w:cs/>
        </w:rPr>
        <w:t xml:space="preserve">และ </w:t>
      </w:r>
      <w:r w:rsidR="001E1B1A" w:rsidRPr="000D4935">
        <w:rPr>
          <w:rFonts w:ascii="Angsana New" w:hAnsi="Angsana New"/>
          <w:sz w:val="30"/>
          <w:szCs w:val="30"/>
        </w:rPr>
        <w:t>2562</w:t>
      </w:r>
      <w:r w:rsidR="00B65FCE" w:rsidRPr="000D4935">
        <w:rPr>
          <w:rFonts w:ascii="Angsana New" w:hAnsi="Angsana New"/>
          <w:sz w:val="30"/>
          <w:szCs w:val="30"/>
          <w:cs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1E1B1A" w:rsidRPr="000D4935">
        <w:rPr>
          <w:rFonts w:ascii="Angsana New" w:hAnsi="Angsana New"/>
          <w:sz w:val="30"/>
          <w:szCs w:val="30"/>
        </w:rPr>
        <w:t>8</w:t>
      </w:r>
    </w:p>
    <w:p w14:paraId="63AF10CC" w14:textId="77777777" w:rsidR="000A10DE" w:rsidRPr="000D4935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24599F" w14:textId="77777777" w:rsidR="000A10DE" w:rsidRPr="000D4935" w:rsidRDefault="000A10DE" w:rsidP="006C2CD5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D4935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 </w:t>
      </w:r>
    </w:p>
    <w:p w14:paraId="638EF7BC" w14:textId="77777777" w:rsidR="000A10DE" w:rsidRPr="000D4935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C2D25E" w14:textId="77777777" w:rsidR="000A10DE" w:rsidRPr="000D4935" w:rsidRDefault="000A10DE" w:rsidP="000A10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0D4935">
        <w:rPr>
          <w:rFonts w:ascii="Angsana New" w:hAnsi="Angsana New"/>
          <w:i/>
          <w:iCs/>
          <w:sz w:val="30"/>
          <w:szCs w:val="30"/>
          <w:cs/>
        </w:rPr>
        <w:t>(ก)</w:t>
      </w:r>
      <w:r w:rsidRPr="000D4935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130D4FA5" w14:textId="77777777" w:rsidR="000A10DE" w:rsidRPr="000D4935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B52B36" w14:textId="79912AC9" w:rsidR="000A10DE" w:rsidRPr="000D4935" w:rsidRDefault="000A10DE" w:rsidP="000A1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</w:t>
      </w:r>
      <w:r w:rsidR="0058568C" w:rsidRPr="000D4935">
        <w:rPr>
          <w:rFonts w:asciiTheme="majorBidi" w:hAnsiTheme="majorBidi" w:cstheme="majorBidi"/>
          <w:sz w:val="30"/>
          <w:szCs w:val="30"/>
          <w:cs/>
        </w:rPr>
        <w:t>รายงานทางการเงิน</w:t>
      </w:r>
      <w:r w:rsidR="00793F6B" w:rsidRPr="000D49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D4935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A956F0" w:rsidRPr="000D4935">
        <w:rPr>
          <w:rFonts w:asciiTheme="majorBidi" w:hAnsiTheme="majorBidi" w:cstheme="majorBidi"/>
          <w:sz w:val="30"/>
          <w:szCs w:val="30"/>
        </w:rPr>
        <w:br/>
      </w:r>
      <w:r w:rsidRPr="000D4935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Pr="000D4935">
        <w:rPr>
          <w:rFonts w:asciiTheme="majorBidi" w:hAnsiTheme="majorBidi" w:cstheme="majorBidi"/>
          <w:sz w:val="30"/>
          <w:szCs w:val="30"/>
        </w:rPr>
        <w:t xml:space="preserve">    </w:t>
      </w:r>
      <w:r w:rsidRPr="000D493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14767EC" w14:textId="77777777" w:rsidR="000A10DE" w:rsidRPr="000D4935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383D28" w14:textId="78B256EA" w:rsidR="00B32DD8" w:rsidRPr="000D4935" w:rsidRDefault="00E32C89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6B0252">
        <w:rPr>
          <w:rFonts w:asciiTheme="majorBidi" w:hAnsiTheme="majorBidi" w:cstheme="majorBidi"/>
          <w:sz w:val="30"/>
          <w:szCs w:val="30"/>
        </w:rPr>
        <w:t xml:space="preserve"> 1</w:t>
      </w:r>
      <w:r w:rsidRPr="000D4935">
        <w:rPr>
          <w:rFonts w:asciiTheme="majorBidi" w:hAnsiTheme="majorBidi" w:cstheme="majorBidi"/>
          <w:sz w:val="30"/>
          <w:szCs w:val="30"/>
        </w:rPr>
        <w:t xml:space="preserve"> </w:t>
      </w:r>
      <w:r w:rsidRPr="000D4935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1E1B1A" w:rsidRPr="000D4935">
        <w:rPr>
          <w:rFonts w:asciiTheme="majorBidi" w:hAnsiTheme="majorBidi" w:cstheme="majorBidi"/>
          <w:sz w:val="30"/>
          <w:szCs w:val="30"/>
        </w:rPr>
        <w:t>2563</w:t>
      </w:r>
      <w:r w:rsidRPr="000D4935">
        <w:rPr>
          <w:rFonts w:asciiTheme="majorBidi" w:hAnsiTheme="majorBidi" w:cstheme="majorBidi"/>
          <w:sz w:val="30"/>
          <w:szCs w:val="30"/>
          <w:cs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</w:t>
      </w:r>
      <w:r w:rsidR="00295FFF" w:rsidRPr="000D4935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0D493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96E83" w:rsidRPr="000D4935">
        <w:rPr>
          <w:rFonts w:asciiTheme="majorBidi" w:hAnsiTheme="majorBidi" w:cstheme="majorBidi"/>
          <w:sz w:val="30"/>
          <w:szCs w:val="30"/>
        </w:rPr>
        <w:t xml:space="preserve"> </w:t>
      </w:r>
    </w:p>
    <w:p w14:paraId="42E13A72" w14:textId="77777777" w:rsidR="00B32DD8" w:rsidRPr="000D4935" w:rsidRDefault="00B32DD8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6A9024" w14:textId="463B4A82" w:rsidR="007916D7" w:rsidRPr="000D4935" w:rsidRDefault="00B32DD8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0D4935">
        <w:rPr>
          <w:rFonts w:asciiTheme="majorBidi" w:hAnsiTheme="majorBidi"/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 ซึ่งประกอบด้วยมาตรฐานการรายงานทางการเงิน ฉบับที่ </w:t>
      </w:r>
      <w:r w:rsidR="001E1B1A" w:rsidRPr="000D4935">
        <w:rPr>
          <w:rFonts w:asciiTheme="majorBidi" w:hAnsiTheme="majorBidi"/>
          <w:sz w:val="30"/>
          <w:szCs w:val="30"/>
        </w:rPr>
        <w:t>9</w:t>
      </w:r>
      <w:r w:rsidRPr="000D4935">
        <w:rPr>
          <w:rFonts w:asciiTheme="majorBidi" w:hAnsiTheme="majorBidi"/>
          <w:sz w:val="30"/>
          <w:szCs w:val="30"/>
          <w:cs/>
        </w:rPr>
        <w:t xml:space="preserve"> เรื่อง </w:t>
      </w:r>
      <w:r w:rsidRPr="000D4935">
        <w:rPr>
          <w:rFonts w:asciiTheme="majorBidi" w:hAnsiTheme="majorBidi"/>
          <w:i/>
          <w:iCs/>
          <w:sz w:val="30"/>
          <w:szCs w:val="30"/>
          <w:cs/>
        </w:rPr>
        <w:t>เครื่องมือทางการเงิน</w:t>
      </w:r>
      <w:r w:rsidRPr="000D4935">
        <w:rPr>
          <w:rFonts w:asciiTheme="majorBidi" w:hAnsiTheme="majorBidi"/>
          <w:sz w:val="30"/>
          <w:szCs w:val="30"/>
          <w:cs/>
        </w:rPr>
        <w:t xml:space="preserve"> (</w:t>
      </w:r>
      <w:r w:rsidRPr="000D4935">
        <w:rPr>
          <w:rFonts w:asciiTheme="majorBidi" w:hAnsiTheme="majorBidi" w:cstheme="majorBidi"/>
          <w:sz w:val="30"/>
          <w:szCs w:val="30"/>
        </w:rPr>
        <w:t xml:space="preserve">TFRS </w:t>
      </w:r>
      <w:r w:rsidR="001E1B1A" w:rsidRPr="000D4935">
        <w:rPr>
          <w:rFonts w:asciiTheme="majorBidi" w:hAnsiTheme="majorBidi"/>
          <w:sz w:val="30"/>
          <w:szCs w:val="30"/>
        </w:rPr>
        <w:t>9</w:t>
      </w:r>
      <w:r w:rsidRPr="000D4935">
        <w:rPr>
          <w:rFonts w:asciiTheme="majorBidi" w:hAnsiTheme="majorBidi"/>
          <w:sz w:val="30"/>
          <w:szCs w:val="30"/>
          <w:cs/>
        </w:rPr>
        <w:t xml:space="preserve">) รวมถึงมาตรฐานและการตีความมาตรฐานที่เกี่ยวข้อง </w:t>
      </w:r>
      <w:r w:rsidR="00A8787F" w:rsidRPr="000D4935">
        <w:rPr>
          <w:rFonts w:asciiTheme="majorBidi" w:hAnsiTheme="majorBidi" w:hint="cs"/>
          <w:sz w:val="30"/>
          <w:szCs w:val="30"/>
          <w:cs/>
        </w:rPr>
        <w:t>เป็นครั้งแรกซึ่งไม่มีผลกระทบต</w:t>
      </w:r>
      <w:r w:rsidR="008E6DA6" w:rsidRPr="000D4935">
        <w:rPr>
          <w:rFonts w:asciiTheme="majorBidi" w:hAnsiTheme="majorBidi" w:hint="cs"/>
          <w:sz w:val="30"/>
          <w:szCs w:val="30"/>
          <w:cs/>
        </w:rPr>
        <w:t xml:space="preserve">่องบการเงินอย่างมีสาระสำคัญ </w:t>
      </w:r>
      <w:r w:rsidRPr="000D4935">
        <w:rPr>
          <w:rFonts w:asciiTheme="majorBidi" w:hAnsiTheme="majorBidi"/>
          <w:sz w:val="30"/>
          <w:szCs w:val="30"/>
          <w:cs/>
        </w:rPr>
        <w:t xml:space="preserve">และมาตรฐานการรายงานทางการเงิน ฉบับที่ </w:t>
      </w:r>
      <w:r w:rsidR="001E1B1A" w:rsidRPr="000D4935">
        <w:rPr>
          <w:rFonts w:asciiTheme="majorBidi" w:hAnsiTheme="majorBidi"/>
          <w:sz w:val="30"/>
          <w:szCs w:val="30"/>
        </w:rPr>
        <w:t>16</w:t>
      </w:r>
      <w:r w:rsidRPr="000D4935">
        <w:rPr>
          <w:rFonts w:asciiTheme="majorBidi" w:hAnsiTheme="majorBidi"/>
          <w:sz w:val="30"/>
          <w:szCs w:val="30"/>
          <w:cs/>
        </w:rPr>
        <w:t xml:space="preserve"> เรื่อง </w:t>
      </w:r>
      <w:r w:rsidRPr="000D4935">
        <w:rPr>
          <w:rFonts w:asciiTheme="majorBidi" w:hAnsiTheme="majorBidi"/>
          <w:i/>
          <w:iCs/>
          <w:sz w:val="30"/>
          <w:szCs w:val="30"/>
          <w:cs/>
        </w:rPr>
        <w:t>สัญญาเช่า</w:t>
      </w:r>
      <w:r w:rsidRPr="000D4935">
        <w:rPr>
          <w:rFonts w:asciiTheme="majorBidi" w:hAnsiTheme="majorBidi"/>
          <w:sz w:val="30"/>
          <w:szCs w:val="30"/>
          <w:cs/>
        </w:rPr>
        <w:t xml:space="preserve"> (</w:t>
      </w:r>
      <w:r w:rsidRPr="000D4935">
        <w:rPr>
          <w:rFonts w:asciiTheme="majorBidi" w:hAnsiTheme="majorBidi"/>
          <w:sz w:val="30"/>
          <w:szCs w:val="30"/>
        </w:rPr>
        <w:t xml:space="preserve">TFRS </w:t>
      </w:r>
      <w:r w:rsidR="001E1B1A" w:rsidRPr="000D4935">
        <w:rPr>
          <w:rFonts w:asciiTheme="majorBidi" w:hAnsiTheme="majorBidi"/>
          <w:sz w:val="30"/>
          <w:szCs w:val="30"/>
        </w:rPr>
        <w:t>16</w:t>
      </w:r>
      <w:r w:rsidRPr="000D4935">
        <w:rPr>
          <w:rFonts w:asciiTheme="majorBidi" w:hAnsiTheme="majorBidi"/>
          <w:sz w:val="30"/>
          <w:szCs w:val="30"/>
          <w:cs/>
        </w:rPr>
        <w:t>) เป็นครั้งแรก</w:t>
      </w:r>
      <w:r w:rsidR="00396E83" w:rsidRPr="000D4935">
        <w:rPr>
          <w:rFonts w:asciiTheme="majorBidi" w:hAnsiTheme="majorBidi"/>
          <w:sz w:val="30"/>
          <w:szCs w:val="30"/>
          <w:cs/>
        </w:rPr>
        <w:t>ซึ่งได้เปิดเผย</w:t>
      </w:r>
      <w:r w:rsidR="00091551" w:rsidRPr="000D4935">
        <w:rPr>
          <w:rFonts w:asciiTheme="majorBidi" w:hAnsiTheme="majorBidi"/>
          <w:sz w:val="30"/>
          <w:szCs w:val="30"/>
          <w:cs/>
        </w:rPr>
        <w:t>ผลกระทบจากการเปลี่ยนแปลงนโยบายการบัญชีไว้</w:t>
      </w:r>
      <w:r w:rsidR="00396E83" w:rsidRPr="000D4935">
        <w:rPr>
          <w:rFonts w:asciiTheme="majorBidi" w:hAnsiTheme="majorBidi"/>
          <w:sz w:val="30"/>
          <w:szCs w:val="30"/>
          <w:cs/>
        </w:rPr>
        <w:t>ในหมายเหตุข้อ</w:t>
      </w:r>
      <w:r w:rsidR="00396E83" w:rsidRPr="000D4935">
        <w:rPr>
          <w:rFonts w:asciiTheme="majorBidi" w:hAnsiTheme="majorBidi"/>
          <w:sz w:val="30"/>
          <w:szCs w:val="30"/>
        </w:rPr>
        <w:t xml:space="preserve"> </w:t>
      </w:r>
      <w:r w:rsidR="001E1B1A" w:rsidRPr="000D4935">
        <w:rPr>
          <w:rFonts w:asciiTheme="majorBidi" w:hAnsiTheme="majorBidi"/>
          <w:sz w:val="30"/>
          <w:szCs w:val="30"/>
        </w:rPr>
        <w:t>3</w:t>
      </w:r>
    </w:p>
    <w:p w14:paraId="78264ABF" w14:textId="374B9000" w:rsidR="003C43E8" w:rsidRPr="000D4935" w:rsidRDefault="003C43E8" w:rsidP="003C4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/>
          <w:sz w:val="30"/>
          <w:szCs w:val="30"/>
          <w:cs/>
        </w:rPr>
        <w:lastRenderedPageBreak/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0D4935">
        <w:rPr>
          <w:rFonts w:asciiTheme="majorBidi" w:hAnsiTheme="majorBidi" w:cstheme="majorBidi"/>
          <w:sz w:val="30"/>
          <w:szCs w:val="30"/>
        </w:rPr>
        <w:t xml:space="preserve"> </w:t>
      </w:r>
      <w:r w:rsidRPr="000D4935">
        <w:rPr>
          <w:rFonts w:asciiTheme="majorBidi" w:hAnsiTheme="majorBidi" w:cstheme="majorBidi"/>
          <w:sz w:val="30"/>
          <w:szCs w:val="30"/>
          <w:cs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1B4FC47B" w14:textId="77777777" w:rsidR="002572A6" w:rsidRPr="000D4935" w:rsidRDefault="002572A6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6E32EDD" w14:textId="46C6BD63" w:rsidR="000A10DE" w:rsidRPr="000D4935" w:rsidRDefault="0071477C" w:rsidP="00700B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0D4935">
        <w:rPr>
          <w:rFonts w:ascii="Angsana New" w:hAnsi="Angsana New"/>
          <w:i/>
          <w:iCs/>
          <w:sz w:val="30"/>
          <w:szCs w:val="30"/>
          <w:cs/>
        </w:rPr>
        <w:t>(</w:t>
      </w:r>
      <w:r w:rsidR="0047242B" w:rsidRPr="000D4935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="000A10DE" w:rsidRPr="000D4935">
        <w:rPr>
          <w:rFonts w:ascii="Angsana New" w:hAnsi="Angsana New"/>
          <w:i/>
          <w:iCs/>
          <w:sz w:val="30"/>
          <w:szCs w:val="30"/>
          <w:cs/>
        </w:rPr>
        <w:t>)</w:t>
      </w:r>
      <w:r w:rsidR="000A10DE" w:rsidRPr="000D4935">
        <w:rPr>
          <w:rFonts w:ascii="Angsana New" w:hAnsi="Angsana New"/>
          <w:i/>
          <w:iCs/>
          <w:sz w:val="30"/>
          <w:szCs w:val="30"/>
          <w:cs/>
        </w:rPr>
        <w:tab/>
        <w:t xml:space="preserve">สกุลเงินที่ใช้ในการดำเนินงานและนำเสนองบการเงิน  </w:t>
      </w:r>
    </w:p>
    <w:p w14:paraId="24899028" w14:textId="77777777" w:rsidR="000A10DE" w:rsidRPr="000D4935" w:rsidRDefault="000A10DE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6C0707" w14:textId="3E5AEEB7" w:rsidR="000A10DE" w:rsidRPr="000D4935" w:rsidRDefault="0047242B" w:rsidP="00472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/>
          <w:sz w:val="30"/>
          <w:szCs w:val="30"/>
          <w:cs/>
        </w:rPr>
        <w:t>งบการเงินนี้</w:t>
      </w:r>
      <w:r w:rsidR="00B32DD8" w:rsidRPr="000D4935">
        <w:rPr>
          <w:rFonts w:asciiTheme="majorBidi" w:hAnsiTheme="majorBidi" w:cstheme="majorBidi" w:hint="cs"/>
          <w:sz w:val="30"/>
          <w:szCs w:val="30"/>
          <w:cs/>
        </w:rPr>
        <w:t>นำเสนอ</w:t>
      </w:r>
      <w:r w:rsidRPr="000D4935">
        <w:rPr>
          <w:rFonts w:asciiTheme="majorBidi" w:hAnsiTheme="majorBidi" w:cstheme="majorBidi"/>
          <w:sz w:val="30"/>
          <w:szCs w:val="30"/>
          <w:cs/>
        </w:rPr>
        <w:t xml:space="preserve">เป็นเงินบาทซึ่งเป็นสกุลเงินที่ใช้ในการดำเนินงานของบริษัท </w:t>
      </w:r>
      <w:r w:rsidR="00B44549" w:rsidRPr="000D4935">
        <w:rPr>
          <w:rFonts w:asciiTheme="majorBidi" w:hAnsiTheme="majorBidi" w:cstheme="majorBidi" w:hint="cs"/>
          <w:sz w:val="30"/>
          <w:szCs w:val="30"/>
          <w:cs/>
        </w:rPr>
        <w:t xml:space="preserve">                </w:t>
      </w:r>
    </w:p>
    <w:p w14:paraId="67566FBB" w14:textId="77777777" w:rsidR="009B0AA2" w:rsidRPr="000D4935" w:rsidRDefault="009B0AA2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09511E" w14:textId="0FCEDBF9" w:rsidR="000A10DE" w:rsidRPr="000D4935" w:rsidRDefault="0071477C" w:rsidP="008563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0D4935">
        <w:rPr>
          <w:rFonts w:ascii="Angsana New" w:hAnsi="Angsana New"/>
          <w:i/>
          <w:iCs/>
          <w:sz w:val="30"/>
          <w:szCs w:val="30"/>
          <w:cs/>
        </w:rPr>
        <w:t>(</w:t>
      </w:r>
      <w:r w:rsidR="0047242B" w:rsidRPr="000D4935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="0085630C" w:rsidRPr="000D4935">
        <w:rPr>
          <w:rFonts w:ascii="Angsana New" w:hAnsi="Angsana New"/>
          <w:i/>
          <w:iCs/>
          <w:sz w:val="30"/>
          <w:szCs w:val="30"/>
          <w:cs/>
        </w:rPr>
        <w:t>)</w:t>
      </w:r>
      <w:r w:rsidR="0085630C" w:rsidRPr="000D4935">
        <w:rPr>
          <w:rFonts w:ascii="Angsana New" w:hAnsi="Angsana New"/>
          <w:i/>
          <w:iCs/>
          <w:sz w:val="30"/>
          <w:szCs w:val="30"/>
        </w:rPr>
        <w:tab/>
      </w:r>
      <w:r w:rsidR="000A10DE" w:rsidRPr="000D4935">
        <w:rPr>
          <w:rFonts w:ascii="Angsana New" w:hAnsi="Angsana New"/>
          <w:i/>
          <w:iCs/>
          <w:sz w:val="30"/>
          <w:szCs w:val="30"/>
          <w:cs/>
        </w:rPr>
        <w:t>การใช้วิจารณญาณ</w:t>
      </w:r>
      <w:r w:rsidR="002142DA" w:rsidRPr="000D4935">
        <w:rPr>
          <w:rFonts w:ascii="Angsana New" w:hAnsi="Angsana New"/>
          <w:i/>
          <w:iCs/>
          <w:sz w:val="30"/>
          <w:szCs w:val="30"/>
          <w:cs/>
        </w:rPr>
        <w:t>และการประมาณการ</w:t>
      </w:r>
    </w:p>
    <w:p w14:paraId="5279D339" w14:textId="77777777" w:rsidR="000A10DE" w:rsidRPr="000D4935" w:rsidRDefault="000A10DE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A91E21" w14:textId="2D7B7AD3" w:rsidR="00721FBD" w:rsidRPr="000D4935" w:rsidRDefault="00122590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0D4935">
        <w:rPr>
          <w:rFonts w:asciiTheme="majorBidi" w:hAnsiTheme="majorBidi" w:cstheme="majorBidi"/>
          <w:sz w:val="30"/>
          <w:szCs w:val="30"/>
        </w:rPr>
        <w:t xml:space="preserve"> </w:t>
      </w:r>
      <w:r w:rsidRPr="000D4935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</w:t>
      </w:r>
      <w:r w:rsidR="00F26DCE" w:rsidRPr="000D4935">
        <w:rPr>
          <w:rFonts w:asciiTheme="majorBidi" w:hAnsiTheme="majorBidi" w:cstheme="majorBidi"/>
          <w:sz w:val="30"/>
          <w:szCs w:val="30"/>
          <w:cs/>
        </w:rPr>
        <w:t>ปฏิบัติตาม</w:t>
      </w:r>
      <w:r w:rsidRPr="000D4935">
        <w:rPr>
          <w:rFonts w:asciiTheme="majorBidi" w:hAnsiTheme="majorBidi" w:cstheme="majorBidi"/>
          <w:sz w:val="30"/>
          <w:szCs w:val="30"/>
          <w:cs/>
        </w:rPr>
        <w:t xml:space="preserve">นโยบายการบัญชีของกลุ่มบริษัท 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Pr="000D4935">
        <w:rPr>
          <w:rFonts w:asciiTheme="majorBidi" w:hAnsiTheme="majorBidi" w:cstheme="majorBidi"/>
          <w:sz w:val="30"/>
          <w:szCs w:val="30"/>
          <w:cs/>
        </w:rPr>
        <w:t>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40F5AB75" w14:textId="77777777" w:rsidR="00852912" w:rsidRPr="000D4935" w:rsidRDefault="00852912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BF8EAF" w14:textId="77777777" w:rsidR="00122590" w:rsidRPr="000D4935" w:rsidRDefault="00122590" w:rsidP="00446F8A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/>
          <w:sz w:val="30"/>
          <w:szCs w:val="30"/>
          <w:cs/>
        </w:rPr>
        <w:t>การใช้วิจารณญาณ</w:t>
      </w:r>
    </w:p>
    <w:p w14:paraId="6ED1879E" w14:textId="77777777" w:rsidR="00122590" w:rsidRPr="000D4935" w:rsidRDefault="00122590" w:rsidP="00A44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74CB381" w14:textId="6D1B6DF3" w:rsidR="00EC55F0" w:rsidRPr="000D4935" w:rsidRDefault="009349D8" w:rsidP="00CF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D4935">
        <w:rPr>
          <w:rFonts w:asciiTheme="majorBidi" w:hAnsiTheme="majorBidi" w:cstheme="majorBidi"/>
          <w:sz w:val="30"/>
          <w:szCs w:val="30"/>
          <w:cs/>
        </w:rPr>
        <w:t>ข้อมูลเกี่ยวกับการใช้วิจารณญาณในการ</w:t>
      </w:r>
      <w:r w:rsidR="00F26DCE" w:rsidRPr="000D4935">
        <w:rPr>
          <w:rFonts w:asciiTheme="majorBidi" w:hAnsiTheme="majorBidi" w:cstheme="majorBidi"/>
          <w:sz w:val="30"/>
          <w:szCs w:val="30"/>
          <w:cs/>
        </w:rPr>
        <w:t>ปฏิบัติตาม</w:t>
      </w:r>
      <w:r w:rsidRPr="000D4935">
        <w:rPr>
          <w:rFonts w:asciiTheme="majorBidi" w:hAnsiTheme="majorBidi" w:cstheme="majorBidi"/>
          <w:sz w:val="30"/>
          <w:szCs w:val="30"/>
          <w:cs/>
        </w:rPr>
        <w:t>นโยบายการบัญชีซึ่งมีผลกระทบที่มีนัยสำคัญที่สุดต่อจำนวนเงินที่รับรู้ในงบการเงิน</w:t>
      </w:r>
      <w:r w:rsidRPr="000D4935">
        <w:rPr>
          <w:rFonts w:asciiTheme="majorBidi" w:hAnsiTheme="majorBidi" w:cstheme="majorBidi"/>
          <w:sz w:val="30"/>
          <w:szCs w:val="30"/>
        </w:rPr>
        <w:t xml:space="preserve"> </w:t>
      </w:r>
      <w:r w:rsidRPr="000D4935">
        <w:rPr>
          <w:rFonts w:asciiTheme="majorBidi" w:hAnsiTheme="majorBidi" w:cstheme="majorBidi"/>
          <w:sz w:val="30"/>
          <w:szCs w:val="30"/>
          <w:cs/>
        </w:rPr>
        <w:t>ประกอบด้วยหมายเหตุ</w:t>
      </w:r>
      <w:r w:rsidR="00683389" w:rsidRPr="000D4935">
        <w:rPr>
          <w:rFonts w:asciiTheme="majorBidi" w:hAnsiTheme="majorBidi" w:cstheme="majorBidi" w:hint="cs"/>
          <w:sz w:val="30"/>
          <w:szCs w:val="30"/>
          <w:cs/>
        </w:rPr>
        <w:t>ข้อ</w:t>
      </w:r>
      <w:r w:rsidRPr="000D4935">
        <w:rPr>
          <w:rFonts w:asciiTheme="majorBidi" w:hAnsiTheme="majorBidi" w:cstheme="majorBidi"/>
          <w:sz w:val="30"/>
          <w:szCs w:val="30"/>
          <w:cs/>
        </w:rPr>
        <w:t>ต่อไปนี้</w:t>
      </w:r>
    </w:p>
    <w:p w14:paraId="548F467C" w14:textId="2FE90F36" w:rsidR="00CF2B49" w:rsidRPr="000D4935" w:rsidRDefault="00CF2B49" w:rsidP="00F97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540" w:type="dxa"/>
        <w:tblLook w:val="04A0" w:firstRow="1" w:lastRow="0" w:firstColumn="1" w:lastColumn="0" w:noHBand="0" w:noVBand="1"/>
      </w:tblPr>
      <w:tblGrid>
        <w:gridCol w:w="1800"/>
        <w:gridCol w:w="7380"/>
      </w:tblGrid>
      <w:tr w:rsidR="007D1AC0" w:rsidRPr="000D4935" w14:paraId="310D72EA" w14:textId="77777777" w:rsidTr="003A6BFB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1324140" w14:textId="65247615" w:rsidR="007D1AC0" w:rsidRPr="000D4935" w:rsidRDefault="001E1B1A" w:rsidP="00313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17030" w:rsidRPr="000D493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A550E" w:rsidRPr="000D4935">
              <w:rPr>
                <w:rFonts w:asciiTheme="majorBidi" w:hAnsiTheme="majorBidi" w:cstheme="majorBidi" w:hint="cs"/>
                <w:sz w:val="30"/>
                <w:szCs w:val="30"/>
                <w:cs/>
              </w:rPr>
              <w:t>ฏ</w:t>
            </w:r>
            <w:r w:rsidR="00D17030" w:rsidRPr="000D4935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D17030"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361785BB" w14:textId="77777777" w:rsidR="00D17030" w:rsidRPr="000D4935" w:rsidRDefault="00D17030" w:rsidP="00D1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  <w:p w14:paraId="6D79E6F7" w14:textId="77777777" w:rsidR="00D17030" w:rsidRPr="000D4935" w:rsidRDefault="00D17030" w:rsidP="00D17030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  <w:p w14:paraId="789E912E" w14:textId="77777777" w:rsidR="00D17030" w:rsidRPr="000D4935" w:rsidRDefault="00D17030" w:rsidP="00D17030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</w:t>
            </w:r>
            <w:r w:rsidRPr="000D4935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พิจารณาถึง</w:t>
            </w: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ความแน่นอนอย่างสมเหตุสมผลที่จะใช้สิทธิ</w:t>
            </w:r>
            <w:r w:rsidRPr="000D493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</w:t>
            </w: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อายุสัญญาเช่า</w:t>
            </w:r>
            <w:r w:rsidRPr="000D493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หรือไม่</w:t>
            </w:r>
          </w:p>
          <w:p w14:paraId="211EB69C" w14:textId="77777777" w:rsidR="00E50BD3" w:rsidRPr="000D4935" w:rsidRDefault="00E50BD3" w:rsidP="00E50BD3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กลุ่มบริษัทจะใช้สิทธิยกเลิกสัญญา</w:t>
            </w:r>
            <w:r w:rsidRPr="000D493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เช่าหรือไม่</w:t>
            </w:r>
          </w:p>
          <w:p w14:paraId="5FFE1235" w14:textId="2005FF45" w:rsidR="007D1AC0" w:rsidRPr="000D4935" w:rsidRDefault="00D17030" w:rsidP="00E50BD3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4935">
              <w:rPr>
                <w:rFonts w:asciiTheme="majorBidi" w:hAnsiTheme="majorBidi"/>
                <w:sz w:val="30"/>
                <w:szCs w:val="30"/>
                <w:cs/>
              </w:rPr>
              <w:t>กลุ่มบริษัทได้โอนความเสี่ยงและผลตอบแทนเกือบทั้งหมดของสินทรัพย์ที่ผู้เป็นเจ้าของพึงได้รับ</w:t>
            </w:r>
            <w:r w:rsidRPr="000D4935">
              <w:rPr>
                <w:rFonts w:asciiTheme="majorBidi" w:hAnsiTheme="majorBidi" w:hint="cs"/>
                <w:sz w:val="30"/>
                <w:szCs w:val="30"/>
                <w:cs/>
              </w:rPr>
              <w:t>ให้กับ</w:t>
            </w:r>
            <w:r w:rsidRPr="000D4935">
              <w:rPr>
                <w:rFonts w:asciiTheme="majorBidi" w:hAnsiTheme="majorBidi"/>
                <w:sz w:val="30"/>
                <w:szCs w:val="30"/>
                <w:cs/>
              </w:rPr>
              <w:t>ผู้เช่า</w:t>
            </w:r>
            <w:r w:rsidRPr="000D4935">
              <w:rPr>
                <w:rFonts w:asciiTheme="majorBidi" w:hAnsiTheme="majorBidi" w:hint="cs"/>
                <w:sz w:val="30"/>
                <w:szCs w:val="30"/>
                <w:cs/>
              </w:rPr>
              <w:t>หรือไม่</w:t>
            </w:r>
          </w:p>
        </w:tc>
      </w:tr>
    </w:tbl>
    <w:p w14:paraId="1D1A7FB4" w14:textId="6D6100ED" w:rsidR="005E0F49" w:rsidRPr="000D4935" w:rsidRDefault="005E0F49">
      <w:pPr>
        <w:rPr>
          <w:rFonts w:asciiTheme="majorBidi" w:hAnsiTheme="majorBidi" w:cstheme="majorBidi"/>
          <w:sz w:val="30"/>
          <w:szCs w:val="30"/>
        </w:rPr>
      </w:pPr>
    </w:p>
    <w:p w14:paraId="3D6D7038" w14:textId="2A76F261" w:rsidR="00A967D8" w:rsidRPr="000D4935" w:rsidRDefault="00A967D8">
      <w:pPr>
        <w:rPr>
          <w:rFonts w:asciiTheme="majorBidi" w:hAnsiTheme="majorBidi" w:cstheme="majorBidi"/>
          <w:sz w:val="30"/>
          <w:szCs w:val="30"/>
        </w:rPr>
      </w:pPr>
    </w:p>
    <w:p w14:paraId="303D4B81" w14:textId="3A866CA7" w:rsidR="00A967D8" w:rsidRPr="000D4935" w:rsidRDefault="00A967D8">
      <w:pPr>
        <w:rPr>
          <w:rFonts w:asciiTheme="majorBidi" w:hAnsiTheme="majorBidi" w:cstheme="majorBidi"/>
          <w:sz w:val="30"/>
          <w:szCs w:val="30"/>
        </w:rPr>
      </w:pPr>
    </w:p>
    <w:p w14:paraId="520325DF" w14:textId="77777777" w:rsidR="00A967D8" w:rsidRPr="000D4935" w:rsidRDefault="00A967D8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180" w:type="dxa"/>
        <w:tblInd w:w="540" w:type="dxa"/>
        <w:tblLook w:val="04A0" w:firstRow="1" w:lastRow="0" w:firstColumn="1" w:lastColumn="0" w:noHBand="0" w:noVBand="1"/>
      </w:tblPr>
      <w:tblGrid>
        <w:gridCol w:w="1800"/>
        <w:gridCol w:w="7380"/>
      </w:tblGrid>
      <w:tr w:rsidR="00CF2B49" w:rsidRPr="000D4935" w14:paraId="63567F6D" w14:textId="77777777" w:rsidTr="003A6BFB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ED9E8CE" w14:textId="69729F95" w:rsidR="007B1430" w:rsidRPr="000D4935" w:rsidRDefault="005E0F49" w:rsidP="00313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lastRenderedPageBreak/>
              <w:br w:type="column"/>
            </w:r>
            <w:r w:rsidR="001E1B1A" w:rsidRPr="000D493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33C88" w:rsidRPr="000D493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A550E" w:rsidRPr="000D4935">
              <w:rPr>
                <w:rFonts w:asciiTheme="majorBidi" w:hAnsiTheme="majorBidi" w:cstheme="majorBidi" w:hint="cs"/>
                <w:sz w:val="30"/>
                <w:szCs w:val="30"/>
                <w:cs/>
              </w:rPr>
              <w:t>ถ</w:t>
            </w:r>
            <w:r w:rsidR="00F33C88" w:rsidRPr="000D4935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F33C88" w:rsidRPr="000D49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1E1B1A" w:rsidRPr="000D4935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  <w:p w14:paraId="178FEF2C" w14:textId="79D34F75" w:rsidR="00CF2B49" w:rsidRPr="000D4935" w:rsidRDefault="00CF2B49" w:rsidP="00F3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4CAF189C" w14:textId="3C107506" w:rsidR="003139E0" w:rsidRPr="000D4935" w:rsidRDefault="003139E0" w:rsidP="00F3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การพิจารณาเกี่ยวกับการรับรู้รายได้</w:t>
            </w:r>
          </w:p>
          <w:p w14:paraId="744FE58C" w14:textId="77777777" w:rsidR="003139E0" w:rsidRPr="000D4935" w:rsidRDefault="003139E0" w:rsidP="009E71FA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การขายสินค้าและบริการหลายประเภทเข้าด้วยกันจะสามารถบันทึกรายการแยกจากกันได้หรือไม่</w:t>
            </w:r>
          </w:p>
          <w:p w14:paraId="07D72296" w14:textId="2AC8DF05" w:rsidR="00CF2B49" w:rsidRPr="000D4935" w:rsidRDefault="003139E0" w:rsidP="009E71FA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การขายสินค้าควรจะรับรู้รายได้ตลอดช่วงเวลาหนึ่ง หรือควรจะรับรู้ ณ เวลาใดเวลาหนึ่ง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B2491" w:rsidRPr="000D4935" w14:paraId="3EEC471C" w14:textId="77777777" w:rsidTr="003A6BFB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760DFC7" w14:textId="77777777" w:rsidR="003B2491" w:rsidRPr="000D4935" w:rsidRDefault="003B2491" w:rsidP="00D1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6A75A949" w14:textId="77777777" w:rsidR="003B2491" w:rsidRPr="000D4935" w:rsidRDefault="003B2491" w:rsidP="00D1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65D43F0E" w14:textId="731A5ED8" w:rsidR="00CF2B49" w:rsidRPr="000D4935" w:rsidRDefault="00CF2B49" w:rsidP="00446F8A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/>
          <w:sz w:val="30"/>
          <w:szCs w:val="30"/>
          <w:cs/>
        </w:rPr>
        <w:t xml:space="preserve">ข้อสมมติและความไม่แน่นอนของการประมาณการ </w:t>
      </w:r>
    </w:p>
    <w:p w14:paraId="1A83EC55" w14:textId="77777777" w:rsidR="00CF2B49" w:rsidRPr="000D4935" w:rsidRDefault="00CF2B49" w:rsidP="00CF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520E301A" w14:textId="096040BA" w:rsidR="003626A3" w:rsidRPr="000D4935" w:rsidRDefault="00CF2B49" w:rsidP="00CF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Pr="000D4935">
        <w:rPr>
          <w:rFonts w:asciiTheme="majorBidi" w:hAnsiTheme="majorBidi" w:cstheme="majorBidi"/>
          <w:sz w:val="30"/>
          <w:szCs w:val="30"/>
        </w:rPr>
        <w:t xml:space="preserve"> </w:t>
      </w:r>
      <w:r w:rsidRPr="000D493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E1B1A" w:rsidRPr="000D4935">
        <w:rPr>
          <w:rFonts w:asciiTheme="majorBidi" w:hAnsiTheme="majorBidi" w:cstheme="majorBidi"/>
          <w:sz w:val="30"/>
          <w:szCs w:val="30"/>
        </w:rPr>
        <w:t>31</w:t>
      </w:r>
      <w:r w:rsidRPr="000D4935">
        <w:rPr>
          <w:rFonts w:asciiTheme="majorBidi" w:hAnsiTheme="majorBidi" w:cstheme="majorBidi"/>
          <w:sz w:val="30"/>
          <w:szCs w:val="30"/>
        </w:rPr>
        <w:t xml:space="preserve"> </w:t>
      </w:r>
      <w:r w:rsidRPr="000D493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E1B1A" w:rsidRPr="000D4935">
        <w:rPr>
          <w:rFonts w:asciiTheme="majorBidi" w:hAnsiTheme="majorBidi" w:cstheme="majorBidi"/>
          <w:sz w:val="30"/>
          <w:szCs w:val="30"/>
        </w:rPr>
        <w:t>2563</w:t>
      </w:r>
      <w:r w:rsidRPr="000D4935">
        <w:rPr>
          <w:rFonts w:asciiTheme="majorBidi" w:hAnsiTheme="majorBidi" w:cstheme="majorBidi"/>
          <w:sz w:val="30"/>
          <w:szCs w:val="30"/>
        </w:rPr>
        <w:t xml:space="preserve"> </w:t>
      </w:r>
      <w:r w:rsidRPr="000D4935">
        <w:rPr>
          <w:rFonts w:asciiTheme="majorBidi" w:hAnsiTheme="majorBidi" w:cstheme="majorBidi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0D4935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0D4935">
        <w:rPr>
          <w:rFonts w:asciiTheme="majorBidi" w:hAnsiTheme="majorBidi" w:cstheme="majorBidi"/>
          <w:sz w:val="30"/>
          <w:szCs w:val="30"/>
          <w:cs/>
        </w:rPr>
        <w:t>ได้เปิดเผยในหมายเหตุ</w:t>
      </w:r>
      <w:r w:rsidR="003139E0" w:rsidRPr="000D4935">
        <w:rPr>
          <w:rFonts w:asciiTheme="majorBidi" w:hAnsiTheme="majorBidi" w:cstheme="majorBidi" w:hint="cs"/>
          <w:sz w:val="30"/>
          <w:szCs w:val="30"/>
          <w:cs/>
        </w:rPr>
        <w:t>ข้อ</w:t>
      </w:r>
      <w:r w:rsidRPr="000D4935">
        <w:rPr>
          <w:rFonts w:asciiTheme="majorBidi" w:hAnsiTheme="majorBidi" w:cstheme="majorBidi"/>
          <w:sz w:val="30"/>
          <w:szCs w:val="30"/>
          <w:cs/>
        </w:rPr>
        <w:t>ต่อไปนี้</w:t>
      </w:r>
    </w:p>
    <w:p w14:paraId="05582A45" w14:textId="77777777" w:rsidR="00CF2B49" w:rsidRPr="000D4935" w:rsidRDefault="00CF2B49" w:rsidP="00CF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522" w:type="dxa"/>
        <w:tblLook w:val="04A0" w:firstRow="1" w:lastRow="0" w:firstColumn="1" w:lastColumn="0" w:noHBand="0" w:noVBand="1"/>
      </w:tblPr>
      <w:tblGrid>
        <w:gridCol w:w="1818"/>
        <w:gridCol w:w="7193"/>
      </w:tblGrid>
      <w:tr w:rsidR="003139E0" w:rsidRPr="000D4935" w14:paraId="5E093270" w14:textId="77777777" w:rsidTr="003A6BFB">
        <w:tc>
          <w:tcPr>
            <w:tcW w:w="1818" w:type="dxa"/>
            <w:shd w:val="clear" w:color="auto" w:fill="auto"/>
          </w:tcPr>
          <w:p w14:paraId="225A3DDC" w14:textId="5714839B" w:rsidR="003139E0" w:rsidRPr="000D4935" w:rsidRDefault="001E1B1A" w:rsidP="006F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F7CC6" w:rsidRPr="000D493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01327" w:rsidRPr="000D4935">
              <w:rPr>
                <w:rFonts w:asciiTheme="majorBidi" w:hAnsiTheme="majorBidi" w:cstheme="majorBidi" w:hint="cs"/>
                <w:sz w:val="30"/>
                <w:szCs w:val="30"/>
                <w:cs/>
              </w:rPr>
              <w:t>ฏ</w:t>
            </w:r>
            <w:r w:rsidR="006F7CC6" w:rsidRPr="000D493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193" w:type="dxa"/>
            <w:shd w:val="clear" w:color="auto" w:fill="auto"/>
          </w:tcPr>
          <w:p w14:paraId="7B03DB83" w14:textId="1B5A1F04" w:rsidR="003139E0" w:rsidRPr="000D4935" w:rsidRDefault="006F7CC6" w:rsidP="00313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การกำหนดอัตราดอกเบี้ย</w:t>
            </w:r>
            <w:r w:rsidRPr="000D493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กู้ยืมส่วนเพิ่มที่ใช้ในการวัดมูลค่าหนี้สินตามสัญญาเช่า</w:t>
            </w:r>
          </w:p>
        </w:tc>
      </w:tr>
      <w:tr w:rsidR="003139E0" w:rsidRPr="000D4935" w14:paraId="306AF00A" w14:textId="77777777" w:rsidTr="003A6BFB">
        <w:tc>
          <w:tcPr>
            <w:tcW w:w="1818" w:type="dxa"/>
            <w:shd w:val="clear" w:color="auto" w:fill="auto"/>
          </w:tcPr>
          <w:p w14:paraId="687CF043" w14:textId="4B3CFED4" w:rsidR="003139E0" w:rsidRPr="000D4935" w:rsidRDefault="001E1B1A" w:rsidP="00313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7193" w:type="dxa"/>
            <w:shd w:val="clear" w:color="auto" w:fill="auto"/>
          </w:tcPr>
          <w:p w14:paraId="1C1A1A2D" w14:textId="0D7CF6CE" w:rsidR="003139E0" w:rsidRPr="000D4935" w:rsidRDefault="003139E0" w:rsidP="00313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วัด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>มูลค่าของที่ดิน</w:t>
            </w:r>
          </w:p>
        </w:tc>
      </w:tr>
      <w:tr w:rsidR="003139E0" w:rsidRPr="000D4935" w14:paraId="4CA015EB" w14:textId="77777777" w:rsidTr="003A6BFB">
        <w:tc>
          <w:tcPr>
            <w:tcW w:w="1818" w:type="dxa"/>
            <w:shd w:val="clear" w:color="auto" w:fill="auto"/>
          </w:tcPr>
          <w:p w14:paraId="21E0EAA6" w14:textId="2B985F3F" w:rsidR="003139E0" w:rsidRPr="000D4935" w:rsidRDefault="001E1B1A" w:rsidP="00313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7193" w:type="dxa"/>
            <w:shd w:val="clear" w:color="auto" w:fill="auto"/>
          </w:tcPr>
          <w:p w14:paraId="4C96B4BA" w14:textId="77777777" w:rsidR="003139E0" w:rsidRPr="000D4935" w:rsidRDefault="003139E0" w:rsidP="00313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การบันทึกค่าใช้จ่ายการส่งเสริมการขายและการตลาดค้างจ่าย</w:t>
            </w:r>
          </w:p>
        </w:tc>
      </w:tr>
      <w:tr w:rsidR="003139E0" w:rsidRPr="000D4935" w14:paraId="4C038260" w14:textId="77777777" w:rsidTr="003A6BFB">
        <w:tc>
          <w:tcPr>
            <w:tcW w:w="1818" w:type="dxa"/>
            <w:shd w:val="clear" w:color="auto" w:fill="auto"/>
          </w:tcPr>
          <w:p w14:paraId="3475A3C0" w14:textId="15F9FFD2" w:rsidR="003139E0" w:rsidRPr="000D4935" w:rsidRDefault="001E1B1A" w:rsidP="00313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7193" w:type="dxa"/>
            <w:shd w:val="clear" w:color="auto" w:fill="auto"/>
          </w:tcPr>
          <w:p w14:paraId="2017CC40" w14:textId="234AA136" w:rsidR="003139E0" w:rsidRPr="000D4935" w:rsidRDefault="003139E0" w:rsidP="00313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</w:t>
            </w: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>ที่กำหนดไว้ เกี่ยวกั</w:t>
            </w:r>
            <w:r w:rsidR="009F7CB5" w:rsidRPr="000D4935">
              <w:rPr>
                <w:rFonts w:ascii="Angsana New" w:hAnsi="Angsana New" w:hint="cs"/>
                <w:sz w:val="30"/>
                <w:szCs w:val="30"/>
                <w:cs/>
              </w:rPr>
              <w:t>บ</w:t>
            </w:r>
            <w:r w:rsidR="00111F5E" w:rsidRPr="000D493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</w:tr>
      <w:tr w:rsidR="00CD5765" w:rsidRPr="000D4935" w14:paraId="1631A5D7" w14:textId="77777777" w:rsidTr="003A6BFB">
        <w:tc>
          <w:tcPr>
            <w:tcW w:w="1818" w:type="dxa"/>
            <w:shd w:val="clear" w:color="auto" w:fill="auto"/>
          </w:tcPr>
          <w:p w14:paraId="2C21A588" w14:textId="55F8844F" w:rsidR="005110C0" w:rsidRPr="000D4935" w:rsidRDefault="001E1B1A" w:rsidP="0051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23</w:t>
            </w:r>
          </w:p>
          <w:p w14:paraId="538CEF23" w14:textId="77777777" w:rsidR="00CD5765" w:rsidRPr="000D4935" w:rsidRDefault="00CD5765" w:rsidP="00313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3" w:type="dxa"/>
            <w:shd w:val="clear" w:color="auto" w:fill="auto"/>
          </w:tcPr>
          <w:p w14:paraId="60BEE3AF" w14:textId="1A169024" w:rsidR="00CD5765" w:rsidRPr="000D4935" w:rsidRDefault="005110C0" w:rsidP="00D83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การวัดมูลค่าค่าเผื่อผลขาดทุน</w:t>
            </w:r>
            <w:r w:rsidR="00FA3F49">
              <w:rPr>
                <w:rFonts w:ascii="Angsana New" w:hAnsi="Angsana New" w:hint="cs"/>
                <w:sz w:val="30"/>
                <w:szCs w:val="30"/>
                <w:cs/>
              </w:rPr>
              <w:t>ด้าน</w:t>
            </w:r>
            <w:r w:rsidR="00A4591B">
              <w:rPr>
                <w:rFonts w:ascii="Angsana New" w:hAnsi="Angsana New" w:hint="cs"/>
                <w:sz w:val="30"/>
                <w:szCs w:val="30"/>
                <w:cs/>
              </w:rPr>
              <w:t>เครดิต</w:t>
            </w:r>
            <w:r w:rsidR="00FC1C41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>ของลูกหนี้การค้าเกี่ยวกับ</w:t>
            </w:r>
            <w:r w:rsidR="000F6F1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>ข้อสมมติที่สำคัญที่ใช้ในการกำหนดอัตราสูญเสียถัวเฉลี่ยถ่วงน้ำหนัก (</w:t>
            </w:r>
            <w:r w:rsidRPr="000D4935">
              <w:rPr>
                <w:rFonts w:ascii="Angsana New" w:hAnsi="Angsana New"/>
                <w:sz w:val="30"/>
                <w:szCs w:val="30"/>
              </w:rPr>
              <w:t>Weighted-average loss rate)</w:t>
            </w:r>
          </w:p>
        </w:tc>
      </w:tr>
    </w:tbl>
    <w:p w14:paraId="396527F3" w14:textId="1AF962CF" w:rsidR="00F33C88" w:rsidRPr="000D4935" w:rsidRDefault="00F33C88" w:rsidP="00F33C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46CDE77A" w14:textId="7A728DF9" w:rsidR="009C3224" w:rsidRPr="000D4935" w:rsidRDefault="00A21D9F" w:rsidP="00CE0EFF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D4935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17BD93ED" w14:textId="77777777" w:rsidR="00CE0EFF" w:rsidRPr="000D4935" w:rsidRDefault="00CE0EFF" w:rsidP="00CE0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5F73CBF3" w14:textId="2BFFD30E" w:rsidR="00DF27EF" w:rsidRPr="000D4935" w:rsidRDefault="00DF27EF" w:rsidP="0092578C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D4935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</w:t>
      </w:r>
      <w:r w:rsidR="001E1B1A" w:rsidRPr="000D4935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0D4935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0D493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6E54EFAB" w14:textId="77777777" w:rsidR="003219C1" w:rsidRPr="000D4935" w:rsidRDefault="003219C1" w:rsidP="00321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D04B3A" w14:textId="2E9B96E9" w:rsidR="00B00F41" w:rsidRPr="000D4935" w:rsidRDefault="003219C1" w:rsidP="00B00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1E1B1A" w:rsidRPr="000D4935">
        <w:rPr>
          <w:rFonts w:asciiTheme="majorBidi" w:hAnsiTheme="majorBidi" w:cstheme="majorBidi"/>
          <w:sz w:val="30"/>
          <w:szCs w:val="30"/>
        </w:rPr>
        <w:t>1</w:t>
      </w:r>
      <w:r w:rsidRPr="000D4935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1E1B1A" w:rsidRPr="000D4935">
        <w:rPr>
          <w:rFonts w:asciiTheme="majorBidi" w:hAnsiTheme="majorBidi" w:cstheme="majorBidi"/>
          <w:sz w:val="30"/>
          <w:szCs w:val="30"/>
        </w:rPr>
        <w:t>2563</w:t>
      </w:r>
      <w:r w:rsidRPr="000D49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83364" w:rsidRPr="000D4935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0D4935">
        <w:rPr>
          <w:rFonts w:asciiTheme="majorBidi" w:hAnsiTheme="majorBidi" w:cstheme="majorBidi"/>
          <w:sz w:val="30"/>
          <w:szCs w:val="30"/>
        </w:rPr>
        <w:t xml:space="preserve">TFRS </w:t>
      </w:r>
      <w:r w:rsidR="001E1B1A" w:rsidRPr="000D4935">
        <w:rPr>
          <w:rFonts w:asciiTheme="majorBidi" w:hAnsiTheme="majorBidi" w:cstheme="majorBidi"/>
          <w:sz w:val="30"/>
          <w:szCs w:val="30"/>
        </w:rPr>
        <w:t>16</w:t>
      </w:r>
      <w:r w:rsidR="00C83364" w:rsidRPr="000D4935">
        <w:rPr>
          <w:rFonts w:asciiTheme="majorBidi" w:hAnsiTheme="majorBidi" w:cstheme="majorBidi"/>
          <w:sz w:val="30"/>
          <w:szCs w:val="30"/>
        </w:rPr>
        <w:t xml:space="preserve"> </w:t>
      </w:r>
      <w:r w:rsidRPr="000D4935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="001E1B1A" w:rsidRPr="000D4935">
        <w:rPr>
          <w:rFonts w:asciiTheme="majorBidi" w:hAnsiTheme="majorBidi" w:cstheme="majorBidi"/>
          <w:sz w:val="30"/>
          <w:szCs w:val="30"/>
        </w:rPr>
        <w:t>17</w:t>
      </w:r>
      <w:r w:rsidRPr="000D49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0D4935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D4935">
        <w:rPr>
          <w:rFonts w:asciiTheme="majorBidi" w:hAnsiTheme="majorBidi" w:cstheme="majorBidi"/>
          <w:sz w:val="30"/>
          <w:szCs w:val="30"/>
          <w:cs/>
        </w:rPr>
        <w:t>(</w:t>
      </w:r>
      <w:r w:rsidRPr="000D4935">
        <w:rPr>
          <w:rFonts w:asciiTheme="majorBidi" w:hAnsiTheme="majorBidi" w:cstheme="majorBidi"/>
          <w:sz w:val="30"/>
          <w:szCs w:val="30"/>
        </w:rPr>
        <w:t xml:space="preserve">TAS </w:t>
      </w:r>
      <w:r w:rsidR="001E1B1A" w:rsidRPr="000D4935">
        <w:rPr>
          <w:rFonts w:asciiTheme="majorBidi" w:hAnsiTheme="majorBidi" w:cstheme="majorBidi"/>
          <w:sz w:val="30"/>
          <w:szCs w:val="30"/>
        </w:rPr>
        <w:t>17</w:t>
      </w:r>
      <w:r w:rsidRPr="000D4935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1E1B1A" w:rsidRPr="000D4935">
        <w:rPr>
          <w:rFonts w:asciiTheme="majorBidi" w:hAnsiTheme="majorBidi" w:cstheme="majorBidi"/>
          <w:sz w:val="30"/>
          <w:szCs w:val="30"/>
        </w:rPr>
        <w:t>4</w:t>
      </w:r>
      <w:r w:rsidRPr="000D49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0D4935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0D4935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D4935">
        <w:rPr>
          <w:rFonts w:asciiTheme="majorBidi" w:hAnsiTheme="majorBidi" w:cstheme="majorBidi"/>
          <w:sz w:val="30"/>
          <w:szCs w:val="30"/>
          <w:cs/>
        </w:rPr>
        <w:t>(</w:t>
      </w:r>
      <w:r w:rsidRPr="000D4935">
        <w:rPr>
          <w:rFonts w:asciiTheme="majorBidi" w:hAnsiTheme="majorBidi" w:cstheme="majorBidi"/>
          <w:sz w:val="30"/>
          <w:szCs w:val="30"/>
        </w:rPr>
        <w:t xml:space="preserve">TFRIC </w:t>
      </w:r>
      <w:r w:rsidR="001E1B1A" w:rsidRPr="000D4935">
        <w:rPr>
          <w:rFonts w:asciiTheme="majorBidi" w:hAnsiTheme="majorBidi" w:cstheme="majorBidi"/>
          <w:sz w:val="30"/>
          <w:szCs w:val="30"/>
        </w:rPr>
        <w:t>4</w:t>
      </w:r>
      <w:r w:rsidRPr="000D4935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0D4935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D4935">
        <w:rPr>
          <w:rFonts w:asciiTheme="majorBidi" w:hAnsiTheme="majorBidi" w:cstheme="majorBidi"/>
          <w:sz w:val="30"/>
          <w:szCs w:val="30"/>
          <w:cs/>
        </w:rPr>
        <w:t>(</w:t>
      </w:r>
      <w:r w:rsidRPr="000D4935">
        <w:rPr>
          <w:rFonts w:asciiTheme="majorBidi" w:hAnsiTheme="majorBidi" w:cstheme="majorBidi"/>
          <w:sz w:val="30"/>
          <w:szCs w:val="30"/>
        </w:rPr>
        <w:t>Modified retrospective approach)</w:t>
      </w:r>
    </w:p>
    <w:p w14:paraId="21F94795" w14:textId="77777777" w:rsidR="00EB131F" w:rsidRPr="000D4935" w:rsidRDefault="00EB131F" w:rsidP="00B00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E2CDE2" w14:textId="733BD7EC" w:rsidR="003219C1" w:rsidRPr="000D4935" w:rsidRDefault="003219C1" w:rsidP="003219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D4935">
        <w:rPr>
          <w:rFonts w:asciiTheme="majorBidi" w:eastAsia="Calibri" w:hAnsiTheme="majorBidi" w:cstheme="majorBidi"/>
          <w:sz w:val="30"/>
          <w:szCs w:val="30"/>
          <w:cs/>
        </w:rPr>
        <w:t>เดิม</w:t>
      </w:r>
      <w:r w:rsidRPr="000D4935">
        <w:rPr>
          <w:rFonts w:asciiTheme="majorBidi" w:hAnsiTheme="majorBidi" w:cstheme="majorBidi"/>
          <w:sz w:val="30"/>
          <w:szCs w:val="30"/>
          <w:cs/>
        </w:rPr>
        <w:t>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0D4935">
        <w:rPr>
          <w:rFonts w:asciiTheme="majorBidi" w:hAnsiTheme="majorBidi" w:cstheme="majorBidi"/>
          <w:sz w:val="30"/>
          <w:szCs w:val="30"/>
        </w:rPr>
        <w:t xml:space="preserve"> TFRS</w:t>
      </w:r>
      <w:r w:rsidRPr="000D49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E1B1A" w:rsidRPr="000D4935">
        <w:rPr>
          <w:rFonts w:asciiTheme="majorBidi" w:hAnsiTheme="majorBidi" w:cstheme="majorBidi"/>
          <w:sz w:val="30"/>
          <w:szCs w:val="30"/>
        </w:rPr>
        <w:t>16</w:t>
      </w:r>
      <w:r w:rsidRPr="000D4935">
        <w:rPr>
          <w:rFonts w:asciiTheme="majorBidi" w:hAnsiTheme="majorBidi" w:cstheme="majorBidi"/>
          <w:sz w:val="30"/>
          <w:szCs w:val="30"/>
        </w:rPr>
        <w:t xml:space="preserve"> </w:t>
      </w:r>
      <w:r w:rsidRPr="000D4935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</w:t>
      </w:r>
      <w:r w:rsidRPr="000D4935">
        <w:rPr>
          <w:rFonts w:asciiTheme="majorBidi" w:hAnsiTheme="majorBidi" w:cstheme="majorBidi"/>
          <w:sz w:val="30"/>
          <w:szCs w:val="30"/>
        </w:rPr>
        <w:br/>
      </w:r>
      <w:r w:rsidRPr="000D4935">
        <w:rPr>
          <w:rFonts w:asciiTheme="majorBidi" w:hAnsiTheme="majorBidi" w:cstheme="majorBidi"/>
          <w:sz w:val="30"/>
          <w:szCs w:val="30"/>
          <w:cs/>
        </w:rPr>
        <w:t>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ตามราคาขายที่เป็นเอกเทศ </w:t>
      </w:r>
      <w:r w:rsidRPr="000D4935">
        <w:rPr>
          <w:rFonts w:asciiTheme="majorBidi" w:hAnsiTheme="majorBidi" w:cstheme="majorBidi"/>
          <w:sz w:val="30"/>
          <w:szCs w:val="30"/>
        </w:rPr>
        <w:t xml:space="preserve">(Transaction price) 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Pr="000D4935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0D4935">
        <w:rPr>
          <w:rFonts w:asciiTheme="majorBidi" w:hAnsiTheme="majorBidi" w:cstheme="majorBidi"/>
          <w:sz w:val="30"/>
          <w:szCs w:val="30"/>
        </w:rPr>
        <w:t xml:space="preserve"> </w:t>
      </w:r>
      <w:r w:rsidR="001E1B1A" w:rsidRPr="000D4935">
        <w:rPr>
          <w:rFonts w:asciiTheme="majorBidi" w:hAnsiTheme="majorBidi" w:cstheme="majorBidi"/>
          <w:sz w:val="30"/>
          <w:szCs w:val="30"/>
        </w:rPr>
        <w:t>1</w:t>
      </w:r>
      <w:r w:rsidRPr="000D4935">
        <w:rPr>
          <w:rFonts w:asciiTheme="majorBidi" w:hAnsiTheme="majorBidi" w:cstheme="majorBidi"/>
          <w:sz w:val="30"/>
          <w:szCs w:val="30"/>
        </w:rPr>
        <w:t xml:space="preserve"> </w:t>
      </w:r>
      <w:r w:rsidRPr="000D4935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1E1B1A" w:rsidRPr="000D4935">
        <w:rPr>
          <w:rFonts w:asciiTheme="majorBidi" w:hAnsiTheme="majorBidi" w:cstheme="majorBidi"/>
          <w:sz w:val="30"/>
          <w:szCs w:val="30"/>
        </w:rPr>
        <w:t>2563</w:t>
      </w:r>
      <w:r w:rsidRPr="000D4935">
        <w:rPr>
          <w:rFonts w:asciiTheme="majorBidi" w:hAnsiTheme="majorBidi" w:cstheme="majorBidi"/>
          <w:sz w:val="30"/>
          <w:szCs w:val="30"/>
        </w:rPr>
        <w:t xml:space="preserve"> </w:t>
      </w:r>
      <w:r w:rsidRPr="000D4935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0D4935">
        <w:rPr>
          <w:rFonts w:asciiTheme="majorBidi" w:hAnsiTheme="majorBidi" w:cstheme="majorBidi"/>
          <w:sz w:val="30"/>
          <w:szCs w:val="30"/>
        </w:rPr>
        <w:t xml:space="preserve"> </w:t>
      </w:r>
      <w:r w:rsidRPr="000D4935">
        <w:rPr>
          <w:rFonts w:asciiTheme="majorBid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</w:t>
      </w:r>
      <w:r w:rsidRPr="000D4935">
        <w:rPr>
          <w:rFonts w:asciiTheme="majorBidi" w:eastAsia="Calibri" w:hAnsiTheme="majorBidi" w:cstheme="majorBidi"/>
          <w:sz w:val="30"/>
          <w:szCs w:val="30"/>
          <w:cs/>
        </w:rPr>
        <w:t xml:space="preserve">หนี้สินตามสัญญาเช่า </w:t>
      </w:r>
    </w:p>
    <w:p w14:paraId="59D76CCC" w14:textId="77777777" w:rsidR="00EB131F" w:rsidRPr="000D4935" w:rsidRDefault="00EB131F" w:rsidP="003219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3610605" w14:textId="77777777" w:rsidR="003219C1" w:rsidRPr="000D4935" w:rsidRDefault="003219C1" w:rsidP="00321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CCCCCC"/>
        </w:rPr>
      </w:pPr>
      <w:r w:rsidRPr="000D493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ในการปฏิบัติในช่วงเปลี่ยนแปลง </w:t>
      </w:r>
      <w:r w:rsidRPr="000D493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D4935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  <w:r w:rsidRPr="000D4935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</w:p>
    <w:p w14:paraId="4C30CFE6" w14:textId="77777777" w:rsidR="003219C1" w:rsidRPr="000D4935" w:rsidRDefault="003219C1" w:rsidP="00321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7A47B7B" w14:textId="75A70A5F" w:rsidR="003219C1" w:rsidRPr="000D4935" w:rsidRDefault="003219C1" w:rsidP="00446F8A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spacing w:val="-2"/>
          <w:sz w:val="30"/>
          <w:szCs w:val="30"/>
          <w:shd w:val="clear" w:color="auto" w:fill="CCCCCC"/>
        </w:rPr>
      </w:pPr>
      <w:r w:rsidRPr="000D493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1E1B1A" w:rsidRPr="000D4935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0D493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D4935">
        <w:rPr>
          <w:rFonts w:asciiTheme="majorBidi" w:hAnsiTheme="majorBidi" w:cstheme="majorBidi"/>
          <w:color w:val="000000"/>
          <w:sz w:val="30"/>
          <w:szCs w:val="30"/>
          <w:cs/>
        </w:rPr>
        <w:t>เดือน</w:t>
      </w:r>
    </w:p>
    <w:p w14:paraId="4C21D7C1" w14:textId="77777777" w:rsidR="003219C1" w:rsidRPr="000D4935" w:rsidRDefault="003219C1" w:rsidP="00446F8A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spacing w:val="-2"/>
          <w:sz w:val="30"/>
          <w:szCs w:val="30"/>
          <w:shd w:val="clear" w:color="auto" w:fill="CCCCCC"/>
        </w:rPr>
      </w:pPr>
      <w:r w:rsidRPr="000D4935">
        <w:rPr>
          <w:rFonts w:asciiTheme="majorBidi" w:hAnsiTheme="majorBidi" w:cstheme="majorBidi"/>
          <w:color w:val="000000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</w:t>
      </w:r>
      <w:r w:rsidRPr="000D4935">
        <w:rPr>
          <w:rFonts w:asciiTheme="majorBidi" w:hAnsiTheme="majorBidi" w:cstheme="majorBidi" w:hint="cs"/>
          <w:color w:val="000000"/>
          <w:sz w:val="30"/>
          <w:szCs w:val="30"/>
          <w:cs/>
        </w:rPr>
        <w:t>ซึ่งสินทรัพย์อ้างอิงมีมูลค่าต่ำ</w:t>
      </w:r>
    </w:p>
    <w:p w14:paraId="495ED82F" w14:textId="1A50D705" w:rsidR="003219C1" w:rsidRPr="000D4935" w:rsidRDefault="003219C1" w:rsidP="00446F8A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D493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0D493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2A559D21" w14:textId="34CE7C27" w:rsidR="0032095C" w:rsidRPr="000D4935" w:rsidRDefault="0032095C" w:rsidP="00320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0"/>
      </w:tblGrid>
      <w:tr w:rsidR="0032095C" w:rsidRPr="000D4935" w14:paraId="546C4C6B" w14:textId="77777777" w:rsidTr="0001785B">
        <w:trPr>
          <w:cantSplit/>
          <w:trHeight w:val="20"/>
          <w:tblHeader/>
        </w:trPr>
        <w:tc>
          <w:tcPr>
            <w:tcW w:w="6300" w:type="dxa"/>
            <w:shd w:val="clear" w:color="auto" w:fill="auto"/>
            <w:vAlign w:val="bottom"/>
          </w:tcPr>
          <w:p w14:paraId="22D54590" w14:textId="681E8E3B" w:rsidR="0032095C" w:rsidRPr="000D4935" w:rsidRDefault="0032095C" w:rsidP="0001785B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0D493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</w:t>
            </w:r>
            <w:r w:rsidRPr="000D4935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0D493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0D4935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0D493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0D493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1E1B1A" w:rsidRPr="000D493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</w:p>
        </w:tc>
        <w:tc>
          <w:tcPr>
            <w:tcW w:w="1350" w:type="dxa"/>
            <w:vAlign w:val="bottom"/>
          </w:tcPr>
          <w:p w14:paraId="6ADA7D80" w14:textId="77777777" w:rsidR="0032095C" w:rsidRPr="000D4935" w:rsidRDefault="0032095C" w:rsidP="0001785B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B0D8FAF" w14:textId="77777777" w:rsidR="0032095C" w:rsidRPr="000D4935" w:rsidRDefault="0032095C" w:rsidP="0001785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24E13E7" w14:textId="77777777" w:rsidR="0032095C" w:rsidRPr="000D4935" w:rsidRDefault="0032095C" w:rsidP="0001785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D493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85E4AE6" w14:textId="77777777" w:rsidR="0032095C" w:rsidRPr="000D4935" w:rsidRDefault="0032095C" w:rsidP="0001785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2095C" w:rsidRPr="000D4935" w14:paraId="58873230" w14:textId="77777777" w:rsidTr="0001785B">
        <w:trPr>
          <w:cantSplit/>
          <w:trHeight w:val="20"/>
          <w:tblHeader/>
        </w:trPr>
        <w:tc>
          <w:tcPr>
            <w:tcW w:w="6300" w:type="dxa"/>
          </w:tcPr>
          <w:p w14:paraId="59BC903E" w14:textId="77777777" w:rsidR="0032095C" w:rsidRPr="000D4935" w:rsidRDefault="0032095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31F67F87" w14:textId="77777777" w:rsidR="0032095C" w:rsidRPr="000D4935" w:rsidRDefault="0032095C" w:rsidP="0001785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D49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D493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2095C" w:rsidRPr="000D4935" w14:paraId="6118139A" w14:textId="77777777" w:rsidTr="00CE0EFF">
        <w:trPr>
          <w:cantSplit/>
          <w:trHeight w:val="479"/>
        </w:trPr>
        <w:tc>
          <w:tcPr>
            <w:tcW w:w="6300" w:type="dxa"/>
          </w:tcPr>
          <w:p w14:paraId="559D349A" w14:textId="6DB59BB5" w:rsidR="0032095C" w:rsidRPr="000D4935" w:rsidRDefault="0032095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E1B1A"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1E1B1A"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0AF7D7A2" w14:textId="77777777" w:rsidR="0032095C" w:rsidRPr="000D4935" w:rsidRDefault="0032095C" w:rsidP="0001785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A41F8" w:rsidRPr="000D4935" w14:paraId="1EC91494" w14:textId="77777777" w:rsidTr="0001785B">
        <w:trPr>
          <w:cantSplit/>
          <w:trHeight w:val="20"/>
        </w:trPr>
        <w:tc>
          <w:tcPr>
            <w:tcW w:w="6300" w:type="dxa"/>
            <w:vAlign w:val="bottom"/>
          </w:tcPr>
          <w:p w14:paraId="73B4EC29" w14:textId="77777777" w:rsidR="00FA41F8" w:rsidRPr="000D4935" w:rsidRDefault="00FA41F8" w:rsidP="00FA41F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493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vAlign w:val="bottom"/>
          </w:tcPr>
          <w:p w14:paraId="7ED4CC57" w14:textId="62A3F875" w:rsidR="00FA41F8" w:rsidRPr="000D4935" w:rsidRDefault="001E1B1A" w:rsidP="00FA41F8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179</w:t>
            </w:r>
            <w:r w:rsidR="00FA41F8" w:rsidRPr="000D49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274</w:t>
            </w:r>
          </w:p>
        </w:tc>
        <w:tc>
          <w:tcPr>
            <w:tcW w:w="180" w:type="dxa"/>
            <w:vAlign w:val="bottom"/>
          </w:tcPr>
          <w:p w14:paraId="44B011BA" w14:textId="77777777" w:rsidR="00FA41F8" w:rsidRPr="000D4935" w:rsidRDefault="00FA41F8" w:rsidP="00FA41F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1A4EA9B" w14:textId="045C676A" w:rsidR="00FA41F8" w:rsidRPr="000D4935" w:rsidRDefault="001E1B1A" w:rsidP="00FA41F8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178</w:t>
            </w:r>
            <w:r w:rsidR="00FA41F8" w:rsidRPr="000D4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985</w:t>
            </w:r>
          </w:p>
        </w:tc>
      </w:tr>
      <w:tr w:rsidR="0032095C" w:rsidRPr="000D4935" w14:paraId="4D39E126" w14:textId="77777777" w:rsidTr="0001785B">
        <w:trPr>
          <w:cantSplit/>
          <w:trHeight w:val="20"/>
        </w:trPr>
        <w:tc>
          <w:tcPr>
            <w:tcW w:w="6300" w:type="dxa"/>
          </w:tcPr>
          <w:p w14:paraId="23272432" w14:textId="77777777" w:rsidR="0032095C" w:rsidRPr="000D4935" w:rsidRDefault="0032095C" w:rsidP="0001785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0D493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2FA44F02" w14:textId="34567496" w:rsidR="0032095C" w:rsidRPr="000D4935" w:rsidRDefault="0032095C" w:rsidP="0001785B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E1B1A"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E1B1A"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848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D77C615" w14:textId="77777777" w:rsidR="0032095C" w:rsidRPr="000D4935" w:rsidRDefault="0032095C" w:rsidP="0001785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6F702FA" w14:textId="2C227151" w:rsidR="0032095C" w:rsidRPr="000D4935" w:rsidRDefault="0032095C" w:rsidP="0001785B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E1B1A"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E1B1A"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848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A41F8" w:rsidRPr="000D4935" w14:paraId="27E363C2" w14:textId="77777777" w:rsidTr="0001785B">
        <w:trPr>
          <w:cantSplit/>
          <w:trHeight w:val="20"/>
        </w:trPr>
        <w:tc>
          <w:tcPr>
            <w:tcW w:w="6300" w:type="dxa"/>
          </w:tcPr>
          <w:p w14:paraId="2A7EA870" w14:textId="4563877C" w:rsidR="00FA41F8" w:rsidRPr="000D4935" w:rsidRDefault="00FA41F8" w:rsidP="00FA41F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493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อาคารและอุปกรณ์ลดลง</w:t>
            </w:r>
          </w:p>
        </w:tc>
        <w:tc>
          <w:tcPr>
            <w:tcW w:w="1350" w:type="dxa"/>
            <w:vAlign w:val="bottom"/>
          </w:tcPr>
          <w:p w14:paraId="5810A2F5" w14:textId="4E055DC9" w:rsidR="00FA41F8" w:rsidRPr="000D4935" w:rsidRDefault="00FA41F8" w:rsidP="00FA41F8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E1B1A"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E1B1A"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426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1487BC8" w14:textId="77777777" w:rsidR="00FA41F8" w:rsidRPr="000D4935" w:rsidRDefault="00FA41F8" w:rsidP="00FA41F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4C154EA" w14:textId="1DC644A3" w:rsidR="00FA41F8" w:rsidRPr="000D4935" w:rsidRDefault="00FA41F8" w:rsidP="00FA41F8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E1B1A"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E1B1A"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407F4EB7" w14:textId="77777777" w:rsidR="0032095C" w:rsidRPr="000D4935" w:rsidRDefault="0032095C" w:rsidP="00320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1"/>
        <w:gridCol w:w="1349"/>
      </w:tblGrid>
      <w:tr w:rsidR="0032095C" w:rsidRPr="000D4935" w14:paraId="15299D5A" w14:textId="77777777" w:rsidTr="0001785B">
        <w:trPr>
          <w:cantSplit/>
          <w:trHeight w:val="20"/>
          <w:tblHeader/>
        </w:trPr>
        <w:tc>
          <w:tcPr>
            <w:tcW w:w="6300" w:type="dxa"/>
            <w:shd w:val="clear" w:color="auto" w:fill="auto"/>
            <w:vAlign w:val="bottom"/>
          </w:tcPr>
          <w:p w14:paraId="6EFB8923" w14:textId="77777777" w:rsidR="0032095C" w:rsidRPr="000D4935" w:rsidRDefault="0032095C" w:rsidP="0001785B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2C8E892" w14:textId="77777777" w:rsidR="0032095C" w:rsidRPr="000D4935" w:rsidRDefault="0032095C" w:rsidP="0001785B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308EEF66" w14:textId="77777777" w:rsidR="0032095C" w:rsidRPr="000D4935" w:rsidRDefault="0032095C" w:rsidP="0001785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7682E508" w14:textId="77777777" w:rsidR="0032095C" w:rsidRPr="000D4935" w:rsidRDefault="0032095C" w:rsidP="0001785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D493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169960F7" w14:textId="77777777" w:rsidR="0032095C" w:rsidRPr="000D4935" w:rsidRDefault="0032095C" w:rsidP="0001785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2095C" w:rsidRPr="000D4935" w14:paraId="693F4856" w14:textId="77777777" w:rsidTr="0001785B">
        <w:trPr>
          <w:cantSplit/>
          <w:trHeight w:val="20"/>
          <w:tblHeader/>
        </w:trPr>
        <w:tc>
          <w:tcPr>
            <w:tcW w:w="6300" w:type="dxa"/>
          </w:tcPr>
          <w:p w14:paraId="78865351" w14:textId="77777777" w:rsidR="0032095C" w:rsidRPr="000D4935" w:rsidRDefault="0032095C" w:rsidP="0001785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54375185" w14:textId="77777777" w:rsidR="0032095C" w:rsidRPr="000D4935" w:rsidRDefault="0032095C" w:rsidP="0001785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D49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D493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2095C" w:rsidRPr="000D4935" w14:paraId="675C7315" w14:textId="77777777" w:rsidTr="0001785B">
        <w:trPr>
          <w:cantSplit/>
          <w:trHeight w:val="20"/>
        </w:trPr>
        <w:tc>
          <w:tcPr>
            <w:tcW w:w="6300" w:type="dxa"/>
            <w:vAlign w:val="bottom"/>
          </w:tcPr>
          <w:p w14:paraId="3BC6F019" w14:textId="701B15A2" w:rsidR="0032095C" w:rsidRPr="000D4935" w:rsidRDefault="0032095C" w:rsidP="0001785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1E1B1A" w:rsidRPr="000D493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1E1B1A" w:rsidRPr="000D493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59F5B54A" w14:textId="379C4795" w:rsidR="0032095C" w:rsidRPr="000D4935" w:rsidRDefault="001E1B1A" w:rsidP="0001785B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32095C" w:rsidRPr="000D4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869</w:t>
            </w:r>
          </w:p>
        </w:tc>
        <w:tc>
          <w:tcPr>
            <w:tcW w:w="181" w:type="dxa"/>
            <w:vAlign w:val="bottom"/>
          </w:tcPr>
          <w:p w14:paraId="4238B94A" w14:textId="77777777" w:rsidR="0032095C" w:rsidRPr="000D4935" w:rsidRDefault="0032095C" w:rsidP="0001785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15292AD2" w14:textId="32BA9449" w:rsidR="0032095C" w:rsidRPr="000D4935" w:rsidRDefault="001E1B1A" w:rsidP="0001785B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32095C" w:rsidRPr="000D4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869</w:t>
            </w:r>
          </w:p>
        </w:tc>
      </w:tr>
      <w:tr w:rsidR="0032095C" w:rsidRPr="000D4935" w14:paraId="621E11D0" w14:textId="77777777" w:rsidTr="0001785B">
        <w:trPr>
          <w:cantSplit/>
          <w:trHeight w:val="20"/>
        </w:trPr>
        <w:tc>
          <w:tcPr>
            <w:tcW w:w="6300" w:type="dxa"/>
          </w:tcPr>
          <w:p w14:paraId="60B7E0B1" w14:textId="77777777" w:rsidR="0032095C" w:rsidRPr="000D4935" w:rsidRDefault="0032095C" w:rsidP="0001785B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0933CE01" w14:textId="7B98EA0D" w:rsidR="0032095C" w:rsidRPr="000D4935" w:rsidRDefault="003A5D54" w:rsidP="0001785B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E1B1A"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E1B1A"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2372BED4" w14:textId="77777777" w:rsidR="0032095C" w:rsidRPr="000D4935" w:rsidRDefault="0032095C" w:rsidP="0001785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40F82EB" w14:textId="2A9E9967" w:rsidR="0032095C" w:rsidRPr="000D4935" w:rsidRDefault="003A5D54" w:rsidP="0001785B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E1B1A"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E1B1A"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2095C" w:rsidRPr="000D4935" w14:paraId="2560CB68" w14:textId="77777777" w:rsidTr="0001785B">
        <w:trPr>
          <w:cantSplit/>
          <w:trHeight w:val="20"/>
        </w:trPr>
        <w:tc>
          <w:tcPr>
            <w:tcW w:w="6300" w:type="dxa"/>
          </w:tcPr>
          <w:p w14:paraId="369E4B5B" w14:textId="77777777" w:rsidR="0032095C" w:rsidRPr="000D4935" w:rsidRDefault="0032095C" w:rsidP="0001785B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350" w:type="dxa"/>
          </w:tcPr>
          <w:p w14:paraId="71BDA006" w14:textId="19176254" w:rsidR="0032095C" w:rsidRPr="000D4935" w:rsidRDefault="003A5D54" w:rsidP="0001785B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E1B1A"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892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12B0E857" w14:textId="77777777" w:rsidR="0032095C" w:rsidRPr="000D4935" w:rsidRDefault="0032095C" w:rsidP="0001785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7CE0349" w14:textId="4B6C7C3C" w:rsidR="0032095C" w:rsidRPr="000D4935" w:rsidRDefault="003A5D54" w:rsidP="0001785B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E1B1A"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892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2095C" w:rsidRPr="000D4935" w14:paraId="490C7376" w14:textId="77777777" w:rsidTr="0001785B">
        <w:trPr>
          <w:cantSplit/>
          <w:trHeight w:val="20"/>
        </w:trPr>
        <w:tc>
          <w:tcPr>
            <w:tcW w:w="6300" w:type="dxa"/>
          </w:tcPr>
          <w:p w14:paraId="0D681DFD" w14:textId="77777777" w:rsidR="0032095C" w:rsidRPr="000D4935" w:rsidRDefault="0032095C" w:rsidP="0001785B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E533824" w14:textId="7724A322" w:rsidR="0032095C" w:rsidRPr="000D4935" w:rsidRDefault="001E1B1A" w:rsidP="0001785B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3A5D54" w:rsidRPr="000D4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750</w:t>
            </w:r>
          </w:p>
        </w:tc>
        <w:tc>
          <w:tcPr>
            <w:tcW w:w="181" w:type="dxa"/>
            <w:vAlign w:val="bottom"/>
          </w:tcPr>
          <w:p w14:paraId="099DB6FD" w14:textId="77777777" w:rsidR="0032095C" w:rsidRPr="000D4935" w:rsidRDefault="0032095C" w:rsidP="0001785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0281CFC5" w14:textId="51D09567" w:rsidR="0032095C" w:rsidRPr="000D4935" w:rsidRDefault="001E1B1A" w:rsidP="0001785B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3A5D54" w:rsidRPr="000D4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750</w:t>
            </w:r>
          </w:p>
        </w:tc>
      </w:tr>
      <w:tr w:rsidR="0032095C" w:rsidRPr="000D4935" w14:paraId="5ABE6B18" w14:textId="77777777" w:rsidTr="0001785B">
        <w:trPr>
          <w:cantSplit/>
          <w:trHeight w:val="20"/>
        </w:trPr>
        <w:tc>
          <w:tcPr>
            <w:tcW w:w="6300" w:type="dxa"/>
          </w:tcPr>
          <w:p w14:paraId="7DB646DD" w14:textId="77777777" w:rsidR="0032095C" w:rsidRPr="000D4935" w:rsidRDefault="0032095C" w:rsidP="0001785B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54C98AB0" w14:textId="23594ABE" w:rsidR="0032095C" w:rsidRPr="000D4935" w:rsidRDefault="0032095C" w:rsidP="0001785B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="001E1B1A" w:rsidRPr="000D49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E1B1A" w:rsidRPr="000D493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2DA6C43" w14:textId="68387117" w:rsidR="0032095C" w:rsidRPr="000D4935" w:rsidRDefault="001E1B1A" w:rsidP="0001785B">
            <w:pPr>
              <w:pStyle w:val="acctfourfigures"/>
              <w:tabs>
                <w:tab w:val="clear" w:pos="765"/>
                <w:tab w:val="decimal" w:pos="1094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32095C" w:rsidRPr="000D493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D49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848</w:t>
            </w:r>
          </w:p>
        </w:tc>
        <w:tc>
          <w:tcPr>
            <w:tcW w:w="181" w:type="dxa"/>
            <w:vAlign w:val="bottom"/>
          </w:tcPr>
          <w:p w14:paraId="20781684" w14:textId="77777777" w:rsidR="0032095C" w:rsidRPr="000D4935" w:rsidRDefault="0032095C" w:rsidP="0001785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3A048711" w14:textId="6CFDBD72" w:rsidR="0032095C" w:rsidRPr="000D4935" w:rsidRDefault="001E1B1A" w:rsidP="0001785B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32095C" w:rsidRPr="000D493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D49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848</w:t>
            </w:r>
          </w:p>
        </w:tc>
      </w:tr>
      <w:tr w:rsidR="0032095C" w:rsidRPr="000D4935" w14:paraId="37D2E01A" w14:textId="77777777" w:rsidTr="0001785B">
        <w:trPr>
          <w:cantSplit/>
          <w:trHeight w:val="20"/>
        </w:trPr>
        <w:tc>
          <w:tcPr>
            <w:tcW w:w="6300" w:type="dxa"/>
          </w:tcPr>
          <w:p w14:paraId="561F6257" w14:textId="7C9B8527" w:rsidR="0032095C" w:rsidRPr="000D4935" w:rsidRDefault="0032095C" w:rsidP="0001785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1E1B1A" w:rsidRPr="000D493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1E1B1A" w:rsidRPr="000D493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0D0C8FA8" w14:textId="0486AC94" w:rsidR="0032095C" w:rsidRPr="000D4935" w:rsidRDefault="001E1B1A" w:rsidP="0001785B">
            <w:pPr>
              <w:pStyle w:val="acctfourfigures"/>
              <w:tabs>
                <w:tab w:val="clear" w:pos="765"/>
                <w:tab w:val="decimal" w:pos="1094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</w:t>
            </w:r>
            <w:r w:rsidR="0032095C" w:rsidRPr="000D4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49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798</w:t>
            </w:r>
          </w:p>
        </w:tc>
        <w:tc>
          <w:tcPr>
            <w:tcW w:w="181" w:type="dxa"/>
          </w:tcPr>
          <w:p w14:paraId="35EFD0A9" w14:textId="77777777" w:rsidR="0032095C" w:rsidRPr="000D4935" w:rsidRDefault="0032095C" w:rsidP="0001785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C24B8D0" w14:textId="0F4C3CE2" w:rsidR="0032095C" w:rsidRPr="000D4935" w:rsidRDefault="001E1B1A" w:rsidP="0001785B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</w:t>
            </w:r>
            <w:r w:rsidR="0032095C" w:rsidRPr="000D4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49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490</w:t>
            </w:r>
          </w:p>
        </w:tc>
      </w:tr>
      <w:tr w:rsidR="0032095C" w:rsidRPr="000D4935" w14:paraId="378DFA11" w14:textId="77777777" w:rsidTr="0001785B">
        <w:trPr>
          <w:cantSplit/>
          <w:trHeight w:val="20"/>
        </w:trPr>
        <w:tc>
          <w:tcPr>
            <w:tcW w:w="6300" w:type="dxa"/>
            <w:vAlign w:val="bottom"/>
          </w:tcPr>
          <w:p w14:paraId="2FEC056F" w14:textId="78252FF6" w:rsidR="0032095C" w:rsidRPr="000D4935" w:rsidRDefault="0032095C" w:rsidP="0001785B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1E1B1A" w:rsidRPr="000D4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0D4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1E1B1A" w:rsidRPr="000D4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9951D0" w14:textId="59802944" w:rsidR="0032095C" w:rsidRPr="000D4935" w:rsidRDefault="001E1B1A" w:rsidP="0001785B">
            <w:pPr>
              <w:pStyle w:val="acctfourfigures"/>
              <w:tabs>
                <w:tab w:val="clear" w:pos="765"/>
                <w:tab w:val="decimal" w:pos="1094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181</w:t>
            </w:r>
            <w:r w:rsidR="0032095C"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646</w:t>
            </w:r>
          </w:p>
        </w:tc>
        <w:tc>
          <w:tcPr>
            <w:tcW w:w="181" w:type="dxa"/>
          </w:tcPr>
          <w:p w14:paraId="70E44DE9" w14:textId="77777777" w:rsidR="0032095C" w:rsidRPr="000D4935" w:rsidRDefault="0032095C" w:rsidP="0001785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DCA13" w14:textId="5C3C58DF" w:rsidR="0032095C" w:rsidRPr="000D4935" w:rsidRDefault="001E1B1A" w:rsidP="0001785B">
            <w:pPr>
              <w:pStyle w:val="acctfourfigures"/>
              <w:tabs>
                <w:tab w:val="clear" w:pos="765"/>
                <w:tab w:val="decimal" w:pos="1094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181</w:t>
            </w:r>
            <w:r w:rsidR="0032095C"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338</w:t>
            </w:r>
          </w:p>
        </w:tc>
      </w:tr>
      <w:tr w:rsidR="0032095C" w:rsidRPr="000D4935" w14:paraId="44AB953C" w14:textId="77777777" w:rsidTr="0001785B">
        <w:trPr>
          <w:cantSplit/>
          <w:trHeight w:val="20"/>
        </w:trPr>
        <w:tc>
          <w:tcPr>
            <w:tcW w:w="6300" w:type="dxa"/>
            <w:vAlign w:val="bottom"/>
          </w:tcPr>
          <w:p w14:paraId="5CBF3CBC" w14:textId="77777777" w:rsidR="0032095C" w:rsidRPr="000D4935" w:rsidRDefault="0032095C" w:rsidP="0001785B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D493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89E671" w14:textId="787434D6" w:rsidR="0032095C" w:rsidRPr="000D4935" w:rsidRDefault="001E1B1A" w:rsidP="000178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32095C"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1" w:type="dxa"/>
          </w:tcPr>
          <w:p w14:paraId="585A5757" w14:textId="77777777" w:rsidR="0032095C" w:rsidRPr="000D4935" w:rsidRDefault="0032095C" w:rsidP="0001785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CD579BA" w14:textId="528F2F7E" w:rsidR="0032095C" w:rsidRPr="000D4935" w:rsidRDefault="001E1B1A" w:rsidP="0001785B">
            <w:pPr>
              <w:pStyle w:val="acctfourfigures"/>
              <w:tabs>
                <w:tab w:val="clear" w:pos="765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32095C" w:rsidRPr="000D4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</w:tbl>
    <w:p w14:paraId="0588EF46" w14:textId="77777777" w:rsidR="0032095C" w:rsidRPr="000D4935" w:rsidRDefault="0032095C" w:rsidP="00320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C76525D" w14:textId="4A243F11" w:rsidR="00A21D9F" w:rsidRPr="000D4935" w:rsidRDefault="0032095C" w:rsidP="00E32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</w:t>
      </w:r>
      <w:r w:rsidRPr="000D4935">
        <w:rPr>
          <w:rFonts w:ascii="Angsana New" w:hAnsi="Angsana New" w:hint="cs"/>
          <w:sz w:val="30"/>
          <w:szCs w:val="30"/>
          <w:cs/>
        </w:rPr>
        <w:t>แสดง</w:t>
      </w:r>
      <w:r w:rsidRPr="000D4935">
        <w:rPr>
          <w:rFonts w:ascii="Angsana New" w:hAnsi="Angsana New"/>
          <w:sz w:val="30"/>
          <w:szCs w:val="30"/>
          <w:cs/>
        </w:rPr>
        <w:t>เป็นส่วนหนึ่งของส่วนงาน</w:t>
      </w:r>
      <w:r w:rsidRPr="000D4935">
        <w:rPr>
          <w:rFonts w:ascii="Angsana New" w:hAnsi="Angsana New" w:hint="cs"/>
          <w:sz w:val="30"/>
          <w:szCs w:val="30"/>
          <w:cs/>
        </w:rPr>
        <w:t>เครื่องดื่ม</w:t>
      </w:r>
      <w:r w:rsidRPr="000D4935">
        <w:rPr>
          <w:rFonts w:ascii="Angsana New" w:hAnsi="Angsana New"/>
          <w:sz w:val="30"/>
          <w:szCs w:val="30"/>
        </w:rPr>
        <w:t xml:space="preserve"> </w:t>
      </w:r>
    </w:p>
    <w:p w14:paraId="0EA035AC" w14:textId="10963663" w:rsidR="001A036E" w:rsidRPr="000D4935" w:rsidRDefault="001A036E" w:rsidP="006C7799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0D4935">
        <w:rPr>
          <w:rFonts w:ascii="Angsana New" w:hAnsi="Angsana New"/>
          <w:b/>
          <w:bCs/>
          <w:sz w:val="30"/>
          <w:szCs w:val="30"/>
          <w:cs/>
        </w:rPr>
        <w:lastRenderedPageBreak/>
        <w:t>นโยบายการบัญชีที่สำคัญ</w:t>
      </w:r>
    </w:p>
    <w:p w14:paraId="3337B112" w14:textId="77777777" w:rsidR="001A036E" w:rsidRPr="000D4935" w:rsidRDefault="001A036E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90D21B" w14:textId="77777777" w:rsidR="001A036E" w:rsidRPr="000D4935" w:rsidRDefault="001A036E" w:rsidP="001A036E">
      <w:pPr>
        <w:pStyle w:val="Heading6"/>
        <w:spacing w:line="240" w:lineRule="atLeast"/>
        <w:ind w:left="540"/>
        <w:jc w:val="thaiDistribute"/>
        <w:rPr>
          <w:rFonts w:ascii="Angsana New" w:hAnsi="Angsana New" w:cs="Angsana New"/>
          <w:b w:val="0"/>
          <w:bCs w:val="0"/>
        </w:rPr>
      </w:pPr>
      <w:r w:rsidRPr="000D4935">
        <w:rPr>
          <w:rFonts w:ascii="Angsana New" w:hAnsi="Angsana New" w:cs="Angsana New"/>
          <w:b w:val="0"/>
          <w:bCs w:val="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20D95C75" w14:textId="77777777" w:rsidR="0094007F" w:rsidRPr="000D4935" w:rsidRDefault="0094007F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BCB7B7" w14:textId="77777777" w:rsidR="001A036E" w:rsidRPr="000D4935" w:rsidRDefault="001A036E" w:rsidP="001A03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D4935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ก</w:t>
      </w:r>
      <w:r w:rsidRPr="000D4935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Pr="000D4935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5BE0BEB2" w14:textId="77777777" w:rsidR="001A036E" w:rsidRPr="000D4935" w:rsidRDefault="001A036E" w:rsidP="00E32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58009CFC" w14:textId="6F28F0CC" w:rsidR="001A036E" w:rsidRPr="000D4935" w:rsidRDefault="001A036E" w:rsidP="00CA5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งบการเงิน</w:t>
      </w:r>
      <w:r w:rsidR="003567FB" w:rsidRPr="000D4935">
        <w:rPr>
          <w:rFonts w:ascii="Angsana New" w:hAnsi="Angsana New"/>
          <w:sz w:val="30"/>
          <w:szCs w:val="30"/>
          <w:cs/>
        </w:rPr>
        <w:t>รวมประกอบด้วยงบการเงินของบริษัท</w:t>
      </w:r>
      <w:r w:rsidRPr="000D4935">
        <w:rPr>
          <w:rFonts w:ascii="Angsana New" w:hAnsi="Angsana New"/>
          <w:sz w:val="30"/>
          <w:szCs w:val="30"/>
          <w:cs/>
        </w:rPr>
        <w:t xml:space="preserve">และบริษัทย่อย (รวมกันเรียกว่า </w:t>
      </w:r>
      <w:r w:rsidRPr="000D4935">
        <w:rPr>
          <w:rFonts w:ascii="Angsana New" w:hAnsi="Angsana New"/>
          <w:sz w:val="30"/>
          <w:szCs w:val="30"/>
        </w:rPr>
        <w:t>“</w:t>
      </w:r>
      <w:r w:rsidRPr="000D4935">
        <w:rPr>
          <w:rFonts w:ascii="Angsana New" w:hAnsi="Angsana New"/>
          <w:sz w:val="30"/>
          <w:szCs w:val="30"/>
          <w:cs/>
        </w:rPr>
        <w:t>กลุ่มบริษัท</w:t>
      </w:r>
      <w:r w:rsidRPr="000D4935">
        <w:rPr>
          <w:rFonts w:ascii="Angsana New" w:hAnsi="Angsana New"/>
          <w:sz w:val="30"/>
          <w:szCs w:val="30"/>
        </w:rPr>
        <w:t>”</w:t>
      </w:r>
      <w:r w:rsidRPr="000D4935">
        <w:rPr>
          <w:rFonts w:ascii="Angsana New" w:hAnsi="Angsana New"/>
          <w:sz w:val="30"/>
          <w:szCs w:val="30"/>
          <w:cs/>
        </w:rPr>
        <w:t>)</w:t>
      </w:r>
    </w:p>
    <w:p w14:paraId="2BDCAEBB" w14:textId="77777777" w:rsidR="00852912" w:rsidRPr="000D4935" w:rsidRDefault="00852912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280031" w14:textId="77777777" w:rsidR="001A036E" w:rsidRPr="000D4935" w:rsidRDefault="003B4A78" w:rsidP="003B4A78">
      <w:pPr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0D4935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  <w:r w:rsidR="00B32608" w:rsidRPr="000D4935">
        <w:rPr>
          <w:rFonts w:ascii="Angsana New" w:hAnsi="Angsana New"/>
          <w:i/>
          <w:iCs/>
          <w:sz w:val="30"/>
          <w:szCs w:val="30"/>
          <w:cs/>
        </w:rPr>
        <w:tab/>
      </w:r>
    </w:p>
    <w:p w14:paraId="359C43D9" w14:textId="77777777" w:rsidR="001A036E" w:rsidRPr="000D4935" w:rsidRDefault="001A036E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6E3B2D3" w14:textId="77777777" w:rsidR="0094007F" w:rsidRPr="000D4935" w:rsidRDefault="003B4A78" w:rsidP="0094007F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 งบการเงินของบริษัทย่อยได้รวมอยู่ในงบการเงินร</w:t>
      </w:r>
      <w:r w:rsidR="003567FB" w:rsidRPr="000D4935">
        <w:rPr>
          <w:rFonts w:ascii="Angsana New" w:hAnsi="Angsana New"/>
          <w:sz w:val="30"/>
          <w:szCs w:val="30"/>
          <w:cs/>
        </w:rPr>
        <w:t>วม</w:t>
      </w:r>
      <w:r w:rsidR="00B44549" w:rsidRPr="000D4935">
        <w:rPr>
          <w:rFonts w:ascii="Angsana New" w:hAnsi="Angsana New" w:hint="cs"/>
          <w:sz w:val="30"/>
          <w:szCs w:val="30"/>
          <w:cs/>
        </w:rPr>
        <w:t xml:space="preserve">   </w:t>
      </w:r>
      <w:r w:rsidRPr="000D4935">
        <w:rPr>
          <w:rFonts w:ascii="Angsana New" w:hAnsi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  <w:r w:rsidR="001A036E" w:rsidRPr="000D4935">
        <w:rPr>
          <w:rFonts w:ascii="Angsana New" w:hAnsi="Angsana New"/>
          <w:sz w:val="30"/>
          <w:szCs w:val="30"/>
          <w:cs/>
        </w:rPr>
        <w:t xml:space="preserve"> </w:t>
      </w:r>
    </w:p>
    <w:p w14:paraId="72988C05" w14:textId="77777777" w:rsidR="00A9366C" w:rsidRPr="000D4935" w:rsidRDefault="00A9366C" w:rsidP="0094007F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249E7514" w14:textId="77777777" w:rsidR="003B4A78" w:rsidRPr="000D4935" w:rsidRDefault="003B4A78" w:rsidP="0094007F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D4935">
        <w:rPr>
          <w:rFonts w:ascii="Angsana New" w:hAnsi="Angsana New"/>
          <w:i/>
          <w:iCs/>
          <w:sz w:val="30"/>
          <w:szCs w:val="30"/>
          <w:cs/>
        </w:rPr>
        <w:t>การสูญเสียการควบคุม</w:t>
      </w:r>
      <w:r w:rsidRPr="000D4935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6DFE4040" w14:textId="77777777" w:rsidR="003B4A78" w:rsidRPr="000D4935" w:rsidRDefault="003B4A78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F3DC19" w14:textId="77777777" w:rsidR="003B4A78" w:rsidRPr="000D4935" w:rsidRDefault="003B4A78" w:rsidP="003B4A78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  </w:t>
      </w:r>
      <w:r w:rsidR="00867CFD" w:rsidRPr="000D4935">
        <w:rPr>
          <w:rFonts w:ascii="Angsana New" w:hAnsi="Angsana New"/>
          <w:sz w:val="30"/>
          <w:szCs w:val="30"/>
        </w:rPr>
        <w:t xml:space="preserve">       </w:t>
      </w:r>
      <w:r w:rsidRPr="000D4935">
        <w:rPr>
          <w:rFonts w:ascii="Angsana New" w:hAnsi="Angsana New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</w:t>
      </w:r>
      <w:r w:rsidR="00B44549" w:rsidRPr="000D4935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0D4935">
        <w:rPr>
          <w:rFonts w:ascii="Angsana New" w:hAnsi="Angsana New"/>
          <w:sz w:val="30"/>
          <w:szCs w:val="30"/>
          <w:cs/>
        </w:rPr>
        <w:t>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1F4F86DF" w14:textId="77777777" w:rsidR="003B4A78" w:rsidRPr="000D4935" w:rsidRDefault="003B4A78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8F5E00B" w14:textId="4C57706C" w:rsidR="00895DE7" w:rsidRPr="000D4935" w:rsidRDefault="00EC55F0" w:rsidP="00EC55F0">
      <w:pPr>
        <w:pStyle w:val="BodyText2"/>
        <w:tabs>
          <w:tab w:val="left" w:pos="540"/>
        </w:tabs>
        <w:spacing w:line="240" w:lineRule="atLeast"/>
        <w:ind w:left="0" w:firstLine="0"/>
        <w:rPr>
          <w:rFonts w:ascii="Angsana New" w:hAnsi="Angsana New"/>
          <w:b/>
          <w:bCs/>
          <w:color w:val="0000FF"/>
          <w:sz w:val="30"/>
          <w:szCs w:val="30"/>
        </w:rPr>
      </w:pPr>
      <w:r w:rsidRPr="000D4935">
        <w:rPr>
          <w:rFonts w:ascii="Angsana New" w:eastAsia="EucrosiaUPCBold" w:hAnsi="Angsana New"/>
          <w:i/>
          <w:iCs/>
          <w:sz w:val="30"/>
          <w:szCs w:val="30"/>
          <w:cs/>
        </w:rPr>
        <w:tab/>
      </w:r>
      <w:r w:rsidR="00895DE7" w:rsidRPr="000D4935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การตัดรายการในงบการเงินรวม</w:t>
      </w:r>
      <w:r w:rsidR="00895DE7" w:rsidRPr="000D4935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1BA0E755" w14:textId="77777777" w:rsidR="00895DE7" w:rsidRPr="000D4935" w:rsidRDefault="00895DE7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6D7597C" w14:textId="4D2AED2C" w:rsidR="00895DE7" w:rsidRPr="000D4935" w:rsidRDefault="00895DE7" w:rsidP="00895DE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="00B44549" w:rsidRPr="000D4935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0D4935">
        <w:rPr>
          <w:rFonts w:ascii="Angsana New" w:hAnsi="Angsana New"/>
          <w:sz w:val="30"/>
          <w:szCs w:val="30"/>
          <w:cs/>
        </w:rPr>
        <w:t>มาจากรายการระหว่างกิจการในกลุ่ม ถูกตัดรายการในการจัดทำงบการเงิน</w:t>
      </w:r>
      <w:r w:rsidR="00515E3A" w:rsidRPr="000D4935">
        <w:rPr>
          <w:rFonts w:ascii="Angsana New" w:hAnsi="Angsana New"/>
          <w:sz w:val="30"/>
          <w:szCs w:val="30"/>
          <w:cs/>
        </w:rPr>
        <w:t>รวม</w:t>
      </w:r>
      <w:r w:rsidRPr="000D4935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02D9A128" w14:textId="72082BC8" w:rsidR="007A61DB" w:rsidRPr="000D4935" w:rsidRDefault="007A61DB" w:rsidP="00895DE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4156B638" w14:textId="7F6B6070" w:rsidR="007A61DB" w:rsidRPr="000D4935" w:rsidRDefault="007A61DB" w:rsidP="007A61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D4935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ข</w:t>
      </w:r>
      <w:r w:rsidRPr="000D4935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Pr="000D4935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704B7E"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เงินลงทุนในบริษัท</w:t>
      </w:r>
      <w:r w:rsidR="00704B7E" w:rsidRPr="000D493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ย่อย</w:t>
      </w:r>
    </w:p>
    <w:p w14:paraId="06285818" w14:textId="2137EBFC" w:rsidR="00E73F4E" w:rsidRPr="000D4935" w:rsidRDefault="00E73F4E" w:rsidP="007A61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14:paraId="0E90A6F8" w14:textId="05D3AF01" w:rsidR="00CE634E" w:rsidRPr="000D4935" w:rsidRDefault="00E73F4E" w:rsidP="00CE63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D4935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Pr="000D4935">
        <w:rPr>
          <w:rFonts w:ascii="Angsana New" w:hAnsi="Angsana New" w:hint="cs"/>
          <w:sz w:val="30"/>
          <w:szCs w:val="30"/>
          <w:cs/>
        </w:rPr>
        <w:t>ย่อย</w:t>
      </w:r>
      <w:r w:rsidR="005963D4"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>ในงบการเงินเฉพาะกิจการของบริษัท</w:t>
      </w:r>
      <w:r w:rsidR="007067F1" w:rsidRPr="000D4935">
        <w:rPr>
          <w:rFonts w:ascii="Angsana New" w:hAnsi="Angsana New"/>
          <w:sz w:val="30"/>
          <w:szCs w:val="30"/>
          <w:cs/>
        </w:rPr>
        <w:t>วัดมูลค่าด้วยราคาทุนหัก</w:t>
      </w:r>
      <w:r w:rsidR="007067F1" w:rsidRPr="000D4935">
        <w:rPr>
          <w:rFonts w:ascii="Angsana New" w:hAnsi="Angsana New" w:hint="cs"/>
          <w:sz w:val="30"/>
          <w:szCs w:val="30"/>
          <w:cs/>
        </w:rPr>
        <w:t>ค่าเผื่อ</w:t>
      </w:r>
      <w:r w:rsidR="007067F1" w:rsidRPr="000D4935">
        <w:rPr>
          <w:rFonts w:ascii="Angsana New" w:hAnsi="Angsana New"/>
          <w:sz w:val="30"/>
          <w:szCs w:val="30"/>
          <w:cs/>
        </w:rPr>
        <w:t>การด้อยค่า</w:t>
      </w:r>
    </w:p>
    <w:p w14:paraId="4FBD4AFC" w14:textId="5180C68F" w:rsidR="008F5A48" w:rsidRPr="000D4935" w:rsidRDefault="008F5A48" w:rsidP="00264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44E484B" w14:textId="77777777" w:rsidR="001D18C4" w:rsidRPr="000D4935" w:rsidRDefault="001D18C4" w:rsidP="00264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5B7BA78" w14:textId="77777777" w:rsidR="008F5A48" w:rsidRPr="000D4935" w:rsidRDefault="008F5A48" w:rsidP="008F5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D493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การจำหน่ายเงินลงทุนในงบการเงินเฉพาะกิจการ</w:t>
      </w:r>
    </w:p>
    <w:p w14:paraId="74795359" w14:textId="77777777" w:rsidR="008F5A48" w:rsidRPr="000D4935" w:rsidRDefault="008F5A48" w:rsidP="008F5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D7F81A7" w14:textId="77777777" w:rsidR="008F5A48" w:rsidRPr="000D4935" w:rsidRDefault="008F5A48" w:rsidP="008F5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4F9DDB7A" w14:textId="77777777" w:rsidR="008F5A48" w:rsidRPr="000D4935" w:rsidRDefault="008F5A48" w:rsidP="008F5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5F9C23D" w14:textId="06361988" w:rsidR="008F5A48" w:rsidRPr="000D4935" w:rsidRDefault="008F5A48" w:rsidP="008F5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  <w:r w:rsidRPr="000D4935">
        <w:rPr>
          <w:rFonts w:asciiTheme="majorBidi" w:hAnsiTheme="majorBidi" w:cstheme="majorBidi"/>
          <w:sz w:val="30"/>
          <w:szCs w:val="30"/>
        </w:rPr>
        <w:t xml:space="preserve"> </w:t>
      </w:r>
    </w:p>
    <w:p w14:paraId="77741E4E" w14:textId="77777777" w:rsidR="005963D4" w:rsidRPr="000D4935" w:rsidRDefault="005963D4" w:rsidP="007F0D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E621F0E" w14:textId="00232E6D" w:rsidR="00897C0B" w:rsidRPr="000D4935" w:rsidRDefault="00514631" w:rsidP="00897C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D4935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2010C3" w:rsidRPr="000D493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0D4935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Pr="000D4935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754E474E" w14:textId="77777777" w:rsidR="00897C0B" w:rsidRPr="000D4935" w:rsidRDefault="00897C0B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1278C4" w14:textId="77777777" w:rsidR="00897C0B" w:rsidRPr="000D4935" w:rsidRDefault="001A036E" w:rsidP="0082203C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</w:t>
      </w:r>
      <w:r w:rsidR="00DD21F9" w:rsidRPr="000D4935">
        <w:rPr>
          <w:rFonts w:ascii="Angsana New" w:hAnsi="Angsana New"/>
          <w:sz w:val="30"/>
          <w:szCs w:val="30"/>
          <w:cs/>
        </w:rPr>
        <w:t>สกุล</w:t>
      </w:r>
      <w:r w:rsidRPr="000D4935">
        <w:rPr>
          <w:rFonts w:ascii="Angsana New" w:hAnsi="Angsana New"/>
          <w:sz w:val="30"/>
          <w:szCs w:val="30"/>
          <w:cs/>
        </w:rPr>
        <w:t>เงิน</w:t>
      </w:r>
      <w:r w:rsidR="00DD21F9" w:rsidRPr="000D4935">
        <w:rPr>
          <w:rFonts w:ascii="Angsana New" w:hAnsi="Angsana New"/>
          <w:sz w:val="30"/>
          <w:szCs w:val="30"/>
          <w:cs/>
        </w:rPr>
        <w:t>ที</w:t>
      </w:r>
      <w:r w:rsidR="0039225B" w:rsidRPr="000D4935">
        <w:rPr>
          <w:rFonts w:ascii="Angsana New" w:hAnsi="Angsana New"/>
          <w:sz w:val="30"/>
          <w:szCs w:val="30"/>
          <w:cs/>
        </w:rPr>
        <w:t>่ใช้ในการดำเนินงาน</w:t>
      </w:r>
      <w:r w:rsidR="00DA32C3" w:rsidRPr="000D4935">
        <w:rPr>
          <w:rFonts w:ascii="Angsana New" w:hAnsi="Angsana New"/>
          <w:sz w:val="30"/>
          <w:szCs w:val="30"/>
          <w:cs/>
        </w:rPr>
        <w:t>ของแต่ละบริษัทในกลุ่มบริษัท</w:t>
      </w:r>
      <w:r w:rsidRPr="000D4935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14:paraId="7AAFD3BC" w14:textId="77777777" w:rsidR="00897C0B" w:rsidRPr="000D4935" w:rsidRDefault="00897C0B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65AE003" w14:textId="77777777" w:rsidR="001A036E" w:rsidRPr="000D4935" w:rsidRDefault="001A036E" w:rsidP="003114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</w:t>
      </w:r>
      <w:r w:rsidR="00DD21F9" w:rsidRPr="000D4935">
        <w:rPr>
          <w:rFonts w:ascii="Angsana New" w:hAnsi="Angsana New"/>
          <w:sz w:val="30"/>
          <w:szCs w:val="30"/>
          <w:cs/>
        </w:rPr>
        <w:t>สกุลเงินที่ใช้ใน</w:t>
      </w:r>
      <w:r w:rsidR="00B44549" w:rsidRPr="000D4935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="00DD21F9" w:rsidRPr="000D4935">
        <w:rPr>
          <w:rFonts w:ascii="Angsana New" w:hAnsi="Angsana New"/>
          <w:sz w:val="30"/>
          <w:szCs w:val="30"/>
          <w:cs/>
        </w:rPr>
        <w:t>การดำเนินงาน</w:t>
      </w:r>
      <w:r w:rsidRPr="000D4935">
        <w:rPr>
          <w:rFonts w:ascii="Angsana New" w:hAnsi="Angsana New"/>
          <w:sz w:val="30"/>
          <w:szCs w:val="30"/>
          <w:cs/>
        </w:rPr>
        <w:t>โ</w:t>
      </w:r>
      <w:r w:rsidR="00A749EA" w:rsidRPr="000D4935">
        <w:rPr>
          <w:rFonts w:ascii="Angsana New" w:hAnsi="Angsana New"/>
          <w:sz w:val="30"/>
          <w:szCs w:val="30"/>
          <w:cs/>
        </w:rPr>
        <w:t xml:space="preserve">ดยใช้อัตราแลกเปลี่ยน ณ วันนั้น </w:t>
      </w:r>
    </w:p>
    <w:p w14:paraId="2750B1BA" w14:textId="77777777" w:rsidR="00A749EA" w:rsidRPr="000D4935" w:rsidRDefault="00A749EA" w:rsidP="003114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DBEEFDB" w14:textId="77777777" w:rsidR="001A036E" w:rsidRPr="000D4935" w:rsidRDefault="001A036E" w:rsidP="001A036E">
      <w:pPr>
        <w:pStyle w:val="Heading6"/>
        <w:spacing w:line="240" w:lineRule="atLeast"/>
        <w:ind w:left="540"/>
        <w:jc w:val="thaiDistribute"/>
        <w:rPr>
          <w:rFonts w:ascii="Angsana New" w:hAnsi="Angsana New" w:cs="Angsana New"/>
          <w:b w:val="0"/>
          <w:bCs w:val="0"/>
        </w:rPr>
      </w:pPr>
      <w:r w:rsidRPr="000D4935">
        <w:rPr>
          <w:rFonts w:ascii="Angsana New" w:hAnsi="Angsana New" w:cs="Angsana New"/>
          <w:b w:val="0"/>
          <w:bCs w:val="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</w:t>
      </w:r>
      <w:r w:rsidR="00B44549" w:rsidRPr="000D4935">
        <w:rPr>
          <w:rFonts w:ascii="Angsana New" w:hAnsi="Angsana New" w:cs="Angsana New" w:hint="cs"/>
          <w:b w:val="0"/>
          <w:bCs w:val="0"/>
          <w:cs/>
        </w:rPr>
        <w:t xml:space="preserve">                 </w:t>
      </w:r>
      <w:r w:rsidRPr="000D4935">
        <w:rPr>
          <w:rFonts w:ascii="Angsana New" w:hAnsi="Angsana New" w:cs="Angsana New"/>
          <w:b w:val="0"/>
          <w:bCs w:val="0"/>
          <w:cs/>
        </w:rPr>
        <w:t>ราคาทุนเดิม แปลงค่าเป็น</w:t>
      </w:r>
      <w:r w:rsidR="00DD21F9" w:rsidRPr="000D4935">
        <w:rPr>
          <w:rFonts w:ascii="Angsana New" w:hAnsi="Angsana New" w:cs="Angsana New"/>
          <w:b w:val="0"/>
          <w:bCs w:val="0"/>
          <w:cs/>
        </w:rPr>
        <w:t>สกุล</w:t>
      </w:r>
      <w:r w:rsidRPr="000D4935">
        <w:rPr>
          <w:rFonts w:ascii="Angsana New" w:hAnsi="Angsana New" w:cs="Angsana New"/>
          <w:b w:val="0"/>
          <w:bCs w:val="0"/>
          <w:cs/>
        </w:rPr>
        <w:t>เงิน</w:t>
      </w:r>
      <w:r w:rsidR="00DD21F9" w:rsidRPr="000D4935">
        <w:rPr>
          <w:rFonts w:ascii="Angsana New" w:hAnsi="Angsana New" w:cs="Angsana New"/>
          <w:b w:val="0"/>
          <w:bCs w:val="0"/>
          <w:cs/>
        </w:rPr>
        <w:t>ที่ใช้ในการดำเนินงาน</w:t>
      </w:r>
      <w:r w:rsidRPr="000D4935">
        <w:rPr>
          <w:rFonts w:ascii="Angsana New" w:hAnsi="Angsana New" w:cs="Angsana New"/>
          <w:b w:val="0"/>
          <w:bCs w:val="0"/>
          <w:cs/>
        </w:rPr>
        <w:t>โดยใช้อัตราแลกเปลี่ยน ณ วันที่เกิดรายการ</w:t>
      </w:r>
    </w:p>
    <w:p w14:paraId="010482BF" w14:textId="77777777" w:rsidR="001A036E" w:rsidRPr="000D4935" w:rsidRDefault="001A036E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518993A" w14:textId="3E72F008" w:rsidR="00264925" w:rsidRPr="000D4935" w:rsidRDefault="009D0478" w:rsidP="00DA32C3">
      <w:pPr>
        <w:pStyle w:val="Heading6"/>
        <w:spacing w:line="240" w:lineRule="atLeast"/>
        <w:ind w:left="540"/>
        <w:jc w:val="thaiDistribute"/>
        <w:rPr>
          <w:rFonts w:ascii="Angsana New" w:hAnsi="Angsana New" w:cs="Angsana New"/>
          <w:b w:val="0"/>
          <w:bCs w:val="0"/>
          <w:cs/>
        </w:rPr>
      </w:pPr>
      <w:r w:rsidRPr="000D4935">
        <w:rPr>
          <w:rFonts w:ascii="Angsana New" w:hAnsi="Angsana New" w:cs="Angsana New"/>
          <w:b w:val="0"/>
          <w:bCs w:val="0"/>
          <w:cs/>
        </w:rPr>
        <w:t>ผลต่างของอัตราแลก</w:t>
      </w:r>
      <w:r w:rsidR="00950384" w:rsidRPr="000D4935">
        <w:rPr>
          <w:rFonts w:ascii="Angsana New" w:hAnsi="Angsana New" w:cs="Angsana New"/>
          <w:b w:val="0"/>
          <w:bCs w:val="0"/>
          <w:cs/>
        </w:rPr>
        <w:t>เปลี่ยนที่เกิดขึ้นจากการแปลงค่า</w:t>
      </w:r>
      <w:r w:rsidRPr="000D4935">
        <w:rPr>
          <w:rFonts w:ascii="Angsana New" w:hAnsi="Angsana New" w:cs="Angsana New"/>
          <w:b w:val="0"/>
          <w:bCs w:val="0"/>
          <w:cs/>
        </w:rPr>
        <w:t>ให้รับรู้เป็น</w:t>
      </w:r>
      <w:r w:rsidR="00DA32C3" w:rsidRPr="000D4935">
        <w:rPr>
          <w:rFonts w:ascii="Angsana New" w:hAnsi="Angsana New" w:cs="Angsana New"/>
          <w:b w:val="0"/>
          <w:bCs w:val="0"/>
          <w:cs/>
        </w:rPr>
        <w:t>กำไรหรือขาดทุน</w:t>
      </w:r>
      <w:r w:rsidRPr="000D4935">
        <w:rPr>
          <w:rFonts w:ascii="Angsana New" w:hAnsi="Angsana New" w:cs="Angsana New"/>
          <w:b w:val="0"/>
          <w:bCs w:val="0"/>
          <w:cs/>
        </w:rPr>
        <w:t>ในงวดบัญชีนั้น</w:t>
      </w:r>
    </w:p>
    <w:p w14:paraId="1E37BF87" w14:textId="77777777" w:rsidR="00264925" w:rsidRPr="000D4935" w:rsidRDefault="00264925" w:rsidP="001A036E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47A790F" w14:textId="6E34F08E" w:rsidR="00BA5018" w:rsidRPr="000D4935" w:rsidRDefault="008F585B" w:rsidP="001A036E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C32801" w:rsidRPr="000D493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</w:t>
      </w: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0D4935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BA5018"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2915A833" w14:textId="77777777" w:rsidR="00BA5018" w:rsidRPr="000D4935" w:rsidRDefault="00BA5018" w:rsidP="00BA5018">
      <w:pPr>
        <w:pStyle w:val="BodyText2"/>
        <w:ind w:left="0" w:right="47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</w:p>
    <w:p w14:paraId="169634A8" w14:textId="532098A9" w:rsidR="00BA5018" w:rsidRPr="000D4935" w:rsidRDefault="00BA5018" w:rsidP="00BA5018">
      <w:pPr>
        <w:pStyle w:val="BodyText2"/>
        <w:ind w:left="0" w:right="47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0D493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1E1B1A" w:rsidRPr="000D493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1</w:t>
      </w:r>
      <w:r w:rsidRPr="000D493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 xml:space="preserve"> </w:t>
      </w:r>
      <w:r w:rsidRPr="000D493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1E1B1A" w:rsidRPr="000D493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2563</w:t>
      </w:r>
    </w:p>
    <w:p w14:paraId="1B6EC3C3" w14:textId="77777777" w:rsidR="00BA5018" w:rsidRPr="000D4935" w:rsidRDefault="00BA5018" w:rsidP="00BA501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58C232" w14:textId="407AF579" w:rsidR="00BA5018" w:rsidRPr="000D4935" w:rsidRDefault="00BA5018" w:rsidP="00BA50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D4935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027BCC" w:rsidRPr="000D4935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0D4935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1E1B1A" w:rsidRPr="000D4935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0D4935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0D493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7F1EAE09" w14:textId="77777777" w:rsidR="00BA5018" w:rsidRPr="000D4935" w:rsidRDefault="00BA5018" w:rsidP="00BA5018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07801C" w14:textId="0794E348" w:rsidR="00BA5018" w:rsidRPr="000D4935" w:rsidRDefault="00BA5018" w:rsidP="000D4935">
      <w:pPr>
        <w:pStyle w:val="BodyText"/>
        <w:shd w:val="clear" w:color="auto" w:fill="FFFFFF"/>
        <w:tabs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0D4935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</w:t>
      </w:r>
      <w:r w:rsidRPr="000D493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0D4935">
        <w:rPr>
          <w:rFonts w:asciiTheme="majorBidi" w:hAnsiTheme="majorBidi" w:cstheme="majorBidi"/>
          <w:color w:val="000000"/>
          <w:sz w:val="30"/>
          <w:szCs w:val="30"/>
          <w:cs/>
        </w:rPr>
        <w:t>ตราสารหนี้</w:t>
      </w:r>
      <w:r w:rsidRPr="000D4935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ที่กลุ่มบริษัทเป็นผู้ออก</w:t>
      </w:r>
      <w:r w:rsidRPr="000D4935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Pr="000D4935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และเจ้าหนี้การค้ารับรู้รายการเมื่อเริ่มแรกเมื่อ</w:t>
      </w:r>
      <w:r w:rsidRPr="000D4935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มีการ</w:t>
      </w:r>
      <w:r w:rsidRPr="000D4935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ออกตราสารเหล่านั้น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ทั้งหมดรับรู้รายการเมื่อเริ่มแรกเมื่อกลุ่มบริษัท</w:t>
      </w:r>
      <w:r w:rsidRPr="000D4935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เป็น</w:t>
      </w:r>
      <w:r w:rsidRPr="000D4935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คู่</w:t>
      </w:r>
      <w:r w:rsidRPr="000D4935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สัญญา</w:t>
      </w:r>
      <w:r w:rsidRPr="000D4935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ตามข้อกำหนดของเครื่องมือทางการเงิน</w:t>
      </w:r>
      <w:r w:rsidRPr="000D4935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นั้น</w:t>
      </w:r>
      <w:r w:rsidRPr="000D4935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</w:p>
    <w:p w14:paraId="55CAA14A" w14:textId="77777777" w:rsidR="00BA5018" w:rsidRPr="000D4935" w:rsidRDefault="00BA5018" w:rsidP="00BA5018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9A7C08" w14:textId="02553109" w:rsidR="00EC55F0" w:rsidRPr="000D4935" w:rsidRDefault="00BA5018" w:rsidP="00F033A4">
      <w:pPr>
        <w:pStyle w:val="BodyText"/>
        <w:shd w:val="clear" w:color="auto" w:fill="FFFFFF"/>
        <w:tabs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0D4935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สินทรัพย์ทางการเงิน</w:t>
      </w:r>
      <w:r w:rsidRPr="000D4935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และหนี้สินทางการเงิน</w:t>
      </w:r>
      <w:r w:rsidRPr="000D493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0D4935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0D4935">
        <w:rPr>
          <w:rFonts w:asciiTheme="majorBidi" w:hAnsiTheme="majorBidi" w:cstheme="majorBidi" w:hint="cs"/>
          <w:color w:val="000000"/>
          <w:sz w:val="30"/>
          <w:szCs w:val="30"/>
          <w:cs/>
        </w:rPr>
        <w:t>นอกเหนือจาก</w:t>
      </w:r>
      <w:r w:rsidRPr="000D4935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Pr="000D493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0D4935">
        <w:rPr>
          <w:rFonts w:asciiTheme="majorBidi" w:hAnsiTheme="majorBidi" w:cstheme="majorBidi"/>
          <w:color w:val="000000"/>
          <w:sz w:val="30"/>
          <w:szCs w:val="30"/>
          <w:cs/>
        </w:rPr>
        <w:t>หรือวัด</w:t>
      </w:r>
      <w:r w:rsidRPr="000D4935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มูลค่าด้วย</w:t>
      </w:r>
      <w:r w:rsidRPr="000D4935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0D4935">
        <w:rPr>
          <w:rFonts w:asciiTheme="majorBidi" w:hAnsiTheme="majorBidi" w:cstheme="majorBidi"/>
          <w:color w:val="000000"/>
          <w:sz w:val="30"/>
          <w:szCs w:val="30"/>
        </w:rPr>
        <w:t>)</w:t>
      </w:r>
      <w:r w:rsidRPr="000D493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จะ</w:t>
      </w:r>
      <w:r w:rsidRPr="000D4935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</w:t>
      </w:r>
      <w:r w:rsidRPr="000D4935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และหนี้สินทางการเงินที่</w:t>
      </w:r>
      <w:r w:rsidRPr="000D4935">
        <w:rPr>
          <w:rFonts w:asciiTheme="majorBidi" w:hAnsiTheme="majorBidi" w:cstheme="majorBidi"/>
          <w:color w:val="000000"/>
          <w:sz w:val="30"/>
          <w:szCs w:val="30"/>
          <w:cs/>
        </w:rPr>
        <w:t>วัด</w:t>
      </w:r>
      <w:r w:rsidRPr="000D4935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มูลค่าด้วย</w:t>
      </w:r>
      <w:r w:rsidRPr="000D4935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0D493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D4935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วัดมูลค่าเมื่อเริ่มแรกด้วยมูลค่ายุติธรรม</w:t>
      </w:r>
    </w:p>
    <w:p w14:paraId="41BE16AF" w14:textId="77777777" w:rsidR="0071323D" w:rsidRPr="000D4935" w:rsidRDefault="0071323D" w:rsidP="00BA5018">
      <w:pPr>
        <w:pStyle w:val="BodyText2"/>
        <w:tabs>
          <w:tab w:val="left" w:pos="990"/>
        </w:tabs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73A6493E" w14:textId="19E036B3" w:rsidR="00BA5018" w:rsidRPr="000D4935" w:rsidRDefault="00BA5018" w:rsidP="00E74C0D">
      <w:pPr>
        <w:pStyle w:val="BodyText2"/>
        <w:tabs>
          <w:tab w:val="left" w:pos="900"/>
        </w:tabs>
        <w:ind w:left="90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0D4935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027BCC" w:rsidRPr="000D4935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0D4935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1E1B1A" w:rsidRPr="000D4935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0D4935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0D493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14:paraId="4D54BEF1" w14:textId="77777777" w:rsidR="00BA5018" w:rsidRPr="000D4935" w:rsidRDefault="00BA5018" w:rsidP="00BA501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2E0149" w14:textId="77777777" w:rsidR="00BA5018" w:rsidRPr="000D4935" w:rsidRDefault="00BA5018" w:rsidP="00F033A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0D493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0D4935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- </w:t>
      </w:r>
      <w:r w:rsidRPr="000D493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การจัดประเภท</w:t>
      </w:r>
    </w:p>
    <w:p w14:paraId="4AF43046" w14:textId="77777777" w:rsidR="00BA5018" w:rsidRPr="000D4935" w:rsidRDefault="00BA5018" w:rsidP="00BA5018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ECD6B5" w14:textId="75DFFE25" w:rsidR="00BA5018" w:rsidRPr="000D4935" w:rsidRDefault="00BA5018" w:rsidP="009935C0">
      <w:pPr>
        <w:tabs>
          <w:tab w:val="clear" w:pos="907"/>
          <w:tab w:val="left" w:pos="10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0D4935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5CF59918" w14:textId="77777777" w:rsidR="00BA5018" w:rsidRPr="000D4935" w:rsidRDefault="00BA5018" w:rsidP="00BA5018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FF2886" w14:textId="44E976B5" w:rsidR="00BA5018" w:rsidRPr="000D4935" w:rsidRDefault="00BA5018" w:rsidP="009E51C1">
      <w:pPr>
        <w:tabs>
          <w:tab w:val="clear" w:pos="907"/>
          <w:tab w:val="left" w:pos="990"/>
          <w:tab w:val="left" w:pos="1440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0D4935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โดยทันทีเป็นต้นไปนับจาก</w:t>
      </w:r>
      <w:r w:rsidRPr="000D4935">
        <w:rPr>
          <w:rFonts w:asciiTheme="majorBidi" w:hAnsiTheme="majorBidi" w:cstheme="majorBidi"/>
          <w:sz w:val="30"/>
          <w:szCs w:val="30"/>
          <w:cs/>
        </w:rPr>
        <w:t>วั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นที่มีการเปลี่ยนแปลงการจัดประเภท</w:t>
      </w:r>
      <w:r w:rsidRPr="000D493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BC291B7" w14:textId="77777777" w:rsidR="00BA5018" w:rsidRPr="000D4935" w:rsidRDefault="00BA5018" w:rsidP="00BA5018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155F10" w14:textId="77777777" w:rsidR="00BA5018" w:rsidRPr="000D4935" w:rsidRDefault="00BA5018" w:rsidP="00593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0D4935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0D4935">
        <w:rPr>
          <w:rFonts w:asciiTheme="majorBidi" w:hAnsiTheme="majorBidi" w:cstheme="majorBidi"/>
          <w:sz w:val="30"/>
          <w:szCs w:val="30"/>
          <w:cs/>
        </w:rPr>
        <w:t xml:space="preserve">ตัดจำหน่ายหากเข้าเงื่อนไขทั้งสองข้อดังต่อไปนี้ </w:t>
      </w:r>
    </w:p>
    <w:p w14:paraId="5716F29C" w14:textId="0049D5C4" w:rsidR="00BA5018" w:rsidRPr="000D4935" w:rsidRDefault="00BA5018" w:rsidP="00593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720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/>
          <w:sz w:val="30"/>
          <w:szCs w:val="30"/>
          <w:lang w:val="en-ZW"/>
        </w:rPr>
        <w:t xml:space="preserve">- </w:t>
      </w:r>
      <w:r w:rsidRPr="000D4935">
        <w:rPr>
          <w:rFonts w:asciiTheme="majorBidi" w:hAnsiTheme="majorBidi" w:cstheme="majorBidi"/>
          <w:sz w:val="30"/>
          <w:szCs w:val="30"/>
        </w:rPr>
        <w:t xml:space="preserve"> 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ถือ</w:t>
      </w:r>
      <w:r w:rsidRPr="000D4935">
        <w:rPr>
          <w:rFonts w:asciiTheme="majorBidi" w:hAnsiTheme="majorBidi" w:cstheme="majorBidi"/>
          <w:sz w:val="30"/>
          <w:szCs w:val="30"/>
          <w:cs/>
        </w:rPr>
        <w:t>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26662DCE" w14:textId="77777777" w:rsidR="00BA5018" w:rsidRPr="000D4935" w:rsidRDefault="00BA5018" w:rsidP="00593557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38F7F73A" w14:textId="77777777" w:rsidR="00BA5018" w:rsidRPr="000D4935" w:rsidRDefault="00BA5018" w:rsidP="00BA5018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931C30" w14:textId="4B207163" w:rsidR="00BA5018" w:rsidRPr="000D4935" w:rsidRDefault="00BA5018" w:rsidP="00A72E9D">
      <w:pPr>
        <w:pStyle w:val="BodyText"/>
        <w:tabs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0D4935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เงินลงทุนในตราสารทุนที่ไม่ได้ถือไว้เพื่อค้า กลุ่มบริษัท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อาจ</w:t>
      </w:r>
      <w:r w:rsidRPr="000D4935">
        <w:rPr>
          <w:rFonts w:asciiTheme="majorBidi" w:hAnsiTheme="majorBidi" w:cstheme="majorBidi"/>
          <w:sz w:val="30"/>
          <w:szCs w:val="30"/>
          <w:cs/>
        </w:rPr>
        <w:t>เลือก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0D4935">
        <w:rPr>
          <w:rFonts w:asciiTheme="majorBidi" w:hAnsiTheme="majorBidi" w:cstheme="majorBidi"/>
          <w:sz w:val="30"/>
          <w:szCs w:val="30"/>
        </w:rPr>
        <w:t xml:space="preserve">       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เงินลงทุนดังกล่าวแสดงกา</w:t>
      </w:r>
      <w:r w:rsidRPr="000D4935">
        <w:rPr>
          <w:rFonts w:asciiTheme="majorBidi" w:hAnsiTheme="majorBidi" w:cstheme="majorBidi"/>
          <w:sz w:val="30"/>
          <w:szCs w:val="30"/>
          <w:cs/>
        </w:rPr>
        <w:t>รเปลี่ยนแปลงในมูลค่ายุติธรรมในภายหลังในกำไรขาดทุนเบ็ดเสร็จอื่น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 xml:space="preserve"> ซึ่งการเลือกนี้สามารถเลือกได้เป็นรายเงินลงทุนและเมื่อเลือกแล้วไม่สามารถ</w:t>
      </w:r>
      <w:r w:rsidRPr="000D4935">
        <w:rPr>
          <w:rFonts w:asciiTheme="majorBidi" w:hAnsiTheme="majorBidi" w:cstheme="majorBidi"/>
          <w:sz w:val="30"/>
          <w:szCs w:val="30"/>
          <w:cs/>
        </w:rPr>
        <w:t xml:space="preserve">แล้วไม่สามารถยกเลิกได้ </w:t>
      </w:r>
    </w:p>
    <w:p w14:paraId="1DAD5B9F" w14:textId="77777777" w:rsidR="00BA5018" w:rsidRPr="000D4935" w:rsidRDefault="00BA5018" w:rsidP="00A72E9D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A091BE" w14:textId="35041C9E" w:rsidR="00BA5018" w:rsidRPr="000D4935" w:rsidRDefault="00BA5018" w:rsidP="00A72E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0D4935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</w:t>
      </w:r>
      <w:r w:rsidR="00E54EAB" w:rsidRPr="000D4935">
        <w:rPr>
          <w:rFonts w:asciiTheme="majorBidi" w:hAnsiTheme="majorBidi" w:cstheme="majorBidi"/>
          <w:sz w:val="30"/>
          <w:szCs w:val="30"/>
        </w:rPr>
        <w:br/>
      </w:r>
      <w:r w:rsidRPr="000D4935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ซึ่งรวมถึงสินทรัพย์อนุพันธ์ทั้งหมด </w:t>
      </w:r>
      <w:r w:rsidRPr="000D4935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กลุ่ม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0D4935">
        <w:rPr>
          <w:rFonts w:asciiTheme="majorBidi" w:hAnsiTheme="majorBidi" w:cstheme="majorBidi"/>
          <w:sz w:val="30"/>
          <w:szCs w:val="30"/>
        </w:rPr>
        <w:t xml:space="preserve"> 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ถูก</w:t>
      </w:r>
      <w:r w:rsidRPr="000D4935">
        <w:rPr>
          <w:rFonts w:asciiTheme="majorBidi" w:hAnsiTheme="majorBidi" w:cstheme="majorBidi"/>
          <w:sz w:val="30"/>
          <w:szCs w:val="30"/>
          <w:cs/>
        </w:rPr>
        <w:t>วัด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มูลค่าด้วย</w:t>
      </w:r>
      <w:r w:rsidRPr="000D4935">
        <w:rPr>
          <w:rFonts w:asciiTheme="majorBidi" w:hAnsiTheme="majorBidi" w:cstheme="majorBidi"/>
          <w:sz w:val="30"/>
          <w:szCs w:val="30"/>
          <w:cs/>
        </w:rPr>
        <w:t>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</w:t>
      </w:r>
    </w:p>
    <w:p w14:paraId="6280AAAB" w14:textId="77777777" w:rsidR="00BA5018" w:rsidRPr="000D4935" w:rsidRDefault="00BA5018" w:rsidP="00BA5018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6FE886" w14:textId="6E38C467" w:rsidR="00BA5018" w:rsidRPr="000D4935" w:rsidRDefault="00BA5018" w:rsidP="0094433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1267" w:hanging="277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i/>
          <w:iCs/>
          <w:sz w:val="30"/>
          <w:szCs w:val="30"/>
          <w:cs/>
        </w:rPr>
        <w:t xml:space="preserve">สินทรัพย์ทางการเงิน </w:t>
      </w:r>
      <w:r w:rsidRPr="000D4935">
        <w:rPr>
          <w:rFonts w:ascii="Angsana New" w:hAnsi="Angsana New"/>
          <w:i/>
          <w:iCs/>
          <w:sz w:val="30"/>
          <w:szCs w:val="30"/>
        </w:rPr>
        <w:t xml:space="preserve">- </w:t>
      </w:r>
      <w:r w:rsidRPr="000D4935">
        <w:rPr>
          <w:rFonts w:ascii="Angsana New" w:hAnsi="Angsana New"/>
          <w:i/>
          <w:iCs/>
          <w:sz w:val="30"/>
          <w:szCs w:val="30"/>
          <w:cs/>
        </w:rPr>
        <w:t>การวัดมูลค่าภายหลังและกำไรและขาดทุน</w:t>
      </w:r>
      <w:r w:rsidRPr="000D4935">
        <w:rPr>
          <w:rFonts w:ascii="Angsana New" w:hAnsi="Angsana New"/>
          <w:sz w:val="30"/>
          <w:szCs w:val="30"/>
          <w:cs/>
        </w:rPr>
        <w:t xml:space="preserve"> </w:t>
      </w:r>
    </w:p>
    <w:p w14:paraId="7C384B58" w14:textId="77777777" w:rsidR="00BA5018" w:rsidRPr="000D4935" w:rsidRDefault="00BA5018" w:rsidP="00BA501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55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6334"/>
      </w:tblGrid>
      <w:tr w:rsidR="00BA5018" w:rsidRPr="000D4935" w14:paraId="17E2C234" w14:textId="77777777" w:rsidTr="0094433B">
        <w:tc>
          <w:tcPr>
            <w:tcW w:w="1980" w:type="dxa"/>
          </w:tcPr>
          <w:p w14:paraId="7B38A0DC" w14:textId="77777777" w:rsidR="00BA5018" w:rsidRPr="000D4935" w:rsidRDefault="00BA5018" w:rsidP="00762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</w:t>
            </w:r>
            <w:r w:rsidRPr="000D4935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ด้วยมูลค่า</w:t>
            </w: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ยุติธรรมผ่านกำไรหรือขาดทุน</w:t>
            </w:r>
          </w:p>
          <w:p w14:paraId="16AF7A0A" w14:textId="3A2010FE" w:rsidR="00BA5018" w:rsidRPr="000D4935" w:rsidRDefault="00BA5018" w:rsidP="00762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64E989E7" w14:textId="77777777" w:rsidR="00BA5018" w:rsidRPr="000D4935" w:rsidRDefault="00BA5018" w:rsidP="00762786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334" w:type="dxa"/>
          </w:tcPr>
          <w:p w14:paraId="65F234DC" w14:textId="13AA3016" w:rsidR="00BA5018" w:rsidRPr="000D4935" w:rsidRDefault="00BA5018" w:rsidP="00995835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  <w:r w:rsidRPr="000D49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 </w:t>
            </w:r>
          </w:p>
        </w:tc>
      </w:tr>
      <w:tr w:rsidR="00BA5018" w:rsidRPr="000D4935" w14:paraId="65D93AE4" w14:textId="77777777" w:rsidTr="0094433B">
        <w:tc>
          <w:tcPr>
            <w:tcW w:w="1980" w:type="dxa"/>
          </w:tcPr>
          <w:p w14:paraId="7140F60A" w14:textId="77777777" w:rsidR="00BA5018" w:rsidRPr="000D4935" w:rsidRDefault="00BA5018" w:rsidP="00762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</w:t>
            </w:r>
            <w:r w:rsidRPr="000D493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ด้วยราคาทุนตัดจำหน่าย</w:t>
            </w:r>
          </w:p>
        </w:tc>
        <w:tc>
          <w:tcPr>
            <w:tcW w:w="236" w:type="dxa"/>
          </w:tcPr>
          <w:p w14:paraId="642BE3D4" w14:textId="77777777" w:rsidR="00BA5018" w:rsidRPr="000D4935" w:rsidRDefault="00BA5018" w:rsidP="00762786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334" w:type="dxa"/>
          </w:tcPr>
          <w:p w14:paraId="02D02226" w14:textId="5A199506" w:rsidR="00BA5018" w:rsidRPr="000D4935" w:rsidRDefault="00BA5018" w:rsidP="00762786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5BAAF06" w14:textId="77777777" w:rsidR="00BA5018" w:rsidRPr="000D4935" w:rsidRDefault="00BA5018" w:rsidP="00762786">
            <w:pPr>
              <w:pStyle w:val="BodyText"/>
              <w:spacing w:after="0" w:line="240" w:lineRule="auto"/>
              <w:jc w:val="thaiDistribute"/>
              <w:rPr>
                <w:sz w:val="30"/>
                <w:szCs w:val="30"/>
              </w:rPr>
            </w:pPr>
          </w:p>
        </w:tc>
      </w:tr>
      <w:tr w:rsidR="00BA5018" w:rsidRPr="000D4935" w14:paraId="75AED7C1" w14:textId="77777777" w:rsidTr="0094433B">
        <w:tc>
          <w:tcPr>
            <w:tcW w:w="1980" w:type="dxa"/>
          </w:tcPr>
          <w:p w14:paraId="0618A527" w14:textId="77777777" w:rsidR="00BA5018" w:rsidRPr="000D4935" w:rsidRDefault="00BA5018" w:rsidP="00762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เงินลงทุนในตราสารทุนที่วัดมูลค่า</w:t>
            </w:r>
            <w:r w:rsidRPr="000D4935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ด้วยมูลค่า</w:t>
            </w: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7A8484E3" w14:textId="77777777" w:rsidR="00BA5018" w:rsidRPr="000D4935" w:rsidRDefault="00BA5018" w:rsidP="00762786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334" w:type="dxa"/>
          </w:tcPr>
          <w:p w14:paraId="48EAE061" w14:textId="4966432A" w:rsidR="00BA5018" w:rsidRPr="000D4935" w:rsidRDefault="00BA5018" w:rsidP="00762786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  <w:r w:rsidRPr="000D49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สินทรัพย์เหล่านี้วัดมูลค่าในภายหลังด้วยมูลค่ายุติธรรม </w:t>
            </w: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61353DF9" w14:textId="77777777" w:rsidR="007D6225" w:rsidRPr="000D4935" w:rsidRDefault="007D6225" w:rsidP="00BA5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</w:p>
    <w:p w14:paraId="15E7A58D" w14:textId="77777777" w:rsidR="00BA5018" w:rsidRPr="000D4935" w:rsidRDefault="00BA5018" w:rsidP="00705BD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0D4935">
        <w:rPr>
          <w:rFonts w:ascii="Angsana New" w:hAnsi="Angsana New"/>
          <w:i/>
          <w:iCs/>
          <w:sz w:val="30"/>
          <w:szCs w:val="30"/>
          <w:cs/>
        </w:rPr>
        <w:t xml:space="preserve">หนี้สินทางการเงิน </w:t>
      </w:r>
      <w:r w:rsidRPr="000D4935">
        <w:rPr>
          <w:rFonts w:ascii="Angsana New" w:hAnsi="Angsana New"/>
          <w:i/>
          <w:iCs/>
          <w:sz w:val="30"/>
          <w:szCs w:val="30"/>
        </w:rPr>
        <w:t xml:space="preserve">- </w:t>
      </w:r>
      <w:r w:rsidRPr="000D4935">
        <w:rPr>
          <w:rFonts w:ascii="Angsana New" w:hAnsi="Angsana New"/>
          <w:i/>
          <w:iCs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0D4935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72C6E2B1" w14:textId="77777777" w:rsidR="00BA5018" w:rsidRPr="000D4935" w:rsidRDefault="00BA5018" w:rsidP="00705BDA">
      <w:pPr>
        <w:pStyle w:val="BodyText2"/>
        <w:tabs>
          <w:tab w:val="left" w:pos="126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F3A3A6" w14:textId="7C0B89DB" w:rsidR="00BA5018" w:rsidRPr="000D4935" w:rsidRDefault="00BA5018" w:rsidP="00705BDA">
      <w:pPr>
        <w:tabs>
          <w:tab w:val="left" w:pos="135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D4935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</w:t>
      </w:r>
      <w:r w:rsidRPr="000D4935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</w:t>
      </w:r>
      <w:r w:rsidRPr="000D4935">
        <w:rPr>
          <w:rFonts w:asciiTheme="majorBidi" w:hAnsiTheme="majorBidi" w:cstheme="majorBidi" w:hint="cs"/>
          <w:color w:val="000000"/>
          <w:sz w:val="30"/>
          <w:szCs w:val="30"/>
          <w:cs/>
        </w:rPr>
        <w:t>ขาดทุน</w:t>
      </w:r>
      <w:r w:rsidRPr="000D493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67DA012D" w14:textId="77777777" w:rsidR="00BA5018" w:rsidRPr="000D4935" w:rsidRDefault="00BA5018" w:rsidP="00BA5018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6C0E70" w14:textId="67851613" w:rsidR="00BA5018" w:rsidRPr="000D4935" w:rsidRDefault="00BA5018" w:rsidP="00E74C0D">
      <w:pPr>
        <w:pStyle w:val="BodyText2"/>
        <w:tabs>
          <w:tab w:val="left" w:pos="990"/>
        </w:tabs>
        <w:ind w:left="990" w:right="47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D4935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5569AE" w:rsidRPr="000D4935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0D4935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1E1B1A" w:rsidRPr="000D4935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0D4935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0D493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</w:p>
    <w:p w14:paraId="1972B887" w14:textId="77777777" w:rsidR="00BA5018" w:rsidRPr="000D4935" w:rsidRDefault="00BA5018" w:rsidP="00BA501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1DE4B7" w14:textId="77777777" w:rsidR="00BA5018" w:rsidRPr="000D4935" w:rsidRDefault="00BA5018" w:rsidP="00050C7E">
      <w:pPr>
        <w:pStyle w:val="BodyText"/>
        <w:spacing w:after="0" w:line="240" w:lineRule="auto"/>
        <w:ind w:left="1260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0D4935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</w:t>
      </w:r>
    </w:p>
    <w:p w14:paraId="52DC19DE" w14:textId="77777777" w:rsidR="00BA5018" w:rsidRPr="000D4935" w:rsidRDefault="00BA5018" w:rsidP="00BA5018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D94E3C" w14:textId="6970C742" w:rsidR="00BA5018" w:rsidRPr="000D4935" w:rsidRDefault="00BA5018" w:rsidP="007F61AB">
      <w:pPr>
        <w:tabs>
          <w:tab w:val="clear" w:pos="907"/>
          <w:tab w:val="left" w:pos="99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D493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0B9B45EB" w14:textId="77777777" w:rsidR="00BA5018" w:rsidRPr="000D4935" w:rsidRDefault="00BA5018" w:rsidP="007F61AB">
      <w:pPr>
        <w:pStyle w:val="BodyText2"/>
        <w:tabs>
          <w:tab w:val="left" w:pos="990"/>
          <w:tab w:val="left" w:pos="144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C6C240" w14:textId="610B679B" w:rsidR="00755D7A" w:rsidRPr="000D4935" w:rsidRDefault="00BA5018" w:rsidP="002C27B8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D493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</w:t>
      </w:r>
      <w:r w:rsidR="00227756">
        <w:rPr>
          <w:rFonts w:asciiTheme="majorBidi" w:hAnsiTheme="majorBidi" w:cstheme="majorBidi"/>
          <w:color w:val="000000"/>
          <w:sz w:val="30"/>
          <w:szCs w:val="30"/>
        </w:rPr>
        <w:br/>
      </w:r>
      <w:r w:rsidRPr="000D4935">
        <w:rPr>
          <w:rFonts w:asciiTheme="majorBidi" w:hAnsiTheme="majorBidi" w:cstheme="majorBidi"/>
          <w:color w:val="000000"/>
          <w:sz w:val="30"/>
          <w:szCs w:val="30"/>
          <w:cs/>
        </w:rPr>
        <w:t>ในกรณีนี้ สินทรัพย์ที่โอน</w:t>
      </w:r>
      <w:r w:rsidRPr="000D4935">
        <w:rPr>
          <w:rFonts w:asciiTheme="majorBidi" w:hAnsiTheme="majorBidi" w:cstheme="majorBidi" w:hint="cs"/>
          <w:color w:val="000000"/>
          <w:sz w:val="30"/>
          <w:szCs w:val="30"/>
          <w:cs/>
        </w:rPr>
        <w:t>จะไม่ถูก</w:t>
      </w:r>
      <w:r w:rsidRPr="000D4935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ตัดรายการออกจากบัญชี</w:t>
      </w:r>
    </w:p>
    <w:p w14:paraId="5ED5EDFC" w14:textId="62AD208E" w:rsidR="00BA5018" w:rsidRPr="000D4935" w:rsidRDefault="00BA5018" w:rsidP="002C27B8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sz w:val="30"/>
          <w:szCs w:val="30"/>
        </w:rPr>
      </w:pPr>
      <w:r w:rsidRPr="000D493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9CAF97B" w14:textId="60EF9828" w:rsidR="00BA5018" w:rsidRPr="000D4935" w:rsidRDefault="00BA5018" w:rsidP="002C27B8">
      <w:pPr>
        <w:pStyle w:val="BodyText"/>
        <w:tabs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0D4935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</w:t>
      </w:r>
    </w:p>
    <w:p w14:paraId="3AD1B954" w14:textId="77777777" w:rsidR="00BA5018" w:rsidRPr="000D4935" w:rsidRDefault="00BA5018" w:rsidP="002C27B8">
      <w:pPr>
        <w:pStyle w:val="BodyText2"/>
        <w:tabs>
          <w:tab w:val="left" w:pos="990"/>
          <w:tab w:val="left" w:pos="126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BF9699" w14:textId="255184E5" w:rsidR="00BA5018" w:rsidRPr="000D4935" w:rsidRDefault="00BA5018" w:rsidP="002C27B8">
      <w:pPr>
        <w:pStyle w:val="BodyText"/>
        <w:tabs>
          <w:tab w:val="clear" w:pos="907"/>
          <w:tab w:val="left" w:pos="990"/>
          <w:tab w:val="left" w:pos="1530"/>
        </w:tabs>
        <w:spacing w:after="0" w:line="240" w:lineRule="auto"/>
        <w:ind w:left="990"/>
        <w:jc w:val="thaiDistribute"/>
        <w:rPr>
          <w:sz w:val="30"/>
          <w:szCs w:val="30"/>
        </w:rPr>
      </w:pPr>
      <w:r w:rsidRPr="000D4935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</w:t>
      </w:r>
      <w:r w:rsidRPr="000D4935">
        <w:rPr>
          <w:rFonts w:asciiTheme="majorBidi" w:hAnsiTheme="majorBidi" w:cstheme="majorBidi" w:hint="cs"/>
          <w:color w:val="000000"/>
          <w:sz w:val="30"/>
          <w:szCs w:val="30"/>
          <w:cs/>
        </w:rPr>
        <w:t>ออกจากบัญชี</w:t>
      </w:r>
      <w:r w:rsidRPr="000D4935">
        <w:rPr>
          <w:rFonts w:asciiTheme="majorBidi" w:hAnsiTheme="majorBidi" w:cstheme="majorBidi"/>
          <w:color w:val="000000"/>
          <w:sz w:val="30"/>
          <w:szCs w:val="30"/>
          <w:cs/>
        </w:rPr>
        <w:t>หากมีการเปลี่ยนแปลง</w:t>
      </w:r>
      <w:r w:rsidRPr="000D4935">
        <w:rPr>
          <w:rFonts w:asciiTheme="majorBidi" w:hAnsiTheme="majorBidi" w:cstheme="majorBidi" w:hint="cs"/>
          <w:color w:val="000000"/>
          <w:sz w:val="30"/>
          <w:szCs w:val="30"/>
          <w:cs/>
        </w:rPr>
        <w:t>เงื่อนไข</w:t>
      </w:r>
      <w:r w:rsidRPr="000D4935">
        <w:rPr>
          <w:rFonts w:asciiTheme="majorBidi" w:hAnsiTheme="majorBidi" w:cstheme="majorBidi"/>
          <w:color w:val="000000"/>
          <w:sz w:val="30"/>
          <w:szCs w:val="30"/>
          <w:cs/>
        </w:rPr>
        <w:t>และกระแสเงินสด</w:t>
      </w:r>
      <w:r w:rsidRPr="000D4935">
        <w:rPr>
          <w:rFonts w:asciiTheme="majorBidi" w:hAnsiTheme="majorBidi" w:cstheme="majorBidi" w:hint="cs"/>
          <w:color w:val="000000"/>
          <w:sz w:val="30"/>
          <w:szCs w:val="30"/>
          <w:cs/>
        </w:rPr>
        <w:t>จากการเปลี่ยนแปลง</w:t>
      </w:r>
      <w:r w:rsidRPr="000D4935">
        <w:rPr>
          <w:rFonts w:asciiTheme="majorBidi" w:hAnsiTheme="majorBidi" w:cstheme="majorBidi"/>
          <w:color w:val="000000"/>
          <w:sz w:val="30"/>
          <w:szCs w:val="30"/>
          <w:cs/>
        </w:rPr>
        <w:t>หนี้สิน</w:t>
      </w:r>
      <w:r w:rsidRPr="000D4935">
        <w:rPr>
          <w:rFonts w:asciiTheme="majorBidi" w:hAnsiTheme="majorBidi" w:cstheme="majorBidi" w:hint="cs"/>
          <w:color w:val="000000"/>
          <w:sz w:val="30"/>
          <w:szCs w:val="30"/>
          <w:cs/>
        </w:rPr>
        <w:t>มีความ</w:t>
      </w:r>
      <w:r w:rsidRPr="000D4935">
        <w:rPr>
          <w:rFonts w:asciiTheme="majorBidi" w:hAnsiTheme="majorBidi" w:cstheme="majorBidi"/>
          <w:color w:val="000000"/>
          <w:sz w:val="30"/>
          <w:szCs w:val="30"/>
          <w:cs/>
        </w:rPr>
        <w:t>แตกต่างอย่างมีนัยสำคัญ โดย</w:t>
      </w:r>
      <w:r w:rsidRPr="000D4935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</w:t>
      </w:r>
      <w:r w:rsidRPr="000D4935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หนี้สินทางการเงินใหม่</w:t>
      </w:r>
      <w:r w:rsidRPr="000D4935">
        <w:rPr>
          <w:rFonts w:asciiTheme="majorBidi" w:hAnsiTheme="majorBidi" w:cstheme="majorBidi" w:hint="cs"/>
          <w:color w:val="000000"/>
          <w:sz w:val="30"/>
          <w:szCs w:val="30"/>
          <w:cs/>
        </w:rPr>
        <w:t>ด้วย</w:t>
      </w:r>
      <w:r w:rsidRPr="000D4935">
        <w:rPr>
          <w:rFonts w:asciiTheme="majorBidi" w:hAnsiTheme="majorBidi" w:cstheme="majorBidi"/>
          <w:color w:val="000000"/>
          <w:sz w:val="30"/>
          <w:szCs w:val="30"/>
          <w:cs/>
        </w:rPr>
        <w:t>มูลค่า</w:t>
      </w:r>
      <w:r w:rsidRPr="000D4935">
        <w:rPr>
          <w:rFonts w:asciiTheme="majorBidi" w:hAnsiTheme="majorBidi" w:cstheme="majorBidi" w:hint="cs"/>
          <w:color w:val="000000"/>
          <w:sz w:val="30"/>
          <w:szCs w:val="30"/>
          <w:cs/>
        </w:rPr>
        <w:t>ยุติ</w:t>
      </w:r>
      <w:r w:rsidRPr="000D4935">
        <w:rPr>
          <w:rFonts w:asciiTheme="majorBidi" w:hAnsiTheme="majorBidi" w:cstheme="majorBidi"/>
          <w:color w:val="000000"/>
          <w:sz w:val="30"/>
          <w:szCs w:val="30"/>
          <w:cs/>
        </w:rPr>
        <w:t>ธรรม</w:t>
      </w:r>
      <w:r w:rsidRPr="000D4935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ที่สะท้อน</w:t>
      </w:r>
      <w:r w:rsidRPr="000D4935">
        <w:rPr>
          <w:rFonts w:asciiTheme="majorBidi" w:hAnsiTheme="majorBidi" w:cstheme="majorBidi"/>
          <w:color w:val="000000"/>
          <w:sz w:val="30"/>
          <w:szCs w:val="30"/>
          <w:cs/>
        </w:rPr>
        <w:t>เงื่อนไขที่เปลี่ยนแปลงแล้ว</w:t>
      </w:r>
      <w:r w:rsidRPr="000D493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43011F35" w14:textId="77777777" w:rsidR="00BA5018" w:rsidRPr="000D4935" w:rsidRDefault="00BA5018" w:rsidP="002C27B8">
      <w:pPr>
        <w:pStyle w:val="BodyText2"/>
        <w:tabs>
          <w:tab w:val="left" w:pos="990"/>
          <w:tab w:val="left" w:pos="153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86DECF" w14:textId="5F65D19A" w:rsidR="00F97FF6" w:rsidRPr="000D4935" w:rsidRDefault="00BA5018" w:rsidP="002C2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D4935">
        <w:rPr>
          <w:rFonts w:asciiTheme="majorBidi" w:hAnsiTheme="majorBidi" w:cstheme="majorBidi"/>
          <w:color w:val="000000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</w:t>
      </w:r>
      <w:r w:rsidRPr="000D4935">
        <w:rPr>
          <w:rFonts w:asciiTheme="majorBidi" w:hAnsiTheme="majorBidi" w:cstheme="majorBidi" w:hint="cs"/>
          <w:color w:val="000000"/>
          <w:sz w:val="30"/>
          <w:szCs w:val="30"/>
          <w:cs/>
        </w:rPr>
        <w:t>สิ่ง</w:t>
      </w:r>
      <w:r w:rsidRPr="000D4935">
        <w:rPr>
          <w:rFonts w:asciiTheme="majorBidi" w:hAnsiTheme="majorBidi" w:cstheme="majorBidi"/>
          <w:color w:val="000000"/>
          <w:sz w:val="30"/>
          <w:szCs w:val="30"/>
          <w:cs/>
        </w:rPr>
        <w:t>ตอบแทนที่ต้องจ่าย (รวมถึงสินทรัพย์ที่ไม่ใช่</w:t>
      </w:r>
      <w:r w:rsidRPr="000D4935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เงินสดที่ได้</w:t>
      </w:r>
      <w:r w:rsidRPr="000D4935">
        <w:rPr>
          <w:rFonts w:asciiTheme="majorBidi" w:hAnsiTheme="majorBidi" w:cstheme="majorBidi"/>
          <w:color w:val="000000"/>
          <w:sz w:val="30"/>
          <w:szCs w:val="30"/>
          <w:cs/>
        </w:rPr>
        <w:t>โอนไปหรือหนี้สินที่</w:t>
      </w:r>
      <w:r w:rsidRPr="000D4935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รับมา</w:t>
      </w:r>
      <w:r w:rsidRPr="000D4935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รับรู้ในกำไรหรือขาดทุน </w:t>
      </w:r>
    </w:p>
    <w:p w14:paraId="7BD92937" w14:textId="77777777" w:rsidR="00F97FF6" w:rsidRPr="000D4935" w:rsidRDefault="00F97FF6" w:rsidP="00BA5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96C2F4C" w14:textId="49447989" w:rsidR="00BA5018" w:rsidRPr="000D4935" w:rsidRDefault="00BA5018" w:rsidP="002C27B8">
      <w:pPr>
        <w:pStyle w:val="BodyText2"/>
        <w:tabs>
          <w:tab w:val="left" w:pos="990"/>
        </w:tabs>
        <w:ind w:left="990" w:right="47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D4935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5569AE" w:rsidRPr="000D4935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0D4935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1E1B1A" w:rsidRPr="000D4935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0D4935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0D493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การหักกลบ</w:t>
      </w:r>
    </w:p>
    <w:p w14:paraId="265F61AF" w14:textId="77777777" w:rsidR="00BA5018" w:rsidRPr="000D4935" w:rsidRDefault="00BA5018" w:rsidP="00BA5018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333FB5" w14:textId="4ADA7F1E" w:rsidR="00BA5018" w:rsidRPr="000D4935" w:rsidRDefault="00BA5018" w:rsidP="00ED1945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0D4935">
        <w:rPr>
          <w:rFonts w:asciiTheme="majorBidi" w:hAnsiTheme="majorBidi" w:cstheme="majorBidi"/>
          <w:sz w:val="30"/>
          <w:szCs w:val="30"/>
        </w:rPr>
        <w:t xml:space="preserve"> </w:t>
      </w:r>
      <w:r w:rsidRPr="000D4935">
        <w:rPr>
          <w:rFonts w:asciiTheme="majorBidi" w:hAnsiTheme="majorBidi" w:cstheme="majorBidi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0D4935">
        <w:rPr>
          <w:rFonts w:asciiTheme="majorBidi" w:hAnsiTheme="majorBidi" w:cstheme="majorBidi"/>
          <w:sz w:val="30"/>
          <w:szCs w:val="30"/>
        </w:rPr>
        <w:t xml:space="preserve"> </w:t>
      </w:r>
    </w:p>
    <w:p w14:paraId="0E758AAD" w14:textId="5FCA9C75" w:rsidR="00BA5018" w:rsidRPr="000D4935" w:rsidRDefault="00BA5018" w:rsidP="003E1DDF">
      <w:pPr>
        <w:pStyle w:val="BodyText2"/>
        <w:tabs>
          <w:tab w:val="left" w:pos="547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D493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นโยบายการบัญชีที่ถือปฏิบัติก่อนวันที่ </w:t>
      </w:r>
      <w:r w:rsidR="001E1B1A" w:rsidRPr="000D4935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0D493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0D493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1E1B1A" w:rsidRPr="000D4935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4E55D8CD" w14:textId="77777777" w:rsidR="00BA5018" w:rsidRPr="000D4935" w:rsidRDefault="00BA5018" w:rsidP="00BA5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E6B1507" w14:textId="6538354A" w:rsidR="00BA5018" w:rsidRPr="000D4935" w:rsidRDefault="00BA5018" w:rsidP="001F5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D4935">
        <w:rPr>
          <w:rFonts w:ascii="Angsana New" w:hAnsi="Angsana New"/>
          <w:i/>
          <w:iCs/>
          <w:sz w:val="30"/>
          <w:szCs w:val="30"/>
          <w:cs/>
        </w:rPr>
        <w:t xml:space="preserve">เงินลงทุนในตราสารทุนอื่น </w:t>
      </w:r>
    </w:p>
    <w:p w14:paraId="7D127E3D" w14:textId="77777777" w:rsidR="00BA5018" w:rsidRPr="000D4935" w:rsidRDefault="00BA5018" w:rsidP="001F5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3E49AB0" w14:textId="77777777" w:rsidR="001F5A2E" w:rsidRPr="000D4935" w:rsidRDefault="001F5A2E" w:rsidP="001F5A2E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0D4935">
        <w:rPr>
          <w:rFonts w:ascii="Angsana New" w:hAnsi="Angsana New" w:hint="cs"/>
          <w:sz w:val="30"/>
          <w:szCs w:val="30"/>
          <w:cs/>
        </w:rPr>
        <w:t>เงินลงทุนในหน่วยลงทุนซึ่งถือไว้เพื่อค้า จัดประเภทเป็นสินทรัพย์หมุนเวียนและแสดงในมูลค่ายุติธรรม</w:t>
      </w:r>
      <w:r w:rsidRPr="000D4935">
        <w:rPr>
          <w:rFonts w:ascii="Angsana New" w:hAnsi="Angsana New" w:hint="cs"/>
          <w:sz w:val="30"/>
          <w:szCs w:val="30"/>
          <w:cs/>
          <w:lang w:bidi="th-TH"/>
        </w:rPr>
        <w:t>โดยอ้างอิงราคาจากบริษัทหลักทรัพย์จัดการกองทุน</w:t>
      </w:r>
      <w:r w:rsidRPr="000D4935">
        <w:rPr>
          <w:rFonts w:ascii="Angsana New" w:hAnsi="Angsana New"/>
          <w:sz w:val="30"/>
          <w:szCs w:val="30"/>
          <w:lang w:bidi="th-TH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  <w:lang w:bidi="th-TH"/>
        </w:rPr>
        <w:t>ณ</w:t>
      </w:r>
      <w:r w:rsidRPr="000D4935">
        <w:rPr>
          <w:rFonts w:ascii="Angsana New" w:hAnsi="Angsana New"/>
          <w:sz w:val="30"/>
          <w:szCs w:val="30"/>
          <w:lang w:bidi="th-TH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  <w:lang w:bidi="th-TH"/>
        </w:rPr>
        <w:t xml:space="preserve">วันที่รายงาน </w:t>
      </w:r>
      <w:r w:rsidRPr="000D4935">
        <w:rPr>
          <w:rFonts w:ascii="Angsana New" w:hAnsi="Angsana New" w:hint="cs"/>
          <w:sz w:val="30"/>
          <w:szCs w:val="30"/>
          <w:cs/>
        </w:rPr>
        <w:t>กำไรหรือขาดทุนจากการตีราคามูลค่ายุติธรรมได้บันทึกในกำไรหรือขาดทุน</w:t>
      </w:r>
    </w:p>
    <w:p w14:paraId="240F4C39" w14:textId="77777777" w:rsidR="001F5A2E" w:rsidRPr="000D4935" w:rsidRDefault="001F5A2E" w:rsidP="001F5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bidi="ar-SA"/>
        </w:rPr>
      </w:pPr>
    </w:p>
    <w:p w14:paraId="79EBEAF7" w14:textId="77777777" w:rsidR="001F5A2E" w:rsidRPr="000D4935" w:rsidRDefault="001F5A2E" w:rsidP="001F5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ตราสารทุนซึ่งเป็นหลักทรัพย์ในความต้องการของตลาด  นอกเหนือจากที่ถือไว้เพื่อค้าหรือตั้งใจถือไว้จนครบกำหนด</w:t>
      </w:r>
      <w:r w:rsidRPr="000D4935">
        <w:rPr>
          <w:rFonts w:ascii="Angsana New" w:hAnsi="Angsana New" w:hint="cs"/>
          <w:sz w:val="30"/>
          <w:szCs w:val="30"/>
          <w:cs/>
        </w:rPr>
        <w:t>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 บันทึกโดยตรงในส่วนของผู้ถือหุ้น ส่วนผลขาดทุนจากการด้อยค่าและผลต่างจากการแลกเปลี่ยนเงินตราต่างประเทศรับรู้ในกำไรหรือขาดทุน</w:t>
      </w:r>
      <w:r w:rsidRPr="000D4935">
        <w:rPr>
          <w:rFonts w:ascii="Angsana New" w:hAnsi="Angsana New"/>
          <w:sz w:val="30"/>
          <w:szCs w:val="30"/>
          <w:cs/>
        </w:rPr>
        <w:t xml:space="preserve">  เมื่อมีการ</w:t>
      </w:r>
      <w:r w:rsidRPr="000D4935">
        <w:rPr>
          <w:rFonts w:ascii="Angsana New" w:hAnsi="Angsana New" w:hint="cs"/>
          <w:sz w:val="30"/>
          <w:szCs w:val="30"/>
          <w:cs/>
        </w:rPr>
        <w:t>ตัดจำหน่าย</w:t>
      </w:r>
      <w:r w:rsidRPr="000D4935">
        <w:rPr>
          <w:rFonts w:ascii="Angsana New" w:hAnsi="Angsana New"/>
          <w:sz w:val="30"/>
          <w:szCs w:val="30"/>
          <w:cs/>
        </w:rPr>
        <w:t>เงินลงทุน จะรับรู้ผลกำไรหรือขาดทุน</w:t>
      </w:r>
      <w:r w:rsidRPr="000D4935">
        <w:rPr>
          <w:rFonts w:ascii="Angsana New" w:hAnsi="Angsana New" w:hint="cs"/>
          <w:sz w:val="30"/>
          <w:szCs w:val="30"/>
          <w:cs/>
        </w:rPr>
        <w:t>สะสม</w:t>
      </w:r>
      <w:r w:rsidRPr="000D4935">
        <w:rPr>
          <w:rFonts w:ascii="Angsana New" w:hAnsi="Angsana New"/>
          <w:sz w:val="30"/>
          <w:szCs w:val="30"/>
          <w:cs/>
        </w:rPr>
        <w:t>ที่เคยบันทึกในส่วนของผู้ถือหุ้นโดยตรงเข้า</w:t>
      </w:r>
      <w:r w:rsidRPr="000D4935">
        <w:rPr>
          <w:rFonts w:ascii="Angsana New" w:hAnsi="Angsana New" w:hint="cs"/>
          <w:sz w:val="30"/>
          <w:szCs w:val="30"/>
          <w:cs/>
        </w:rPr>
        <w:t>กำไรหรือขาดทุน</w:t>
      </w:r>
    </w:p>
    <w:p w14:paraId="308B0A0A" w14:textId="77777777" w:rsidR="001F5A2E" w:rsidRPr="000D4935" w:rsidRDefault="001F5A2E" w:rsidP="001F5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AA1F1C6" w14:textId="3216E2D9" w:rsidR="001F5A2E" w:rsidRPr="000D4935" w:rsidRDefault="001F5A2E" w:rsidP="001F5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D4935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61C5366F" w14:textId="77777777" w:rsidR="001F5A2E" w:rsidRPr="000D4935" w:rsidRDefault="001F5A2E" w:rsidP="001F5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5C623AD" w14:textId="77777777" w:rsidR="001F5A2E" w:rsidRPr="000D4935" w:rsidRDefault="001F5A2E" w:rsidP="001F5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</w:t>
      </w:r>
      <w:r w:rsidRPr="000D4935">
        <w:rPr>
          <w:rFonts w:ascii="Angsana New" w:hAnsi="Angsana New" w:hint="cs"/>
          <w:sz w:val="30"/>
          <w:szCs w:val="30"/>
          <w:cs/>
        </w:rPr>
        <w:t>สะสม</w:t>
      </w:r>
      <w:r w:rsidRPr="000D4935">
        <w:rPr>
          <w:rFonts w:ascii="Angsana New" w:hAnsi="Angsana New"/>
          <w:sz w:val="30"/>
          <w:szCs w:val="30"/>
          <w:cs/>
        </w:rPr>
        <w:t>จากการตีราคาหลักทรัพย์ที่เกี่ยวข้องจะถูกบันทึกในกำไร</w:t>
      </w:r>
      <w:r w:rsidRPr="000D4935">
        <w:rPr>
          <w:rFonts w:ascii="Angsana New" w:hAnsi="Angsana New" w:hint="cs"/>
          <w:sz w:val="30"/>
          <w:szCs w:val="30"/>
          <w:cs/>
        </w:rPr>
        <w:t>หรือ</w:t>
      </w:r>
      <w:r w:rsidRPr="000D4935">
        <w:rPr>
          <w:rFonts w:ascii="Angsana New" w:hAnsi="Angsana New"/>
          <w:sz w:val="30"/>
          <w:szCs w:val="30"/>
          <w:cs/>
        </w:rPr>
        <w:t>ขาดทุน</w:t>
      </w:r>
    </w:p>
    <w:p w14:paraId="7D539E80" w14:textId="77777777" w:rsidR="001F5A2E" w:rsidRPr="000D4935" w:rsidRDefault="001F5A2E" w:rsidP="001F5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BF4A1F8" w14:textId="77777777" w:rsidR="001F5A2E" w:rsidRPr="000D4935" w:rsidRDefault="001F5A2E" w:rsidP="001F5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D4935">
        <w:rPr>
          <w:rFonts w:ascii="Angsana New" w:hAnsi="Angsana New"/>
          <w:sz w:val="30"/>
          <w:szCs w:val="30"/>
          <w:cs/>
        </w:rPr>
        <w:t>ในกรณีที่</w:t>
      </w:r>
      <w:r w:rsidRPr="000D4935">
        <w:rPr>
          <w:rFonts w:ascii="Angsana New" w:hAnsi="Angsana New" w:hint="cs"/>
          <w:sz w:val="30"/>
          <w:szCs w:val="30"/>
          <w:cs/>
        </w:rPr>
        <w:t>กลุ่ม</w:t>
      </w:r>
      <w:r w:rsidRPr="000D4935">
        <w:rPr>
          <w:rFonts w:ascii="Angsana New" w:hAnsi="Angsana New"/>
          <w:sz w:val="30"/>
          <w:szCs w:val="30"/>
          <w:cs/>
        </w:rPr>
        <w:t>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Pr="000D4935">
        <w:rPr>
          <w:rFonts w:ascii="Angsana New" w:hAnsi="Angsana New" w:hint="cs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14:paraId="5D59D0BE" w14:textId="01BAE900" w:rsidR="00BA5018" w:rsidRPr="000D4935" w:rsidRDefault="00BA5018" w:rsidP="001A036E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35F9ADB" w14:textId="30AF7151" w:rsidR="001A036E" w:rsidRPr="000D4935" w:rsidRDefault="00BA5018" w:rsidP="001A036E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D4935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684179" w:rsidRPr="000D493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</w:t>
      </w:r>
      <w:r w:rsidRPr="000D4935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1A036E"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55C4917C" w14:textId="77777777" w:rsidR="001A036E" w:rsidRPr="000D4935" w:rsidRDefault="001A036E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20CB467" w14:textId="01F8F21A" w:rsidR="003B6BAB" w:rsidRPr="000D4935" w:rsidRDefault="001A036E" w:rsidP="00264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</w:t>
      </w:r>
      <w:r w:rsidRPr="000D4935">
        <w:rPr>
          <w:rFonts w:ascii="Angsana New" w:hAnsi="Angsana New"/>
          <w:sz w:val="30"/>
          <w:szCs w:val="30"/>
          <w:rtl/>
          <w:cs/>
          <w:lang w:bidi="ar-SA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>ยอดเงินฝากธนาคารประเภท</w:t>
      </w:r>
      <w:r w:rsidR="003567FB" w:rsidRPr="000D4935">
        <w:rPr>
          <w:rFonts w:ascii="Angsana New" w:hAnsi="Angsana New"/>
          <w:sz w:val="30"/>
          <w:szCs w:val="30"/>
          <w:cs/>
        </w:rPr>
        <w:t xml:space="preserve">              </w:t>
      </w:r>
      <w:r w:rsidRPr="000D4935">
        <w:rPr>
          <w:rFonts w:ascii="Angsana New" w:hAnsi="Angsana New"/>
          <w:sz w:val="30"/>
          <w:szCs w:val="30"/>
          <w:cs/>
        </w:rPr>
        <w:t>เผื่อเรียก และเงินลงทุนระยะสั้นที่มีสภาพคล่องสูง 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63C24419" w14:textId="33097141" w:rsidR="003B6BAB" w:rsidRPr="000D4935" w:rsidRDefault="003B6BAB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C4A9CF7" w14:textId="257454BF" w:rsidR="00755D7A" w:rsidRPr="000D4935" w:rsidRDefault="00755D7A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AE3F2E2" w14:textId="15E9BD98" w:rsidR="00755D7A" w:rsidRPr="000D4935" w:rsidRDefault="00755D7A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31B1C80" w14:textId="77777777" w:rsidR="00755D7A" w:rsidRPr="000D4935" w:rsidRDefault="00755D7A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4A82E81" w14:textId="17A7F2FD" w:rsidR="001A036E" w:rsidRPr="000D4935" w:rsidRDefault="00F54706" w:rsidP="00257065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  <w:lang w:bidi="ar-SA"/>
        </w:rPr>
      </w:pPr>
      <w:r w:rsidRPr="000D4935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(</w:t>
      </w:r>
      <w:r w:rsidR="00654323" w:rsidRPr="000D493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ฉ</w:t>
      </w:r>
      <w:r w:rsidR="001A036E"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1A036E" w:rsidRPr="000D4935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1A036E"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</w:t>
      </w:r>
      <w:r w:rsidR="00654323" w:rsidRPr="000D4935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="001A036E"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ลูกหนี้อื่น</w:t>
      </w:r>
    </w:p>
    <w:p w14:paraId="130CD50C" w14:textId="77777777" w:rsidR="001A036E" w:rsidRPr="000D4935" w:rsidRDefault="001A036E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E55DA17" w14:textId="3BD64913" w:rsidR="00852912" w:rsidRPr="000D4935" w:rsidRDefault="00852912" w:rsidP="0085291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26BE35A5" w14:textId="77777777" w:rsidR="00537AA4" w:rsidRPr="000D4935" w:rsidRDefault="00537AA4" w:rsidP="0085291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C1731F" w14:textId="2AB8CC0F" w:rsidR="00F54706" w:rsidRPr="000D4935" w:rsidRDefault="00F54706" w:rsidP="00F5470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ลูกหนี้</w:t>
      </w:r>
      <w:r w:rsidR="00B96EE7" w:rsidRPr="000D4935">
        <w:rPr>
          <w:rFonts w:ascii="Angsana New" w:hAnsi="Angsana New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="00B96EE7" w:rsidRPr="000D4935">
        <w:rPr>
          <w:rFonts w:ascii="Angsana New" w:hAnsi="Angsana New"/>
          <w:i/>
          <w:iCs/>
          <w:sz w:val="30"/>
          <w:szCs w:val="30"/>
          <w:cs/>
        </w:rPr>
        <w:t>(</w:t>
      </w:r>
      <w:r w:rsidR="001E1B1A" w:rsidRPr="000D4935">
        <w:rPr>
          <w:rFonts w:ascii="Angsana New" w:hAnsi="Angsana New"/>
          <w:i/>
          <w:iCs/>
          <w:sz w:val="30"/>
          <w:szCs w:val="30"/>
        </w:rPr>
        <w:t>2562</w:t>
      </w:r>
      <w:r w:rsidR="00B96EE7" w:rsidRPr="000D4935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934D2" w:rsidRPr="000D4935">
        <w:rPr>
          <w:rFonts w:ascii="Angsana New" w:hAnsi="Angsana New"/>
          <w:i/>
          <w:iCs/>
          <w:sz w:val="30"/>
          <w:szCs w:val="30"/>
          <w:cs/>
        </w:rPr>
        <w:t>ค่าเผื่อหนี้สงสัยจะสูญ</w:t>
      </w:r>
      <w:r w:rsidR="00B96EE7" w:rsidRPr="000D4935">
        <w:rPr>
          <w:rFonts w:ascii="Angsana New" w:hAnsi="Angsana New"/>
          <w:i/>
          <w:iCs/>
          <w:sz w:val="30"/>
          <w:szCs w:val="30"/>
          <w:cs/>
        </w:rPr>
        <w:t>)</w:t>
      </w:r>
      <w:r w:rsidR="00B96EE7" w:rsidRPr="000D4935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 xml:space="preserve"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14:paraId="34975FB9" w14:textId="77777777" w:rsidR="00341DC5" w:rsidRPr="000D4935" w:rsidRDefault="00341DC5" w:rsidP="00F5470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31E2013" w14:textId="6C6992B8" w:rsidR="001A036E" w:rsidRPr="000D4935" w:rsidRDefault="001A036E" w:rsidP="00245FFB">
      <w:pPr>
        <w:pStyle w:val="Heading6"/>
        <w:tabs>
          <w:tab w:val="left" w:pos="540"/>
        </w:tabs>
        <w:spacing w:line="240" w:lineRule="atLeast"/>
        <w:rPr>
          <w:rFonts w:ascii="Angsana New" w:hAnsi="Angsana New" w:cs="Angsana New"/>
          <w:i/>
          <w:iCs/>
          <w:lang w:bidi="ar-SA"/>
        </w:rPr>
      </w:pPr>
      <w:r w:rsidRPr="000D4935">
        <w:rPr>
          <w:rFonts w:ascii="Angsana New" w:hAnsi="Angsana New" w:cs="Angsana New"/>
          <w:i/>
          <w:iCs/>
          <w:cs/>
        </w:rPr>
        <w:t>(</w:t>
      </w:r>
      <w:r w:rsidR="00341DC5" w:rsidRPr="000D4935">
        <w:rPr>
          <w:rFonts w:ascii="Angsana New" w:hAnsi="Angsana New" w:cs="Angsana New" w:hint="cs"/>
          <w:i/>
          <w:iCs/>
          <w:cs/>
        </w:rPr>
        <w:t>ช</w:t>
      </w:r>
      <w:r w:rsidRPr="000D4935">
        <w:rPr>
          <w:rFonts w:ascii="Angsana New" w:hAnsi="Angsana New" w:cs="Angsana New"/>
          <w:i/>
          <w:iCs/>
          <w:cs/>
        </w:rPr>
        <w:t>)</w:t>
      </w:r>
      <w:r w:rsidRPr="000D4935">
        <w:rPr>
          <w:rFonts w:ascii="Angsana New" w:hAnsi="Angsana New" w:cs="Angsana New"/>
          <w:i/>
          <w:iCs/>
          <w:cs/>
        </w:rPr>
        <w:tab/>
        <w:t>สินค้าคงเหลือ</w:t>
      </w:r>
    </w:p>
    <w:p w14:paraId="35C1276F" w14:textId="77777777" w:rsidR="001A036E" w:rsidRPr="000D4935" w:rsidRDefault="001A036E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129F73" w14:textId="77777777" w:rsidR="001A036E" w:rsidRPr="000D4935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สินค้าคงเหลือ</w:t>
      </w:r>
      <w:r w:rsidR="00A749EA" w:rsidRPr="000D4935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0D4935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3B7BCC41" w14:textId="77777777" w:rsidR="001A036E" w:rsidRPr="000D4935" w:rsidRDefault="001A036E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7E06F9" w14:textId="7290BD29" w:rsidR="001A036E" w:rsidRPr="000D4935" w:rsidRDefault="001A036E" w:rsidP="00264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>ต้นทุนสินค้าประกอบด้วยราคาทุนที่ซื้อ ต้นทุน</w:t>
      </w:r>
      <w:r w:rsidR="00DD21F9" w:rsidRPr="000D4935">
        <w:rPr>
          <w:rFonts w:ascii="Angsana New" w:hAnsi="Angsana New"/>
          <w:sz w:val="30"/>
          <w:szCs w:val="30"/>
          <w:cs/>
        </w:rPr>
        <w:t>แปลงสภาพ</w:t>
      </w:r>
      <w:r w:rsidRPr="000D4935">
        <w:rPr>
          <w:rFonts w:ascii="Angsana New" w:hAnsi="Angsana New"/>
          <w:sz w:val="30"/>
          <w:szCs w:val="30"/>
          <w:cs/>
        </w:rPr>
        <w:t>หรือ</w:t>
      </w:r>
      <w:r w:rsidR="00A71EFC" w:rsidRPr="000D4935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0D4935">
        <w:rPr>
          <w:rFonts w:ascii="Angsana New" w:hAnsi="Angsana New"/>
          <w:sz w:val="30"/>
          <w:szCs w:val="30"/>
          <w:cs/>
        </w:rPr>
        <w:t>ต้นทุนอื่นเพื่อให้สินค้าอยู่ในสถานที่และสภาพปัจจุบัน ในกรณีของสินค้าสำเร็จรูปที่ผลิตเอง ต้นทุนสินค้า</w:t>
      </w:r>
      <w:r w:rsidR="002521F5" w:rsidRPr="000D4935">
        <w:rPr>
          <w:rFonts w:ascii="Angsana New" w:hAnsi="Angsana New"/>
          <w:sz w:val="30"/>
          <w:szCs w:val="30"/>
          <w:cs/>
        </w:rPr>
        <w:t>คำนวณโดยการใช้ต้นทุนมาตรฐาน ซึ่งได้รับการปรับปรุงให้ใกล้เคียงกับราคาถัวเฉลี่ย</w:t>
      </w:r>
      <w:r w:rsidRPr="000D4935">
        <w:rPr>
          <w:rFonts w:ascii="Angsana New" w:hAnsi="Angsana New"/>
          <w:sz w:val="30"/>
          <w:szCs w:val="30"/>
          <w:cs/>
        </w:rPr>
        <w:t>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35B5BD17" w14:textId="77777777" w:rsidR="00FA1C14" w:rsidRPr="000D4935" w:rsidRDefault="00FA1C14" w:rsidP="00264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2DE353C" w14:textId="77777777" w:rsidR="001A036E" w:rsidRPr="000D4935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6C13E374" w14:textId="77777777" w:rsidR="00DE7C9B" w:rsidRPr="000D4935" w:rsidRDefault="00DE7C9B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19267B8" w14:textId="460C7DFF" w:rsidR="001A036E" w:rsidRPr="000D4935" w:rsidRDefault="001A036E" w:rsidP="00245FFB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  <w:lang w:bidi="ar-SA"/>
        </w:rPr>
      </w:pP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B619ED" w:rsidRPr="000D493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ซ</w:t>
      </w: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0D4935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917576" w:rsidRPr="000D493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</w:t>
      </w:r>
      <w:r w:rsidR="00917576" w:rsidRPr="000D493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ไม่หมุนเวียนที่จัดประเภทเป็นสินทรัพย์ที่ถือไว้เพื่อขาย</w:t>
      </w:r>
    </w:p>
    <w:p w14:paraId="38A1B644" w14:textId="77777777" w:rsidR="001A036E" w:rsidRPr="000D4935" w:rsidRDefault="001A036E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0FCEBE" w14:textId="59A468BF" w:rsidR="00E35B8A" w:rsidRPr="000D4935" w:rsidRDefault="001B13E5" w:rsidP="0084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/>
          <w:sz w:val="30"/>
          <w:szCs w:val="30"/>
          <w:cs/>
        </w:rPr>
        <w:t xml:space="preserve">สินทรัพย์ไม่หมุนเวียน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 สินทรัพย์วัดมูลค่าด้วยจำนวนที่ต่ำกว่าระหว่างมูลค่าตามบัญชีกับมูลค่ายุติธรรมหักต้นทุนในการขาย  </w:t>
      </w:r>
      <w:r w:rsidR="006F5965" w:rsidRPr="000D4935">
        <w:rPr>
          <w:rFonts w:asciiTheme="majorBidi" w:hAnsiTheme="majorBidi" w:cstheme="majorBidi"/>
          <w:sz w:val="30"/>
          <w:szCs w:val="30"/>
          <w:cs/>
        </w:rPr>
        <w:t>ผลขาดทุนจากการด้อยค่าสำหรับการจัดประเภทเป็นสินทรัพย์ที่ถือไว้เพื่อขายหรือถือไว้เพื่อจ่ายให้แก่ผู้เป็นเจ้าของในครั้งแรกและผลกำไรและขาดทุนจากการวัดมูลค่าในภายหลังรับรู้ในกำไรหรือขาดทุน</w:t>
      </w:r>
    </w:p>
    <w:p w14:paraId="6E6587C7" w14:textId="77777777" w:rsidR="004D4881" w:rsidRPr="000D4935" w:rsidRDefault="004D4881" w:rsidP="0084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E8C6B6" w14:textId="101BF981" w:rsidR="004D4881" w:rsidRPr="000D4935" w:rsidRDefault="004D4881" w:rsidP="0084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/>
          <w:sz w:val="30"/>
          <w:szCs w:val="30"/>
          <w:cs/>
        </w:rPr>
        <w:t>สินทรัพย์ไม่มีตัวตนและอาคารและอุปกรณ์ที่ถูกจัดประเภทเป็นสินทรัพย์ที่ถือไว้เพื่อขายจะหยุดบันทึกค่าตัดจำหน่ายหรือค่าเสื่อมราคา</w:t>
      </w:r>
    </w:p>
    <w:p w14:paraId="122EB296" w14:textId="465A733D" w:rsidR="001A036E" w:rsidRPr="000D4935" w:rsidRDefault="00A97936" w:rsidP="00245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0D4935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lastRenderedPageBreak/>
        <w:t xml:space="preserve"> </w:t>
      </w:r>
      <w:r w:rsidR="001A036E" w:rsidRPr="000D4935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(</w:t>
      </w:r>
      <w:r w:rsidR="00481572" w:rsidRPr="000D4935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ฌ</w:t>
      </w:r>
      <w:r w:rsidR="001A036E" w:rsidRPr="000D4935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="001A036E" w:rsidRPr="000D4935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1A036E" w:rsidRPr="000D4935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2485E9F4" w14:textId="77777777" w:rsidR="001A036E" w:rsidRPr="000D4935" w:rsidRDefault="001A036E" w:rsidP="00A7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06CF7BA" w14:textId="77777777" w:rsidR="00897C0B" w:rsidRPr="000D4935" w:rsidRDefault="001A036E" w:rsidP="00897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</w:t>
      </w:r>
      <w:r w:rsidR="00A670B0" w:rsidRPr="000D4935">
        <w:rPr>
          <w:rFonts w:ascii="Angsana New" w:hAnsi="Angsana New"/>
          <w:sz w:val="30"/>
          <w:szCs w:val="30"/>
          <w:cs/>
        </w:rPr>
        <w:t xml:space="preserve">หรือทั้งสองอย่าง </w:t>
      </w:r>
      <w:r w:rsidRPr="000D4935">
        <w:rPr>
          <w:rFonts w:ascii="Angsana New" w:hAnsi="Angsana New"/>
          <w:sz w:val="30"/>
          <w:szCs w:val="30"/>
          <w:cs/>
        </w:rPr>
        <w:t xml:space="preserve">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2F687C5A" w14:textId="77777777" w:rsidR="00897C0B" w:rsidRPr="000D4935" w:rsidRDefault="00897C0B" w:rsidP="00A7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1EEA3B9" w14:textId="08D2C6E2" w:rsidR="00537AA4" w:rsidRPr="000D4935" w:rsidRDefault="001A036E" w:rsidP="0053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0921AF" w:rsidRPr="000D4935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0D4935">
        <w:rPr>
          <w:rFonts w:ascii="Angsana New" w:hAnsi="Angsana New"/>
          <w:sz w:val="30"/>
          <w:szCs w:val="30"/>
          <w:cs/>
        </w:rPr>
        <w:t xml:space="preserve">ราคาทุนหักขาดทุนจากการด้อยค่า  </w:t>
      </w:r>
    </w:p>
    <w:p w14:paraId="19248546" w14:textId="77777777" w:rsidR="00537AA4" w:rsidRPr="000D4935" w:rsidRDefault="00537AA4" w:rsidP="0053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5AF0533" w14:textId="630CBEEF" w:rsidR="00264925" w:rsidRPr="000D4935" w:rsidRDefault="00DE7C9B" w:rsidP="00897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D4935">
        <w:rPr>
          <w:rFonts w:ascii="Angsana New" w:hAnsi="Angsana New"/>
          <w:sz w:val="30"/>
          <w:szCs w:val="30"/>
          <w:cs/>
        </w:rPr>
        <w:t>กำไรหรือขาดทุนจากการจำหน่ายอสังหาริมทรัพย์เพื่อการลงทุนคือ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โดยรับรู้ในกำไรหรือขาดทุน</w:t>
      </w:r>
    </w:p>
    <w:p w14:paraId="18753206" w14:textId="7B05BDD9" w:rsidR="00DE7C9B" w:rsidRPr="000D4935" w:rsidRDefault="00DE7C9B" w:rsidP="00264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A4DBF26" w14:textId="307482AF" w:rsidR="001A036E" w:rsidRPr="000D4935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481572" w:rsidRPr="000D493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ญ</w:t>
      </w: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0D4935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33AAC489" w14:textId="77777777" w:rsidR="001A036E" w:rsidRPr="000D4935" w:rsidRDefault="001A036E" w:rsidP="00A7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  <w:lang w:bidi="ar-SA"/>
        </w:rPr>
      </w:pPr>
    </w:p>
    <w:p w14:paraId="39428A4C" w14:textId="77777777" w:rsidR="001A036E" w:rsidRPr="000D4935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48C046DF" w14:textId="77777777" w:rsidR="001A036E" w:rsidRPr="000D4935" w:rsidRDefault="001A036E" w:rsidP="00A7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  <w:lang w:bidi="ar-SA"/>
        </w:rPr>
      </w:pPr>
    </w:p>
    <w:p w14:paraId="136BBADF" w14:textId="77777777" w:rsidR="001A036E" w:rsidRPr="000D4935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0D4935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26ECB908" w14:textId="77777777" w:rsidR="001A036E" w:rsidRPr="000D4935" w:rsidRDefault="001A036E" w:rsidP="00A7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  <w:lang w:bidi="ar-SA"/>
        </w:rPr>
      </w:pPr>
    </w:p>
    <w:p w14:paraId="62832E56" w14:textId="77777777" w:rsidR="001A036E" w:rsidRPr="000D4935" w:rsidRDefault="001A036E" w:rsidP="00725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อาคารและอุปกรณ์</w:t>
      </w:r>
      <w:r w:rsidR="003C4EBA" w:rsidRPr="000D4935">
        <w:rPr>
          <w:rFonts w:ascii="Angsana New" w:hAnsi="Angsana New" w:hint="cs"/>
          <w:sz w:val="30"/>
          <w:szCs w:val="30"/>
          <w:cs/>
        </w:rPr>
        <w:t>วัดมูลค่า</w:t>
      </w:r>
      <w:r w:rsidRPr="000D4935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  ยกเว้นที่ดินที่</w:t>
      </w:r>
      <w:r w:rsidR="00F20121" w:rsidRPr="000D4935">
        <w:rPr>
          <w:rFonts w:ascii="Angsana New" w:hAnsi="Angsana New" w:hint="cs"/>
          <w:sz w:val="30"/>
          <w:szCs w:val="30"/>
          <w:cs/>
        </w:rPr>
        <w:t>วัดมูลค่า</w:t>
      </w:r>
      <w:r w:rsidRPr="000D4935">
        <w:rPr>
          <w:rFonts w:ascii="Angsana New" w:hAnsi="Angsana New"/>
          <w:sz w:val="30"/>
          <w:szCs w:val="30"/>
          <w:cs/>
        </w:rPr>
        <w:t>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</w:t>
      </w:r>
      <w:r w:rsidR="004A0E0F" w:rsidRPr="000D4935">
        <w:rPr>
          <w:rFonts w:ascii="Angsana New" w:hAnsi="Angsana New"/>
          <w:sz w:val="30"/>
          <w:szCs w:val="30"/>
          <w:cs/>
        </w:rPr>
        <w:t xml:space="preserve"> ณ วันที่มีการตีราคาใหม่</w:t>
      </w:r>
      <w:r w:rsidR="003567FB" w:rsidRPr="000D4935">
        <w:rPr>
          <w:rFonts w:ascii="Angsana New" w:hAnsi="Angsana New"/>
          <w:sz w:val="30"/>
          <w:szCs w:val="30"/>
          <w:cs/>
        </w:rPr>
        <w:t>หัก</w:t>
      </w:r>
      <w:r w:rsidR="00480EF6" w:rsidRPr="000D4935">
        <w:rPr>
          <w:rFonts w:ascii="Angsana New" w:hAnsi="Angsana New"/>
          <w:sz w:val="30"/>
          <w:szCs w:val="30"/>
          <w:cs/>
        </w:rPr>
        <w:t>ค่าเผื่อการด้อยค่าของสินทรัพย์</w:t>
      </w:r>
    </w:p>
    <w:p w14:paraId="5D958F8D" w14:textId="77777777" w:rsidR="001A036E" w:rsidRPr="000D4935" w:rsidRDefault="001A036E" w:rsidP="00A7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p w14:paraId="4DB10D28" w14:textId="77777777" w:rsidR="001D37CA" w:rsidRPr="000D4935" w:rsidRDefault="001A036E" w:rsidP="001D3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</w:t>
      </w:r>
      <w:r w:rsidR="00186FC7" w:rsidRPr="000D4935">
        <w:rPr>
          <w:rFonts w:ascii="Angsana New" w:hAnsi="Angsana New"/>
          <w:sz w:val="30"/>
          <w:szCs w:val="30"/>
          <w:cs/>
        </w:rPr>
        <w:t xml:space="preserve">พร้อมจะใช้งานได้ตามความประสงค์ </w:t>
      </w:r>
      <w:r w:rsidRPr="000D4935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="00186FC7" w:rsidRPr="000D4935">
        <w:rPr>
          <w:rFonts w:ascii="Angsana New" w:hAnsi="Angsana New"/>
          <w:color w:val="FFFFFF"/>
          <w:sz w:val="30"/>
          <w:szCs w:val="30"/>
        </w:rPr>
        <w:t>/</w:t>
      </w:r>
      <w:r w:rsidRPr="000D4935">
        <w:rPr>
          <w:rFonts w:ascii="Angsana New" w:hAnsi="Angsana New"/>
          <w:sz w:val="30"/>
          <w:szCs w:val="30"/>
          <w:cs/>
        </w:rPr>
        <w:t>การขนย้าย</w:t>
      </w:r>
      <w:r w:rsidR="00CF798B"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>การบูรณะสถานที่ตั้งขอ</w:t>
      </w:r>
      <w:r w:rsidR="001D37CA" w:rsidRPr="000D4935">
        <w:rPr>
          <w:rFonts w:ascii="Angsana New" w:hAnsi="Angsana New"/>
          <w:sz w:val="30"/>
          <w:szCs w:val="30"/>
          <w:cs/>
        </w:rPr>
        <w:t>งสินทรัพย์และต้นทุนการกู้ยืม</w:t>
      </w:r>
      <w:r w:rsidR="001D37CA"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>สำหร</w:t>
      </w:r>
      <w:r w:rsidR="00783FF6" w:rsidRPr="000D4935">
        <w:rPr>
          <w:rFonts w:ascii="Angsana New" w:hAnsi="Angsana New"/>
          <w:sz w:val="30"/>
          <w:szCs w:val="30"/>
          <w:cs/>
        </w:rPr>
        <w:t>ับเครื่องมือที่ควบคุมโดยลิขสิทธิ์</w:t>
      </w:r>
      <w:r w:rsidR="00A749EA" w:rsidRPr="000D4935">
        <w:rPr>
          <w:rFonts w:ascii="Angsana New" w:hAnsi="Angsana New" w:hint="cs"/>
          <w:sz w:val="30"/>
          <w:szCs w:val="30"/>
          <w:cs/>
        </w:rPr>
        <w:t>ซอฟต์แวร์</w:t>
      </w:r>
      <w:r w:rsidRPr="000D4935">
        <w:rPr>
          <w:rFonts w:ascii="Angsana New" w:hAnsi="Angsana New"/>
          <w:sz w:val="30"/>
          <w:szCs w:val="30"/>
          <w:cs/>
        </w:rPr>
        <w:t>ซึ่งไม่</w:t>
      </w:r>
      <w:r w:rsidR="00783FF6" w:rsidRPr="000D4935">
        <w:rPr>
          <w:rFonts w:ascii="Angsana New" w:hAnsi="Angsana New"/>
          <w:sz w:val="30"/>
          <w:szCs w:val="30"/>
          <w:cs/>
        </w:rPr>
        <w:t>สามารถทำงานได้โดยปราศจากลิขสิทธิ์</w:t>
      </w:r>
      <w:r w:rsidR="00A749EA" w:rsidRPr="000D4935">
        <w:rPr>
          <w:rFonts w:ascii="Angsana New" w:hAnsi="Angsana New" w:hint="cs"/>
          <w:sz w:val="30"/>
          <w:szCs w:val="30"/>
          <w:cs/>
        </w:rPr>
        <w:t>ซอฟต์แวร์</w:t>
      </w:r>
      <w:r w:rsidR="001622FA" w:rsidRPr="000D4935">
        <w:rPr>
          <w:rFonts w:ascii="Angsana New" w:hAnsi="Angsana New"/>
          <w:sz w:val="30"/>
          <w:szCs w:val="30"/>
          <w:cs/>
        </w:rPr>
        <w:t>นั้นให้ถือว่า</w:t>
      </w:r>
      <w:r w:rsidR="00783FF6" w:rsidRPr="000D4935">
        <w:rPr>
          <w:rFonts w:ascii="Angsana New" w:hAnsi="Angsana New"/>
          <w:sz w:val="30"/>
          <w:szCs w:val="30"/>
          <w:cs/>
        </w:rPr>
        <w:t>ลิขสิทธิ์</w:t>
      </w:r>
      <w:r w:rsidR="00A749EA" w:rsidRPr="000D4935">
        <w:rPr>
          <w:rFonts w:ascii="Angsana New" w:hAnsi="Angsana New" w:hint="cs"/>
          <w:sz w:val="30"/>
          <w:szCs w:val="30"/>
          <w:cs/>
        </w:rPr>
        <w:t>ซอฟต์แวร์</w:t>
      </w:r>
      <w:r w:rsidRPr="000D4935">
        <w:rPr>
          <w:rFonts w:ascii="Angsana New" w:hAnsi="Angsana New"/>
          <w:sz w:val="30"/>
          <w:szCs w:val="30"/>
          <w:cs/>
        </w:rPr>
        <w:t>ดังกล่าวเป็นส่วนหนึ่งของอุปกรณ์</w:t>
      </w:r>
      <w:r w:rsidRPr="000D4935">
        <w:rPr>
          <w:rFonts w:ascii="Angsana New" w:hAnsi="Angsana New"/>
          <w:sz w:val="30"/>
          <w:szCs w:val="30"/>
        </w:rPr>
        <w:t xml:space="preserve"> </w:t>
      </w:r>
    </w:p>
    <w:p w14:paraId="1C5297D1" w14:textId="77777777" w:rsidR="001D37CA" w:rsidRPr="000D4935" w:rsidRDefault="001D37CA" w:rsidP="001D3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96F010" w14:textId="77777777" w:rsidR="007D028A" w:rsidRPr="000D4935" w:rsidRDefault="001A036E" w:rsidP="001D3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0D4935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ส่วนประกอบของรายการที่ดิน</w:t>
      </w:r>
      <w:r w:rsidRPr="000D4935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0D4935">
        <w:rPr>
          <w:rFonts w:ascii="Angsana New" w:hAnsi="Angsana New"/>
          <w:color w:val="000000"/>
          <w:sz w:val="30"/>
          <w:szCs w:val="30"/>
          <w:cs/>
          <w:lang w:eastAsia="en-GB"/>
        </w:rPr>
        <w:t>อาคาร</w:t>
      </w:r>
      <w:r w:rsidRPr="000D4935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0D4935">
        <w:rPr>
          <w:rFonts w:ascii="Angsana New" w:hAnsi="Angsana New"/>
          <w:color w:val="000000"/>
          <w:sz w:val="30"/>
          <w:szCs w:val="30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6484660F" w14:textId="77777777" w:rsidR="001A036E" w:rsidRPr="000D4935" w:rsidRDefault="001A036E" w:rsidP="001D3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  <w:lang w:eastAsia="en-GB"/>
        </w:rPr>
      </w:pPr>
    </w:p>
    <w:p w14:paraId="464C3BE5" w14:textId="77777777" w:rsidR="001740C3" w:rsidRPr="000D4935" w:rsidRDefault="001A036E" w:rsidP="001740C3">
      <w:pPr>
        <w:pStyle w:val="Default"/>
        <w:ind w:left="547"/>
        <w:jc w:val="thaiDistribute"/>
        <w:rPr>
          <w:rFonts w:ascii="Angsana New" w:hAnsi="Angsana New" w:cs="Angsana New"/>
          <w:color w:val="auto"/>
          <w:spacing w:val="-4"/>
          <w:sz w:val="30"/>
          <w:szCs w:val="30"/>
          <w:cs/>
        </w:rPr>
      </w:pPr>
      <w:r w:rsidRPr="000D4935">
        <w:rPr>
          <w:rFonts w:ascii="Angsana New" w:hAnsi="Angsana New" w:cs="Angsana New"/>
          <w:color w:val="auto"/>
          <w:spacing w:val="-4"/>
          <w:sz w:val="30"/>
          <w:szCs w:val="30"/>
          <w:cs/>
        </w:rPr>
        <w:lastRenderedPageBreak/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</w:t>
      </w:r>
      <w:r w:rsidR="00F20121" w:rsidRPr="000D4935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รับรู้ในกำไรหรือขาดทุน </w:t>
      </w:r>
      <w:r w:rsidRPr="000D4935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เมื่อมีการขายสินทรัพย</w:t>
      </w:r>
      <w:r w:rsidR="00872C07" w:rsidRPr="000D4935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์ที่ตีราคาใหม่</w:t>
      </w:r>
      <w:r w:rsidR="00872C07" w:rsidRPr="000D4935">
        <w:rPr>
          <w:rFonts w:ascii="Angsana New" w:hAnsi="Angsana New" w:cs="Angsana New"/>
          <w:color w:val="FFFFFF"/>
          <w:spacing w:val="-4"/>
          <w:sz w:val="30"/>
          <w:szCs w:val="30"/>
        </w:rPr>
        <w:t>/</w:t>
      </w:r>
      <w:r w:rsidRPr="000D4935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จำนวนเงินที่บันทึกอยู่ในส่วนเกินทุนจากการตีราคาของสินทรัพย์จะถูกโอนไปยังกำไรสะสม</w:t>
      </w:r>
    </w:p>
    <w:p w14:paraId="4B40ADA8" w14:textId="77777777" w:rsidR="005F7794" w:rsidRPr="000D4935" w:rsidRDefault="005F7794" w:rsidP="00897C0B">
      <w:pPr>
        <w:pStyle w:val="Default"/>
        <w:ind w:left="547"/>
        <w:jc w:val="thaiDistribute"/>
        <w:rPr>
          <w:rFonts w:ascii="Angsana New" w:hAnsi="Angsana New" w:cs="Angsana New"/>
          <w:color w:val="auto"/>
          <w:spacing w:val="-4"/>
          <w:sz w:val="30"/>
          <w:szCs w:val="30"/>
        </w:rPr>
      </w:pPr>
    </w:p>
    <w:p w14:paraId="7031D2D6" w14:textId="77777777" w:rsidR="001A036E" w:rsidRPr="000D4935" w:rsidRDefault="001A036E" w:rsidP="008E1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0D4935">
        <w:rPr>
          <w:rFonts w:ascii="Angsana New" w:hAnsi="Angsana New"/>
          <w:i/>
          <w:iCs/>
          <w:sz w:val="30"/>
          <w:szCs w:val="30"/>
          <w:cs/>
        </w:rPr>
        <w:t>สินทรัพย์ที่ตีราคาใหม่</w:t>
      </w:r>
    </w:p>
    <w:p w14:paraId="42724E88" w14:textId="77777777" w:rsidR="001A036E" w:rsidRPr="000D4935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63B9BBC" w14:textId="77777777" w:rsidR="001A036E" w:rsidRPr="000D4935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การตีราคาใหม่ดำเนินการโดยผู้เชี่ยวชาญในการประเมินราคาที่มีความเป็นอิสระอย่างสม่ำเสมอ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</w:t>
      </w:r>
      <w:r w:rsidR="008D0B3D" w:rsidRPr="000D4935">
        <w:rPr>
          <w:rFonts w:ascii="Angsana New" w:hAnsi="Angsana New"/>
          <w:sz w:val="30"/>
          <w:szCs w:val="30"/>
          <w:cs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>วันที่รายงาน</w:t>
      </w:r>
    </w:p>
    <w:p w14:paraId="27D25D74" w14:textId="77777777" w:rsidR="001A036E" w:rsidRPr="000D4935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C580308" w14:textId="77777777" w:rsidR="001D37CA" w:rsidRPr="000D4935" w:rsidRDefault="001A036E" w:rsidP="001D3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 xml:space="preserve">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0D4935">
        <w:rPr>
          <w:rFonts w:ascii="Angsana New" w:hAnsi="Angsana New"/>
          <w:sz w:val="30"/>
          <w:szCs w:val="30"/>
        </w:rPr>
        <w:t>“</w:t>
      </w:r>
      <w:r w:rsidRPr="000D4935">
        <w:rPr>
          <w:rFonts w:ascii="Angsana New" w:hAnsi="Angsana New"/>
          <w:sz w:val="30"/>
          <w:szCs w:val="30"/>
          <w:cs/>
        </w:rPr>
        <w:t>ส่วนเกิน</w:t>
      </w:r>
      <w:r w:rsidR="008D1C96" w:rsidRPr="000D4935">
        <w:rPr>
          <w:rFonts w:ascii="Angsana New" w:hAnsi="Angsana New"/>
          <w:sz w:val="30"/>
          <w:szCs w:val="30"/>
          <w:cs/>
        </w:rPr>
        <w:t>ทุน</w:t>
      </w:r>
      <w:r w:rsidRPr="000D4935">
        <w:rPr>
          <w:rFonts w:ascii="Angsana New" w:hAnsi="Angsana New"/>
          <w:sz w:val="30"/>
          <w:szCs w:val="30"/>
          <w:cs/>
        </w:rPr>
        <w:t>จากการตีราคาสินทรัพย์</w:t>
      </w:r>
      <w:r w:rsidRPr="000D4935">
        <w:rPr>
          <w:rFonts w:ascii="Angsana New" w:hAnsi="Angsana New"/>
          <w:sz w:val="30"/>
          <w:szCs w:val="30"/>
        </w:rPr>
        <w:t>”</w:t>
      </w:r>
      <w:r w:rsidRPr="000D4935">
        <w:rPr>
          <w:rFonts w:ascii="Angsana New" w:hAnsi="Angsana New"/>
          <w:sz w:val="30"/>
          <w:szCs w:val="30"/>
          <w:cs/>
        </w:rPr>
        <w:t xml:space="preserve"> ในองค์ประกอบอื่นของส่วนของผู้ถือหุ้น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่วนเกินทุนจากการตีราคาสินทรัพย์ที่เคยบันทึกไว้ครั้งก่อนในกำไรขาดทุนเบ็ดเสร็จอื่น</w:t>
      </w:r>
      <w:r w:rsidR="003E498B" w:rsidRPr="000D4935">
        <w:rPr>
          <w:rFonts w:ascii="Angsana New" w:hAnsi="Angsana New"/>
          <w:sz w:val="30"/>
          <w:szCs w:val="30"/>
          <w:cs/>
        </w:rPr>
        <w:t xml:space="preserve">ของสินทรัพย์ชิ้นเดียวกันนั้น </w:t>
      </w:r>
      <w:r w:rsidRPr="000D4935">
        <w:rPr>
          <w:rFonts w:ascii="Angsana New" w:hAnsi="Angsana New"/>
          <w:sz w:val="30"/>
          <w:szCs w:val="30"/>
          <w:cs/>
        </w:rPr>
        <w:t>ในกรณีที่มีการจำหน่ายสินทรัพย์ที่เคยตีราคาใหม่ ส่วนเกินทุนจาก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2AFAD533" w14:textId="77777777" w:rsidR="00FA2595" w:rsidRPr="000D4935" w:rsidRDefault="00FA2595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67792637" w14:textId="7BBA0911" w:rsidR="001A036E" w:rsidRPr="000D4935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0D4935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2DBC03CB" w14:textId="77777777" w:rsidR="001A036E" w:rsidRPr="000D4935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0EA473C" w14:textId="77777777" w:rsidR="001A036E" w:rsidRPr="000D4935" w:rsidRDefault="001A036E" w:rsidP="001A036E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0D4935">
        <w:rPr>
          <w:rFonts w:ascii="Angsana New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0D493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0D4935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  ถ้ามีความเป็นไปได้ค่อนข้างแน่ที่</w:t>
      </w:r>
      <w:r w:rsidR="00374E32" w:rsidRPr="000D4935">
        <w:rPr>
          <w:rFonts w:ascii="Angsana New" w:hAnsi="Angsana New" w:cs="Angsana New"/>
          <w:color w:val="auto"/>
          <w:sz w:val="30"/>
          <w:szCs w:val="30"/>
          <w:cs/>
        </w:rPr>
        <w:t>กลุ่ม</w:t>
      </w:r>
      <w:r w:rsidRPr="000D4935">
        <w:rPr>
          <w:rFonts w:ascii="Angsana New" w:hAnsi="Angsana New" w:cs="Angsana New"/>
          <w:color w:val="auto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</w:t>
      </w:r>
      <w:r w:rsidRPr="000D493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0D4935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56BB7D05" w14:textId="566EAA8C" w:rsidR="00CF798B" w:rsidRPr="000D4935" w:rsidRDefault="00CF7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71B819CE" w14:textId="71B20B76" w:rsidR="001A036E" w:rsidRPr="000D4935" w:rsidRDefault="00245FFB" w:rsidP="00245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0D4935">
        <w:rPr>
          <w:rFonts w:ascii="Angsana New" w:hAnsi="Angsana New"/>
          <w:i/>
          <w:iCs/>
          <w:sz w:val="30"/>
          <w:szCs w:val="30"/>
        </w:rPr>
        <w:tab/>
      </w:r>
      <w:r w:rsidR="001A036E" w:rsidRPr="000D4935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0595B484" w14:textId="77777777" w:rsidR="001A036E" w:rsidRPr="000D4935" w:rsidRDefault="001A036E" w:rsidP="001A036E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79A7B12" w14:textId="04F9FE19" w:rsidR="001A036E" w:rsidRPr="000D4935" w:rsidRDefault="001A036E" w:rsidP="001A036E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D4935">
        <w:rPr>
          <w:rFonts w:ascii="Angsana New" w:hAnsi="Angsana New" w:cs="Angsana New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0D4935">
        <w:rPr>
          <w:rFonts w:ascii="Angsana New" w:hAnsi="Angsana New" w:cs="Angsana New"/>
          <w:sz w:val="30"/>
          <w:szCs w:val="30"/>
        </w:rPr>
        <w:t xml:space="preserve"> </w:t>
      </w:r>
      <w:r w:rsidRPr="000D4935">
        <w:rPr>
          <w:rFonts w:ascii="Angsana New" w:hAnsi="Angsana New" w:cs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5C703768" w14:textId="77777777" w:rsidR="008D0B3D" w:rsidRPr="000D4935" w:rsidRDefault="008D0B3D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sz w:val="30"/>
          <w:szCs w:val="30"/>
        </w:rPr>
      </w:pPr>
    </w:p>
    <w:p w14:paraId="580A70C3" w14:textId="77777777" w:rsidR="001A036E" w:rsidRPr="000D4935" w:rsidRDefault="001A036E" w:rsidP="008E1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lastRenderedPageBreak/>
        <w:t>ค่าเสื่อมราคาบันทึกเป็นค่าใช้จ่ายในกำไรหรือ</w:t>
      </w:r>
      <w:r w:rsidR="00E86A48" w:rsidRPr="000D4935">
        <w:rPr>
          <w:rFonts w:ascii="Angsana New" w:hAnsi="Angsana New"/>
          <w:sz w:val="30"/>
          <w:szCs w:val="30"/>
          <w:cs/>
        </w:rPr>
        <w:t>ขาดทุน คำน</w:t>
      </w:r>
      <w:r w:rsidR="007D625E" w:rsidRPr="000D4935">
        <w:rPr>
          <w:rFonts w:ascii="Angsana New" w:hAnsi="Angsana New"/>
          <w:sz w:val="30"/>
          <w:szCs w:val="30"/>
          <w:cs/>
        </w:rPr>
        <w:t>วณโดยวิธีเส้นตรงตามเกณฑ์อายุการให้ประโยชน์</w:t>
      </w:r>
      <w:r w:rsidR="00E86A48" w:rsidRPr="000D4935">
        <w:rPr>
          <w:rFonts w:ascii="Angsana New" w:hAnsi="Angsana New"/>
          <w:sz w:val="30"/>
          <w:szCs w:val="30"/>
          <w:cs/>
        </w:rPr>
        <w:t>โดยประมาณของส่วนประกอบของสินทรัพย์แต่ละรายการ ประมาณการอายุการ</w:t>
      </w:r>
      <w:r w:rsidR="007D625E" w:rsidRPr="000D4935">
        <w:rPr>
          <w:rFonts w:ascii="Angsana New" w:hAnsi="Angsana New"/>
          <w:sz w:val="30"/>
          <w:szCs w:val="30"/>
          <w:cs/>
        </w:rPr>
        <w:t>ให้ประโยชน์</w:t>
      </w:r>
      <w:r w:rsidR="00E86A48" w:rsidRPr="000D4935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14:paraId="2394DCD5" w14:textId="77777777" w:rsidR="003E498B" w:rsidRPr="000D4935" w:rsidRDefault="003E498B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3240"/>
        <w:gridCol w:w="450"/>
      </w:tblGrid>
      <w:tr w:rsidR="001A036E" w:rsidRPr="000D4935" w14:paraId="0D20DC89" w14:textId="77777777" w:rsidTr="00715F69">
        <w:tc>
          <w:tcPr>
            <w:tcW w:w="5310" w:type="dxa"/>
          </w:tcPr>
          <w:p w14:paraId="20E891C0" w14:textId="77777777" w:rsidR="001A036E" w:rsidRPr="000D4935" w:rsidRDefault="001A036E" w:rsidP="0011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3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br w:type="page"/>
              <w:t>ส่วนปรับปรุงที่ดิน</w:t>
            </w:r>
          </w:p>
        </w:tc>
        <w:tc>
          <w:tcPr>
            <w:tcW w:w="3240" w:type="dxa"/>
          </w:tcPr>
          <w:p w14:paraId="152C3956" w14:textId="724DB8DC" w:rsidR="001A036E" w:rsidRPr="000D4935" w:rsidRDefault="001E1B1A" w:rsidP="00CB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450" w:type="dxa"/>
          </w:tcPr>
          <w:p w14:paraId="5CA04FC3" w14:textId="77777777" w:rsidR="001A036E" w:rsidRPr="000D4935" w:rsidRDefault="001A036E" w:rsidP="00790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036E" w:rsidRPr="000D4935" w14:paraId="49FF4B4C" w14:textId="77777777" w:rsidTr="00715F69">
        <w:tc>
          <w:tcPr>
            <w:tcW w:w="5310" w:type="dxa"/>
          </w:tcPr>
          <w:p w14:paraId="40B92E70" w14:textId="77777777" w:rsidR="001A036E" w:rsidRPr="000D4935" w:rsidRDefault="001A036E" w:rsidP="0011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30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Pr="000D49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>สิ่งปลูกสร้างและส่วนปรับปรุงอาคารเช่า</w:t>
            </w:r>
          </w:p>
        </w:tc>
        <w:tc>
          <w:tcPr>
            <w:tcW w:w="3240" w:type="dxa"/>
          </w:tcPr>
          <w:p w14:paraId="1B376125" w14:textId="3355C5B0" w:rsidR="001A036E" w:rsidRPr="000D4935" w:rsidRDefault="001E1B1A" w:rsidP="00CB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450" w:type="dxa"/>
          </w:tcPr>
          <w:p w14:paraId="369695D8" w14:textId="77777777" w:rsidR="001A036E" w:rsidRPr="000D4935" w:rsidRDefault="001A036E" w:rsidP="007900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036E" w:rsidRPr="000D4935" w14:paraId="289DAF32" w14:textId="77777777" w:rsidTr="00715F69">
        <w:tc>
          <w:tcPr>
            <w:tcW w:w="5310" w:type="dxa"/>
          </w:tcPr>
          <w:p w14:paraId="61F8758E" w14:textId="77777777" w:rsidR="001A036E" w:rsidRPr="000D4935" w:rsidRDefault="001A036E" w:rsidP="00111E2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hanging="30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3240" w:type="dxa"/>
          </w:tcPr>
          <w:p w14:paraId="13C2A55A" w14:textId="5183B775" w:rsidR="001A036E" w:rsidRPr="000D4935" w:rsidRDefault="001E1B1A" w:rsidP="00CB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5</w:t>
            </w:r>
            <w:r w:rsidR="001A036E" w:rsidRPr="000D4935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0D4935">
              <w:rPr>
                <w:rFonts w:ascii="Angsana New" w:hAnsi="Angsana New"/>
                <w:sz w:val="30"/>
                <w:szCs w:val="30"/>
              </w:rPr>
              <w:t>10</w:t>
            </w:r>
            <w:r w:rsidR="001A036E" w:rsidRPr="000D49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A036E" w:rsidRPr="000D4935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0D4935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450" w:type="dxa"/>
          </w:tcPr>
          <w:p w14:paraId="2D4E1C3A" w14:textId="77777777" w:rsidR="001A036E" w:rsidRPr="000D4935" w:rsidRDefault="001A036E" w:rsidP="007900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036E" w:rsidRPr="000D4935" w14:paraId="3C97BAEA" w14:textId="77777777" w:rsidTr="00715F69">
        <w:tc>
          <w:tcPr>
            <w:tcW w:w="5310" w:type="dxa"/>
          </w:tcPr>
          <w:p w14:paraId="4456C7A3" w14:textId="77777777" w:rsidR="001A036E" w:rsidRPr="000D4935" w:rsidRDefault="001A036E" w:rsidP="0011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3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3240" w:type="dxa"/>
          </w:tcPr>
          <w:p w14:paraId="50359414" w14:textId="77B1916A" w:rsidR="001A036E" w:rsidRPr="000D4935" w:rsidRDefault="001E1B1A" w:rsidP="001D3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5</w:t>
            </w:r>
            <w:r w:rsidR="001A036E" w:rsidRPr="000D493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50" w:type="dxa"/>
          </w:tcPr>
          <w:p w14:paraId="327E9144" w14:textId="77777777" w:rsidR="001A036E" w:rsidRPr="000D4935" w:rsidRDefault="001A036E" w:rsidP="007900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036E" w:rsidRPr="000D4935" w14:paraId="0C2FEFDD" w14:textId="77777777" w:rsidTr="00715F69">
        <w:tc>
          <w:tcPr>
            <w:tcW w:w="5310" w:type="dxa"/>
          </w:tcPr>
          <w:p w14:paraId="23EA7B5A" w14:textId="77777777" w:rsidR="001A036E" w:rsidRPr="000D4935" w:rsidRDefault="001A036E" w:rsidP="0011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3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240" w:type="dxa"/>
          </w:tcPr>
          <w:p w14:paraId="758AE516" w14:textId="7F7EECBA" w:rsidR="001A036E" w:rsidRPr="000D4935" w:rsidRDefault="001E1B1A" w:rsidP="00CB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6C838270" w14:textId="77777777" w:rsidR="001A036E" w:rsidRPr="000D4935" w:rsidRDefault="001A036E" w:rsidP="007900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036E" w:rsidRPr="000D4935" w14:paraId="02E70752" w14:textId="77777777" w:rsidTr="00715F69">
        <w:tc>
          <w:tcPr>
            <w:tcW w:w="5310" w:type="dxa"/>
          </w:tcPr>
          <w:p w14:paraId="2611976D" w14:textId="77777777" w:rsidR="001A036E" w:rsidRPr="000D4935" w:rsidRDefault="001A036E" w:rsidP="0011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3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3240" w:type="dxa"/>
          </w:tcPr>
          <w:p w14:paraId="0BEAF589" w14:textId="6AB6670F" w:rsidR="001A036E" w:rsidRPr="000D4935" w:rsidRDefault="001E1B1A" w:rsidP="00CB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4FDA4071" w14:textId="77777777" w:rsidR="001A036E" w:rsidRPr="000D4935" w:rsidRDefault="001A036E" w:rsidP="007900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036E" w:rsidRPr="000D4935" w14:paraId="5A49FA42" w14:textId="77777777" w:rsidTr="00715F69">
        <w:tc>
          <w:tcPr>
            <w:tcW w:w="5310" w:type="dxa"/>
          </w:tcPr>
          <w:p w14:paraId="74108737" w14:textId="77777777" w:rsidR="001A036E" w:rsidRPr="000D4935" w:rsidRDefault="001A036E" w:rsidP="0011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3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อุปกรณ์ส่งเสริมการขาย</w:t>
            </w:r>
          </w:p>
        </w:tc>
        <w:tc>
          <w:tcPr>
            <w:tcW w:w="3240" w:type="dxa"/>
          </w:tcPr>
          <w:p w14:paraId="39202C30" w14:textId="7A0776FE" w:rsidR="001A036E" w:rsidRPr="000D4935" w:rsidRDefault="001E1B1A" w:rsidP="00CB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224C0AE0" w14:textId="77777777" w:rsidR="001A036E" w:rsidRPr="000D4935" w:rsidRDefault="001A036E" w:rsidP="007900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6312895F" w14:textId="77777777" w:rsidR="001A036E" w:rsidRPr="000D4935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92CE1B8" w14:textId="77777777" w:rsidR="001A036E" w:rsidRPr="000D4935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cs/>
        </w:rPr>
      </w:pPr>
      <w:r w:rsidRPr="000D4935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="00D530CB" w:rsidRPr="000D4935">
        <w:rPr>
          <w:rFonts w:ascii="Angsana New" w:hAnsi="Angsana New"/>
          <w:sz w:val="30"/>
          <w:szCs w:val="30"/>
          <w:cs/>
        </w:rPr>
        <w:t>และติดตั้ง</w:t>
      </w:r>
    </w:p>
    <w:p w14:paraId="29DC3260" w14:textId="77777777" w:rsidR="003363DD" w:rsidRPr="000D4935" w:rsidRDefault="003363DD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F85613E" w14:textId="77777777" w:rsidR="001D37CA" w:rsidRPr="000D4935" w:rsidRDefault="001A036E" w:rsidP="001B3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3AF07598" w14:textId="77777777" w:rsidR="00AE3CBA" w:rsidRPr="000D4935" w:rsidRDefault="00AE3CBA" w:rsidP="00745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5DC1B9D" w14:textId="50BA6285" w:rsidR="001A036E" w:rsidRPr="000D4935" w:rsidRDefault="001A036E" w:rsidP="001C3191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481572" w:rsidRPr="000D493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ฎ</w:t>
      </w: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0D4935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581C363E" w14:textId="77777777" w:rsidR="001A036E" w:rsidRPr="000D4935" w:rsidRDefault="001A036E" w:rsidP="00CE57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both"/>
        <w:rPr>
          <w:rFonts w:ascii="Angsana New" w:hAnsi="Angsana New"/>
          <w:sz w:val="30"/>
          <w:szCs w:val="30"/>
        </w:rPr>
      </w:pPr>
    </w:p>
    <w:p w14:paraId="08CFAC75" w14:textId="4315DAD0" w:rsidR="001A036E" w:rsidRPr="000D4935" w:rsidRDefault="00216201" w:rsidP="0096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ZW"/>
        </w:rPr>
      </w:pPr>
      <w:r w:rsidRPr="000D4935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1A036E" w:rsidRPr="000D4935">
        <w:rPr>
          <w:rFonts w:ascii="Angsana New" w:hAnsi="Angsana New"/>
          <w:sz w:val="30"/>
          <w:szCs w:val="30"/>
          <w:cs/>
        </w:rPr>
        <w:t>ที่กลุ่มบริษัทซื้อมาและมีอายุการใช้งานจำกัด</w:t>
      </w:r>
      <w:r w:rsidR="00A06680" w:rsidRPr="000D4935">
        <w:rPr>
          <w:rFonts w:ascii="Angsana New" w:hAnsi="Angsana New"/>
          <w:sz w:val="30"/>
          <w:szCs w:val="30"/>
        </w:rPr>
        <w:t xml:space="preserve"> </w:t>
      </w:r>
      <w:r w:rsidR="00C542EF" w:rsidRPr="000D4935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="001A036E" w:rsidRPr="000D4935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ราคาทุนหักค่าตัดจำหน่ายสะสมและผลขาดทุนจากการด้อยค่าสะสม</w:t>
      </w:r>
    </w:p>
    <w:p w14:paraId="2136F45F" w14:textId="32DBE08F" w:rsidR="006548A7" w:rsidRPr="000D4935" w:rsidRDefault="006548A7" w:rsidP="001A03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2217CC36" w14:textId="77777777" w:rsidR="001A036E" w:rsidRPr="000D4935" w:rsidRDefault="001A036E" w:rsidP="001A03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0D4935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060206F1" w14:textId="77777777" w:rsidR="001A036E" w:rsidRPr="000D4935" w:rsidRDefault="001A036E" w:rsidP="001A03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6D0FE6E" w14:textId="77777777" w:rsidR="001A036E" w:rsidRPr="000D4935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0D4935">
        <w:rPr>
          <w:rFonts w:ascii="Angsana New" w:hAnsi="Angsana New"/>
          <w:color w:val="FFFFFF"/>
          <w:sz w:val="30"/>
          <w:szCs w:val="30"/>
        </w:rPr>
        <w:t>/</w:t>
      </w:r>
      <w:r w:rsidRPr="000D4935">
        <w:rPr>
          <w:rFonts w:ascii="Angsana New" w:hAnsi="Angsana New"/>
          <w:sz w:val="30"/>
          <w:szCs w:val="30"/>
          <w:cs/>
        </w:rPr>
        <w:t>โดยรวมเป็นสินทรัพย์ที่สามารถระบุได้ที่เกี่ยวข้องนั้น</w:t>
      </w:r>
    </w:p>
    <w:p w14:paraId="6ABD823F" w14:textId="77777777" w:rsidR="00D306A5" w:rsidRPr="000D4935" w:rsidRDefault="00D306A5" w:rsidP="001A03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033AA540" w14:textId="77777777" w:rsidR="001A036E" w:rsidRPr="000D4935" w:rsidRDefault="001A036E" w:rsidP="001A03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0D4935">
        <w:rPr>
          <w:rFonts w:ascii="Angsana New" w:hAnsi="Angsana New"/>
          <w:i/>
          <w:iCs/>
          <w:sz w:val="30"/>
          <w:szCs w:val="30"/>
          <w:cs/>
        </w:rPr>
        <w:t xml:space="preserve">ค่าตัดจำหน่าย </w:t>
      </w:r>
      <w:r w:rsidRPr="000D4935">
        <w:rPr>
          <w:rFonts w:ascii="Angsana New" w:hAnsi="Angsana New"/>
          <w:i/>
          <w:iCs/>
          <w:sz w:val="30"/>
          <w:szCs w:val="30"/>
        </w:rPr>
        <w:t xml:space="preserve"> </w:t>
      </w:r>
      <w:r w:rsidRPr="000D4935">
        <w:rPr>
          <w:rFonts w:ascii="Angsana New" w:hAnsi="Angsana New"/>
          <w:b/>
          <w:bCs/>
          <w:i/>
          <w:iCs/>
          <w:color w:val="0000FF"/>
          <w:sz w:val="30"/>
          <w:szCs w:val="30"/>
          <w:shd w:val="clear" w:color="auto" w:fill="E0E0E0"/>
          <w:cs/>
        </w:rPr>
        <w:t xml:space="preserve"> </w:t>
      </w:r>
    </w:p>
    <w:p w14:paraId="7BE22D1D" w14:textId="77777777" w:rsidR="001A036E" w:rsidRPr="000D4935" w:rsidRDefault="001A036E" w:rsidP="001A03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sz w:val="30"/>
          <w:szCs w:val="30"/>
        </w:rPr>
      </w:pPr>
    </w:p>
    <w:p w14:paraId="2EE99977" w14:textId="77777777" w:rsidR="001A036E" w:rsidRPr="000D4935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ค่าตัดจำหน่ายคำนวณจากราคาทุนของสินทรัพย์</w:t>
      </w:r>
    </w:p>
    <w:p w14:paraId="52B1323C" w14:textId="77777777" w:rsidR="001A036E" w:rsidRPr="000D4935" w:rsidRDefault="001A036E" w:rsidP="001A03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sz w:val="30"/>
          <w:szCs w:val="30"/>
        </w:rPr>
      </w:pPr>
    </w:p>
    <w:p w14:paraId="52B50FC4" w14:textId="1875B655" w:rsidR="001A036E" w:rsidRPr="000D4935" w:rsidRDefault="001A036E" w:rsidP="002D2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lastRenderedPageBreak/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CE731A" w:rsidRPr="000D4935">
        <w:rPr>
          <w:rFonts w:ascii="Angsana New" w:hAnsi="Angsana New"/>
          <w:sz w:val="30"/>
          <w:szCs w:val="30"/>
          <w:cs/>
        </w:rPr>
        <w:t>เชิงเศรษฐกิจ</w:t>
      </w:r>
      <w:r w:rsidRPr="000D4935">
        <w:rPr>
          <w:rFonts w:ascii="Angsana New" w:hAnsi="Angsana New"/>
          <w:sz w:val="30"/>
          <w:szCs w:val="30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  โดยเริ่มตัดจำหน่ายสินทรัพย์ไม่มีตัวตนเมื่อสินทรัพย์นั้นพร้อมที่จะให้ประโยชน์  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072AC572" w14:textId="77777777" w:rsidR="001A036E" w:rsidRPr="000D4935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18"/>
        <w:gridCol w:w="3312"/>
        <w:gridCol w:w="450"/>
      </w:tblGrid>
      <w:tr w:rsidR="001A036E" w:rsidRPr="000D4935" w14:paraId="7B4062C4" w14:textId="77777777" w:rsidTr="00A93463">
        <w:tc>
          <w:tcPr>
            <w:tcW w:w="5418" w:type="dxa"/>
          </w:tcPr>
          <w:p w14:paraId="0EE567D4" w14:textId="77777777" w:rsidR="001A036E" w:rsidRPr="000D4935" w:rsidRDefault="001A036E" w:rsidP="00FA2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7" w:hanging="117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ลิขสิทธิ์</w:t>
            </w:r>
            <w:r w:rsidR="00A749EA" w:rsidRPr="000D4935"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3312" w:type="dxa"/>
          </w:tcPr>
          <w:p w14:paraId="11CCF973" w14:textId="6967F9B5" w:rsidR="001A036E" w:rsidRPr="000D4935" w:rsidRDefault="001E1B1A" w:rsidP="00CB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7F8A648D" w14:textId="77777777" w:rsidR="001A036E" w:rsidRPr="000D4935" w:rsidRDefault="004F6B20" w:rsidP="00A93463">
            <w:pPr>
              <w:tabs>
                <w:tab w:val="clear" w:pos="1871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A036E" w:rsidRPr="000D493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019E89E" w14:textId="77777777" w:rsidR="001A036E" w:rsidRPr="000D4935" w:rsidRDefault="001A036E" w:rsidP="002A4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2CFDF980" w14:textId="64CC2CF3" w:rsidR="001A036E" w:rsidRPr="000D4935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วิธีการตัดจำหน่าย</w:t>
      </w:r>
      <w:r w:rsidRPr="000D4935">
        <w:rPr>
          <w:rFonts w:ascii="Angsana New" w:hAnsi="Angsana New"/>
          <w:color w:val="FFFFFF"/>
          <w:sz w:val="30"/>
          <w:szCs w:val="30"/>
        </w:rPr>
        <w:t>/</w:t>
      </w:r>
      <w:r w:rsidRPr="000D4935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</w:t>
      </w:r>
      <w:r w:rsidRPr="000D4935">
        <w:rPr>
          <w:rFonts w:ascii="Angsana New" w:hAnsi="Angsana New"/>
          <w:color w:val="FFFFFF"/>
          <w:sz w:val="30"/>
          <w:szCs w:val="30"/>
        </w:rPr>
        <w:t>/</w:t>
      </w:r>
      <w:r w:rsidRPr="000D4935">
        <w:rPr>
          <w:rFonts w:ascii="Angsana New" w:hAnsi="Angsana New"/>
          <w:sz w:val="30"/>
          <w:szCs w:val="30"/>
          <w:cs/>
        </w:rPr>
        <w:t>และมูลค่าคงเหลือจะได้รับการทบทวนทุกสิ้นรอบปีบัญชีและปรับปรุงตามความเหมาะสม</w:t>
      </w:r>
    </w:p>
    <w:p w14:paraId="07E549A3" w14:textId="77777777" w:rsidR="00C57A00" w:rsidRPr="000D4935" w:rsidRDefault="00C57A00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8FCE89D" w14:textId="0246A026" w:rsidR="00D17B38" w:rsidRPr="000D4935" w:rsidRDefault="009743D6" w:rsidP="006C7A83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706B18" w:rsidRPr="000D493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ฏ</w:t>
      </w: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0D4935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0A2DEF" w:rsidRPr="000D4935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สัญญาเช่า</w:t>
      </w:r>
    </w:p>
    <w:p w14:paraId="6A7A928A" w14:textId="77777777" w:rsidR="00C57A00" w:rsidRPr="000D4935" w:rsidRDefault="00C57A00" w:rsidP="00C57A00">
      <w:pPr>
        <w:rPr>
          <w:rFonts w:ascii="Angsana New" w:hAnsi="Angsana New"/>
          <w:sz w:val="30"/>
          <w:szCs w:val="30"/>
          <w:lang w:val="th-TH"/>
        </w:rPr>
      </w:pPr>
    </w:p>
    <w:p w14:paraId="3D0E7B29" w14:textId="59C7B785" w:rsidR="000F3FFF" w:rsidRPr="000D4935" w:rsidRDefault="00B7325C" w:rsidP="006C7A83">
      <w:pPr>
        <w:tabs>
          <w:tab w:val="clear" w:pos="454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  <w:lang w:val="th-TH"/>
        </w:rPr>
        <w:tab/>
      </w:r>
      <w:r w:rsidRPr="000D4935">
        <w:rPr>
          <w:rFonts w:ascii="Angsana New" w:hAnsi="Angsana New"/>
          <w:sz w:val="30"/>
          <w:szCs w:val="30"/>
          <w:cs/>
          <w:lang w:val="th-TH"/>
        </w:rPr>
        <w:tab/>
      </w: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1E1B1A" w:rsidRPr="000D4935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0D4935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="001E1B1A" w:rsidRPr="000D4935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055C186C" w14:textId="77777777" w:rsidR="00B269BE" w:rsidRPr="000D4935" w:rsidRDefault="00B269BE" w:rsidP="000F3FFF">
      <w:pPr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28CBFD8" w14:textId="4FF94025" w:rsidR="00B269BE" w:rsidRPr="000D4935" w:rsidRDefault="00B269BE" w:rsidP="00B269B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กลุ่มบริษัทจะประเมินว่าสัญญาเป็นสัญญาเช่าหรือประกอบด้วยสัญญาเช่าหรือไม่</w:t>
      </w:r>
      <w:r w:rsidRPr="000D4935">
        <w:rPr>
          <w:rFonts w:ascii="Angsana New" w:hAnsi="Angsana New" w:hint="cs"/>
          <w:sz w:val="30"/>
          <w:szCs w:val="30"/>
          <w:cs/>
        </w:rPr>
        <w:t xml:space="preserve">  </w:t>
      </w:r>
      <w:r w:rsidR="00903130" w:rsidRPr="000D4935">
        <w:rPr>
          <w:rFonts w:ascii="Angsana New" w:hAnsi="Angsana New"/>
          <w:sz w:val="30"/>
          <w:szCs w:val="30"/>
        </w:rPr>
        <w:br/>
      </w:r>
      <w:r w:rsidRPr="000D4935">
        <w:rPr>
          <w:rFonts w:ascii="Angsana New" w:hAnsi="Angsana New"/>
          <w:sz w:val="30"/>
          <w:szCs w:val="30"/>
          <w:cs/>
        </w:rPr>
        <w:t xml:space="preserve">กลุ่มบริษัทนำคำนิยามของสัญญาเช่าตาม </w:t>
      </w:r>
      <w:r w:rsidRPr="000D4935">
        <w:rPr>
          <w:rFonts w:ascii="Angsana New" w:hAnsi="Angsana New"/>
          <w:sz w:val="30"/>
          <w:szCs w:val="30"/>
        </w:rPr>
        <w:t xml:space="preserve">TFRS </w:t>
      </w:r>
      <w:r w:rsidR="001E1B1A" w:rsidRPr="000D4935">
        <w:rPr>
          <w:rFonts w:ascii="Angsana New" w:hAnsi="Angsana New"/>
          <w:sz w:val="30"/>
          <w:szCs w:val="30"/>
        </w:rPr>
        <w:t>16</w:t>
      </w:r>
      <w:r w:rsidRPr="000D4935">
        <w:rPr>
          <w:rFonts w:ascii="Angsana New" w:hAnsi="Angsana New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2CA8910B" w14:textId="77777777" w:rsidR="00B269BE" w:rsidRPr="000D4935" w:rsidRDefault="00B269BE" w:rsidP="00B269BE">
      <w:pPr>
        <w:tabs>
          <w:tab w:val="clear" w:pos="680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CCCCCC"/>
        </w:rPr>
      </w:pPr>
      <w:r w:rsidRPr="000D4935" w:rsidDel="005868E9">
        <w:rPr>
          <w:rFonts w:ascii="Angsana New" w:hAnsi="Angsana New"/>
          <w:sz w:val="30"/>
          <w:szCs w:val="30"/>
          <w:shd w:val="clear" w:color="auto" w:fill="CCCCCC"/>
        </w:rPr>
        <w:t xml:space="preserve"> </w:t>
      </w:r>
    </w:p>
    <w:p w14:paraId="59D12916" w14:textId="77777777" w:rsidR="00B269BE" w:rsidRPr="000D4935" w:rsidRDefault="00B269BE" w:rsidP="00B269BE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D4935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482225E1" w14:textId="77777777" w:rsidR="00B269BE" w:rsidRPr="000D4935" w:rsidRDefault="00B269BE" w:rsidP="00B269B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14105D" w14:textId="6000EB4A" w:rsidR="00B269BE" w:rsidRPr="000D4935" w:rsidRDefault="00B269BE" w:rsidP="00B269B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D4935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</w:t>
      </w:r>
      <w:r w:rsidR="00816AFD" w:rsidRPr="000D4935">
        <w:rPr>
          <w:rFonts w:ascii="Angsana New" w:hAnsi="Angsana New"/>
          <w:sz w:val="30"/>
          <w:szCs w:val="30"/>
        </w:rPr>
        <w:br/>
      </w:r>
      <w:r w:rsidRPr="000D4935">
        <w:rPr>
          <w:rFonts w:ascii="Angsana New" w:hAnsi="Angsana New"/>
          <w:sz w:val="30"/>
          <w:szCs w:val="30"/>
          <w:cs/>
        </w:rPr>
        <w:t xml:space="preserve">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7CA44609" w14:textId="77777777" w:rsidR="00E32F9F" w:rsidRPr="000D4935" w:rsidRDefault="00E32F9F" w:rsidP="00B26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sz w:val="30"/>
          <w:szCs w:val="30"/>
          <w:cs/>
        </w:rPr>
      </w:pPr>
    </w:p>
    <w:p w14:paraId="6779F2F5" w14:textId="1FBA0C28" w:rsidR="00B269BE" w:rsidRPr="000D4935" w:rsidRDefault="00B269BE" w:rsidP="00B269B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</w:t>
      </w:r>
      <w:r w:rsidR="00E55113" w:rsidRPr="000D4935">
        <w:rPr>
          <w:rFonts w:ascii="Angsana New" w:hAnsi="Angsana New" w:hint="cs"/>
          <w:sz w:val="30"/>
          <w:szCs w:val="30"/>
          <w:cs/>
        </w:rPr>
        <w:t>ผล</w:t>
      </w:r>
      <w:r w:rsidR="0002655D" w:rsidRPr="000D4935">
        <w:rPr>
          <w:rFonts w:ascii="Angsana New" w:hAnsi="Angsana New" w:hint="cs"/>
          <w:sz w:val="30"/>
          <w:szCs w:val="30"/>
          <w:cs/>
        </w:rPr>
        <w:t xml:space="preserve"> </w:t>
      </w:r>
      <w:r w:rsidR="0002655D" w:rsidRPr="000D4935">
        <w:rPr>
          <w:rFonts w:ascii="Angsana New" w:hAnsi="Angsana New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C6A8DCD" w14:textId="77777777" w:rsidR="00B269BE" w:rsidRPr="000D4935" w:rsidRDefault="00B269BE" w:rsidP="00B269B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CEC16C" w14:textId="4702E896" w:rsidR="00B269BE" w:rsidRPr="000D4935" w:rsidRDefault="00B269BE" w:rsidP="00B269BE">
      <w:pPr>
        <w:pStyle w:val="BodyText"/>
        <w:spacing w:after="0"/>
        <w:ind w:left="540"/>
        <w:jc w:val="thaiDistribute"/>
        <w:rPr>
          <w:rFonts w:ascii="Angsana New" w:hAnsi="Angsana New"/>
          <w:b/>
          <w:color w:val="0000FF"/>
          <w:sz w:val="30"/>
          <w:szCs w:val="30"/>
        </w:rPr>
      </w:pPr>
      <w:r w:rsidRPr="000D4935">
        <w:rPr>
          <w:rFonts w:ascii="Angsana New" w:hAnsi="Angsana New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</w:t>
      </w:r>
      <w:r w:rsidRPr="000D4935">
        <w:rPr>
          <w:rFonts w:ascii="Angsana New" w:hAnsi="Angsana New" w:hint="cs"/>
          <w:b/>
          <w:sz w:val="30"/>
          <w:szCs w:val="30"/>
          <w:cs/>
        </w:rPr>
        <w:t>และ</w:t>
      </w:r>
      <w:r w:rsidRPr="000D4935">
        <w:rPr>
          <w:rFonts w:ascii="Angsana New" w:hAnsi="Angsana New"/>
          <w:b/>
          <w:sz w:val="30"/>
          <w:szCs w:val="30"/>
          <w:cs/>
        </w:rPr>
        <w:t>สุทธิจากสิ่งจูงใจ</w:t>
      </w:r>
      <w:r w:rsidRPr="000D4935">
        <w:rPr>
          <w:rFonts w:ascii="Angsana New" w:hAnsi="Angsana New"/>
          <w:b/>
          <w:sz w:val="30"/>
          <w:szCs w:val="30"/>
          <w:cs/>
        </w:rPr>
        <w:lastRenderedPageBreak/>
        <w:t>ในสัญญาเช่าที่ได้รับ</w:t>
      </w:r>
      <w:r w:rsidR="00615C0C" w:rsidRPr="000D4935">
        <w:rPr>
          <w:rFonts w:ascii="Angsana New" w:hAnsi="Angsana New"/>
          <w:b/>
          <w:sz w:val="30"/>
          <w:szCs w:val="30"/>
        </w:rPr>
        <w:t xml:space="preserve"> </w:t>
      </w:r>
      <w:r w:rsidRPr="000D4935">
        <w:rPr>
          <w:rFonts w:ascii="Angsana New" w:hAnsi="Angsana New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615C0C" w:rsidRPr="000D4935">
        <w:rPr>
          <w:rFonts w:ascii="Angsana New" w:hAnsi="Angsana New"/>
          <w:b/>
          <w:sz w:val="30"/>
          <w:szCs w:val="30"/>
        </w:rPr>
        <w:t xml:space="preserve"> </w:t>
      </w:r>
      <w:r w:rsidRPr="000D4935">
        <w:rPr>
          <w:rFonts w:ascii="Angsana New" w:hAnsi="Angsana New"/>
          <w:b/>
          <w:sz w:val="30"/>
          <w:szCs w:val="30"/>
          <w:cs/>
        </w:rPr>
        <w:t>เว้นแต่สัญญาเช่าดังกล่าวมีการโอนกรรมสิทธิ</w:t>
      </w:r>
      <w:r w:rsidRPr="000D4935">
        <w:rPr>
          <w:rFonts w:ascii="Angsana New" w:hAnsi="Angsana New" w:hint="cs"/>
          <w:b/>
          <w:sz w:val="30"/>
          <w:szCs w:val="30"/>
          <w:cs/>
        </w:rPr>
        <w:t>์</w:t>
      </w:r>
      <w:r w:rsidRPr="000D4935">
        <w:rPr>
          <w:rFonts w:ascii="Angsana New" w:hAnsi="Angsana New"/>
          <w:b/>
          <w:sz w:val="30"/>
          <w:szCs w:val="30"/>
          <w:cs/>
        </w:rPr>
        <w:t xml:space="preserve">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</w:t>
      </w:r>
      <w:r w:rsidR="00E170CD" w:rsidRPr="000D4935">
        <w:rPr>
          <w:rFonts w:ascii="Angsana New" w:hAnsi="Angsana New"/>
          <w:b/>
          <w:sz w:val="30"/>
          <w:szCs w:val="30"/>
        </w:rPr>
        <w:br/>
      </w:r>
      <w:r w:rsidRPr="000D4935">
        <w:rPr>
          <w:rFonts w:ascii="Angsana New" w:hAnsi="Angsana New"/>
          <w:b/>
          <w:sz w:val="30"/>
          <w:szCs w:val="30"/>
          <w:cs/>
        </w:rPr>
        <w:t>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Pr="000D4935">
        <w:rPr>
          <w:rFonts w:ascii="Angsana New" w:hAnsi="Angsana New" w:hint="cs"/>
          <w:b/>
          <w:sz w:val="30"/>
          <w:szCs w:val="30"/>
          <w:cs/>
        </w:rPr>
        <w:t xml:space="preserve"> ซึ่ง</w:t>
      </w:r>
      <w:r w:rsidRPr="000D4935">
        <w:rPr>
          <w:rFonts w:ascii="Angsana New" w:hAnsi="Angsana New"/>
          <w:b/>
          <w:sz w:val="30"/>
          <w:szCs w:val="30"/>
          <w:cs/>
        </w:rPr>
        <w:t xml:space="preserve">กำหนดตามเกณฑ์เดียวกันกับสินทรัพย์และอุปกรณ์ที่เกี่ยวข้อง </w:t>
      </w:r>
    </w:p>
    <w:p w14:paraId="4CDF1ECE" w14:textId="77777777" w:rsidR="00B269BE" w:rsidRPr="000D4935" w:rsidRDefault="00B269BE" w:rsidP="00B269BE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="Angsana New" w:hAnsi="Angsana New"/>
          <w:b/>
          <w:color w:val="0000FF"/>
          <w:sz w:val="30"/>
          <w:szCs w:val="30"/>
        </w:rPr>
      </w:pPr>
    </w:p>
    <w:p w14:paraId="34541A6D" w14:textId="56B8FAF6" w:rsidR="0071323D" w:rsidRPr="000D4935" w:rsidRDefault="00B269BE" w:rsidP="006516E7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0D4935">
        <w:rPr>
          <w:rFonts w:ascii="Angsana New" w:hAnsi="Angsana New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</w:t>
      </w:r>
      <w:r w:rsidRPr="000D4935">
        <w:rPr>
          <w:rFonts w:ascii="Angsana New" w:hAnsi="Angsana New" w:hint="cs"/>
          <w:b/>
          <w:sz w:val="30"/>
          <w:szCs w:val="30"/>
          <w:cs/>
        </w:rPr>
        <w:t>ค่า</w:t>
      </w:r>
      <w:r w:rsidRPr="000D4935">
        <w:rPr>
          <w:rFonts w:ascii="Angsana New" w:hAnsi="Angsana New"/>
          <w:b/>
          <w:sz w:val="30"/>
          <w:szCs w:val="30"/>
          <w:cs/>
        </w:rPr>
        <w:t>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0D4935">
        <w:rPr>
          <w:rFonts w:ascii="Angsana New" w:hAnsi="Angsana New"/>
          <w:b/>
          <w:sz w:val="30"/>
          <w:szCs w:val="30"/>
        </w:rPr>
        <w:t xml:space="preserve"> </w:t>
      </w:r>
      <w:r w:rsidRPr="000D4935">
        <w:rPr>
          <w:rFonts w:ascii="Angsana New" w:hAnsi="Angsana New"/>
          <w:b/>
          <w:sz w:val="30"/>
          <w:szCs w:val="30"/>
          <w:cs/>
        </w:rPr>
        <w:t>กลุ่มบริษัทใช้อัตราดอกเบี้ยเงินกู้ยืมส่วนเพิ่มของกลุ่มบริษัท</w:t>
      </w:r>
      <w:r w:rsidR="00581B1C" w:rsidRPr="000D4935">
        <w:rPr>
          <w:rFonts w:ascii="Angsana New" w:hAnsi="Angsana New"/>
          <w:b/>
          <w:sz w:val="30"/>
          <w:szCs w:val="30"/>
        </w:rPr>
        <w:t xml:space="preserve"> </w:t>
      </w:r>
      <w:r w:rsidRPr="000D4935">
        <w:rPr>
          <w:rFonts w:ascii="Angsana New" w:hAnsi="Angsana New" w:hint="cs"/>
          <w:b/>
          <w:sz w:val="30"/>
          <w:szCs w:val="30"/>
          <w:cs/>
        </w:rPr>
        <w:t>ค่าเช่ารวมถึงค่าเช่า</w:t>
      </w:r>
      <w:r w:rsidRPr="000D4935">
        <w:rPr>
          <w:rFonts w:ascii="Angsana New" w:hAnsi="Angsana New"/>
          <w:b/>
          <w:sz w:val="30"/>
          <w:szCs w:val="30"/>
          <w:cs/>
        </w:rPr>
        <w:t xml:space="preserve">คงที่หักสิ่งจูงใจตามสัญญาเช่าค้างรับ </w:t>
      </w:r>
      <w:r w:rsidR="006516E7" w:rsidRPr="000D4935">
        <w:rPr>
          <w:rFonts w:ascii="Angsana New" w:hAnsi="Angsana New"/>
          <w:b/>
          <w:sz w:val="30"/>
          <w:szCs w:val="30"/>
          <w:cs/>
        </w:rPr>
        <w:t>ค่าเช่าผันแปรที่ขึ้นอยู่กับดัชนีหรืออัตรา และจำนวนเงินที่คาดว่า</w:t>
      </w:r>
      <w:r w:rsidR="006516E7" w:rsidRPr="000D4935">
        <w:rPr>
          <w:rFonts w:ascii="Angsana New" w:hAnsi="Angsana New" w:hint="cs"/>
          <w:b/>
          <w:sz w:val="30"/>
          <w:szCs w:val="30"/>
          <w:cs/>
        </w:rPr>
        <w:t>ต้อง</w:t>
      </w:r>
      <w:r w:rsidR="006516E7" w:rsidRPr="000D4935">
        <w:rPr>
          <w:rFonts w:ascii="Angsana New" w:hAnsi="Angsana New"/>
          <w:b/>
          <w:sz w:val="30"/>
          <w:szCs w:val="30"/>
          <w:cs/>
        </w:rPr>
        <w:t xml:space="preserve">จ่ายภายใต้การรับประกันมูลค่าคงเหลือ </w:t>
      </w:r>
      <w:r w:rsidR="006516E7" w:rsidRPr="000D4935">
        <w:rPr>
          <w:rFonts w:ascii="Angsana New" w:hAnsi="Angsana New" w:hint="cs"/>
          <w:b/>
          <w:sz w:val="30"/>
          <w:szCs w:val="30"/>
          <w:cs/>
        </w:rPr>
        <w:t>ค่า</w:t>
      </w:r>
      <w:r w:rsidR="006516E7" w:rsidRPr="000D4935">
        <w:rPr>
          <w:rFonts w:ascii="Angsana New" w:hAnsi="Angsana New"/>
          <w:b/>
          <w:sz w:val="30"/>
          <w:szCs w:val="30"/>
          <w:cs/>
        </w:rPr>
        <w:t>เช่ายังรวมถึงจำนวนเงิน</w:t>
      </w:r>
      <w:r w:rsidR="006516E7" w:rsidRPr="000D4935">
        <w:rPr>
          <w:rFonts w:ascii="Angsana New" w:hAnsi="Angsana New" w:hint="cs"/>
          <w:b/>
          <w:sz w:val="30"/>
          <w:szCs w:val="30"/>
          <w:cs/>
        </w:rPr>
        <w:t>ที่ต้องจ่าย</w:t>
      </w:r>
      <w:r w:rsidR="006516E7" w:rsidRPr="000D4935">
        <w:rPr>
          <w:rFonts w:ascii="Angsana New" w:hAnsi="Angsana New"/>
          <w:b/>
          <w:sz w:val="30"/>
          <w:szCs w:val="30"/>
          <w:cs/>
        </w:rPr>
        <w:t>ตามสิทธิเลือกซื้อ สิทธิเลือกในการขยายอายุสัญญาเช่าหรือสิทธิเลือกในการยกเลิกสัญญาเช่า หากกลุ่มบริษัทมีความ</w:t>
      </w:r>
      <w:r w:rsidR="006516E7" w:rsidRPr="000D4935">
        <w:rPr>
          <w:rFonts w:asciiTheme="majorBidi" w:hAnsiTheme="majorBidi" w:cstheme="majorBidi"/>
          <w:b/>
          <w:sz w:val="30"/>
          <w:szCs w:val="30"/>
          <w:cs/>
        </w:rPr>
        <w:t>แน่นอนอย่างสมเหตุสมผลที่จะใช้สิทธิ ค่าเช่าผันแปรที่ไม่ขึ้นอยู่กับดัชนีหรืออัตรา</w:t>
      </w:r>
      <w:r w:rsidR="006516E7" w:rsidRPr="000D4935">
        <w:rPr>
          <w:rFonts w:asciiTheme="majorBidi" w:hAnsiTheme="majorBidi" w:cstheme="majorBidi" w:hint="cs"/>
          <w:b/>
          <w:sz w:val="30"/>
          <w:szCs w:val="30"/>
          <w:cs/>
        </w:rPr>
        <w:t>จะ</w:t>
      </w:r>
      <w:r w:rsidR="006516E7" w:rsidRPr="000D4935">
        <w:rPr>
          <w:rFonts w:asciiTheme="majorBidi" w:hAnsiTheme="majorBidi" w:cstheme="majorBidi"/>
          <w:b/>
          <w:sz w:val="30"/>
          <w:szCs w:val="30"/>
          <w:cs/>
        </w:rPr>
        <w:t>รับรู้เป็นค่าใช้จ่ายในรอบระยะเวลาบัญชีที่เกิดรายการ</w:t>
      </w:r>
    </w:p>
    <w:p w14:paraId="3C7AC799" w14:textId="2EF6FFA9" w:rsidR="004C1FDF" w:rsidRPr="000D4935" w:rsidRDefault="004C1FDF" w:rsidP="00E32F9F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24"/>
          <w:szCs w:val="24"/>
        </w:rPr>
      </w:pPr>
      <w:r w:rsidRPr="000D4935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4D481498" w14:textId="140F9399" w:rsidR="004C1FDF" w:rsidRPr="000D4935" w:rsidRDefault="004C1FDF" w:rsidP="004C1FDF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0D4935">
        <w:rPr>
          <w:rFonts w:asciiTheme="majorBidi" w:hAnsiTheme="majorBidi" w:cstheme="majorBidi"/>
          <w:b/>
          <w:sz w:val="30"/>
          <w:szCs w:val="30"/>
          <w:cs/>
        </w:rPr>
        <w:t>กลุ่มบริษัทกำหนด</w:t>
      </w:r>
      <w:r w:rsidRPr="000D4935">
        <w:rPr>
          <w:rFonts w:ascii="Angsana New" w:hAnsi="Angsana New"/>
          <w:b/>
          <w:sz w:val="30"/>
          <w:szCs w:val="30"/>
          <w:cs/>
        </w:rPr>
        <w:t>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14AE727" w14:textId="77777777" w:rsidR="004C1FDF" w:rsidRPr="000D4935" w:rsidRDefault="004C1FDF" w:rsidP="004C1FDF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="Angsana New" w:hAnsi="Angsana New"/>
          <w:b/>
          <w:sz w:val="24"/>
          <w:szCs w:val="24"/>
        </w:rPr>
      </w:pPr>
    </w:p>
    <w:p w14:paraId="1192BE81" w14:textId="243DBB4F" w:rsidR="00D666EA" w:rsidRPr="000D4935" w:rsidRDefault="004C1FDF" w:rsidP="00D666EA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0D4935">
        <w:rPr>
          <w:rFonts w:ascii="Angsana New" w:hAnsi="Angsana New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0D4935">
        <w:rPr>
          <w:rFonts w:ascii="Angsana New" w:hAnsi="Angsana New"/>
          <w:b/>
          <w:sz w:val="30"/>
          <w:szCs w:val="30"/>
          <w:cs/>
        </w:rPr>
        <w:t>หนี้สินตามสัญญาเช่า</w:t>
      </w:r>
      <w:r w:rsidRPr="000D4935">
        <w:rPr>
          <w:rFonts w:ascii="Angsana New" w:hAnsi="Angsana New" w:hint="cs"/>
          <w:b/>
          <w:sz w:val="30"/>
          <w:szCs w:val="30"/>
          <w:cs/>
        </w:rPr>
        <w:t xml:space="preserve">จะถูก          </w:t>
      </w:r>
      <w:r w:rsidRPr="000D4935">
        <w:rPr>
          <w:rFonts w:ascii="Angsana New" w:hAnsi="Angsana New"/>
          <w:b/>
          <w:sz w:val="30"/>
          <w:szCs w:val="30"/>
          <w:cs/>
        </w:rPr>
        <w:t>วัดมูลค่าใหม่เมื่อมีการเปลี่ยนแปลงอายุสัญญาเช่า การเปลี่ยนแปลง</w:t>
      </w:r>
      <w:r w:rsidRPr="000D4935">
        <w:rPr>
          <w:rFonts w:ascii="Angsana New" w:hAnsi="Angsana New" w:hint="cs"/>
          <w:b/>
          <w:sz w:val="30"/>
          <w:szCs w:val="30"/>
          <w:cs/>
        </w:rPr>
        <w:t>ค่า</w:t>
      </w:r>
      <w:r w:rsidRPr="000D4935">
        <w:rPr>
          <w:rFonts w:ascii="Angsana New" w:hAnsi="Angsana New"/>
          <w:b/>
          <w:sz w:val="30"/>
          <w:szCs w:val="30"/>
          <w:cs/>
        </w:rPr>
        <w:t>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</w:t>
      </w:r>
      <w:r w:rsidRPr="000D4935">
        <w:rPr>
          <w:rFonts w:ascii="Angsana New" w:hAnsi="Angsana New" w:hint="cs"/>
          <w:b/>
          <w:sz w:val="30"/>
          <w:szCs w:val="30"/>
          <w:cs/>
        </w:rPr>
        <w:t>การใช้</w:t>
      </w:r>
      <w:r w:rsidRPr="000D4935">
        <w:rPr>
          <w:rFonts w:ascii="Angsana New" w:hAnsi="Angsana New"/>
          <w:b/>
          <w:sz w:val="30"/>
          <w:szCs w:val="30"/>
          <w:cs/>
        </w:rPr>
        <w:t xml:space="preserve">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</w:t>
      </w:r>
      <w:r w:rsidR="00AF1DE9" w:rsidRPr="000D4935">
        <w:rPr>
          <w:rFonts w:ascii="Angsana New" w:hAnsi="Angsana New"/>
          <w:b/>
          <w:sz w:val="30"/>
          <w:szCs w:val="30"/>
        </w:rPr>
        <w:br/>
      </w:r>
      <w:r w:rsidRPr="000D4935">
        <w:rPr>
          <w:rFonts w:ascii="Angsana New" w:hAnsi="Angsana New"/>
          <w:b/>
          <w:sz w:val="30"/>
          <w:szCs w:val="30"/>
          <w:cs/>
        </w:rPr>
        <w:t>จะปรับปรุง</w:t>
      </w:r>
      <w:r w:rsidRPr="000D4935">
        <w:rPr>
          <w:rFonts w:ascii="Angsana New" w:hAnsi="Angsana New" w:hint="cs"/>
          <w:b/>
          <w:sz w:val="30"/>
          <w:szCs w:val="30"/>
          <w:cs/>
        </w:rPr>
        <w:t>กับ</w:t>
      </w:r>
      <w:r w:rsidRPr="000D4935">
        <w:rPr>
          <w:rFonts w:ascii="Angsana New" w:hAnsi="Angsana New"/>
          <w:b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0D4935">
        <w:rPr>
          <w:rFonts w:ascii="Angsana New" w:hAnsi="Angsana New" w:hint="cs"/>
          <w:b/>
          <w:sz w:val="30"/>
          <w:szCs w:val="30"/>
          <w:cs/>
        </w:rPr>
        <w:t>ได้ถูกลดมูลค่า</w:t>
      </w:r>
      <w:r w:rsidRPr="000D4935">
        <w:rPr>
          <w:rFonts w:ascii="Angsana New" w:hAnsi="Angsana New"/>
          <w:b/>
          <w:sz w:val="30"/>
          <w:szCs w:val="30"/>
          <w:cs/>
        </w:rPr>
        <w:t xml:space="preserve">ลงจนเป็นศูนย์แล้ว </w:t>
      </w:r>
    </w:p>
    <w:p w14:paraId="73226100" w14:textId="77777777" w:rsidR="000F077C" w:rsidRPr="000D4935" w:rsidRDefault="000F077C" w:rsidP="004C1FDF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2755BCC9" w14:textId="77777777" w:rsidR="001C4A17" w:rsidRPr="000D4935" w:rsidRDefault="001C4A17" w:rsidP="001C4A1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0D4935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1F3843E3" w14:textId="77777777" w:rsidR="001C4A17" w:rsidRPr="000D4935" w:rsidRDefault="001C4A17" w:rsidP="001C4A1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C911F46" w14:textId="25DFC66D" w:rsidR="001C4A17" w:rsidRPr="000D4935" w:rsidRDefault="001C4A17" w:rsidP="001C4A1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D4935">
        <w:rPr>
          <w:rFonts w:asciiTheme="majorBidi" w:hAnsiTheme="majorBidi" w:cstheme="majorBidi"/>
          <w:b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กลุ่มบริษัทจะปันส่วนสิ่งตอบแทนที่จะได้รับตามสัญญาให้กับ</w:t>
      </w:r>
      <w:r w:rsidRPr="000D4935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0D4935">
        <w:rPr>
          <w:rFonts w:asciiTheme="majorBidi" w:hAnsiTheme="majorBidi" w:cstheme="majorBidi"/>
          <w:b/>
          <w:sz w:val="30"/>
          <w:szCs w:val="30"/>
          <w:cs/>
        </w:rPr>
        <w:t xml:space="preserve">แต่ละส่วนประกอบตามเกณฑ์ราคาขายที่เป็นเอกเทศ </w:t>
      </w:r>
    </w:p>
    <w:p w14:paraId="7669A907" w14:textId="77777777" w:rsidR="001C4A17" w:rsidRPr="000D4935" w:rsidRDefault="001C4A17" w:rsidP="001C4A1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E866143" w14:textId="5F151C42" w:rsidR="001C4A17" w:rsidRPr="000D4935" w:rsidRDefault="001C4A17" w:rsidP="001C4A17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D4935">
        <w:rPr>
          <w:rFonts w:asciiTheme="majorBidi" w:hAnsiTheme="majorBidi" w:cstheme="majorBidi"/>
          <w:b/>
          <w:sz w:val="30"/>
          <w:szCs w:val="30"/>
          <w:cs/>
        </w:rPr>
        <w:lastRenderedPageBreak/>
        <w:t>เมื่อกลุ่มบริษัทเป็นผู้ให้เช่า กลุ่มบริษัทจะพิจารณา ณ วันเริ่มต้นของสัญญาเช่าว่า</w:t>
      </w:r>
      <w:r w:rsidRPr="000D4935">
        <w:rPr>
          <w:rFonts w:asciiTheme="majorBidi" w:hAnsiTheme="majorBidi" w:cstheme="majorBidi" w:hint="cs"/>
          <w:b/>
          <w:sz w:val="30"/>
          <w:szCs w:val="30"/>
          <w:cs/>
        </w:rPr>
        <w:t>ได้</w:t>
      </w:r>
      <w:r w:rsidRPr="000D4935">
        <w:rPr>
          <w:rFonts w:asciiTheme="majorBidi" w:hAnsiTheme="majorBidi" w:cstheme="majorBidi"/>
          <w:b/>
          <w:sz w:val="30"/>
          <w:szCs w:val="30"/>
          <w:cs/>
        </w:rPr>
        <w:t>โอนความเสี่ยงและผลตอบแทน</w:t>
      </w:r>
      <w:r w:rsidRPr="000D4935">
        <w:rPr>
          <w:rFonts w:asciiTheme="majorBidi" w:hAnsiTheme="majorBidi" w:cstheme="majorBidi" w:hint="cs"/>
          <w:b/>
          <w:sz w:val="30"/>
          <w:szCs w:val="30"/>
          <w:cs/>
        </w:rPr>
        <w:t>ทั้งหมดหรือเกือบ</w:t>
      </w:r>
      <w:r w:rsidRPr="000D4935">
        <w:rPr>
          <w:rFonts w:asciiTheme="majorBidi" w:hAnsiTheme="majorBidi" w:cstheme="majorBidi"/>
          <w:b/>
          <w:sz w:val="30"/>
          <w:szCs w:val="30"/>
          <w:cs/>
        </w:rPr>
        <w:t>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144E1A97" w14:textId="77777777" w:rsidR="001C4A17" w:rsidRPr="000D4935" w:rsidRDefault="001C4A17" w:rsidP="001C4A17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22B74D2" w14:textId="554F5CA2" w:rsidR="00D04C84" w:rsidRPr="000D4935" w:rsidRDefault="001C4A17" w:rsidP="00D04C8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D4935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กลุ่มบริษัทรับรู้ค่าเช่าที่ได้รับจากสัญญาเช่าดำเนินงานเป็นรายได้ค่าเช่า</w:t>
      </w:r>
      <w:r w:rsidRPr="000D4935">
        <w:rPr>
          <w:rFonts w:asciiTheme="majorBidi" w:hAnsiTheme="majorBidi" w:cstheme="majorBidi" w:hint="cs"/>
          <w:b/>
          <w:sz w:val="30"/>
          <w:szCs w:val="30"/>
          <w:cs/>
        </w:rPr>
        <w:t>ด้วย</w:t>
      </w:r>
      <w:r w:rsidRPr="000D4935">
        <w:rPr>
          <w:rFonts w:asciiTheme="majorBidi" w:hAnsiTheme="majorBidi" w:cstheme="majorBidi"/>
          <w:b/>
          <w:sz w:val="30"/>
          <w:szCs w:val="30"/>
          <w:cs/>
        </w:rPr>
        <w:t xml:space="preserve">วิธีเส้นตรงตลอดอายุสัญญาเช่า </w:t>
      </w:r>
      <w:r w:rsidRPr="000D4935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0D4935">
        <w:rPr>
          <w:rFonts w:asciiTheme="majorBidi" w:hAnsiTheme="majorBidi" w:cstheme="majorBidi"/>
          <w:b/>
          <w:sz w:val="30"/>
          <w:szCs w:val="30"/>
          <w:cs/>
        </w:rPr>
        <w:t>แสดงเป็นส่วนหนึ่งของรายได้อื่น ต้นทุนทางตรงเริ่มแรกที่เกิดขึ้น</w:t>
      </w:r>
      <w:r w:rsidRPr="000D4935">
        <w:rPr>
          <w:rFonts w:asciiTheme="majorBidi" w:hAnsiTheme="majorBidi" w:cstheme="majorBidi" w:hint="cs"/>
          <w:b/>
          <w:sz w:val="30"/>
          <w:szCs w:val="30"/>
          <w:cs/>
        </w:rPr>
        <w:t>เพื่อ</w:t>
      </w:r>
      <w:r w:rsidRPr="000D4935">
        <w:rPr>
          <w:rFonts w:asciiTheme="majorBidi" w:hAnsiTheme="majorBidi" w:cstheme="majorBidi"/>
          <w:b/>
          <w:sz w:val="30"/>
          <w:szCs w:val="30"/>
          <w:cs/>
        </w:rPr>
        <w:t>การได้มาซึ่งสัญญาเช่าดำเนินงาน</w:t>
      </w:r>
      <w:r w:rsidRPr="000D4935">
        <w:rPr>
          <w:rFonts w:asciiTheme="majorBidi" w:hAnsiTheme="majorBidi" w:cstheme="majorBidi" w:hint="cs"/>
          <w:b/>
          <w:sz w:val="30"/>
          <w:szCs w:val="30"/>
          <w:cs/>
        </w:rPr>
        <w:t>จะ</w:t>
      </w:r>
      <w:r w:rsidRPr="000D4935">
        <w:rPr>
          <w:rFonts w:asciiTheme="majorBidi" w:hAnsiTheme="majorBidi" w:cstheme="majorBidi"/>
          <w:b/>
          <w:sz w:val="30"/>
          <w:szCs w:val="30"/>
          <w:cs/>
        </w:rPr>
        <w:t>รวม</w:t>
      </w:r>
      <w:r w:rsidRPr="000D4935">
        <w:rPr>
          <w:rFonts w:asciiTheme="majorBidi" w:hAnsiTheme="majorBidi" w:cstheme="majorBidi" w:hint="cs"/>
          <w:b/>
          <w:sz w:val="30"/>
          <w:szCs w:val="30"/>
          <w:cs/>
        </w:rPr>
        <w:t>เป็น</w:t>
      </w:r>
      <w:r w:rsidRPr="000D4935">
        <w:rPr>
          <w:rFonts w:asciiTheme="majorBidi" w:hAnsiTheme="majorBidi" w:cstheme="majorBidi"/>
          <w:b/>
          <w:sz w:val="30"/>
          <w:szCs w:val="30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0D493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0D4935">
        <w:rPr>
          <w:rFonts w:asciiTheme="majorBidi" w:hAnsiTheme="majorBidi" w:cstheme="majorBidi"/>
          <w:b/>
          <w:sz w:val="30"/>
          <w:szCs w:val="30"/>
          <w:cs/>
        </w:rPr>
        <w:t xml:space="preserve">ค่าเช่าที่อาจเกิดขึ้นรับรู้เป็นรายได้ในรอบระยะเวลาบัญชีที่ได้รับ </w:t>
      </w:r>
    </w:p>
    <w:p w14:paraId="7ECBEBCA" w14:textId="77777777" w:rsidR="000932A6" w:rsidRPr="000D4935" w:rsidRDefault="000932A6" w:rsidP="00264925">
      <w:pPr>
        <w:tabs>
          <w:tab w:val="clear" w:pos="680"/>
          <w:tab w:val="clear" w:pos="907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E12F6DD" w14:textId="3DDC689E" w:rsidR="00600C10" w:rsidRPr="000D4935" w:rsidRDefault="00600C10" w:rsidP="00600C1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0D493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1E1B1A" w:rsidRPr="000D4935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0D493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0D493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1E1B1A" w:rsidRPr="000D4935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0D4935">
        <w:rPr>
          <w:rFonts w:asciiTheme="majorBidi" w:hAnsiTheme="majorBidi" w:cstheme="majorBidi"/>
          <w:b/>
          <w:color w:val="0000FF"/>
          <w:sz w:val="30"/>
          <w:szCs w:val="30"/>
        </w:rPr>
        <w:t xml:space="preserve"> </w:t>
      </w:r>
    </w:p>
    <w:p w14:paraId="189551DB" w14:textId="77777777" w:rsidR="00600C10" w:rsidRPr="000D4935" w:rsidRDefault="00600C10" w:rsidP="00600C1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b/>
          <w:sz w:val="30"/>
          <w:szCs w:val="30"/>
        </w:rPr>
      </w:pPr>
    </w:p>
    <w:p w14:paraId="337202AB" w14:textId="077D8D3F" w:rsidR="00600C10" w:rsidRPr="000D4935" w:rsidRDefault="00600C10" w:rsidP="00600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/>
          <w:b/>
          <w:sz w:val="30"/>
          <w:szCs w:val="30"/>
          <w:cs/>
        </w:rPr>
        <w:t xml:space="preserve">ในฐานะผู้เช่า </w:t>
      </w:r>
      <w:r w:rsidRPr="000D4935">
        <w:rPr>
          <w:rFonts w:asciiTheme="majorBidi" w:hAnsiTheme="majorBidi" w:cstheme="majorBidi"/>
          <w:sz w:val="30"/>
          <w:szCs w:val="30"/>
          <w:cs/>
        </w:rPr>
        <w:t xml:space="preserve">สัญญา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D4935">
        <w:rPr>
          <w:rFonts w:asciiTheme="majorBidi" w:hAnsiTheme="majorBidi" w:cstheme="majorBidi"/>
          <w:sz w:val="30"/>
          <w:szCs w:val="30"/>
          <w:cs/>
        </w:rPr>
        <w:t>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7DD383B" w14:textId="77777777" w:rsidR="00600C10" w:rsidRPr="000D4935" w:rsidRDefault="00600C10" w:rsidP="00600C1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3CC30EAB" w14:textId="0BFB299E" w:rsidR="00600C10" w:rsidRPr="000D4935" w:rsidRDefault="00600C10" w:rsidP="00600C10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/>
          <w:b/>
          <w:sz w:val="30"/>
          <w:szCs w:val="30"/>
          <w:cs/>
        </w:rPr>
        <w:t>สินทรัพย์ภายใต้สัญญาเช่าอื่นได้จัดประเภทเป็นสัญญาเช่าดำเนินงานและ</w:t>
      </w:r>
      <w:r w:rsidRPr="000D4935">
        <w:rPr>
          <w:rFonts w:asciiTheme="majorBidi" w:hAnsiTheme="majorBidi" w:cstheme="majorBidi" w:hint="cs"/>
          <w:b/>
          <w:sz w:val="30"/>
          <w:szCs w:val="30"/>
          <w:cs/>
        </w:rPr>
        <w:t>ค่าเช่าจ่าย</w:t>
      </w:r>
      <w:r w:rsidRPr="000D4935">
        <w:rPr>
          <w:rFonts w:asciiTheme="majorBidi" w:eastAsia="Calibri" w:hAnsiTheme="majorBidi" w:cstheme="majorBidi"/>
          <w:sz w:val="30"/>
          <w:szCs w:val="30"/>
          <w:cs/>
        </w:rPr>
        <w:t xml:space="preserve">บันทึกในกำไรหรือขาดทุนโดยวิธีเส้นตรงตลอดอายุสัญญาเช่า  </w:t>
      </w:r>
    </w:p>
    <w:p w14:paraId="22168ACB" w14:textId="77777777" w:rsidR="00600C10" w:rsidRPr="000D4935" w:rsidRDefault="00600C10" w:rsidP="00600C10">
      <w:pPr>
        <w:ind w:left="540"/>
        <w:rPr>
          <w:rFonts w:asciiTheme="majorBidi" w:eastAsia="Calibri" w:hAnsiTheme="majorBidi" w:cstheme="majorBidi"/>
          <w:sz w:val="30"/>
          <w:szCs w:val="30"/>
        </w:rPr>
      </w:pPr>
    </w:p>
    <w:p w14:paraId="166CF996" w14:textId="7A235B48" w:rsidR="00B014D4" w:rsidRPr="000D4935" w:rsidRDefault="00600C10" w:rsidP="00B014D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4935">
        <w:rPr>
          <w:rFonts w:asciiTheme="majorBidi" w:hAnsiTheme="majorBidi" w:cstheme="majorBidi"/>
          <w:sz w:val="30"/>
          <w:szCs w:val="30"/>
          <w:cs/>
        </w:rPr>
        <w:t>ในฐานะผู้ให้เช่า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D4935">
        <w:rPr>
          <w:rFonts w:asciiTheme="majorBidi" w:hAnsiTheme="majorBidi" w:cstheme="majorBidi"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</w:t>
      </w:r>
    </w:p>
    <w:p w14:paraId="5ED1F9FF" w14:textId="77777777" w:rsidR="002E60F0" w:rsidRPr="000D4935" w:rsidRDefault="002E60F0" w:rsidP="00A03A2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C726F7" w14:textId="77777777" w:rsidR="002E60F0" w:rsidRPr="000D4935" w:rsidRDefault="002E60F0" w:rsidP="002E60F0">
      <w:pPr>
        <w:pStyle w:val="AccPolicysubhead"/>
      </w:pPr>
      <w:r w:rsidRPr="000D4935">
        <w:rPr>
          <w:cs/>
        </w:rPr>
        <w:t>การ</w:t>
      </w:r>
      <w:r w:rsidRPr="000D4935">
        <w:rPr>
          <w:rFonts w:hint="cs"/>
          <w:cs/>
        </w:rPr>
        <w:t>ประเมินว่าข้อตกลงประกอบด้วย</w:t>
      </w:r>
      <w:r w:rsidRPr="000D4935">
        <w:rPr>
          <w:cs/>
        </w:rPr>
        <w:t>สัญญาเช่า</w:t>
      </w:r>
      <w:r w:rsidRPr="000D4935">
        <w:rPr>
          <w:rFonts w:hint="cs"/>
          <w:cs/>
        </w:rPr>
        <w:t>หรือไม่</w:t>
      </w:r>
      <w:r w:rsidRPr="000D4935">
        <w:t xml:space="preserve"> </w:t>
      </w:r>
      <w:r w:rsidRPr="000D4935">
        <w:rPr>
          <w:rFonts w:hint="cs"/>
          <w:cs/>
        </w:rPr>
        <w:t xml:space="preserve"> </w:t>
      </w:r>
    </w:p>
    <w:p w14:paraId="482EB9A8" w14:textId="77777777" w:rsidR="002E60F0" w:rsidRPr="000D4935" w:rsidRDefault="002E60F0" w:rsidP="002E60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953966" w14:textId="77777777" w:rsidR="002E60F0" w:rsidRPr="000D4935" w:rsidRDefault="002E60F0" w:rsidP="002E6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0D4935">
        <w:rPr>
          <w:rFonts w:ascii="Angsana New" w:eastAsia="Calibri" w:hAnsi="Angsana New"/>
          <w:sz w:val="30"/>
          <w:szCs w:val="30"/>
          <w:cs/>
        </w:rPr>
        <w:t xml:space="preserve"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 </w:t>
      </w:r>
    </w:p>
    <w:p w14:paraId="4EC7CFF3" w14:textId="77777777" w:rsidR="002E60F0" w:rsidRPr="000D4935" w:rsidRDefault="002E60F0" w:rsidP="002E60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818B92" w14:textId="77777777" w:rsidR="002E60F0" w:rsidRPr="000D4935" w:rsidRDefault="002E60F0" w:rsidP="002E6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lastRenderedPageBreak/>
        <w:t>ณ วันที่เริ่มต้นข้อตกลง หรือมีการประเมินข้อตกลงใหม่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14:paraId="52558709" w14:textId="77777777" w:rsidR="000932A6" w:rsidRPr="000D4935" w:rsidRDefault="000932A6" w:rsidP="002E6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5B2D6D0" w14:textId="5D6A91AB" w:rsidR="001A036E" w:rsidRPr="000D4935" w:rsidRDefault="001A036E" w:rsidP="001A036E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  <w:cs/>
          <w:lang w:bidi="ar-SA"/>
        </w:rPr>
      </w:pP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71323D" w:rsidRPr="000D493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ฐ</w:t>
      </w: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0D4935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  <w:r w:rsidR="00F512D0" w:rsidRPr="000D493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สินทรัพย์ทางการเงิน</w:t>
      </w:r>
    </w:p>
    <w:p w14:paraId="48E7DB14" w14:textId="1078F522" w:rsidR="001A036E" w:rsidRPr="000D4935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E64B2BF" w14:textId="45B66EC8" w:rsidR="00F512D0" w:rsidRPr="000D4935" w:rsidRDefault="00F512D0" w:rsidP="00F51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1E1B1A" w:rsidRPr="000D4935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0D4935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="001E1B1A" w:rsidRPr="000D4935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182A0E53" w14:textId="77777777" w:rsidR="00F512D0" w:rsidRPr="000D4935" w:rsidRDefault="00F512D0" w:rsidP="00F512D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6749FEB" w14:textId="53C22BAA" w:rsidR="00F512D0" w:rsidRPr="000D4935" w:rsidRDefault="00F512D0" w:rsidP="00F512D0">
      <w:pPr>
        <w:spacing w:line="240" w:lineRule="auto"/>
        <w:ind w:left="540"/>
        <w:jc w:val="thaiDistribute"/>
        <w:rPr>
          <w:rFonts w:ascii="Angsana New" w:eastAsia="Calibri" w:hAnsi="Angsana New"/>
          <w:b/>
          <w:bCs/>
          <w:color w:val="0000FF"/>
          <w:sz w:val="30"/>
          <w:szCs w:val="30"/>
        </w:rPr>
      </w:pPr>
      <w:r w:rsidRPr="000D4935">
        <w:rPr>
          <w:rFonts w:ascii="Angsana New" w:hAnsi="Angsana New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 xml:space="preserve"> (รวมถึง เงินสดและรายการเทียบเท่าเงินสด ลูกหนี้การค้าและลูกหนี้อื่น</w:t>
      </w:r>
      <w:r w:rsidRPr="000D4935">
        <w:rPr>
          <w:rFonts w:ascii="Angsana New" w:hAnsi="Angsana New"/>
          <w:color w:val="000000"/>
          <w:sz w:val="30"/>
          <w:szCs w:val="30"/>
        </w:rPr>
        <w:t xml:space="preserve"> 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>รวมถึงเงินให้กู้ยืมแก่กิจการอื่นและกิจการที่เกี่ยวข้องกัน)</w:t>
      </w:r>
      <w:r w:rsidRPr="000D493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E0122" w:rsidRPr="000D4935">
        <w:rPr>
          <w:rFonts w:asciiTheme="majorBidi" w:hAnsiTheme="majorBidi" w:cstheme="majorBidi"/>
          <w:color w:val="000000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4E536340" w14:textId="77777777" w:rsidR="00EF53D1" w:rsidRPr="000D4935" w:rsidRDefault="00EF53D1" w:rsidP="00F512D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327D329" w14:textId="77777777" w:rsidR="00F512D0" w:rsidRPr="000D4935" w:rsidRDefault="00F512D0" w:rsidP="00F512D0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0D4935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09DCAF1A" w14:textId="77777777" w:rsidR="00F512D0" w:rsidRPr="000D4935" w:rsidRDefault="00F512D0" w:rsidP="00F512D0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2363ECD" w14:textId="039C9D18" w:rsidR="00F512D0" w:rsidRPr="000D4935" w:rsidRDefault="00F512D0" w:rsidP="00F512D0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D4935">
        <w:rPr>
          <w:rFonts w:ascii="Angsana New" w:hAnsi="Angsana New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ผลขาดทุนด้านเครดิตคำนวณโดยใช้มูลค่าปัจจุบันของจำนวนเงินที่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>คาดว่าจะ</w:t>
      </w:r>
      <w:r w:rsidRPr="000D4935">
        <w:rPr>
          <w:rFonts w:ascii="Angsana New" w:hAnsi="Angsana New"/>
          <w:color w:val="000000"/>
          <w:sz w:val="30"/>
          <w:szCs w:val="30"/>
          <w:cs/>
        </w:rPr>
        <w:t>ไม่ได้รับ (เช่น ผลต่างระหว่างกระแสเงินสดที่กิจการจะต้องจ่ายตามสัญญาและกระแสเงินสดที่กลุ่มบริษัทคาดว่าจะได้รับ)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 xml:space="preserve"> ผลขาดทุนด้านเครดิตที่คาดว่าจะเกิดขึ้น</w:t>
      </w:r>
      <w:r w:rsidRPr="000D4935">
        <w:rPr>
          <w:rFonts w:ascii="Angsana New" w:hAnsi="Angsana New"/>
          <w:color w:val="000000"/>
          <w:sz w:val="30"/>
          <w:szCs w:val="30"/>
          <w:cs/>
        </w:rPr>
        <w:t>คิดลดด้วยอัตราดอกเบี้ยที่แท้จริงของสินทรัพย์ทางการเงิน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26142DD1" w14:textId="77777777" w:rsidR="00F512D0" w:rsidRPr="000D4935" w:rsidRDefault="00F512D0" w:rsidP="00F512D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F2E81C4" w14:textId="77777777" w:rsidR="00F512D0" w:rsidRPr="000D4935" w:rsidRDefault="00F512D0" w:rsidP="00F512D0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D4935">
        <w:rPr>
          <w:rFonts w:ascii="Angsana New" w:hAnsi="Angsana New"/>
          <w:color w:val="000000"/>
          <w:sz w:val="30"/>
          <w:szCs w:val="30"/>
          <w:cs/>
        </w:rPr>
        <w:t>การ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>วัดมูลค่า</w:t>
      </w:r>
      <w:r w:rsidRPr="000D4935">
        <w:rPr>
          <w:rFonts w:ascii="Angsana New" w:hAnsi="Angsana New"/>
          <w:color w:val="000000"/>
          <w:sz w:val="30"/>
          <w:szCs w:val="30"/>
          <w:cs/>
        </w:rPr>
        <w:t>ผลขาดทุนด้านเครดิต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>นั้นคำนวณดังต่อไปนี้</w:t>
      </w:r>
    </w:p>
    <w:p w14:paraId="66352A0C" w14:textId="00F918CA" w:rsidR="00F512D0" w:rsidRPr="000D4935" w:rsidRDefault="00F512D0" w:rsidP="00446F8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0D4935">
        <w:rPr>
          <w:rFonts w:ascii="Angsana New" w:hAnsi="Angsana New" w:hint="cs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="001E1B1A" w:rsidRPr="000D4935">
        <w:rPr>
          <w:rFonts w:ascii="Angsana New" w:hAnsi="Angsana New"/>
          <w:color w:val="000000"/>
          <w:sz w:val="30"/>
          <w:szCs w:val="30"/>
        </w:rPr>
        <w:t>12</w:t>
      </w:r>
      <w:r w:rsidRPr="000D4935">
        <w:rPr>
          <w:rFonts w:ascii="Angsana New" w:hAnsi="Angsana New"/>
          <w:color w:val="000000"/>
          <w:sz w:val="30"/>
          <w:szCs w:val="30"/>
        </w:rPr>
        <w:t xml:space="preserve"> 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1E1B1A" w:rsidRPr="000D4935">
        <w:rPr>
          <w:rFonts w:ascii="Angsana New" w:hAnsi="Angsana New"/>
          <w:color w:val="000000"/>
          <w:sz w:val="30"/>
          <w:szCs w:val="30"/>
        </w:rPr>
        <w:t>12</w:t>
      </w:r>
      <w:r w:rsidRPr="000D4935">
        <w:rPr>
          <w:rFonts w:ascii="Angsana New" w:hAnsi="Angsana New"/>
          <w:color w:val="000000"/>
          <w:sz w:val="30"/>
          <w:szCs w:val="30"/>
        </w:rPr>
        <w:t xml:space="preserve"> 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0D4935">
        <w:rPr>
          <w:rFonts w:ascii="Angsana New" w:hAnsi="Angsana New"/>
          <w:color w:val="000000"/>
          <w:sz w:val="30"/>
          <w:szCs w:val="30"/>
        </w:rPr>
        <w:t xml:space="preserve"> 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>หรือ</w:t>
      </w:r>
    </w:p>
    <w:p w14:paraId="209AF34A" w14:textId="77777777" w:rsidR="00F512D0" w:rsidRPr="000D4935" w:rsidRDefault="00F512D0" w:rsidP="00446F8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0D4935">
        <w:rPr>
          <w:rFonts w:ascii="Angsana New" w:hAnsi="Angsana New" w:hint="cs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73742B0E" w14:textId="77777777" w:rsidR="008D0E10" w:rsidRPr="000D4935" w:rsidRDefault="008D0E10" w:rsidP="008D0E10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AA4BBBC" w14:textId="0BE9BA22" w:rsidR="00E82B0A" w:rsidRPr="000D4935" w:rsidRDefault="00F512D0" w:rsidP="00E82B0A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D4935">
        <w:rPr>
          <w:rFonts w:ascii="Angsana New" w:hAnsi="Angsana New"/>
          <w:color w:val="000000"/>
          <w:sz w:val="30"/>
          <w:szCs w:val="30"/>
          <w:cs/>
        </w:rPr>
        <w:t>ค่าเผื่อผลขาดทุน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>สำหรับลูกหนี้การค้าวัดมูลค่าผลขาดทุนด้วยผลขาดทุนด้านเครดิตที่คาดว่าจะเกิดขึ้นตลอดอายุของสัญญา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lastRenderedPageBreak/>
        <w:t>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E70ED95" w14:textId="77777777" w:rsidR="009D16D9" w:rsidRPr="000D4935" w:rsidRDefault="009D16D9" w:rsidP="00F512D0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F17C7D1" w14:textId="69E63C1F" w:rsidR="00F512D0" w:rsidRPr="000D4935" w:rsidRDefault="00F512D0" w:rsidP="00F512D0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="Angsana New" w:eastAsia="Calibri" w:hAnsi="Angsana New"/>
          <w:b/>
          <w:bCs/>
          <w:color w:val="0000FF"/>
          <w:sz w:val="30"/>
          <w:szCs w:val="30"/>
        </w:rPr>
      </w:pPr>
      <w:r w:rsidRPr="000D4935">
        <w:rPr>
          <w:rFonts w:ascii="Angsana New" w:hAnsi="Angsana New" w:hint="cs"/>
          <w:color w:val="000000"/>
          <w:sz w:val="30"/>
          <w:szCs w:val="30"/>
          <w:cs/>
        </w:rPr>
        <w:t>ค่าเผื่อผลขาดทุนด้านเครดิตสำหรับสินทรัพย์ทางการเงินอื่น</w:t>
      </w:r>
      <w:r w:rsidRPr="000D4935">
        <w:rPr>
          <w:rFonts w:ascii="Angsana New" w:hAnsi="Angsana New"/>
          <w:color w:val="000000"/>
          <w:sz w:val="30"/>
          <w:szCs w:val="30"/>
        </w:rPr>
        <w:t xml:space="preserve"> </w:t>
      </w:r>
      <w:r w:rsidRPr="000D4935">
        <w:rPr>
          <w:rFonts w:ascii="Angsana New" w:hAnsi="Angsana New"/>
          <w:color w:val="000000"/>
          <w:sz w:val="30"/>
          <w:szCs w:val="30"/>
          <w:cs/>
        </w:rPr>
        <w:t>กลุ่มบริษัทรับรู้ผล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 xml:space="preserve">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1E1B1A" w:rsidRPr="000D4935">
        <w:rPr>
          <w:rFonts w:ascii="Angsana New" w:hAnsi="Angsana New"/>
          <w:color w:val="000000"/>
          <w:sz w:val="30"/>
          <w:szCs w:val="30"/>
        </w:rPr>
        <w:t>12</w:t>
      </w:r>
      <w:r w:rsidRPr="000D4935">
        <w:rPr>
          <w:rFonts w:ascii="Angsana New" w:hAnsi="Angsana New"/>
          <w:color w:val="000000"/>
          <w:sz w:val="30"/>
          <w:szCs w:val="30"/>
        </w:rPr>
        <w:t xml:space="preserve"> 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0D4935">
        <w:rPr>
          <w:rFonts w:ascii="Angsana New" w:eastAsia="EucrosiaUPCBold" w:hAnsi="Angsana New"/>
          <w:sz w:val="30"/>
          <w:szCs w:val="30"/>
          <w:cs/>
        </w:rPr>
        <w:t>สินทรัพย์ทางการเงินที่มีการด้อยค่า</w:t>
      </w:r>
      <w:r w:rsidRPr="000D4935">
        <w:rPr>
          <w:rFonts w:ascii="Angsana New" w:eastAsia="EucrosiaUPCBold" w:hAnsi="Angsana New"/>
          <w:sz w:val="30"/>
          <w:szCs w:val="30"/>
        </w:rPr>
        <w:t xml:space="preserve">         </w:t>
      </w:r>
      <w:r w:rsidRPr="000D4935">
        <w:rPr>
          <w:rFonts w:ascii="Angsana New" w:eastAsia="EucrosiaUPCBold" w:hAnsi="Angsana New"/>
          <w:sz w:val="30"/>
          <w:szCs w:val="30"/>
          <w:cs/>
        </w:rPr>
        <w:t>ด้านเครดิต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0D4935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0171F414" w14:textId="77777777" w:rsidR="00F512D0" w:rsidRPr="000D4935" w:rsidRDefault="00F512D0" w:rsidP="00F512D0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="Angsana New" w:eastAsia="Calibri" w:hAnsi="Angsana New"/>
          <w:b/>
          <w:bCs/>
          <w:color w:val="0000FF"/>
          <w:sz w:val="30"/>
          <w:szCs w:val="30"/>
        </w:rPr>
      </w:pPr>
    </w:p>
    <w:p w14:paraId="5E597843" w14:textId="2742FBF4" w:rsidR="00F512D0" w:rsidRPr="000D4935" w:rsidRDefault="00F512D0" w:rsidP="00F512D0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0D4935">
        <w:rPr>
          <w:rFonts w:ascii="Angsana New" w:hAnsi="Angsana New"/>
          <w:color w:val="00000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กลุ่มบริษัทมีฐานะเปิดต่อความเสี่ยงด้านเครดิต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6837F17B" w14:textId="77777777" w:rsidR="00F512D0" w:rsidRPr="000D4935" w:rsidRDefault="00F512D0" w:rsidP="000A5CAD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537F418" w14:textId="414632D8" w:rsidR="00F512D0" w:rsidRPr="000D4935" w:rsidRDefault="00F512D0" w:rsidP="00F512D0">
      <w:pPr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D4935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1E1B1A" w:rsidRPr="000D4935">
        <w:rPr>
          <w:rFonts w:ascii="Angsana New" w:hAnsi="Angsana New"/>
          <w:color w:val="000000"/>
          <w:sz w:val="30"/>
          <w:szCs w:val="30"/>
        </w:rPr>
        <w:t>30</w:t>
      </w:r>
      <w:r w:rsidRPr="000D4935">
        <w:rPr>
          <w:rFonts w:ascii="Angsana New" w:hAnsi="Angsana New"/>
          <w:color w:val="000000"/>
          <w:sz w:val="30"/>
          <w:szCs w:val="30"/>
        </w:rPr>
        <w:t xml:space="preserve"> </w:t>
      </w:r>
      <w:r w:rsidRPr="000D4935">
        <w:rPr>
          <w:rFonts w:ascii="Angsana New" w:hAnsi="Angsana New"/>
          <w:color w:val="000000"/>
          <w:sz w:val="30"/>
          <w:szCs w:val="30"/>
          <w:cs/>
        </w:rPr>
        <w:t>วัน มีการเปลี่ยนแปลงของ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>อันดับ</w:t>
      </w:r>
      <w:r w:rsidRPr="000D4935">
        <w:rPr>
          <w:rFonts w:ascii="Angsana New" w:hAnsi="Angsana New"/>
          <w:color w:val="000000"/>
          <w:sz w:val="30"/>
          <w:szCs w:val="30"/>
          <w:cs/>
        </w:rPr>
        <w:t>ความน่าเชื่อถือที่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>ลดระดับลง</w:t>
      </w:r>
      <w:r w:rsidRPr="000D4935">
        <w:rPr>
          <w:rFonts w:ascii="Angsana New" w:hAnsi="Angsana New"/>
          <w:color w:val="000000"/>
          <w:sz w:val="30"/>
          <w:szCs w:val="30"/>
          <w:cs/>
        </w:rPr>
        <w:t>อย่างมีนัยสำคัญ มีการดำเนินงานที่ถดถอยอย่างมีนัยสำคัญของลูกหนี้ หรือมีการเปลี่ยนแปลง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>หรือคาดการณ์การเปลี่ยนแปลง</w:t>
      </w:r>
      <w:r w:rsidRPr="000D4935">
        <w:rPr>
          <w:rFonts w:ascii="Angsana New" w:hAnsi="Angsana New"/>
          <w:color w:val="000000"/>
          <w:sz w:val="30"/>
          <w:szCs w:val="30"/>
          <w:cs/>
        </w:rPr>
        <w:t>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0E9C1297" w14:textId="77777777" w:rsidR="00F512D0" w:rsidRPr="000D4935" w:rsidRDefault="00F512D0" w:rsidP="00F512D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481E47A" w14:textId="708C562F" w:rsidR="00F512D0" w:rsidRPr="000D4935" w:rsidRDefault="00F512D0" w:rsidP="00F512D0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D4935">
        <w:rPr>
          <w:rFonts w:ascii="Angsana New" w:hAnsi="Angsana New"/>
          <w:color w:val="000000"/>
          <w:sz w:val="30"/>
          <w:szCs w:val="30"/>
          <w:cs/>
        </w:rPr>
        <w:t>กลุ่มบริษัทพิจารณาว่า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สินทรัพย์ทางการเงินจะเกิดการ</w:t>
      </w:r>
      <w:r w:rsidRPr="000D4935">
        <w:rPr>
          <w:rFonts w:ascii="Angsana New" w:hAnsi="Angsana New"/>
          <w:color w:val="000000"/>
          <w:sz w:val="30"/>
          <w:szCs w:val="30"/>
          <w:cs/>
        </w:rPr>
        <w:t>ผิด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>สัญญา</w:t>
      </w:r>
      <w:r w:rsidRPr="000D4935">
        <w:rPr>
          <w:rFonts w:ascii="Angsana New" w:hAnsi="Angsana New"/>
          <w:color w:val="000000"/>
          <w:sz w:val="30"/>
          <w:szCs w:val="30"/>
          <w:cs/>
        </w:rPr>
        <w:t>เมื่อ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5626E9F2" w14:textId="29706E7D" w:rsidR="00F512D0" w:rsidRPr="000D4935" w:rsidRDefault="00F512D0" w:rsidP="00446F8A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0D4935">
        <w:rPr>
          <w:rFonts w:ascii="Angsana New" w:hAnsi="Angsana New" w:hint="cs"/>
          <w:color w:val="000000"/>
          <w:sz w:val="30"/>
          <w:szCs w:val="30"/>
          <w:cs/>
        </w:rPr>
        <w:t>ผู้กู้</w:t>
      </w:r>
      <w:r w:rsidRPr="000D4935">
        <w:rPr>
          <w:rFonts w:ascii="Angsana New" w:hAnsi="Angsana New"/>
          <w:color w:val="000000"/>
          <w:sz w:val="30"/>
          <w:szCs w:val="30"/>
          <w:cs/>
        </w:rPr>
        <w:t>ไม่สามารถจ่ายชำระภาระผูกพันด้านเครดิตให้แก่กลุ่มบริษัทได้เต็มจำนวน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 xml:space="preserve"> อีกทั้ง</w:t>
      </w:r>
      <w:r w:rsidRPr="000D4935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>ไม่มี</w:t>
      </w:r>
      <w:r w:rsidRPr="000D4935">
        <w:rPr>
          <w:rFonts w:ascii="Angsana New" w:hAnsi="Angsana New"/>
          <w:color w:val="000000"/>
          <w:sz w:val="30"/>
          <w:szCs w:val="30"/>
          <w:cs/>
        </w:rPr>
        <w:t>สิทธิในการไล่เบี้ย เช่น การ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>ยึด</w:t>
      </w:r>
      <w:r w:rsidRPr="000D4935">
        <w:rPr>
          <w:rFonts w:ascii="Angsana New" w:hAnsi="Angsana New"/>
          <w:color w:val="000000"/>
          <w:sz w:val="30"/>
          <w:szCs w:val="30"/>
          <w:cs/>
        </w:rPr>
        <w:t>หลักประกัน (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>หากมีการวางหลักประกัน</w:t>
      </w:r>
      <w:r w:rsidRPr="000D4935">
        <w:rPr>
          <w:rFonts w:ascii="Angsana New" w:hAnsi="Angsana New"/>
          <w:color w:val="000000"/>
          <w:sz w:val="30"/>
          <w:szCs w:val="30"/>
          <w:cs/>
        </w:rPr>
        <w:t>)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0D4935">
        <w:rPr>
          <w:rFonts w:ascii="Angsana New" w:hAnsi="Angsana New"/>
          <w:color w:val="000000"/>
          <w:sz w:val="30"/>
          <w:szCs w:val="30"/>
          <w:cs/>
        </w:rPr>
        <w:t xml:space="preserve">หรือ </w:t>
      </w:r>
    </w:p>
    <w:p w14:paraId="2DE9C9A6" w14:textId="1324F3A2" w:rsidR="00F512D0" w:rsidRPr="000D4935" w:rsidRDefault="00F512D0" w:rsidP="00446F8A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0D4935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1E1B1A" w:rsidRPr="000D4935">
        <w:rPr>
          <w:rFonts w:ascii="Angsana New" w:hAnsi="Angsana New"/>
          <w:color w:val="000000"/>
          <w:sz w:val="30"/>
          <w:szCs w:val="30"/>
        </w:rPr>
        <w:t>90</w:t>
      </w:r>
      <w:r w:rsidRPr="000D4935">
        <w:rPr>
          <w:rFonts w:ascii="Angsana New" w:hAnsi="Angsana New"/>
          <w:color w:val="000000"/>
          <w:sz w:val="30"/>
          <w:szCs w:val="30"/>
        </w:rPr>
        <w:t xml:space="preserve"> </w:t>
      </w:r>
      <w:r w:rsidRPr="000D4935">
        <w:rPr>
          <w:rFonts w:ascii="Angsana New" w:hAnsi="Angsana New"/>
          <w:color w:val="000000"/>
          <w:sz w:val="30"/>
          <w:szCs w:val="30"/>
          <w:cs/>
        </w:rPr>
        <w:t>วัน</w:t>
      </w:r>
    </w:p>
    <w:p w14:paraId="7CE9ABE2" w14:textId="77777777" w:rsidR="00F512D0" w:rsidRPr="000D4935" w:rsidRDefault="00F512D0" w:rsidP="00F512D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B74015A" w14:textId="594B8002" w:rsidR="00F512D0" w:rsidRPr="000D4935" w:rsidRDefault="00F512D0" w:rsidP="00F512D0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D4935">
        <w:rPr>
          <w:rFonts w:ascii="Angsana New" w:hAnsi="Angsana New"/>
          <w:color w:val="000000"/>
          <w:sz w:val="30"/>
          <w:szCs w:val="30"/>
          <w:cs/>
        </w:rPr>
        <w:t xml:space="preserve"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>หากการประเมินความเสี่ยงเป็นการประเมินแบบกลุ่มต้องมีการ</w:t>
      </w:r>
      <w:r w:rsidRPr="000D4935">
        <w:rPr>
          <w:rFonts w:ascii="Angsana New" w:hAnsi="Angsana New"/>
          <w:color w:val="000000"/>
          <w:sz w:val="30"/>
          <w:szCs w:val="30"/>
          <w:cs/>
        </w:rPr>
        <w:t>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>อันดับ</w:t>
      </w:r>
      <w:r w:rsidRPr="000D4935">
        <w:rPr>
          <w:rFonts w:ascii="Angsana New" w:hAnsi="Angsana New"/>
          <w:color w:val="000000"/>
          <w:sz w:val="30"/>
          <w:szCs w:val="30"/>
          <w:cs/>
        </w:rPr>
        <w:t xml:space="preserve">ความน่าเชื่อถือ </w:t>
      </w:r>
    </w:p>
    <w:p w14:paraId="1C64A41A" w14:textId="77777777" w:rsidR="00F512D0" w:rsidRPr="000D4935" w:rsidRDefault="00F512D0" w:rsidP="00F512D0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BF83B15" w14:textId="3F711686" w:rsidR="00F512D0" w:rsidRPr="000D4935" w:rsidRDefault="00F512D0" w:rsidP="00F512D0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D4935">
        <w:rPr>
          <w:rFonts w:ascii="Angsana New" w:hAnsi="Angsana New" w:hint="cs"/>
          <w:color w:val="000000"/>
          <w:sz w:val="30"/>
          <w:szCs w:val="30"/>
          <w:cs/>
        </w:rPr>
        <w:t>ผล</w:t>
      </w:r>
      <w:r w:rsidRPr="000D4935">
        <w:rPr>
          <w:rFonts w:ascii="Angsana New" w:hAnsi="Angsana New"/>
          <w:color w:val="000000"/>
          <w:sz w:val="30"/>
          <w:szCs w:val="30"/>
          <w:cs/>
        </w:rPr>
        <w:t>ขาดทุนด้านเครดิต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>ที่คาดว่าจะเกิดขึ้น</w:t>
      </w:r>
      <w:r w:rsidRPr="000D4935">
        <w:rPr>
          <w:rFonts w:ascii="Angsana New" w:hAnsi="Angsana New"/>
          <w:color w:val="000000"/>
          <w:sz w:val="30"/>
          <w:szCs w:val="30"/>
          <w:cs/>
        </w:rPr>
        <w:t>มีการประเมินใหม่ ณ สิ้นรอบระยะเวลาที่รายงาน เพื่อสะท้อนการเปลี่ยนแปลงของความเสี่ยงด้านเครดิต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>ของเครื่องมือทางการเงิน</w:t>
      </w:r>
      <w:r w:rsidRPr="000D4935">
        <w:rPr>
          <w:rFonts w:ascii="Angsana New" w:hAnsi="Angsana New"/>
          <w:color w:val="000000"/>
          <w:sz w:val="30"/>
          <w:szCs w:val="30"/>
          <w:cs/>
        </w:rPr>
        <w:t>นับจากวันที่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>รับรู้รายการเมื่อเริ่มแรก</w:t>
      </w:r>
      <w:r w:rsidRPr="000D4935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D4935">
        <w:rPr>
          <w:rFonts w:ascii="Angsana New" w:hAnsi="Angsana New"/>
          <w:color w:val="000000"/>
          <w:sz w:val="30"/>
          <w:szCs w:val="30"/>
          <w:cs/>
        </w:rPr>
        <w:t>การเพิ่มขึ้นของค่าเผื่อผลขาดทุนแสดงเป็นขาดทุนจากการด้อยค่าในกำไรหรือขาดทุน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0D4935">
        <w:rPr>
          <w:rFonts w:ascii="Angsana New" w:hAnsi="Angsana New"/>
          <w:color w:val="000000"/>
          <w:sz w:val="30"/>
          <w:szCs w:val="30"/>
          <w:cs/>
        </w:rPr>
        <w:t>ค่า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>เ</w:t>
      </w:r>
      <w:r w:rsidRPr="000D4935">
        <w:rPr>
          <w:rFonts w:ascii="Angsana New" w:hAnsi="Angsana New"/>
          <w:color w:val="000000"/>
          <w:sz w:val="30"/>
          <w:szCs w:val="30"/>
          <w:cs/>
        </w:rPr>
        <w:t>ผื่อ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>ผลขาดทุน</w:t>
      </w:r>
      <w:r w:rsidRPr="000D4935">
        <w:rPr>
          <w:rFonts w:ascii="Angsana New" w:hAnsi="Angsana New"/>
          <w:color w:val="000000"/>
          <w:sz w:val="30"/>
          <w:szCs w:val="30"/>
          <w:cs/>
        </w:rPr>
        <w:t>แสดงเป็นรายการหักออกจากมูลค่าตามบัญชีขั้นต้นของสินทรัพย์ทางการเงิน เงินลงทุนในตราสารหนี้ที่วัด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>มูลค่าด้วย</w:t>
      </w:r>
      <w:r w:rsidRPr="000D4935">
        <w:rPr>
          <w:rFonts w:ascii="Angsana New" w:hAnsi="Angsana New"/>
          <w:color w:val="000000"/>
          <w:sz w:val="30"/>
          <w:szCs w:val="30"/>
          <w:cs/>
        </w:rPr>
        <w:t>มูลค่ายุติธรรมผ่านกำไร</w:t>
      </w:r>
      <w:r w:rsidRPr="000D4935">
        <w:rPr>
          <w:rFonts w:ascii="Angsana New" w:hAnsi="Angsana New"/>
          <w:color w:val="000000"/>
          <w:sz w:val="30"/>
          <w:szCs w:val="30"/>
          <w:cs/>
        </w:rPr>
        <w:lastRenderedPageBreak/>
        <w:t>ขาดทุนเบ็ดเสร็จอื่นซึ่งกลุ่มบริษัทรับรู้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>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14:paraId="33EEC0E4" w14:textId="2AC44138" w:rsidR="0001783A" w:rsidRPr="000D4935" w:rsidRDefault="0001783A" w:rsidP="00783751">
      <w:pPr>
        <w:pStyle w:val="ListParagraph"/>
        <w:tabs>
          <w:tab w:val="left" w:pos="630"/>
          <w:tab w:val="left" w:pos="720"/>
        </w:tabs>
        <w:ind w:left="540"/>
        <w:rPr>
          <w:rFonts w:ascii="Angsana New" w:eastAsia="EucrosiaUPCBold" w:hAnsi="Angsana New"/>
          <w:i/>
          <w:iCs/>
          <w:sz w:val="30"/>
          <w:szCs w:val="30"/>
          <w:cs/>
        </w:rPr>
      </w:pPr>
    </w:p>
    <w:p w14:paraId="4EEA3B81" w14:textId="77777777" w:rsidR="00F512D0" w:rsidRPr="000D4935" w:rsidRDefault="00F512D0" w:rsidP="00F512D0">
      <w:pPr>
        <w:pStyle w:val="ListParagraph"/>
        <w:tabs>
          <w:tab w:val="left" w:pos="630"/>
          <w:tab w:val="left" w:pos="720"/>
        </w:tabs>
        <w:ind w:left="540"/>
        <w:rPr>
          <w:rFonts w:ascii="Angsana New" w:eastAsia="EucrosiaUPCBold" w:hAnsi="Angsana New"/>
          <w:i/>
          <w:iCs/>
          <w:sz w:val="30"/>
          <w:szCs w:val="30"/>
        </w:rPr>
      </w:pPr>
      <w:r w:rsidRPr="000D4935">
        <w:rPr>
          <w:rFonts w:ascii="Angsana New" w:eastAsia="EucrosiaUPCBold" w:hAnsi="Angsana New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0AF9B289" w14:textId="77777777" w:rsidR="00F512D0" w:rsidRPr="000D4935" w:rsidRDefault="00F512D0" w:rsidP="00F512D0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842F01D" w14:textId="0F929643" w:rsidR="000A5CAD" w:rsidRPr="000D4935" w:rsidRDefault="00F512D0" w:rsidP="00F512D0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D4935">
        <w:rPr>
          <w:rFonts w:ascii="Angsana New" w:hAnsi="Angsana New" w:cs="Angsana New"/>
          <w:sz w:val="30"/>
          <w:szCs w:val="30"/>
          <w:cs/>
        </w:rPr>
        <w:t>ณ วันที่รายงาน</w:t>
      </w:r>
      <w:r w:rsidRPr="000D49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D4935">
        <w:rPr>
          <w:rFonts w:ascii="Angsana New" w:hAnsi="Angsana New" w:cs="Angsana New"/>
          <w:sz w:val="30"/>
          <w:szCs w:val="30"/>
          <w:cs/>
        </w:rPr>
        <w:t>กลุ่มบริษัทประเมินว่าสินทรัพย์ทางการเงินที่วัดมูลค่าด้วยราคาทุนตัดจำหน่ายและตราสารหนี้ที่วัด</w:t>
      </w:r>
      <w:r w:rsidRPr="000D4935">
        <w:rPr>
          <w:rFonts w:ascii="Angsana New" w:hAnsi="Angsana New" w:cs="Angsana New" w:hint="cs"/>
          <w:sz w:val="30"/>
          <w:szCs w:val="30"/>
          <w:cs/>
        </w:rPr>
        <w:t>มูลค่าด้วย</w:t>
      </w:r>
      <w:r w:rsidRPr="000D4935">
        <w:rPr>
          <w:rFonts w:ascii="Angsana New" w:hAnsi="Angsana New" w:cs="Angsana New"/>
          <w:sz w:val="30"/>
          <w:szCs w:val="30"/>
          <w:cs/>
        </w:rPr>
        <w:t>มูลค่าด้วยมูลค่ายุติธรรมผ่านกำไรขาดทุนเบ็ดเสร็จอื่น</w:t>
      </w:r>
      <w:r w:rsidRPr="000D4935">
        <w:rPr>
          <w:rFonts w:ascii="Angsana New" w:hAnsi="Angsana New" w:cs="Angsana New" w:hint="cs"/>
          <w:sz w:val="30"/>
          <w:szCs w:val="30"/>
          <w:cs/>
        </w:rPr>
        <w:t>เกิด</w:t>
      </w:r>
      <w:r w:rsidRPr="000D4935">
        <w:rPr>
          <w:rFonts w:ascii="Angsana New" w:hAnsi="Angsana New" w:cs="Angsana New"/>
          <w:sz w:val="30"/>
          <w:szCs w:val="30"/>
          <w:cs/>
        </w:rPr>
        <w:t>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</w:t>
      </w:r>
      <w:r w:rsidRPr="000D4935">
        <w:rPr>
          <w:rFonts w:ascii="Angsana New" w:hAnsi="Angsana New" w:cs="Angsana New" w:hint="cs"/>
          <w:sz w:val="30"/>
          <w:szCs w:val="30"/>
          <w:cs/>
        </w:rPr>
        <w:t>หนึ่งเหตุการณ์</w:t>
      </w:r>
      <w:r w:rsidRPr="000D4935">
        <w:rPr>
          <w:rFonts w:ascii="Angsana New" w:hAnsi="Angsana New" w:cs="Angsana New"/>
          <w:sz w:val="30"/>
          <w:szCs w:val="30"/>
          <w:cs/>
        </w:rPr>
        <w:t>ซึ่งส่งผลกระทบ</w:t>
      </w:r>
      <w:r w:rsidRPr="000D4935">
        <w:rPr>
          <w:rFonts w:ascii="Angsana New" w:hAnsi="Angsana New" w:cs="Angsana New" w:hint="cs"/>
          <w:sz w:val="30"/>
          <w:szCs w:val="30"/>
          <w:cs/>
        </w:rPr>
        <w:t>เชิงลบ</w:t>
      </w:r>
      <w:r w:rsidRPr="000D4935">
        <w:rPr>
          <w:rFonts w:ascii="Angsana New" w:hAnsi="Angsana New" w:cs="Angsana New"/>
          <w:sz w:val="30"/>
          <w:szCs w:val="30"/>
          <w:cs/>
        </w:rPr>
        <w:t>ต่อกระแสเงินสด</w:t>
      </w:r>
      <w:r w:rsidRPr="000D4935">
        <w:rPr>
          <w:rFonts w:ascii="Angsana New" w:hAnsi="Angsana New" w:cs="Angsana New" w:hint="cs"/>
          <w:sz w:val="30"/>
          <w:szCs w:val="30"/>
          <w:cs/>
        </w:rPr>
        <w:t>ที่คาดว่าจะ</w:t>
      </w:r>
      <w:r w:rsidRPr="000D4935">
        <w:rPr>
          <w:rFonts w:ascii="Angsana New" w:hAnsi="Angsana New" w:cs="Angsana New"/>
          <w:sz w:val="30"/>
          <w:szCs w:val="30"/>
          <w:cs/>
        </w:rPr>
        <w:t>เกิดขึ้นในอนาคตของสินทรัพย์ทางการเงิน</w:t>
      </w:r>
      <w:r w:rsidRPr="000D4935">
        <w:rPr>
          <w:rFonts w:ascii="Angsana New" w:hAnsi="Angsana New" w:cs="Angsana New"/>
          <w:sz w:val="30"/>
          <w:szCs w:val="30"/>
        </w:rPr>
        <w:t xml:space="preserve"> </w:t>
      </w:r>
      <w:r w:rsidRPr="000D4935">
        <w:rPr>
          <w:rFonts w:ascii="Angsana New" w:hAnsi="Angsana New" w:cs="Angsana New" w:hint="cs"/>
          <w:sz w:val="30"/>
          <w:szCs w:val="30"/>
          <w:cs/>
        </w:rPr>
        <w:t>สถานการณ์ที่เป็นข้อบ่งชี้ว่าสินทรัพย์ทางการเงินเกิดการ</w:t>
      </w:r>
      <w:r w:rsidRPr="000D4935">
        <w:rPr>
          <w:rFonts w:ascii="Angsana New" w:hAnsi="Angsana New" w:cs="Angsana New"/>
          <w:sz w:val="30"/>
          <w:szCs w:val="30"/>
          <w:cs/>
        </w:rPr>
        <w:t xml:space="preserve">ด้อยค่าด้านเครดิตรวมถึง </w:t>
      </w:r>
      <w:r w:rsidRPr="000D4935">
        <w:rPr>
          <w:rFonts w:ascii="Angsana New" w:hAnsi="Angsana New" w:cs="Angsana New" w:hint="cs"/>
          <w:sz w:val="30"/>
          <w:szCs w:val="30"/>
          <w:cs/>
        </w:rPr>
        <w:t>การที่</w:t>
      </w:r>
      <w:r w:rsidRPr="000D4935">
        <w:rPr>
          <w:rFonts w:ascii="Angsana New" w:hAnsi="Angsana New" w:cs="Angsana New"/>
          <w:sz w:val="30"/>
          <w:szCs w:val="30"/>
          <w:cs/>
        </w:rPr>
        <w:t>ลูกหนี้ประสบปัญหาทางการเงินอย่างมีนัยสำคัญ การผิดสัญญา</w:t>
      </w:r>
      <w:r w:rsidRPr="000D4935">
        <w:rPr>
          <w:rFonts w:ascii="Angsana New" w:hAnsi="Angsana New" w:cs="Angsana New" w:hint="cs"/>
          <w:sz w:val="30"/>
          <w:szCs w:val="30"/>
          <w:cs/>
        </w:rPr>
        <w:t xml:space="preserve"> เช่น </w:t>
      </w:r>
      <w:r w:rsidRPr="000D4935">
        <w:rPr>
          <w:rFonts w:ascii="Angsana New" w:hAnsi="Angsana New" w:cs="Angsana New"/>
          <w:sz w:val="30"/>
          <w:szCs w:val="30"/>
          <w:cs/>
        </w:rPr>
        <w:t xml:space="preserve">การค้างชำระเกินกว่า </w:t>
      </w:r>
      <w:r w:rsidR="001E1B1A" w:rsidRPr="000D4935">
        <w:rPr>
          <w:rFonts w:ascii="Angsana New" w:hAnsi="Angsana New" w:cs="Angsana New"/>
          <w:sz w:val="30"/>
          <w:szCs w:val="30"/>
        </w:rPr>
        <w:t>90</w:t>
      </w:r>
      <w:r w:rsidRPr="000D4935">
        <w:rPr>
          <w:rFonts w:ascii="Angsana New" w:hAnsi="Angsana New" w:cs="Angsana New"/>
          <w:sz w:val="30"/>
          <w:szCs w:val="30"/>
        </w:rPr>
        <w:t xml:space="preserve"> </w:t>
      </w:r>
      <w:r w:rsidRPr="000D4935">
        <w:rPr>
          <w:rFonts w:ascii="Angsana New" w:hAnsi="Angsana New" w:cs="Angsana New"/>
          <w:sz w:val="30"/>
          <w:szCs w:val="30"/>
          <w:cs/>
        </w:rPr>
        <w:t xml:space="preserve">วัน </w:t>
      </w:r>
      <w:r w:rsidRPr="000D4935">
        <w:rPr>
          <w:rFonts w:ascii="Angsana New" w:hAnsi="Angsana New" w:cs="Angsana New" w:hint="cs"/>
          <w:sz w:val="30"/>
          <w:szCs w:val="30"/>
          <w:cs/>
        </w:rPr>
        <w:t>มีความเป็นไปได้ที่ลูกหนี้จะเข้าสู่</w:t>
      </w:r>
      <w:r w:rsidRPr="000D4935">
        <w:rPr>
          <w:rFonts w:ascii="Angsana New" w:hAnsi="Angsana New" w:cs="Angsana New"/>
          <w:sz w:val="30"/>
          <w:szCs w:val="30"/>
          <w:cs/>
        </w:rPr>
        <w:t>การล้มละลาย</w:t>
      </w:r>
      <w:r w:rsidRPr="000D49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D4935">
        <w:rPr>
          <w:rFonts w:ascii="Angsana New" w:hAnsi="Angsana New" w:cs="Angsana New"/>
          <w:sz w:val="30"/>
          <w:szCs w:val="30"/>
          <w:cs/>
        </w:rPr>
        <w:t>เป็นต้น</w:t>
      </w:r>
    </w:p>
    <w:p w14:paraId="2B0240CF" w14:textId="701377D2" w:rsidR="00F512D0" w:rsidRPr="000D4935" w:rsidRDefault="00F512D0" w:rsidP="006056F7">
      <w:pPr>
        <w:tabs>
          <w:tab w:val="left" w:pos="630"/>
          <w:tab w:val="left" w:pos="72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07D087D" w14:textId="7C23AB5C" w:rsidR="00F512D0" w:rsidRPr="000D4935" w:rsidRDefault="00F512D0" w:rsidP="00F512D0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0D493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การตัดจำหน่าย</w:t>
      </w:r>
      <w:r w:rsidRPr="000D4935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27BB5B3C" w14:textId="77777777" w:rsidR="00F512D0" w:rsidRPr="000D4935" w:rsidRDefault="00F512D0" w:rsidP="00F512D0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59A7CCA2" w14:textId="50327115" w:rsidR="00F512D0" w:rsidRPr="000D4935" w:rsidRDefault="00F512D0" w:rsidP="00F512D0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cstheme="minorBidi"/>
          <w:color w:val="000000"/>
          <w:sz w:val="30"/>
          <w:szCs w:val="30"/>
        </w:rPr>
      </w:pPr>
      <w:r w:rsidRPr="000D4935">
        <w:rPr>
          <w:rFonts w:asciiTheme="majorBidi" w:eastAsia="Calibri" w:hAnsiTheme="majorBidi" w:cstheme="majorBidi"/>
          <w:sz w:val="30"/>
          <w:szCs w:val="30"/>
          <w:cs/>
        </w:rPr>
        <w:t>มูลค่าตามบัญชีขั้นต้นของ</w:t>
      </w:r>
      <w:r w:rsidRPr="000D4935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0D4935">
        <w:rPr>
          <w:rFonts w:asciiTheme="majorBidi" w:hAnsiTheme="majorBidi" w:cstheme="majorBidi"/>
          <w:sz w:val="30"/>
          <w:szCs w:val="30"/>
        </w:rPr>
        <w:t xml:space="preserve"> 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หากมีการรับเงินคืนในภายหลังจากสินทรัพย์ที่มีการตัดจำ</w:t>
      </w:r>
      <w:r w:rsidRPr="000D493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หน่ายแล้ว </w:t>
      </w:r>
      <w:r w:rsidRPr="000D4935">
        <w:rPr>
          <w:rFonts w:asciiTheme="majorBidi" w:hAnsiTheme="majorBidi" w:cstheme="majorBidi"/>
          <w:color w:val="000000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156259C4" w14:textId="77777777" w:rsidR="00F512D0" w:rsidRPr="000D4935" w:rsidRDefault="00F512D0" w:rsidP="00F512D0">
      <w:pPr>
        <w:pStyle w:val="ListParagraph"/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4935" w:rsidDel="00DE5E64">
        <w:rPr>
          <w:rFonts w:ascii="Angsana New" w:eastAsia="Calibri" w:hAnsi="Angsana New"/>
          <w:sz w:val="30"/>
          <w:szCs w:val="30"/>
          <w:shd w:val="clear" w:color="auto" w:fill="D9D9D9" w:themeFill="background1" w:themeFillShade="D9"/>
        </w:rPr>
        <w:t xml:space="preserve"> </w:t>
      </w:r>
    </w:p>
    <w:p w14:paraId="0B60DF57" w14:textId="51E50677" w:rsidR="00F512D0" w:rsidRPr="000D4935" w:rsidRDefault="00F512D0" w:rsidP="006056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D493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นโยบายการบัญชีที่ถือปฏิบั</w:t>
      </w:r>
      <w:r w:rsidRPr="000D493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ติก่อนวันที่ </w:t>
      </w:r>
      <w:r w:rsidR="001E1B1A" w:rsidRPr="000D4935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0D493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0D493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1E1B1A" w:rsidRPr="000D4935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14620C27" w14:textId="77777777" w:rsidR="00F512D0" w:rsidRPr="000D4935" w:rsidRDefault="00F512D0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07C9DA6" w14:textId="513554F0" w:rsidR="003A5568" w:rsidRPr="000D4935" w:rsidRDefault="003A5568" w:rsidP="003A55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</w:t>
      </w:r>
    </w:p>
    <w:p w14:paraId="47B88986" w14:textId="77777777" w:rsidR="003A5568" w:rsidRPr="000D4935" w:rsidRDefault="003A5568" w:rsidP="003A5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D80B792" w14:textId="77777777" w:rsidR="003A5568" w:rsidRPr="000D4935" w:rsidRDefault="003A5568" w:rsidP="003A55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</w:t>
      </w:r>
    </w:p>
    <w:p w14:paraId="1E0F0B79" w14:textId="77777777" w:rsidR="003A5568" w:rsidRPr="000D4935" w:rsidRDefault="003A5568" w:rsidP="003A5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237D39C" w14:textId="77A2908D" w:rsidR="003A5568" w:rsidRPr="000D4935" w:rsidRDefault="003A5568" w:rsidP="003A55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0D4935">
        <w:rPr>
          <w:rFonts w:asciiTheme="majorBidi" w:hAnsiTheme="majorBidi" w:cstheme="majorBidi"/>
          <w:sz w:val="30"/>
          <w:szCs w:val="30"/>
          <w:cs/>
        </w:rPr>
        <w:t xml:space="preserve"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ขาดทุนซึ่งเคยบันทึกในส่วนของผู้ถือหุ้นจะถูกบันทึกในกำไรหรือขาดทุนโดยไม่ต้องปรับกับสินทรัพย์ทางการเงินดังกล่าว 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หักขาดทุนจากการด้อยค่าของสินทรัพย์ทางการเงินนั้นๆ ซึ่งเคยรับรู้แล้วในกำไรหรือขาดทุน </w:t>
      </w:r>
    </w:p>
    <w:p w14:paraId="72BDD96A" w14:textId="77777777" w:rsidR="003A5568" w:rsidRPr="000D4935" w:rsidRDefault="003A5568" w:rsidP="003A5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784ABE3A" w14:textId="77777777" w:rsidR="003A5568" w:rsidRPr="000D4935" w:rsidRDefault="003A5568" w:rsidP="003A55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0D4935">
        <w:rPr>
          <w:rFonts w:asciiTheme="majorBidi" w:hAnsiTheme="majorBidi" w:cstheme="majorBidi"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14:paraId="6670A7AF" w14:textId="77777777" w:rsidR="003A5568" w:rsidRPr="000D4935" w:rsidRDefault="003A5568" w:rsidP="003A55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0ADDE514" w14:textId="77777777" w:rsidR="003A5568" w:rsidRPr="000D4935" w:rsidRDefault="003A5568" w:rsidP="003A55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  <w:r w:rsidRPr="000D4935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7DA9F772" w14:textId="77777777" w:rsidR="003A5568" w:rsidRPr="000D4935" w:rsidRDefault="003A5568" w:rsidP="003A5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C86BFAE" w14:textId="77777777" w:rsidR="003A5568" w:rsidRPr="000D4935" w:rsidRDefault="003A5568" w:rsidP="003A55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58746C5F" w14:textId="77777777" w:rsidR="003A5568" w:rsidRPr="000D4935" w:rsidRDefault="003A5568" w:rsidP="003A5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56E6397" w14:textId="77777777" w:rsidR="003A5568" w:rsidRPr="000D4935" w:rsidRDefault="003A5568" w:rsidP="003A55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0D4935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14:paraId="76EF3A9F" w14:textId="77777777" w:rsidR="003A5568" w:rsidRPr="000D4935" w:rsidRDefault="003A5568" w:rsidP="003A5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25CF387" w14:textId="0F9F11FA" w:rsidR="001D0088" w:rsidRPr="000D4935" w:rsidRDefault="003A5568" w:rsidP="001D0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11661B3A" w14:textId="77777777" w:rsidR="005718FB" w:rsidRPr="000D4935" w:rsidRDefault="005718FB" w:rsidP="00A7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2858C7E" w14:textId="5E7CA468" w:rsidR="00203E99" w:rsidRPr="000D4935" w:rsidRDefault="00CD39A3" w:rsidP="005718FB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0D4935">
        <w:rPr>
          <w:rFonts w:ascii="Angsana New" w:hAnsi="Angsana New" w:hint="cs"/>
          <w:b/>
          <w:bCs/>
          <w:i/>
          <w:iCs/>
          <w:sz w:val="30"/>
          <w:szCs w:val="30"/>
          <w:cs/>
        </w:rPr>
        <w:t>(ฑ)</w:t>
      </w: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203E99" w:rsidRPr="000D493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การด้อยค่า</w:t>
      </w:r>
      <w:r w:rsidR="00203E99"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66396286" w14:textId="77777777" w:rsidR="00203E99" w:rsidRPr="000D4935" w:rsidRDefault="00203E99" w:rsidP="00A7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4BA482D" w14:textId="77777777" w:rsidR="000556C0" w:rsidRPr="000D4935" w:rsidRDefault="000556C0" w:rsidP="00055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0D4935">
        <w:rPr>
          <w:rFonts w:ascii="Angsana New" w:hAnsi="Angsana New"/>
          <w:sz w:val="30"/>
          <w:szCs w:val="30"/>
        </w:rPr>
        <w:t xml:space="preserve">               </w:t>
      </w:r>
      <w:r w:rsidRPr="000D4935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296FDA30" w14:textId="77777777" w:rsidR="000556C0" w:rsidRPr="000D4935" w:rsidRDefault="000556C0" w:rsidP="00055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bidi="ar-SA"/>
        </w:rPr>
      </w:pPr>
    </w:p>
    <w:p w14:paraId="43123662" w14:textId="77777777" w:rsidR="003C3863" w:rsidRPr="000D4935" w:rsidRDefault="000556C0" w:rsidP="003C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D4935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 w:rsidRPr="000D4935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0D4935">
        <w:rPr>
          <w:rFonts w:ascii="Angsana New" w:hAnsi="Angsana New"/>
          <w:sz w:val="30"/>
          <w:szCs w:val="30"/>
          <w:cs/>
        </w:rPr>
        <w:t>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ในกรณีนี้ให้รับรู้ในส่วนของผู้ถือหุ้น</w:t>
      </w:r>
    </w:p>
    <w:p w14:paraId="0F8E1DB2" w14:textId="77777777" w:rsidR="002C7C64" w:rsidRPr="000D4935" w:rsidRDefault="002C7C64" w:rsidP="00055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2C0C859" w14:textId="77777777" w:rsidR="000556C0" w:rsidRPr="000D4935" w:rsidRDefault="000556C0" w:rsidP="00055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0D4935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38D2A5F8" w14:textId="77777777" w:rsidR="000556C0" w:rsidRPr="000D4935" w:rsidRDefault="000556C0" w:rsidP="00055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435F850" w14:textId="77777777" w:rsidR="000556C0" w:rsidRPr="000D4935" w:rsidRDefault="000556C0" w:rsidP="00055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 xml:space="preserve"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</w:t>
      </w:r>
      <w:r w:rsidRPr="000D4935">
        <w:rPr>
          <w:rFonts w:ascii="Angsana New" w:hAnsi="Angsana New"/>
          <w:sz w:val="30"/>
          <w:szCs w:val="30"/>
          <w:cs/>
        </w:rPr>
        <w:lastRenderedPageBreak/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583B7AE" w14:textId="77777777" w:rsidR="000556C0" w:rsidRPr="000D4935" w:rsidRDefault="000556C0" w:rsidP="00055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92A64E7" w14:textId="77777777" w:rsidR="000556C0" w:rsidRPr="000D4935" w:rsidRDefault="000556C0" w:rsidP="00055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0D4935">
        <w:rPr>
          <w:rFonts w:ascii="Angsana New" w:hAnsi="Angsana New"/>
          <w:i/>
          <w:iCs/>
          <w:sz w:val="30"/>
          <w:szCs w:val="30"/>
          <w:cs/>
        </w:rPr>
        <w:t>การกลับรายการด้อยค่า</w:t>
      </w:r>
    </w:p>
    <w:p w14:paraId="7A6DD1D3" w14:textId="77777777" w:rsidR="000556C0" w:rsidRPr="000D4935" w:rsidRDefault="000556C0" w:rsidP="00055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21778AC" w14:textId="77777777" w:rsidR="000556C0" w:rsidRPr="000D4935" w:rsidRDefault="000556C0" w:rsidP="00055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985FFFD" w14:textId="77777777" w:rsidR="000556C0" w:rsidRPr="000D4935" w:rsidRDefault="000556C0" w:rsidP="00A7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B02151E" w14:textId="1606FABF" w:rsidR="00C77616" w:rsidRPr="000D4935" w:rsidRDefault="001A036E" w:rsidP="00CB581D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ED7BB1" w:rsidRPr="000D493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ฒ</w:t>
      </w: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0D4935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4FB67B98" w14:textId="77777777" w:rsidR="001A036E" w:rsidRPr="000D4935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6B064AA" w14:textId="77777777" w:rsidR="00EE368C" w:rsidRPr="000D4935" w:rsidRDefault="00EE368C" w:rsidP="00EE368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0D4935">
        <w:rPr>
          <w:rFonts w:ascii="Angsana New" w:hAnsi="Angsana New" w:hint="cs"/>
          <w:iCs/>
          <w:sz w:val="30"/>
          <w:szCs w:val="30"/>
          <w:cs/>
        </w:rPr>
        <w:t>โครงการสมทบเงิน</w:t>
      </w:r>
    </w:p>
    <w:p w14:paraId="58129D8E" w14:textId="77777777" w:rsidR="00EE368C" w:rsidRPr="000D4935" w:rsidRDefault="00EE368C" w:rsidP="00EE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18462294" w14:textId="6B48AAF5" w:rsidR="00FD7D88" w:rsidRPr="000D4935" w:rsidRDefault="00EE368C" w:rsidP="00F512D0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D4935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C0A0063" w14:textId="77777777" w:rsidR="00FD7D88" w:rsidRPr="000D4935" w:rsidRDefault="00FD7D88" w:rsidP="00CB1906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36A30E6B" w14:textId="77777777" w:rsidR="00C172DE" w:rsidRPr="000D4935" w:rsidRDefault="00C172DE" w:rsidP="00C172D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0D4935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286CF62A" w14:textId="77777777" w:rsidR="00C172DE" w:rsidRPr="000D4935" w:rsidRDefault="00C172DE" w:rsidP="00A7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14:paraId="772C742F" w14:textId="713C4960" w:rsidR="00C172DE" w:rsidRPr="000D4935" w:rsidRDefault="00C172DE" w:rsidP="00CA5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0D4935">
        <w:rPr>
          <w:rFonts w:ascii="Angsana New" w:hAnsi="Angsana New"/>
          <w:i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 </w:t>
      </w:r>
    </w:p>
    <w:p w14:paraId="7F72217C" w14:textId="77777777" w:rsidR="00502922" w:rsidRPr="000D4935" w:rsidRDefault="00502922" w:rsidP="00CA5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6"/>
          <w:szCs w:val="26"/>
          <w:cs/>
        </w:rPr>
      </w:pPr>
    </w:p>
    <w:p w14:paraId="587BA056" w14:textId="77777777" w:rsidR="00C172DE" w:rsidRPr="000D4935" w:rsidRDefault="00C172DE" w:rsidP="00CA5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sz w:val="30"/>
          <w:szCs w:val="30"/>
          <w:shd w:val="clear" w:color="auto" w:fill="D9D9D9"/>
        </w:rPr>
      </w:pPr>
      <w:r w:rsidRPr="000D4935">
        <w:rPr>
          <w:rFonts w:ascii="Angsana New" w:hAnsi="Angsana New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</w:t>
      </w:r>
      <w:r w:rsidR="003567FB" w:rsidRPr="000D4935">
        <w:rPr>
          <w:rFonts w:ascii="Angsana New" w:hAnsi="Angsana New"/>
          <w:i/>
          <w:sz w:val="30"/>
          <w:szCs w:val="30"/>
          <w:cs/>
        </w:rPr>
        <w:t xml:space="preserve"> </w:t>
      </w:r>
      <w:r w:rsidRPr="000D4935">
        <w:rPr>
          <w:rFonts w:ascii="Angsana New" w:hAnsi="Angsana New"/>
          <w:i/>
          <w:sz w:val="30"/>
          <w:szCs w:val="30"/>
          <w:cs/>
        </w:rPr>
        <w:t xml:space="preserve">โดยวิธีคิดลดแต่ละหน่วยที่ประมาณการไว้  </w:t>
      </w:r>
    </w:p>
    <w:p w14:paraId="19C2DAB0" w14:textId="77777777" w:rsidR="00897C0B" w:rsidRPr="000D4935" w:rsidRDefault="00C172DE" w:rsidP="00CA5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6"/>
          <w:szCs w:val="26"/>
        </w:rPr>
      </w:pPr>
      <w:r w:rsidRPr="000D4935">
        <w:rPr>
          <w:rFonts w:ascii="Angsana New" w:hAnsi="Angsana New"/>
          <w:sz w:val="26"/>
          <w:szCs w:val="26"/>
        </w:rPr>
        <w:t xml:space="preserve"> </w:t>
      </w:r>
    </w:p>
    <w:p w14:paraId="634C4470" w14:textId="77777777" w:rsidR="00C172DE" w:rsidRPr="000D4935" w:rsidRDefault="00C172DE" w:rsidP="00CA58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0D4935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0D4935">
        <w:rPr>
          <w:rFonts w:ascii="Angsana New" w:hAnsi="Angsana New"/>
          <w:i/>
          <w:sz w:val="30"/>
          <w:szCs w:val="30"/>
        </w:rPr>
        <w:t xml:space="preserve"> </w:t>
      </w:r>
      <w:r w:rsidRPr="000D4935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0D4935">
        <w:rPr>
          <w:rFonts w:ascii="Angsana New" w:hAnsi="Angsana New"/>
          <w:i/>
          <w:sz w:val="30"/>
          <w:szCs w:val="30"/>
        </w:rPr>
        <w:t xml:space="preserve"> </w:t>
      </w:r>
      <w:r w:rsidRPr="000D4935">
        <w:rPr>
          <w:rFonts w:ascii="Angsana New" w:hAnsi="Angsana New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="003114A5" w:rsidRPr="000D4935">
        <w:rPr>
          <w:rFonts w:ascii="Angsana New" w:hAnsi="Angsana New"/>
          <w:i/>
          <w:sz w:val="30"/>
          <w:szCs w:val="30"/>
        </w:rPr>
        <w:t xml:space="preserve"> </w:t>
      </w:r>
      <w:r w:rsidRPr="000D4935">
        <w:rPr>
          <w:rFonts w:ascii="Angsana New" w:hAnsi="Angsana New"/>
          <w:i/>
          <w:sz w:val="30"/>
          <w:szCs w:val="30"/>
          <w:cs/>
        </w:rPr>
        <w:t xml:space="preserve"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14:paraId="5E78EE85" w14:textId="77777777" w:rsidR="002D2CBA" w:rsidRPr="000D4935" w:rsidRDefault="00C172DE" w:rsidP="00237716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D4935">
        <w:rPr>
          <w:rFonts w:ascii="Angsana New" w:hAnsi="Angsana New"/>
          <w:i/>
          <w:sz w:val="30"/>
          <w:szCs w:val="30"/>
          <w:cs/>
        </w:rPr>
        <w:lastRenderedPageBreak/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14:paraId="60635408" w14:textId="77777777" w:rsidR="00237716" w:rsidRPr="000D4935" w:rsidRDefault="00237716" w:rsidP="00237716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5D9BB070" w14:textId="4628B25C" w:rsidR="00C172DE" w:rsidRPr="000D4935" w:rsidRDefault="00C172DE" w:rsidP="00C172D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0D4935">
        <w:rPr>
          <w:rFonts w:ascii="Angsana New" w:hAnsi="Angsana New"/>
          <w:iCs/>
          <w:sz w:val="30"/>
          <w:szCs w:val="30"/>
          <w:cs/>
        </w:rPr>
        <w:t>ผลประโยชน์ระยะสั</w:t>
      </w:r>
      <w:r w:rsidR="00327EF5" w:rsidRPr="000D4935">
        <w:rPr>
          <w:rFonts w:ascii="Angsana New" w:hAnsi="Angsana New" w:hint="cs"/>
          <w:iCs/>
          <w:sz w:val="30"/>
          <w:szCs w:val="30"/>
          <w:cs/>
        </w:rPr>
        <w:t>้</w:t>
      </w:r>
      <w:r w:rsidRPr="000D4935">
        <w:rPr>
          <w:rFonts w:ascii="Angsana New" w:hAnsi="Angsana New"/>
          <w:iCs/>
          <w:sz w:val="30"/>
          <w:szCs w:val="30"/>
          <w:cs/>
        </w:rPr>
        <w:t>นของพนักงาน</w:t>
      </w:r>
    </w:p>
    <w:p w14:paraId="38CCAA5B" w14:textId="77777777" w:rsidR="00C172DE" w:rsidRPr="000D4935" w:rsidRDefault="00C172DE" w:rsidP="00A93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1EB02D97" w14:textId="77777777" w:rsidR="004438D8" w:rsidRPr="000D4935" w:rsidRDefault="00C172DE" w:rsidP="00ED4798">
      <w:pPr>
        <w:tabs>
          <w:tab w:val="clear" w:pos="227"/>
          <w:tab w:val="clear" w:pos="454"/>
          <w:tab w:val="clear" w:pos="680"/>
          <w:tab w:val="left" w:pos="720"/>
        </w:tabs>
        <w:ind w:left="540" w:right="65"/>
        <w:jc w:val="thaiDistribute"/>
        <w:rPr>
          <w:rFonts w:ascii="Angsana New" w:hAnsi="Angsana New"/>
          <w:i/>
          <w:sz w:val="30"/>
          <w:szCs w:val="30"/>
        </w:rPr>
      </w:pPr>
      <w:r w:rsidRPr="000D4935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="00A93463" w:rsidRPr="000D4935">
        <w:rPr>
          <w:rFonts w:ascii="Angsana New" w:hAnsi="Angsana New"/>
          <w:i/>
          <w:sz w:val="30"/>
          <w:szCs w:val="30"/>
          <w:cs/>
        </w:rPr>
        <w:t> </w:t>
      </w:r>
      <w:r w:rsidRPr="000D4935">
        <w:rPr>
          <w:rFonts w:ascii="Angsana New" w:hAnsi="Angsana New"/>
          <w:i/>
          <w:sz w:val="30"/>
          <w:szCs w:val="30"/>
          <w:cs/>
        </w:rPr>
        <w:t>หนี้สินรับรู้ด้</w:t>
      </w:r>
      <w:r w:rsidR="00A93463" w:rsidRPr="000D4935">
        <w:rPr>
          <w:rFonts w:ascii="Angsana New" w:hAnsi="Angsana New"/>
          <w:i/>
          <w:sz w:val="30"/>
          <w:szCs w:val="30"/>
          <w:cs/>
        </w:rPr>
        <w:t>วยมูลค่าที่คาดว่าจะจ่ายชำระ </w:t>
      </w:r>
      <w:r w:rsidRPr="000D4935">
        <w:rPr>
          <w:rFonts w:ascii="Angsana New" w:hAnsi="Angsana New"/>
          <w:i/>
          <w:sz w:val="30"/>
          <w:szCs w:val="30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7D1CD19" w14:textId="77777777" w:rsidR="002D2CBA" w:rsidRPr="000D4935" w:rsidRDefault="002D2CBA" w:rsidP="00ED4798">
      <w:pPr>
        <w:tabs>
          <w:tab w:val="clear" w:pos="227"/>
          <w:tab w:val="clear" w:pos="454"/>
          <w:tab w:val="clear" w:pos="680"/>
          <w:tab w:val="left" w:pos="720"/>
        </w:tabs>
        <w:ind w:left="540" w:right="65"/>
        <w:jc w:val="thaiDistribute"/>
        <w:rPr>
          <w:rFonts w:ascii="Angsana New" w:hAnsi="Angsana New"/>
          <w:i/>
          <w:sz w:val="30"/>
          <w:szCs w:val="30"/>
        </w:rPr>
      </w:pPr>
    </w:p>
    <w:p w14:paraId="76B630B7" w14:textId="6598247D" w:rsidR="007621DD" w:rsidRPr="000D4935" w:rsidRDefault="001A036E" w:rsidP="00762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hanging="27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2D6E42" w:rsidRPr="000D493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ณ</w:t>
      </w: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0D4935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7621DD" w:rsidRPr="000D493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การจ่ายโดยใช้หุ้นเป็นเกณฑ์</w:t>
      </w:r>
      <w:r w:rsidR="007621DD" w:rsidRPr="000D493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    </w:t>
      </w:r>
    </w:p>
    <w:p w14:paraId="4677C741" w14:textId="77777777" w:rsidR="007621DD" w:rsidRPr="000D4935" w:rsidRDefault="007621DD" w:rsidP="00762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FC30FD9" w14:textId="7E2AEAF7" w:rsidR="004E771A" w:rsidRPr="000D4935" w:rsidRDefault="004E771A" w:rsidP="004E771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0D4935">
        <w:rPr>
          <w:rFonts w:ascii="Angsana New" w:hAnsi="Angsana New"/>
          <w:sz w:val="30"/>
          <w:szCs w:val="30"/>
        </w:rPr>
        <w:t>(</w:t>
      </w:r>
      <w:r w:rsidRPr="000D4935">
        <w:rPr>
          <w:rFonts w:ascii="Angsana New" w:hAnsi="Angsana New"/>
          <w:sz w:val="30"/>
          <w:szCs w:val="30"/>
          <w:cs/>
        </w:rPr>
        <w:t>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</w:t>
      </w:r>
      <w:r w:rsidRPr="000D4935">
        <w:rPr>
          <w:rFonts w:ascii="Angsana New" w:hAnsi="Angsana New"/>
          <w:sz w:val="30"/>
          <w:szCs w:val="30"/>
          <w:cs/>
        </w:rPr>
        <w:br/>
        <w:t xml:space="preserve">ที่เกิดขึ้นจริง </w:t>
      </w:r>
    </w:p>
    <w:p w14:paraId="7C23A536" w14:textId="7E860931" w:rsidR="00CC6E8E" w:rsidRPr="000D4935" w:rsidRDefault="00CC6E8E" w:rsidP="001A036E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2B7DF25" w14:textId="649AAD7E" w:rsidR="001A036E" w:rsidRPr="000D4935" w:rsidRDefault="007621DD" w:rsidP="001A036E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2D6E42" w:rsidRPr="000D493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</w:t>
      </w: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1A036E"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52F85C11" w14:textId="77777777" w:rsidR="001A036E" w:rsidRPr="000D4935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CF0D8E9" w14:textId="77A29548" w:rsidR="00895AC1" w:rsidRPr="000D4935" w:rsidRDefault="00E47D6A" w:rsidP="00895A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0D4935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Pr="000D4935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D4935">
        <w:rPr>
          <w:rFonts w:ascii="Angsana New" w:hAnsi="Angsana New"/>
          <w:sz w:val="30"/>
          <w:szCs w:val="30"/>
          <w:cs/>
        </w:rPr>
        <w:t>มีภาระ</w:t>
      </w:r>
      <w:r w:rsidRPr="000D4935">
        <w:rPr>
          <w:rFonts w:ascii="Angsana New" w:hAnsi="Angsana New" w:hint="cs"/>
          <w:sz w:val="30"/>
          <w:szCs w:val="30"/>
          <w:cs/>
        </w:rPr>
        <w:t>ผูกพันตาม</w:t>
      </w:r>
      <w:r w:rsidRPr="000D4935">
        <w:rPr>
          <w:rFonts w:ascii="Angsana New" w:hAnsi="Angsana New"/>
          <w:sz w:val="30"/>
          <w:szCs w:val="30"/>
          <w:cs/>
        </w:rPr>
        <w:t>กฎหมาย</w:t>
      </w:r>
      <w:r w:rsidRPr="000D4935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หรือภาระผูกพันจากการอนุมานที่เกิดขึ้นในปัจจุบันอัน</w:t>
      </w:r>
      <w:r w:rsidRPr="000D4935">
        <w:rPr>
          <w:rFonts w:ascii="Angsana New" w:hAnsi="Angsana New"/>
          <w:sz w:val="30"/>
          <w:szCs w:val="30"/>
          <w:cs/>
        </w:rPr>
        <w:t>เป็นผลมาจากเหตุการณ์</w:t>
      </w:r>
      <w:r w:rsidRPr="000D4935">
        <w:rPr>
          <w:rFonts w:ascii="Angsana New" w:hAnsi="Angsana New" w:hint="cs"/>
          <w:sz w:val="30"/>
          <w:szCs w:val="30"/>
          <w:cs/>
        </w:rPr>
        <w:t>ใน</w:t>
      </w:r>
      <w:r w:rsidRPr="000D4935">
        <w:rPr>
          <w:rFonts w:ascii="Angsana New" w:hAnsi="Angsana New"/>
          <w:sz w:val="30"/>
          <w:szCs w:val="30"/>
          <w:cs/>
        </w:rPr>
        <w:t>อดีต</w:t>
      </w:r>
      <w:r w:rsidRPr="000D4935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0D4935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857896" w:rsidRPr="000D4935">
        <w:rPr>
          <w:rFonts w:ascii="Angsana New" w:hAnsi="Angsana New" w:hint="cs"/>
          <w:sz w:val="30"/>
          <w:szCs w:val="30"/>
          <w:cs/>
        </w:rPr>
        <w:t>ผูกพัน</w:t>
      </w:r>
      <w:r w:rsidRPr="000D4935">
        <w:rPr>
          <w:rFonts w:ascii="Angsana New" w:hAnsi="Angsana New"/>
          <w:sz w:val="30"/>
          <w:szCs w:val="30"/>
          <w:cs/>
        </w:rPr>
        <w:t>ดังกล่าว  ประมาณการ</w:t>
      </w:r>
      <w:r w:rsidRPr="000D4935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0D4935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0D4935">
        <w:rPr>
          <w:rFonts w:ascii="Angsana New" w:hAnsi="Angsana New" w:hint="cs"/>
          <w:sz w:val="30"/>
          <w:szCs w:val="30"/>
          <w:cs/>
        </w:rPr>
        <w:t>ถึง</w:t>
      </w:r>
      <w:r w:rsidRPr="000D4935">
        <w:rPr>
          <w:rFonts w:ascii="Angsana New" w:hAnsi="Angsana New"/>
          <w:sz w:val="30"/>
          <w:szCs w:val="30"/>
          <w:cs/>
        </w:rPr>
        <w:t>ภาษีเงินได้  เพื่อให้สะท้อน</w:t>
      </w:r>
      <w:r w:rsidRPr="000D4935">
        <w:rPr>
          <w:rFonts w:ascii="Angsana New" w:hAnsi="Angsana New" w:hint="cs"/>
          <w:sz w:val="30"/>
          <w:szCs w:val="30"/>
          <w:cs/>
        </w:rPr>
        <w:t>จำนวน</w:t>
      </w:r>
      <w:r w:rsidRPr="000D4935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0D4935">
        <w:rPr>
          <w:rFonts w:ascii="Angsana New" w:hAnsi="Angsana New" w:hint="cs"/>
          <w:sz w:val="30"/>
          <w:szCs w:val="30"/>
          <w:cs/>
        </w:rPr>
        <w:t xml:space="preserve">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ADF0399" w14:textId="4168C16C" w:rsidR="00F376BB" w:rsidRPr="000D4935" w:rsidRDefault="00F376BB" w:rsidP="008E18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6AD12BB1" w14:textId="77777777" w:rsidR="00262BFA" w:rsidRPr="000D4935" w:rsidRDefault="00262BFA" w:rsidP="008E18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570A61E6" w14:textId="646845D0" w:rsidR="00CC6E8E" w:rsidRPr="000D4935" w:rsidRDefault="00CC6E8E" w:rsidP="0040349F">
      <w:pPr>
        <w:pStyle w:val="Heading8"/>
        <w:tabs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0D4935">
        <w:rPr>
          <w:rFonts w:ascii="Angsana New" w:hAnsi="Angsana New"/>
          <w:i/>
          <w:iCs/>
          <w:sz w:val="30"/>
          <w:szCs w:val="30"/>
        </w:rPr>
        <w:lastRenderedPageBreak/>
        <w:t>(</w:t>
      </w:r>
      <w:r w:rsidR="00832EF5" w:rsidRPr="000D4935">
        <w:rPr>
          <w:rFonts w:ascii="Angsana New" w:hAnsi="Angsana New" w:hint="cs"/>
          <w:i/>
          <w:iCs/>
          <w:sz w:val="30"/>
          <w:szCs w:val="30"/>
          <w:cs/>
        </w:rPr>
        <w:t>ต</w:t>
      </w:r>
      <w:r w:rsidRPr="000D4935">
        <w:rPr>
          <w:rFonts w:ascii="Angsana New" w:hAnsi="Angsana New"/>
          <w:i/>
          <w:iCs/>
          <w:sz w:val="30"/>
          <w:szCs w:val="30"/>
        </w:rPr>
        <w:t>)</w:t>
      </w:r>
      <w:r w:rsidR="0040349F" w:rsidRPr="000D4935">
        <w:rPr>
          <w:rFonts w:ascii="Angsana New" w:hAnsi="Angsana New"/>
          <w:i/>
          <w:iCs/>
          <w:sz w:val="30"/>
          <w:szCs w:val="30"/>
        </w:rPr>
        <w:tab/>
      </w:r>
      <w:r w:rsidRPr="000D493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0F58179C" w14:textId="5F548584" w:rsidR="006548A7" w:rsidRPr="000D4935" w:rsidRDefault="006548A7" w:rsidP="006548A7">
      <w:pPr>
        <w:rPr>
          <w:sz w:val="30"/>
          <w:szCs w:val="30"/>
          <w:lang w:val="th-TH"/>
        </w:rPr>
      </w:pPr>
    </w:p>
    <w:p w14:paraId="6DC0B423" w14:textId="1B5F0F46" w:rsidR="00F512D0" w:rsidRPr="000D4935" w:rsidRDefault="00F512D0" w:rsidP="00F512D0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0D4935">
        <w:rPr>
          <w:rFonts w:ascii="Angsana New" w:hAnsi="Angsana New" w:hint="cs"/>
          <w:sz w:val="30"/>
          <w:szCs w:val="30"/>
          <w:cs/>
        </w:rPr>
        <w:t>ชำระ</w:t>
      </w:r>
      <w:r w:rsidRPr="000D4935">
        <w:rPr>
          <w:rFonts w:ascii="Angsana New" w:hAnsi="Angsana New"/>
          <w:sz w:val="30"/>
          <w:szCs w:val="30"/>
          <w:cs/>
        </w:rPr>
        <w:t xml:space="preserve"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14CB9210" w14:textId="77777777" w:rsidR="00F512D0" w:rsidRPr="000D4935" w:rsidRDefault="00F512D0" w:rsidP="00F512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60AF204A" w14:textId="6EE53D07" w:rsidR="00F512D0" w:rsidRPr="000D4935" w:rsidRDefault="00F512D0" w:rsidP="00F512D0">
      <w:pPr>
        <w:pStyle w:val="BodyText"/>
        <w:shd w:val="clear" w:color="auto" w:fill="FFFFFF"/>
        <w:spacing w:after="0" w:line="240" w:lineRule="auto"/>
        <w:ind w:left="540"/>
        <w:jc w:val="both"/>
        <w:rPr>
          <w:rFonts w:ascii="Angsana New" w:hAnsi="Angsana New"/>
          <w:b/>
          <w:bCs/>
          <w:color w:val="0000FF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นโยบายการบัญชีและการเปิดเผยข้อมูลของกลุ่มบริษัทหลายข้อ</w:t>
      </w:r>
      <w:r w:rsidR="00D74136"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 xml:space="preserve">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 </w:t>
      </w:r>
    </w:p>
    <w:p w14:paraId="3976A4BA" w14:textId="77777777" w:rsidR="00F512D0" w:rsidRPr="000D4935" w:rsidRDefault="00F512D0" w:rsidP="00F512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179A585A" w14:textId="32711250" w:rsidR="00F512D0" w:rsidRPr="000D4935" w:rsidRDefault="00F512D0" w:rsidP="00F512D0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0D4935">
        <w:rPr>
          <w:rFonts w:ascii="Angsana New" w:hAnsi="Angsana New"/>
          <w:sz w:val="30"/>
          <w:szCs w:val="30"/>
        </w:rPr>
        <w:t>‘</w:t>
      </w:r>
      <w:r w:rsidRPr="000D4935">
        <w:rPr>
          <w:rFonts w:ascii="Angsana New" w:hAnsi="Angsana New"/>
          <w:sz w:val="30"/>
          <w:szCs w:val="30"/>
          <w:cs/>
        </w:rPr>
        <w:t>สภาพคล่อง</w:t>
      </w:r>
      <w:r w:rsidRPr="000D4935">
        <w:rPr>
          <w:rFonts w:ascii="Angsana New" w:hAnsi="Angsana New"/>
          <w:sz w:val="30"/>
          <w:szCs w:val="30"/>
        </w:rPr>
        <w:t xml:space="preserve">’ </w:t>
      </w:r>
      <w:r w:rsidRPr="000D4935">
        <w:rPr>
          <w:rFonts w:ascii="Angsana New" w:hAnsi="Angsana New"/>
          <w:sz w:val="30"/>
          <w:szCs w:val="30"/>
          <w:cs/>
        </w:rPr>
        <w:t xml:space="preserve"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 </w:t>
      </w:r>
    </w:p>
    <w:p w14:paraId="173C33F0" w14:textId="77777777" w:rsidR="00F512D0" w:rsidRPr="000D4935" w:rsidRDefault="00F512D0" w:rsidP="00F512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7BA13D59" w14:textId="402A198F" w:rsidR="00F512D0" w:rsidRPr="000D4935" w:rsidRDefault="00F512D0" w:rsidP="00F512D0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 xml:space="preserve">หากไม่มีราคาเสนอซื้อขายในตลาดที่มีสภาพคล่อง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Pr="000D4935">
        <w:rPr>
          <w:rFonts w:ascii="Angsana New" w:hAnsi="Angsana New" w:hint="cs"/>
          <w:sz w:val="30"/>
          <w:szCs w:val="30"/>
          <w:cs/>
        </w:rPr>
        <w:t>การเลือก</w:t>
      </w:r>
      <w:r w:rsidRPr="000D4935">
        <w:rPr>
          <w:rFonts w:ascii="Angsana New" w:hAnsi="Angsana New"/>
          <w:sz w:val="30"/>
          <w:szCs w:val="30"/>
          <w:cs/>
        </w:rPr>
        <w:t>เทคนิคการประเมินมูลค่า</w:t>
      </w:r>
      <w:r w:rsidRPr="000D4935">
        <w:rPr>
          <w:rFonts w:ascii="Angsana New" w:hAnsi="Angsana New" w:hint="cs"/>
          <w:sz w:val="30"/>
          <w:szCs w:val="30"/>
          <w:cs/>
        </w:rPr>
        <w:t>จะ</w:t>
      </w:r>
      <w:r w:rsidRPr="000D4935">
        <w:rPr>
          <w:rFonts w:ascii="Angsana New" w:hAnsi="Angsana New"/>
          <w:sz w:val="30"/>
          <w:szCs w:val="30"/>
          <w:cs/>
        </w:rPr>
        <w:t xml:space="preserve">พิจารณาปัจจัยทั้งหมดที่ผู้ร่วมตลาดคำนึงถึงในการกำหนดราคาของรายการ </w:t>
      </w:r>
    </w:p>
    <w:p w14:paraId="73BB8441" w14:textId="77777777" w:rsidR="00F512D0" w:rsidRPr="000D4935" w:rsidRDefault="00F512D0" w:rsidP="00F512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7BCD9471" w14:textId="063C9D75" w:rsidR="00F512D0" w:rsidRPr="000D4935" w:rsidRDefault="00F512D0" w:rsidP="00F512D0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FF082E"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 xml:space="preserve">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8C4A35F" w14:textId="77777777" w:rsidR="00F512D0" w:rsidRPr="000D4935" w:rsidRDefault="00F512D0" w:rsidP="00F512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49006DC9" w14:textId="1965001E" w:rsidR="00F512D0" w:rsidRPr="000D4935" w:rsidRDefault="00F512D0" w:rsidP="00F512D0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D4935">
        <w:rPr>
          <w:rFonts w:ascii="Angsana New" w:hAnsi="Angsana New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>ได้มาจาก</w:t>
      </w:r>
      <w:r w:rsidRPr="000D4935">
        <w:rPr>
          <w:rFonts w:ascii="Angsana New" w:hAnsi="Angsana New"/>
          <w:color w:val="000000"/>
          <w:sz w:val="30"/>
          <w:szCs w:val="30"/>
          <w:cs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>า</w:t>
      </w:r>
      <w:r w:rsidRPr="000D4935">
        <w:rPr>
          <w:rFonts w:ascii="Angsana New" w:hAnsi="Angsana New"/>
          <w:color w:val="000000"/>
          <w:sz w:val="30"/>
          <w:szCs w:val="30"/>
          <w:cs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>และรับรู้เป็นรายการรอตัดบัญชีซึ่ง</w:t>
      </w:r>
      <w:r w:rsidRPr="000D4935">
        <w:rPr>
          <w:rFonts w:ascii="Angsana New" w:hAnsi="Angsana New"/>
          <w:color w:val="000000"/>
          <w:sz w:val="30"/>
          <w:szCs w:val="30"/>
          <w:cs/>
        </w:rPr>
        <w:t>จะรับรู้ในกำไรหรือขาดทุนด้วยเกณฑ์ที่เหมาะสมตลอดอายุของเครื่องมือ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>ทางการเงิน</w:t>
      </w:r>
      <w:r w:rsidRPr="000D4935">
        <w:rPr>
          <w:rFonts w:ascii="Angsana New" w:hAnsi="Angsana New"/>
          <w:color w:val="000000"/>
          <w:sz w:val="30"/>
          <w:szCs w:val="30"/>
          <w:cs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4F403867" w14:textId="77777777" w:rsidR="00F512D0" w:rsidRPr="000D4935" w:rsidRDefault="00F512D0" w:rsidP="00CC6E8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D3F4BB2" w14:textId="1D1A554F" w:rsidR="00CC6E8E" w:rsidRPr="000D4935" w:rsidRDefault="00CC6E8E" w:rsidP="00CC6E8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lastRenderedPageBreak/>
        <w:t>การวัดมูลค่ายุติธรรมของสินทรัพย์หรือหนี้สิน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16478447" w14:textId="77777777" w:rsidR="00CC6E8E" w:rsidRPr="000D4935" w:rsidRDefault="00CC6E8E" w:rsidP="00CC6E8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047E0DA" w14:textId="7DE62891" w:rsidR="00CC6E8E" w:rsidRPr="000D4935" w:rsidRDefault="00CC6E8E" w:rsidP="00CC6E8E">
      <w:pPr>
        <w:pStyle w:val="block"/>
        <w:numPr>
          <w:ilvl w:val="0"/>
          <w:numId w:val="18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D4935">
        <w:rPr>
          <w:rFonts w:ascii="Angsana New" w:hAnsi="Angsana New"/>
          <w:sz w:val="30"/>
          <w:szCs w:val="30"/>
          <w:cs/>
          <w:lang w:val="en-US" w:bidi="th-TH"/>
        </w:rPr>
        <w:t xml:space="preserve">ข้อมูลระดับ </w:t>
      </w:r>
      <w:r w:rsidR="001E1B1A" w:rsidRPr="000D4935">
        <w:rPr>
          <w:rFonts w:ascii="Angsana New" w:hAnsi="Angsana New"/>
          <w:sz w:val="30"/>
          <w:szCs w:val="30"/>
          <w:lang w:val="en-US" w:bidi="th-TH"/>
        </w:rPr>
        <w:t>1</w:t>
      </w:r>
      <w:r w:rsidRPr="000D4935">
        <w:rPr>
          <w:rFonts w:ascii="Angsana New" w:hAnsi="Angsana New"/>
          <w:sz w:val="30"/>
          <w:szCs w:val="30"/>
          <w:lang w:val="en-US" w:bidi="th-TH"/>
        </w:rPr>
        <w:t xml:space="preserve">  </w:t>
      </w:r>
      <w:r w:rsidRPr="000D4935">
        <w:rPr>
          <w:rFonts w:ascii="Angsana New" w:hAnsi="Angsana New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089E855" w14:textId="04CE082A" w:rsidR="00CC6E8E" w:rsidRPr="000D4935" w:rsidRDefault="00CC6E8E" w:rsidP="00CC6E8E">
      <w:pPr>
        <w:pStyle w:val="block"/>
        <w:numPr>
          <w:ilvl w:val="0"/>
          <w:numId w:val="18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D4935">
        <w:rPr>
          <w:rFonts w:ascii="Angsana New" w:hAnsi="Angsana New"/>
          <w:sz w:val="30"/>
          <w:szCs w:val="30"/>
          <w:cs/>
          <w:lang w:val="en-US" w:bidi="th-TH"/>
        </w:rPr>
        <w:t>ข้อมูลระดับ</w:t>
      </w:r>
      <w:r w:rsidRPr="000D493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1E1B1A" w:rsidRPr="000D4935">
        <w:rPr>
          <w:rFonts w:ascii="Angsana New" w:hAnsi="Angsana New"/>
          <w:sz w:val="30"/>
          <w:szCs w:val="30"/>
          <w:lang w:val="en-US" w:bidi="th-TH"/>
        </w:rPr>
        <w:t>2</w:t>
      </w:r>
      <w:r w:rsidRPr="000D4935">
        <w:rPr>
          <w:rFonts w:ascii="Angsana New" w:hAnsi="Angsana New"/>
          <w:sz w:val="30"/>
          <w:szCs w:val="30"/>
          <w:lang w:val="en-US" w:bidi="th-TH"/>
        </w:rPr>
        <w:t xml:space="preserve">  </w:t>
      </w:r>
      <w:r w:rsidRPr="000D4935">
        <w:rPr>
          <w:rFonts w:ascii="Angsana New" w:hAnsi="Angsana New"/>
          <w:sz w:val="30"/>
          <w:szCs w:val="30"/>
          <w:cs/>
          <w:lang w:val="en-US"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19265E" w:rsidRPr="000D4935">
        <w:rPr>
          <w:rFonts w:ascii="Angsana New" w:hAnsi="Angsana New" w:hint="cs"/>
          <w:sz w:val="30"/>
          <w:szCs w:val="30"/>
          <w:cs/>
          <w:lang w:val="en-US" w:bidi="th-TH"/>
        </w:rPr>
        <w:t xml:space="preserve">น </w:t>
      </w:r>
      <w:r w:rsidRPr="000D4935">
        <w:rPr>
          <w:rFonts w:ascii="Angsana New" w:hAnsi="Angsana New"/>
          <w:sz w:val="30"/>
          <w:szCs w:val="30"/>
          <w:cs/>
          <w:lang w:val="en-US" w:bidi="th-TH"/>
        </w:rPr>
        <w:t xml:space="preserve">นอกเหนือจากราคาเสนอซื้อขายซึ่งรวมอยู่ในข้อมูลระดับ </w:t>
      </w:r>
      <w:r w:rsidR="001E1B1A" w:rsidRPr="000D4935">
        <w:rPr>
          <w:rFonts w:ascii="Angsana New" w:hAnsi="Angsana New"/>
          <w:sz w:val="30"/>
          <w:szCs w:val="30"/>
          <w:lang w:val="en-US" w:bidi="th-TH"/>
        </w:rPr>
        <w:t>1</w:t>
      </w:r>
    </w:p>
    <w:p w14:paraId="6FCB3F3D" w14:textId="17FBFB9A" w:rsidR="001434CE" w:rsidRPr="000D4935" w:rsidRDefault="00CC6E8E" w:rsidP="001434CE">
      <w:pPr>
        <w:pStyle w:val="block"/>
        <w:numPr>
          <w:ilvl w:val="0"/>
          <w:numId w:val="18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0D4935">
        <w:rPr>
          <w:rFonts w:ascii="Angsana New" w:hAnsi="Angsana New"/>
          <w:sz w:val="30"/>
          <w:szCs w:val="30"/>
          <w:cs/>
          <w:lang w:val="en-US" w:bidi="th-TH"/>
        </w:rPr>
        <w:t>ข้อมูลระดับ</w:t>
      </w:r>
      <w:r w:rsidRPr="000D493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1E1B1A" w:rsidRPr="000D4935">
        <w:rPr>
          <w:rFonts w:ascii="Angsana New" w:hAnsi="Angsana New"/>
          <w:sz w:val="30"/>
          <w:szCs w:val="30"/>
          <w:lang w:val="en-US" w:bidi="th-TH"/>
        </w:rPr>
        <w:t>3</w:t>
      </w:r>
      <w:r w:rsidRPr="000D4935">
        <w:rPr>
          <w:rFonts w:ascii="Angsana New" w:hAnsi="Angsana New"/>
          <w:sz w:val="30"/>
          <w:szCs w:val="30"/>
          <w:lang w:val="en-US" w:bidi="th-TH"/>
        </w:rPr>
        <w:t xml:space="preserve">  </w:t>
      </w:r>
      <w:r w:rsidRPr="000D4935">
        <w:rPr>
          <w:rFonts w:ascii="Angsana New" w:hAnsi="Angsana New" w:hint="cs"/>
          <w:sz w:val="30"/>
          <w:szCs w:val="30"/>
          <w:cs/>
          <w:lang w:val="en-US" w:bidi="th-TH"/>
        </w:rPr>
        <w:t>ข้อมูลที่ใช้</w:t>
      </w:r>
      <w:r w:rsidRPr="000D4935">
        <w:rPr>
          <w:rFonts w:ascii="Angsana New" w:hAnsi="Angsana New"/>
          <w:sz w:val="30"/>
          <w:szCs w:val="30"/>
          <w:cs/>
          <w:lang w:val="en-US"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4D33EFB7" w14:textId="77777777" w:rsidR="007E7EC0" w:rsidRPr="000D4935" w:rsidRDefault="007E7EC0" w:rsidP="007E7EC0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75685B3" w14:textId="6B4922DC" w:rsidR="00CC6E8E" w:rsidRPr="000D4935" w:rsidRDefault="00CC6E8E" w:rsidP="00EB27F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D4935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6D53EE47" w14:textId="77777777" w:rsidR="00CC6E8E" w:rsidRPr="000D4935" w:rsidRDefault="00CC6E8E" w:rsidP="00CC6E8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6C0A62" w14:textId="418E6C4D" w:rsidR="00CC6E8E" w:rsidRPr="000D4935" w:rsidRDefault="00CC6E8E" w:rsidP="00CC6E8E">
      <w:pPr>
        <w:ind w:firstLine="540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0FDD9B65" w14:textId="77777777" w:rsidR="006548A7" w:rsidRPr="000D4935" w:rsidRDefault="006548A7" w:rsidP="00CC6E8E">
      <w:pPr>
        <w:ind w:firstLine="540"/>
        <w:rPr>
          <w:rFonts w:ascii="Angsana New" w:hAnsi="Angsana New"/>
          <w:sz w:val="30"/>
          <w:szCs w:val="30"/>
          <w:cs/>
        </w:rPr>
      </w:pPr>
    </w:p>
    <w:p w14:paraId="404073F5" w14:textId="6DD3F3E5" w:rsidR="001A036E" w:rsidRPr="000D4935" w:rsidRDefault="00ED7BB1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0D4935"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421C83" w:rsidRPr="000D493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ถ</w:t>
      </w:r>
      <w:r w:rsidR="001A036E"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1A036E" w:rsidRPr="000D4935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1A036E"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14:paraId="03AD4856" w14:textId="77777777" w:rsidR="001A036E" w:rsidRPr="000D4935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183D8D9" w14:textId="78F9CE34" w:rsidR="00AA4CA7" w:rsidRPr="000D4935" w:rsidRDefault="00604BE9" w:rsidP="00654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</w:t>
      </w:r>
      <w:r w:rsidR="006548A7" w:rsidRPr="000D4935">
        <w:rPr>
          <w:rFonts w:ascii="Angsana New" w:hAnsi="Angsana New"/>
          <w:sz w:val="30"/>
          <w:szCs w:val="30"/>
          <w:cs/>
        </w:rPr>
        <w:br/>
      </w:r>
      <w:r w:rsidRPr="000D4935">
        <w:rPr>
          <w:rFonts w:ascii="Angsana New" w:hAnsi="Angsana New"/>
          <w:sz w:val="30"/>
          <w:szCs w:val="30"/>
          <w:cs/>
        </w:rPr>
        <w:t>และส่วนลดตามปริมาณ</w:t>
      </w:r>
    </w:p>
    <w:p w14:paraId="7C1B44A7" w14:textId="272DD490" w:rsidR="008E17AF" w:rsidRPr="000D4935" w:rsidRDefault="008E17AF" w:rsidP="00AA4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i/>
          <w:iCs/>
          <w:sz w:val="30"/>
          <w:szCs w:val="30"/>
        </w:rPr>
      </w:pPr>
    </w:p>
    <w:p w14:paraId="2A22C8A9" w14:textId="7829F14E" w:rsidR="001A036E" w:rsidRPr="000D4935" w:rsidRDefault="001A036E" w:rsidP="00AA4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i/>
          <w:iCs/>
          <w:sz w:val="30"/>
          <w:szCs w:val="30"/>
        </w:rPr>
      </w:pPr>
      <w:r w:rsidRPr="000D4935">
        <w:rPr>
          <w:rFonts w:ascii="Angsana New" w:hAnsi="Angsana New"/>
          <w:i/>
          <w:iCs/>
          <w:sz w:val="30"/>
          <w:szCs w:val="30"/>
          <w:cs/>
        </w:rPr>
        <w:t>การขายสินค้า</w:t>
      </w:r>
      <w:r w:rsidRPr="000D4935">
        <w:rPr>
          <w:rFonts w:ascii="Angsana New" w:hAnsi="Angsana New"/>
          <w:iCs/>
          <w:sz w:val="30"/>
          <w:szCs w:val="30"/>
          <w:cs/>
        </w:rPr>
        <w:t>และให้บริการ</w:t>
      </w:r>
    </w:p>
    <w:p w14:paraId="1378CE58" w14:textId="40B5147B" w:rsidR="001A036E" w:rsidRPr="000D4935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972DA89" w14:textId="56EAC9E1" w:rsidR="00683922" w:rsidRPr="000D4935" w:rsidRDefault="00683922" w:rsidP="006839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="00444306"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 xml:space="preserve">รายได้จากการให้บริการรับรู้ตลอดช่วงเวลาหนึ่งเมื่อได้ให้บริการ </w:t>
      </w:r>
    </w:p>
    <w:p w14:paraId="7DDF8E3E" w14:textId="77777777" w:rsidR="00683922" w:rsidRPr="000D4935" w:rsidRDefault="00683922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7023116" w14:textId="099602D5" w:rsidR="008C21CD" w:rsidRPr="000D4935" w:rsidRDefault="008C21CD" w:rsidP="008C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D4935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4F3C6D" w:rsidRPr="000D493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</w:t>
      </w:r>
      <w:r w:rsidRPr="000D4935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Pr="000D4935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0D493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</w:t>
      </w:r>
      <w:r w:rsidR="00AB6DB3" w:rsidRPr="000D493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อื่น</w:t>
      </w:r>
    </w:p>
    <w:p w14:paraId="5ACF1493" w14:textId="50DDCEC4" w:rsidR="001A036E" w:rsidRPr="000D4935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0C71745" w14:textId="7EFF20C5" w:rsidR="006070A6" w:rsidRPr="000D4935" w:rsidRDefault="006070A6" w:rsidP="006070A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D4935">
        <w:rPr>
          <w:rFonts w:ascii="Angsana New" w:hAnsi="Angsana New"/>
          <w:i/>
          <w:sz w:val="30"/>
          <w:szCs w:val="30"/>
          <w:cs/>
        </w:rPr>
        <w:t>รายได้</w:t>
      </w:r>
      <w:r w:rsidRPr="000D4935">
        <w:rPr>
          <w:rFonts w:ascii="Angsana New" w:hAnsi="Angsana New" w:hint="cs"/>
          <w:i/>
          <w:sz w:val="30"/>
          <w:szCs w:val="30"/>
          <w:cs/>
        </w:rPr>
        <w:t>อื่น</w:t>
      </w:r>
      <w:r w:rsidRPr="000D4935">
        <w:rPr>
          <w:rFonts w:ascii="Angsana New" w:hAnsi="Angsana New"/>
          <w:i/>
          <w:sz w:val="30"/>
          <w:szCs w:val="30"/>
          <w:cs/>
        </w:rPr>
        <w:t>ประกอบด้วยเงินปันผล</w:t>
      </w:r>
      <w:r w:rsidRPr="000D4935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0D4935">
        <w:rPr>
          <w:rFonts w:ascii="Angsana New" w:hAnsi="Angsana New"/>
          <w:i/>
          <w:sz w:val="30"/>
          <w:szCs w:val="30"/>
          <w:cs/>
        </w:rPr>
        <w:t xml:space="preserve">ดอกเบี้ยรับและอื่นๆ โดยเงินปันผลรับบันทึกในกำไรหรือขาดทุนในวันที่กลุ่มบริษัทมีสิทธิได้รับเงินปันผล </w:t>
      </w:r>
    </w:p>
    <w:p w14:paraId="4EFD5043" w14:textId="21E1FE0C" w:rsidR="001A036E" w:rsidRPr="000D4935" w:rsidRDefault="00D62DF6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D4935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(</w:t>
      </w:r>
      <w:r w:rsidR="00ED7BB1" w:rsidRPr="000D493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ธ</w:t>
      </w:r>
      <w:r w:rsidRPr="000D4935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="00CA58F0" w:rsidRPr="000D4935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8A322B" w:rsidRPr="000D493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ดอกเบี้ย</w:t>
      </w:r>
    </w:p>
    <w:p w14:paraId="66FCF18E" w14:textId="77777777" w:rsidR="001A036E" w:rsidRPr="000D4935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8A91DD5" w14:textId="5E9A2DC8" w:rsidR="00C67E87" w:rsidRPr="000D4935" w:rsidRDefault="00C67E87" w:rsidP="00C67E87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0D493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1E1B1A" w:rsidRPr="000D4935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0D493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0D493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1E1B1A" w:rsidRPr="000D4935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0D493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2AEA356B" w14:textId="77777777" w:rsidR="00C67E87" w:rsidRPr="000D4935" w:rsidRDefault="00C67E87" w:rsidP="00C67E8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1016D2" w14:textId="37B4ECBC" w:rsidR="00C67E87" w:rsidRPr="000D4935" w:rsidRDefault="00C67E87" w:rsidP="00C67E87">
      <w:pPr>
        <w:pStyle w:val="Pa18"/>
        <w:spacing w:line="240" w:lineRule="auto"/>
        <w:ind w:left="540"/>
        <w:jc w:val="thaiDistribute"/>
        <w:rPr>
          <w:rFonts w:ascii="Times New Roman" w:hAnsi="Times New Roman" w:cs="Times New Roman"/>
          <w:color w:val="000000"/>
          <w:sz w:val="30"/>
          <w:szCs w:val="30"/>
        </w:rPr>
      </w:pPr>
      <w:r w:rsidRPr="000D4935">
        <w:rPr>
          <w:rFonts w:asciiTheme="majorBidi" w:hAnsiTheme="majorBidi" w:cstheme="majorBidi"/>
          <w:i/>
          <w:iCs/>
          <w:sz w:val="30"/>
          <w:szCs w:val="30"/>
          <w:cs/>
        </w:rPr>
        <w:t>อัตราดอกเบี้ยที่แท้จริง</w:t>
      </w:r>
      <w:r w:rsidRPr="000D4935">
        <w:rPr>
          <w:rFonts w:ascii="Times New Roman" w:hAnsi="Times New Roman" w:cs="Times New Roman"/>
          <w:b/>
          <w:bCs/>
          <w:color w:val="0000FF"/>
          <w:sz w:val="30"/>
          <w:szCs w:val="30"/>
          <w:lang w:val="en-GB" w:bidi="ar-SA"/>
        </w:rPr>
        <w:t xml:space="preserve"> </w:t>
      </w:r>
    </w:p>
    <w:p w14:paraId="62486508" w14:textId="77777777" w:rsidR="00C67E87" w:rsidRPr="000D4935" w:rsidRDefault="00C67E87" w:rsidP="00C67E8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58CFBB" w14:textId="77777777" w:rsidR="00C67E87" w:rsidRPr="000D4935" w:rsidRDefault="00C67E87" w:rsidP="00C67E87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D4935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0025FB06" w14:textId="77777777" w:rsidR="00C67E87" w:rsidRPr="000D4935" w:rsidRDefault="00C67E87" w:rsidP="00C67E87">
      <w:pPr>
        <w:pStyle w:val="NoSpacing"/>
        <w:numPr>
          <w:ilvl w:val="0"/>
          <w:numId w:val="40"/>
        </w:numPr>
        <w:tabs>
          <w:tab w:val="left" w:pos="227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4C1BD099" w14:textId="77777777" w:rsidR="00C67E87" w:rsidRPr="000D4935" w:rsidRDefault="00C67E87" w:rsidP="00C67E87">
      <w:pPr>
        <w:pStyle w:val="NoSpacing"/>
        <w:numPr>
          <w:ilvl w:val="0"/>
          <w:numId w:val="40"/>
        </w:numPr>
        <w:tabs>
          <w:tab w:val="left" w:pos="227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621E58FF" w14:textId="77777777" w:rsidR="00C67E87" w:rsidRPr="000D4935" w:rsidRDefault="00C67E87" w:rsidP="00C67E8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490794" w14:textId="77777777" w:rsidR="00C67E87" w:rsidRPr="000D4935" w:rsidRDefault="00C67E87" w:rsidP="00C67E8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/>
          <w:sz w:val="30"/>
          <w:szCs w:val="30"/>
          <w:cs/>
        </w:rPr>
        <w:t>ในการคำนวณดอกเบี้ย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รับและดอกเบี้ยจ่าย</w:t>
      </w:r>
      <w:r w:rsidRPr="000D4935">
        <w:rPr>
          <w:rFonts w:asciiTheme="majorBidi" w:hAnsiTheme="majorBidi" w:cstheme="majorBidi"/>
          <w:sz w:val="30"/>
          <w:szCs w:val="30"/>
          <w:cs/>
        </w:rPr>
        <w:t xml:space="preserve">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 xml:space="preserve"> หรือราคาทุนตัดจำหน่ายของหนี้สิน</w:t>
      </w:r>
      <w:r w:rsidRPr="000D4935">
        <w:rPr>
          <w:rFonts w:asciiTheme="majorBidi" w:hAnsiTheme="majorBidi" w:cstheme="majorBidi"/>
          <w:sz w:val="30"/>
          <w:szCs w:val="30"/>
          <w:cs/>
        </w:rPr>
        <w:t xml:space="preserve">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29B4838C" w14:textId="77777777" w:rsidR="00C67E87" w:rsidRPr="000D4935" w:rsidRDefault="00C67E87" w:rsidP="00C67E8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D274FFA" w14:textId="06286A62" w:rsidR="00C67E87" w:rsidRPr="000D4935" w:rsidRDefault="00C67E87" w:rsidP="00C67E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0D493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1E1B1A" w:rsidRPr="000D4935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0D493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0D493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1E1B1A" w:rsidRPr="000D4935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0D493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3833F38D" w14:textId="77777777" w:rsidR="00C67E87" w:rsidRPr="000D4935" w:rsidRDefault="00C67E87" w:rsidP="00C67E8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1337DF" w14:textId="77777777" w:rsidR="00C67E87" w:rsidRPr="000D4935" w:rsidRDefault="00C67E87" w:rsidP="00C67E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/>
          <w:sz w:val="30"/>
          <w:szCs w:val="30"/>
          <w:cs/>
        </w:rPr>
        <w:t>ดอกเบี้ย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รับรับรู้ในกำไรหรือขาดทุนในอัตราที่ระบุในสัญญา</w:t>
      </w:r>
    </w:p>
    <w:p w14:paraId="48534313" w14:textId="77777777" w:rsidR="00C67E87" w:rsidRPr="000D4935" w:rsidRDefault="00C67E87" w:rsidP="00C67E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39E01D" w14:textId="77777777" w:rsidR="000332DF" w:rsidRPr="000D4935" w:rsidRDefault="000332DF" w:rsidP="000332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</w:t>
      </w:r>
      <w:r w:rsidRPr="000D4935">
        <w:rPr>
          <w:rFonts w:ascii="Angsana New" w:hAnsi="Angsana New" w:hint="cs"/>
          <w:sz w:val="30"/>
          <w:szCs w:val="30"/>
          <w:cs/>
        </w:rPr>
        <w:t>หรือ</w:t>
      </w:r>
      <w:r w:rsidRPr="000D4935">
        <w:rPr>
          <w:rFonts w:ascii="Angsana New" w:hAnsi="Angsana New"/>
          <w:sz w:val="30"/>
          <w:szCs w:val="30"/>
          <w:cs/>
        </w:rPr>
        <w:t xml:space="preserve">ขาดทุนในงวดที่ค่าใช้จ่ายดังกล่าวเกิดขึ้น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</w:t>
      </w:r>
    </w:p>
    <w:p w14:paraId="5FF8BDB2" w14:textId="77777777" w:rsidR="000332DF" w:rsidRPr="000D4935" w:rsidRDefault="000332DF" w:rsidP="000332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95AA6E" w14:textId="6A03ABE3" w:rsidR="001A036E" w:rsidRPr="000D4935" w:rsidRDefault="000332DF" w:rsidP="001A036E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1A036E"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D0378C" w:rsidRPr="000D493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</w:t>
      </w:r>
      <w:r w:rsidR="001A036E"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1A036E" w:rsidRPr="000D4935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1A036E"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47B813D4" w14:textId="77777777" w:rsidR="001A036E" w:rsidRPr="000D4935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D50A99F" w14:textId="723684CE" w:rsidR="00D91BCF" w:rsidRPr="000D4935" w:rsidRDefault="00D91BCF" w:rsidP="001642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0D4935">
        <w:rPr>
          <w:rFonts w:ascii="Angsana New" w:hAnsi="Angsana New"/>
          <w:b/>
          <w:sz w:val="30"/>
          <w:szCs w:val="30"/>
          <w:cs/>
        </w:rPr>
        <w:t>ค่าใช้จ่ายภาษีเงินไ</w:t>
      </w:r>
      <w:r w:rsidR="00C85DFF" w:rsidRPr="000D4935">
        <w:rPr>
          <w:rFonts w:ascii="Angsana New" w:hAnsi="Angsana New"/>
          <w:b/>
          <w:sz w:val="30"/>
          <w:szCs w:val="30"/>
          <w:cs/>
        </w:rPr>
        <w:t>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</w:t>
      </w:r>
      <w:r w:rsidR="002205D4" w:rsidRPr="000D4935">
        <w:rPr>
          <w:rFonts w:ascii="Angsana New" w:hAnsi="Angsana New"/>
          <w:b/>
          <w:sz w:val="30"/>
          <w:szCs w:val="30"/>
          <w:cs/>
        </w:rPr>
        <w:t>รอการตัดบัญชี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0AF85308" w14:textId="77777777" w:rsidR="00B321ED" w:rsidRPr="000D4935" w:rsidRDefault="00B321ED" w:rsidP="001A03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1A883FDC" w14:textId="48CA10EE" w:rsidR="001A036E" w:rsidRPr="000D4935" w:rsidRDefault="001A036E" w:rsidP="001A03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0D4935">
        <w:rPr>
          <w:rFonts w:ascii="Angsana New" w:hAnsi="Angsana New"/>
          <w:b/>
          <w:sz w:val="30"/>
          <w:szCs w:val="30"/>
          <w:cs/>
        </w:rPr>
        <w:lastRenderedPageBreak/>
        <w:t>ภาษีเงินได้ของงวด</w:t>
      </w:r>
      <w:r w:rsidR="00A1783E" w:rsidRPr="000D4935">
        <w:rPr>
          <w:rFonts w:ascii="Angsana New" w:hAnsi="Angsana New"/>
          <w:b/>
          <w:sz w:val="30"/>
          <w:szCs w:val="30"/>
          <w:cs/>
        </w:rPr>
        <w:t xml:space="preserve">ปัจจุบัน </w:t>
      </w:r>
      <w:r w:rsidRPr="000D4935">
        <w:rPr>
          <w:rFonts w:ascii="Angsana New" w:hAnsi="Angsana New"/>
          <w:b/>
          <w:sz w:val="30"/>
          <w:szCs w:val="30"/>
          <w:cs/>
        </w:rPr>
        <w:t>ได้แก่ภาษีที่คาดว่าจะจ่ายชำระ</w:t>
      </w:r>
      <w:r w:rsidR="00A1783E" w:rsidRPr="000D4935">
        <w:rPr>
          <w:rFonts w:ascii="Angsana New" w:hAnsi="Angsana New"/>
          <w:b/>
          <w:sz w:val="30"/>
          <w:szCs w:val="30"/>
          <w:cs/>
        </w:rPr>
        <w:t xml:space="preserve">หรือได้รับชำระ </w:t>
      </w:r>
      <w:r w:rsidRPr="000D4935">
        <w:rPr>
          <w:rFonts w:ascii="Angsana New" w:hAnsi="Angsana New"/>
          <w:b/>
          <w:sz w:val="30"/>
          <w:szCs w:val="30"/>
          <w:cs/>
        </w:rPr>
        <w:t>โดยคำนวณจากกำไร</w:t>
      </w:r>
      <w:r w:rsidR="00A1783E" w:rsidRPr="000D4935">
        <w:rPr>
          <w:rFonts w:ascii="Angsana New" w:hAnsi="Angsana New"/>
          <w:b/>
          <w:sz w:val="30"/>
          <w:szCs w:val="30"/>
          <w:cs/>
        </w:rPr>
        <w:t>หรือขาดทุน</w:t>
      </w:r>
      <w:r w:rsidRPr="000D4935">
        <w:rPr>
          <w:rFonts w:ascii="Angsana New" w:hAnsi="Angsana New"/>
          <w:b/>
          <w:sz w:val="30"/>
          <w:szCs w:val="30"/>
          <w:cs/>
        </w:rPr>
        <w:t>ประจำปีที่ต้องเสียภาษี  โดยใช้อัตราภาษีที่ประกาศใช้</w:t>
      </w:r>
      <w:r w:rsidR="00A1783E" w:rsidRPr="000D4935">
        <w:rPr>
          <w:rFonts w:ascii="Angsana New" w:hAnsi="Angsana New"/>
          <w:b/>
          <w:sz w:val="30"/>
          <w:szCs w:val="30"/>
          <w:cs/>
        </w:rPr>
        <w:t>หรือที่คาดว่ามีผลบังคับใช้</w:t>
      </w:r>
      <w:r w:rsidRPr="000D4935">
        <w:rPr>
          <w:rFonts w:ascii="Angsana New" w:hAnsi="Angsana New"/>
          <w:b/>
          <w:sz w:val="30"/>
          <w:szCs w:val="30"/>
          <w:cs/>
        </w:rPr>
        <w:t xml:space="preserve"> ณ วันที่รายงาน  ตลอดจนการปรับปรุงทางภาษีที่เกี่ยวกับรายการในปีก่อนๆ</w:t>
      </w:r>
    </w:p>
    <w:p w14:paraId="7806A193" w14:textId="77777777" w:rsidR="008F3ED9" w:rsidRPr="000D4935" w:rsidRDefault="008F3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1718F9F" w14:textId="77777777" w:rsidR="008F3ED9" w:rsidRPr="000D4935" w:rsidRDefault="008F3ED9" w:rsidP="008F3ED9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ภาษีเงินได้รอการตัดบัญชีจะไม่ถูกรับรู้เมื่อเกิดจากผลแตกต่างชั่วคราวที่เกี่ยวข้องกับเงินล</w:t>
      </w:r>
      <w:r w:rsidR="004E5B85" w:rsidRPr="000D4935">
        <w:rPr>
          <w:rFonts w:ascii="Angsana New" w:hAnsi="Angsana New"/>
          <w:sz w:val="30"/>
          <w:szCs w:val="30"/>
          <w:cs/>
        </w:rPr>
        <w:t>งทุนในบริษัทย่อย</w:t>
      </w:r>
      <w:r w:rsidRPr="000D4935">
        <w:rPr>
          <w:rFonts w:ascii="Angsana New" w:hAnsi="Angsana New"/>
          <w:sz w:val="30"/>
          <w:szCs w:val="30"/>
          <w:cs/>
        </w:rPr>
        <w:t xml:space="preserve">หากเป็นไปได้ว่าจะไม่มีการกลับรายการในอนาคตอันใกล้   </w:t>
      </w:r>
    </w:p>
    <w:p w14:paraId="6C9F8D1E" w14:textId="77777777" w:rsidR="008F3ED9" w:rsidRPr="000D4935" w:rsidRDefault="008F3ED9" w:rsidP="008F3ED9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3FF5A73E" w14:textId="77777777" w:rsidR="008F3ED9" w:rsidRPr="000D4935" w:rsidRDefault="00CF5CD9" w:rsidP="003F7A09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0D4935">
        <w:rPr>
          <w:rFonts w:ascii="Angsana New" w:hAnsi="Angsana New"/>
          <w:sz w:val="30"/>
          <w:szCs w:val="30"/>
          <w:cs/>
        </w:rPr>
        <w:t>การวัดมู</w:t>
      </w:r>
      <w:r w:rsidR="008F3ED9" w:rsidRPr="000D4935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4E1DCC5D" w14:textId="77777777" w:rsidR="008F3ED9" w:rsidRPr="000D4935" w:rsidRDefault="008F3ED9" w:rsidP="008F3ED9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6835F9A1" w14:textId="77777777" w:rsidR="008F3ED9" w:rsidRPr="000D4935" w:rsidRDefault="008F3ED9" w:rsidP="008F3ED9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79B67A43" w14:textId="77777777" w:rsidR="00FA3D5C" w:rsidRPr="000D4935" w:rsidRDefault="00FA3D5C" w:rsidP="00C31984">
      <w:pPr>
        <w:pStyle w:val="BodyText"/>
        <w:spacing w:after="0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687D684E" w14:textId="77777777" w:rsidR="008F3ED9" w:rsidRPr="000D4935" w:rsidRDefault="008F3ED9" w:rsidP="00941FFB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</w:t>
      </w:r>
      <w:r w:rsidR="00FA3D5C" w:rsidRPr="000D4935">
        <w:rPr>
          <w:rFonts w:ascii="Angsana New" w:hAnsi="Angsana New"/>
          <w:sz w:val="30"/>
          <w:szCs w:val="30"/>
          <w:cs/>
        </w:rPr>
        <w:t>หลายปัจจัย รวมถึง การตีความทางกฎ</w:t>
      </w:r>
      <w:r w:rsidRPr="000D4935">
        <w:rPr>
          <w:rFonts w:ascii="Angsana New" w:hAnsi="Angsana New"/>
          <w:sz w:val="30"/>
          <w:szCs w:val="30"/>
          <w:cs/>
        </w:rPr>
        <w:t>ห</w:t>
      </w:r>
      <w:r w:rsidR="006A07F9" w:rsidRPr="000D4935">
        <w:rPr>
          <w:rFonts w:ascii="Angsana New" w:hAnsi="Angsana New"/>
          <w:sz w:val="30"/>
          <w:szCs w:val="30"/>
          <w:cs/>
        </w:rPr>
        <w:t xml:space="preserve">มายภาษี และจากประสบการณ์ในอดีต </w:t>
      </w:r>
      <w:r w:rsidRPr="000D4935">
        <w:rPr>
          <w:rFonts w:ascii="Angsana New" w:hAnsi="Angsana New"/>
          <w:sz w:val="30"/>
          <w:szCs w:val="30"/>
          <w:cs/>
        </w:rPr>
        <w:t>การประเมินนี้อยู่บนพื้นฐานการประมาณการและ</w:t>
      </w:r>
      <w:r w:rsidR="002572A6" w:rsidRPr="000D4935">
        <w:rPr>
          <w:rFonts w:ascii="Angsana New" w:hAnsi="Angsana New"/>
          <w:sz w:val="30"/>
          <w:szCs w:val="30"/>
          <w:cs/>
        </w:rPr>
        <w:t>ข้อสมมติ</w:t>
      </w:r>
      <w:r w:rsidRPr="000D4935">
        <w:rPr>
          <w:rFonts w:ascii="Angsana New" w:hAnsi="Angsana New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2E175DDD" w14:textId="77777777" w:rsidR="00502922" w:rsidRPr="000D4935" w:rsidRDefault="00502922" w:rsidP="00502922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</w:p>
    <w:p w14:paraId="5178C5D8" w14:textId="77777777" w:rsidR="008F3ED9" w:rsidRPr="000D4935" w:rsidRDefault="008F3ED9" w:rsidP="00941FFB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01299F" w:rsidRPr="000D4935">
        <w:rPr>
          <w:rFonts w:ascii="Angsana New" w:hAnsi="Angsana New"/>
          <w:sz w:val="30"/>
          <w:szCs w:val="30"/>
          <w:cs/>
        </w:rPr>
        <w:t xml:space="preserve">                       </w:t>
      </w:r>
      <w:r w:rsidRPr="000D4935">
        <w:rPr>
          <w:rFonts w:ascii="Angsana New" w:hAnsi="Angsana New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0D4935">
        <w:rPr>
          <w:rFonts w:ascii="Angsana New" w:hAnsi="Angsana New"/>
          <w:sz w:val="30"/>
          <w:szCs w:val="30"/>
        </w:rPr>
        <w:t xml:space="preserve"> </w:t>
      </w:r>
    </w:p>
    <w:p w14:paraId="214AD227" w14:textId="77777777" w:rsidR="00502922" w:rsidRPr="000D4935" w:rsidRDefault="00502922" w:rsidP="00502922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6D51786D" w14:textId="53886BF5" w:rsidR="003E2666" w:rsidRPr="000D4935" w:rsidRDefault="008F3ED9" w:rsidP="00823FEC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="006F7D5E" w:rsidRPr="000D4935">
        <w:rPr>
          <w:rFonts w:ascii="Angsana New" w:hAnsi="Angsana New" w:hint="cs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</w:t>
      </w:r>
      <w:r w:rsidR="006F7D5E" w:rsidRPr="000D4935">
        <w:rPr>
          <w:rFonts w:ascii="Angsana New" w:hAnsi="Angsana New" w:hint="cs"/>
          <w:sz w:val="30"/>
          <w:szCs w:val="30"/>
          <w:cs/>
        </w:rPr>
        <w:lastRenderedPageBreak/>
        <w:t>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Pr="000D4935">
        <w:rPr>
          <w:rFonts w:ascii="Angsana New" w:hAnsi="Angsana New"/>
          <w:sz w:val="30"/>
          <w:szCs w:val="30"/>
          <w:cs/>
        </w:rPr>
        <w:t xml:space="preserve">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1CAF470" w14:textId="77777777" w:rsidR="00EF53D1" w:rsidRPr="000D4935" w:rsidRDefault="00EF53D1" w:rsidP="00CA5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F32DA13" w14:textId="146F0030" w:rsidR="001A036E" w:rsidRPr="000D4935" w:rsidRDefault="001A036E" w:rsidP="00CA5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2E6935" w:rsidRPr="000D493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</w:t>
      </w: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กำไรต่อหุ้น </w:t>
      </w:r>
    </w:p>
    <w:p w14:paraId="2CE4B6BD" w14:textId="77777777" w:rsidR="001A036E" w:rsidRPr="000D4935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="Angsana New" w:hAnsi="Angsana New"/>
          <w:b/>
          <w:sz w:val="30"/>
          <w:szCs w:val="30"/>
        </w:rPr>
      </w:pPr>
    </w:p>
    <w:p w14:paraId="5D432E1A" w14:textId="77777777" w:rsidR="001A036E" w:rsidRPr="000D4935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pacing w:val="4"/>
          <w:sz w:val="30"/>
          <w:szCs w:val="30"/>
        </w:rPr>
      </w:pPr>
      <w:r w:rsidRPr="000D4935">
        <w:rPr>
          <w:rFonts w:ascii="Angsana New" w:hAnsi="Angsana New"/>
          <w:b/>
          <w:sz w:val="30"/>
          <w:szCs w:val="30"/>
          <w:cs/>
        </w:rPr>
        <w:t>กลุ่มบริษัทแสดงกำไรต่อหุ้นขั้นพื้นฐานสำหรับหุ้นสามัญ</w:t>
      </w:r>
      <w:r w:rsidRPr="000D4935">
        <w:rPr>
          <w:rFonts w:ascii="Angsana New" w:hAnsi="Angsana New"/>
          <w:b/>
          <w:sz w:val="30"/>
          <w:szCs w:val="30"/>
        </w:rPr>
        <w:t xml:space="preserve"> </w:t>
      </w:r>
      <w:r w:rsidRPr="000D4935">
        <w:rPr>
          <w:rFonts w:ascii="Angsana New" w:hAnsi="Angsana New"/>
          <w:b/>
          <w:sz w:val="30"/>
          <w:szCs w:val="30"/>
          <w:cs/>
        </w:rPr>
        <w:t xml:space="preserve"> กำไรต่อหุ้นขั้นพื้นฐานคำนวณโดยการหารกำไรหรือ</w:t>
      </w:r>
      <w:r w:rsidRPr="000D4935">
        <w:rPr>
          <w:rFonts w:ascii="Angsana New" w:hAnsi="Angsana New"/>
          <w:b/>
          <w:spacing w:val="4"/>
          <w:sz w:val="30"/>
          <w:szCs w:val="30"/>
          <w:cs/>
        </w:rPr>
        <w:t>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Pr="000D4935">
        <w:rPr>
          <w:rFonts w:ascii="Angsana New" w:hAnsi="Angsana New"/>
          <w:b/>
          <w:spacing w:val="4"/>
          <w:sz w:val="30"/>
          <w:szCs w:val="30"/>
        </w:rPr>
        <w:t xml:space="preserve"> </w:t>
      </w:r>
    </w:p>
    <w:p w14:paraId="754C732F" w14:textId="77777777" w:rsidR="00AA4CA7" w:rsidRPr="000D4935" w:rsidRDefault="00AA4CA7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pacing w:val="4"/>
          <w:sz w:val="30"/>
          <w:szCs w:val="30"/>
        </w:rPr>
      </w:pPr>
    </w:p>
    <w:p w14:paraId="10EBC6D1" w14:textId="64010FD3" w:rsidR="00D62DF6" w:rsidRPr="000D4935" w:rsidRDefault="00D62DF6" w:rsidP="00CA58F0">
      <w:pPr>
        <w:pStyle w:val="Heading8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0D4935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(</w:t>
      </w:r>
      <w:r w:rsidR="002E6935" w:rsidRPr="000D4935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ป</w:t>
      </w:r>
      <w:r w:rsidRPr="000D4935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CA58F0" w:rsidRPr="000D4935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0D493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4036F367" w14:textId="77777777" w:rsidR="00D62DF6" w:rsidRPr="000D4935" w:rsidRDefault="00D62DF6" w:rsidP="00D62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7248818" w14:textId="6985DD17" w:rsidR="00D62DF6" w:rsidRPr="000D4935" w:rsidRDefault="00D62DF6" w:rsidP="00D62DF6">
      <w:pPr>
        <w:spacing w:line="240" w:lineRule="auto"/>
        <w:ind w:left="540" w:right="-108"/>
        <w:jc w:val="thaiDistribute"/>
        <w:rPr>
          <w:rFonts w:asciiTheme="majorBidi" w:eastAsia="Calibri" w:hAnsiTheme="majorBidi" w:cstheme="majorBidi"/>
          <w:b/>
          <w:color w:val="0000FF"/>
          <w:sz w:val="30"/>
          <w:szCs w:val="30"/>
        </w:rPr>
      </w:pPr>
      <w:r w:rsidRPr="000D4935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674C605E" w14:textId="77777777" w:rsidR="00A14C60" w:rsidRPr="000D4935" w:rsidRDefault="00A14C60" w:rsidP="00F42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spacing w:val="4"/>
          <w:sz w:val="30"/>
          <w:szCs w:val="30"/>
        </w:rPr>
      </w:pPr>
    </w:p>
    <w:p w14:paraId="774D749C" w14:textId="13B12A62" w:rsidR="00CE4156" w:rsidRPr="000D4935" w:rsidRDefault="00CE4156" w:rsidP="00CE4156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2E6935" w:rsidRPr="000D493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ผ</w:t>
      </w: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รายงานทางการเงินจำแนกตามส่วนงาน</w:t>
      </w:r>
    </w:p>
    <w:p w14:paraId="717F76C9" w14:textId="77777777" w:rsidR="00CE4156" w:rsidRPr="000D4935" w:rsidRDefault="00CE4156" w:rsidP="00CE41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525D20CE" w14:textId="7D996BF7" w:rsidR="00536D1E" w:rsidRPr="000D4935" w:rsidRDefault="00CE4156" w:rsidP="00F61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0D4935">
        <w:rPr>
          <w:rFonts w:ascii="Angsana New" w:hAnsi="Angsana New"/>
          <w:b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</w:t>
      </w:r>
      <w:r w:rsidR="00F61A2E" w:rsidRPr="000D4935">
        <w:rPr>
          <w:rFonts w:ascii="Angsana New" w:hAnsi="Angsana New" w:hint="cs"/>
          <w:b/>
          <w:sz w:val="30"/>
          <w:szCs w:val="30"/>
          <w:cs/>
        </w:rPr>
        <w:t>ง</w:t>
      </w:r>
      <w:r w:rsidRPr="000D4935">
        <w:rPr>
          <w:rFonts w:ascii="Angsana New" w:hAnsi="Angsana New"/>
          <w:b/>
          <w:sz w:val="30"/>
          <w:szCs w:val="30"/>
          <w:cs/>
        </w:rPr>
        <w:t xml:space="preserve">สมเหตุสมผล </w:t>
      </w:r>
    </w:p>
    <w:p w14:paraId="1C987B4C" w14:textId="77777777" w:rsidR="00F61A2E" w:rsidRPr="000D4935" w:rsidRDefault="00F61A2E" w:rsidP="00F61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5166FF5B" w14:textId="6D307033" w:rsidR="000A10DE" w:rsidRPr="000D4935" w:rsidRDefault="000A10DE" w:rsidP="00FA3D5C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D4935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75F394C" w14:textId="77777777" w:rsidR="000A10DE" w:rsidRPr="000D4935" w:rsidRDefault="000A10DE" w:rsidP="006A07F9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C979FB3" w14:textId="7C30690D" w:rsidR="000A10DE" w:rsidRPr="000D4935" w:rsidRDefault="000A10DE" w:rsidP="006A07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ความสัมพันธ์ที่มี</w:t>
      </w:r>
      <w:r w:rsidR="003B61E9" w:rsidRPr="000D4935">
        <w:rPr>
          <w:rFonts w:ascii="Angsana New" w:hAnsi="Angsana New"/>
          <w:sz w:val="30"/>
          <w:szCs w:val="30"/>
          <w:cs/>
        </w:rPr>
        <w:t>กับบริษัทย่อย</w:t>
      </w:r>
      <w:r w:rsidR="006E7EE6" w:rsidRPr="000D4935">
        <w:rPr>
          <w:rFonts w:ascii="Angsana New" w:hAnsi="Angsana New" w:hint="cs"/>
          <w:sz w:val="30"/>
          <w:szCs w:val="30"/>
          <w:cs/>
        </w:rPr>
        <w:t>ได้เปิดเผยในหมายเหตุข้อ</w:t>
      </w:r>
      <w:r w:rsidR="006E7EE6" w:rsidRPr="000D4935">
        <w:rPr>
          <w:rFonts w:ascii="Angsana New" w:hAnsi="Angsana New"/>
          <w:sz w:val="30"/>
          <w:szCs w:val="30"/>
        </w:rPr>
        <w:t xml:space="preserve"> </w:t>
      </w:r>
      <w:r w:rsidR="001E1B1A" w:rsidRPr="000D4935">
        <w:rPr>
          <w:rFonts w:ascii="Angsana New" w:hAnsi="Angsana New"/>
          <w:sz w:val="30"/>
          <w:szCs w:val="30"/>
        </w:rPr>
        <w:t>8</w:t>
      </w:r>
      <w:r w:rsidR="006E7EE6"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>บุคคลหรือกิจการ</w:t>
      </w:r>
      <w:r w:rsidR="003015ED" w:rsidRPr="000D4935">
        <w:rPr>
          <w:rFonts w:asciiTheme="majorBidi" w:hAnsiTheme="majorBidi" w:cstheme="majorBidi"/>
          <w:b/>
          <w:sz w:val="30"/>
          <w:szCs w:val="30"/>
          <w:cs/>
        </w:rPr>
        <w:t>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0FD67F74" w14:textId="77777777" w:rsidR="000A10DE" w:rsidRPr="000D4935" w:rsidRDefault="000A10DE" w:rsidP="00E47D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</w:rPr>
        <w:t xml:space="preserve"> </w:t>
      </w:r>
    </w:p>
    <w:tbl>
      <w:tblPr>
        <w:tblW w:w="9162" w:type="dxa"/>
        <w:tblInd w:w="450" w:type="dxa"/>
        <w:tblLook w:val="0000" w:firstRow="0" w:lastRow="0" w:firstColumn="0" w:lastColumn="0" w:noHBand="0" w:noVBand="0"/>
      </w:tblPr>
      <w:tblGrid>
        <w:gridCol w:w="2970"/>
        <w:gridCol w:w="1710"/>
        <w:gridCol w:w="342"/>
        <w:gridCol w:w="4140"/>
      </w:tblGrid>
      <w:tr w:rsidR="000A10DE" w:rsidRPr="000D4935" w14:paraId="35A3A948" w14:textId="77777777" w:rsidTr="00DE6AB1">
        <w:trPr>
          <w:tblHeader/>
        </w:trPr>
        <w:tc>
          <w:tcPr>
            <w:tcW w:w="2970" w:type="dxa"/>
          </w:tcPr>
          <w:p w14:paraId="7BA4314E" w14:textId="3829486F" w:rsidR="000A10DE" w:rsidRPr="000D4935" w:rsidRDefault="000A10DE" w:rsidP="00DE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bCs/>
                <w:sz w:val="30"/>
                <w:szCs w:val="30"/>
              </w:rPr>
              <w:br w:type="page"/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710" w:type="dxa"/>
            <w:vAlign w:val="bottom"/>
          </w:tcPr>
          <w:p w14:paraId="762341F7" w14:textId="37CC6AC8" w:rsidR="009E75D7" w:rsidRPr="000D4935" w:rsidRDefault="000A10DE" w:rsidP="00DE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42" w:type="dxa"/>
          </w:tcPr>
          <w:p w14:paraId="41A6A14F" w14:textId="77777777" w:rsidR="000A10DE" w:rsidRPr="000D4935" w:rsidRDefault="000A10DE" w:rsidP="001E20D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</w:tcPr>
          <w:p w14:paraId="4B2A6CFB" w14:textId="77777777" w:rsidR="000A10DE" w:rsidRPr="000D4935" w:rsidRDefault="000A10DE" w:rsidP="000B497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E75D7" w:rsidRPr="000D4935" w14:paraId="2D8CDF8A" w14:textId="77777777" w:rsidTr="00472287">
        <w:trPr>
          <w:trHeight w:val="87"/>
          <w:tblHeader/>
        </w:trPr>
        <w:tc>
          <w:tcPr>
            <w:tcW w:w="2970" w:type="dxa"/>
          </w:tcPr>
          <w:p w14:paraId="62A20FA9" w14:textId="77777777" w:rsidR="009E75D7" w:rsidRPr="000D4935" w:rsidRDefault="009E75D7" w:rsidP="001E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710" w:type="dxa"/>
          </w:tcPr>
          <w:p w14:paraId="7E3FC4CC" w14:textId="77777777" w:rsidR="009E75D7" w:rsidRPr="000D4935" w:rsidRDefault="009E75D7" w:rsidP="001E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42" w:type="dxa"/>
          </w:tcPr>
          <w:p w14:paraId="6F6DB05B" w14:textId="77777777" w:rsidR="009E75D7" w:rsidRPr="000D4935" w:rsidRDefault="009E75D7" w:rsidP="001E20DD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140" w:type="dxa"/>
          </w:tcPr>
          <w:p w14:paraId="5E1382C6" w14:textId="77777777" w:rsidR="009E75D7" w:rsidRPr="000D4935" w:rsidRDefault="009E75D7" w:rsidP="001E20D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227BDC" w:rsidRPr="000D4935" w14:paraId="1170869F" w14:textId="77777777" w:rsidTr="00312CF8">
        <w:tc>
          <w:tcPr>
            <w:tcW w:w="2970" w:type="dxa"/>
          </w:tcPr>
          <w:p w14:paraId="2EE5377A" w14:textId="77777777" w:rsidR="00825D77" w:rsidRPr="000D4935" w:rsidRDefault="00825D77" w:rsidP="00825D77">
            <w:pPr>
              <w:tabs>
                <w:tab w:val="clear" w:pos="227"/>
                <w:tab w:val="left" w:pos="360"/>
              </w:tabs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</w:rPr>
            </w:pPr>
            <w:proofErr w:type="spellStart"/>
            <w:r w:rsidRPr="000D4935">
              <w:rPr>
                <w:rFonts w:ascii="Angsana New" w:hAnsi="Angsana New"/>
                <w:spacing w:val="-2"/>
                <w:sz w:val="30"/>
                <w:szCs w:val="30"/>
              </w:rPr>
              <w:t>Gutsche</w:t>
            </w:r>
            <w:proofErr w:type="spellEnd"/>
            <w:r w:rsidRPr="000D4935">
              <w:rPr>
                <w:rFonts w:ascii="Angsana New" w:hAnsi="Angsana New"/>
                <w:spacing w:val="-2"/>
                <w:sz w:val="30"/>
                <w:szCs w:val="30"/>
              </w:rPr>
              <w:t xml:space="preserve"> Family Investments   </w:t>
            </w:r>
          </w:p>
          <w:p w14:paraId="2A8E15F8" w14:textId="77777777" w:rsidR="00227BDC" w:rsidRPr="000D4935" w:rsidRDefault="00825D77" w:rsidP="00825D77">
            <w:pPr>
              <w:tabs>
                <w:tab w:val="clear" w:pos="227"/>
                <w:tab w:val="left" w:pos="36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pacing w:val="-2"/>
                <w:sz w:val="30"/>
                <w:szCs w:val="30"/>
              </w:rPr>
              <w:t xml:space="preserve">   (Proprietary) Limited</w:t>
            </w:r>
          </w:p>
        </w:tc>
        <w:tc>
          <w:tcPr>
            <w:tcW w:w="1710" w:type="dxa"/>
          </w:tcPr>
          <w:p w14:paraId="5F20018F" w14:textId="77777777" w:rsidR="006766BB" w:rsidRPr="000D4935" w:rsidRDefault="006766BB" w:rsidP="001E20DD">
            <w:pPr>
              <w:tabs>
                <w:tab w:val="clear" w:pos="227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9E8C1EF" w14:textId="77777777" w:rsidR="00227BDC" w:rsidRPr="000D4935" w:rsidRDefault="00227BDC" w:rsidP="001E20DD">
            <w:pPr>
              <w:tabs>
                <w:tab w:val="clear" w:pos="227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แอ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>ฟริกา</w:t>
            </w: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ใต้</w:t>
            </w:r>
          </w:p>
        </w:tc>
        <w:tc>
          <w:tcPr>
            <w:tcW w:w="342" w:type="dxa"/>
          </w:tcPr>
          <w:p w14:paraId="2164D8C0" w14:textId="77777777" w:rsidR="00227BDC" w:rsidRPr="000D4935" w:rsidRDefault="00227BDC" w:rsidP="001E20D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</w:tcPr>
          <w:p w14:paraId="75EA226B" w14:textId="77777777" w:rsidR="006766BB" w:rsidRPr="000D4935" w:rsidRDefault="006766BB" w:rsidP="001E20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32376027" w14:textId="3049C77A" w:rsidR="00227BDC" w:rsidRPr="000D4935" w:rsidRDefault="00227BDC" w:rsidP="001E20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เป็นผู้ถือหุ้นรายใหญ่</w:t>
            </w:r>
            <w:r w:rsidR="00C12ECE" w:rsidRPr="000D49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12ECE" w:rsidRPr="000D4935">
              <w:rPr>
                <w:rFonts w:ascii="Angsana New" w:hAnsi="Angsana New" w:hint="cs"/>
                <w:sz w:val="30"/>
                <w:szCs w:val="30"/>
                <w:cs/>
              </w:rPr>
              <w:t xml:space="preserve">ถือหุ้นร้อยละ 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24</w:t>
            </w:r>
            <w:r w:rsidR="00C12ECE" w:rsidRPr="000D4935">
              <w:rPr>
                <w:rFonts w:ascii="Angsana New" w:hAnsi="Angsana New"/>
                <w:sz w:val="30"/>
                <w:szCs w:val="30"/>
              </w:rPr>
              <w:t>.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502922" w:rsidRPr="000D4935" w14:paraId="7070DF13" w14:textId="77777777" w:rsidTr="00472287">
        <w:trPr>
          <w:trHeight w:val="87"/>
        </w:trPr>
        <w:tc>
          <w:tcPr>
            <w:tcW w:w="2970" w:type="dxa"/>
          </w:tcPr>
          <w:p w14:paraId="24E93C0F" w14:textId="77777777" w:rsidR="00502922" w:rsidRPr="000D4935" w:rsidRDefault="00502922" w:rsidP="001E20DD">
            <w:pPr>
              <w:tabs>
                <w:tab w:val="clear" w:pos="227"/>
                <w:tab w:val="left" w:pos="36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10" w:type="dxa"/>
          </w:tcPr>
          <w:p w14:paraId="22B1CB11" w14:textId="77777777" w:rsidR="00502922" w:rsidRPr="000D4935" w:rsidRDefault="00502922" w:rsidP="001E20DD">
            <w:pPr>
              <w:tabs>
                <w:tab w:val="clear" w:pos="227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342" w:type="dxa"/>
          </w:tcPr>
          <w:p w14:paraId="19C806D2" w14:textId="77777777" w:rsidR="00502922" w:rsidRPr="000D4935" w:rsidRDefault="00502922" w:rsidP="001E20DD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4140" w:type="dxa"/>
          </w:tcPr>
          <w:p w14:paraId="29BA703F" w14:textId="77777777" w:rsidR="00502922" w:rsidRPr="000D4935" w:rsidRDefault="00502922" w:rsidP="001E20DD">
            <w:pPr>
              <w:tabs>
                <w:tab w:val="clear" w:pos="227"/>
                <w:tab w:val="left" w:pos="252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</w:tr>
    </w:tbl>
    <w:p w14:paraId="61A3180D" w14:textId="7F4E2752" w:rsidR="00F3482E" w:rsidRPr="000D4935" w:rsidRDefault="00950CF7" w:rsidP="00A62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rPr>
          <w:rFonts w:ascii="Angsana New" w:hAnsi="Angsana New"/>
        </w:rPr>
      </w:pPr>
      <w:r w:rsidRPr="000D4935">
        <w:rPr>
          <w:rFonts w:ascii="Angsana New" w:hAnsi="Angsana New"/>
          <w:sz w:val="30"/>
          <w:szCs w:val="30"/>
        </w:rPr>
        <w:lastRenderedPageBreak/>
        <w:tab/>
      </w:r>
      <w:r w:rsidRPr="000D4935">
        <w:rPr>
          <w:rFonts w:ascii="Angsana New" w:hAnsi="Angsana New"/>
          <w:sz w:val="30"/>
          <w:szCs w:val="30"/>
        </w:rPr>
        <w:tab/>
      </w:r>
      <w:r w:rsidR="00F3482E" w:rsidRPr="000D4935">
        <w:rPr>
          <w:rFonts w:ascii="Angsana New" w:hAnsi="Angsana New" w:hint="cs"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1B6AA230" w14:textId="77777777" w:rsidR="00FD7D88" w:rsidRPr="000D4935" w:rsidRDefault="00FD7D88" w:rsidP="00962A40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4140"/>
        <w:gridCol w:w="5040"/>
      </w:tblGrid>
      <w:tr w:rsidR="005C1565" w:rsidRPr="000D4935" w14:paraId="684B15BF" w14:textId="77777777" w:rsidTr="00312CF8">
        <w:trPr>
          <w:tblHeader/>
        </w:trPr>
        <w:tc>
          <w:tcPr>
            <w:tcW w:w="4140" w:type="dxa"/>
          </w:tcPr>
          <w:p w14:paraId="202DC4D5" w14:textId="77777777" w:rsidR="005C1565" w:rsidRPr="000D4935" w:rsidRDefault="005C1565" w:rsidP="00BA7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040" w:type="dxa"/>
          </w:tcPr>
          <w:p w14:paraId="16E4F300" w14:textId="77777777" w:rsidR="005C1565" w:rsidRPr="000D4935" w:rsidRDefault="005C1565" w:rsidP="00CB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623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5C1565" w:rsidRPr="000D4935" w14:paraId="4E6379CA" w14:textId="77777777" w:rsidTr="00312CF8">
        <w:trPr>
          <w:trHeight w:val="245"/>
        </w:trPr>
        <w:tc>
          <w:tcPr>
            <w:tcW w:w="4140" w:type="dxa"/>
          </w:tcPr>
          <w:p w14:paraId="238E3CEB" w14:textId="77777777" w:rsidR="005C1565" w:rsidRPr="000D4935" w:rsidRDefault="005C1565" w:rsidP="00BA7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40" w:type="dxa"/>
          </w:tcPr>
          <w:p w14:paraId="22C3D8DE" w14:textId="77777777" w:rsidR="005C1565" w:rsidRPr="000D4935" w:rsidRDefault="005C1565" w:rsidP="00BA7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302"/>
                <w:tab w:val="left" w:pos="6234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62022" w:rsidRPr="000D4935" w14:paraId="3A94B815" w14:textId="77777777" w:rsidTr="00312CF8">
        <w:trPr>
          <w:trHeight w:val="245"/>
        </w:trPr>
        <w:tc>
          <w:tcPr>
            <w:tcW w:w="4140" w:type="dxa"/>
          </w:tcPr>
          <w:p w14:paraId="21FC5970" w14:textId="44515C78" w:rsidR="00A62022" w:rsidRPr="000D4935" w:rsidRDefault="00A62022" w:rsidP="00A6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040" w:type="dxa"/>
          </w:tcPr>
          <w:p w14:paraId="68FFDB80" w14:textId="005536CC" w:rsidR="00A62022" w:rsidRPr="000D4935" w:rsidRDefault="00A62022" w:rsidP="00A6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302"/>
                <w:tab w:val="left" w:pos="6234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5C1565" w:rsidRPr="000D4935" w14:paraId="218BD662" w14:textId="77777777" w:rsidTr="00312CF8">
        <w:tc>
          <w:tcPr>
            <w:tcW w:w="4140" w:type="dxa"/>
          </w:tcPr>
          <w:p w14:paraId="59441C9D" w14:textId="77777777" w:rsidR="005C1565" w:rsidRPr="000D4935" w:rsidRDefault="005C1565" w:rsidP="00BA7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ซื้อภาชนะบรรจุ</w:t>
            </w:r>
          </w:p>
        </w:tc>
        <w:tc>
          <w:tcPr>
            <w:tcW w:w="5040" w:type="dxa"/>
          </w:tcPr>
          <w:p w14:paraId="250A91E5" w14:textId="77777777" w:rsidR="005C1565" w:rsidRPr="000D4935" w:rsidRDefault="005C1565" w:rsidP="00CB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302"/>
                <w:tab w:val="left" w:pos="623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5C1565" w:rsidRPr="000D4935" w14:paraId="64B7CF4B" w14:textId="77777777" w:rsidTr="00312CF8">
        <w:tc>
          <w:tcPr>
            <w:tcW w:w="4140" w:type="dxa"/>
          </w:tcPr>
          <w:p w14:paraId="0CAC3F6D" w14:textId="77777777" w:rsidR="005C1565" w:rsidRPr="000D4935" w:rsidRDefault="005C1565" w:rsidP="00BA7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ค่าบริการเป่าภาชนะบรรจุ</w:t>
            </w:r>
          </w:p>
        </w:tc>
        <w:tc>
          <w:tcPr>
            <w:tcW w:w="5040" w:type="dxa"/>
          </w:tcPr>
          <w:p w14:paraId="4709F98F" w14:textId="77777777" w:rsidR="005C1565" w:rsidRPr="000D4935" w:rsidRDefault="00E1434C" w:rsidP="00CB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302"/>
                <w:tab w:val="left" w:pos="623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825D77" w:rsidRPr="000D4935" w14:paraId="1A611DA2" w14:textId="77777777" w:rsidTr="00312CF8">
        <w:tc>
          <w:tcPr>
            <w:tcW w:w="4140" w:type="dxa"/>
          </w:tcPr>
          <w:p w14:paraId="7A98631C" w14:textId="77777777" w:rsidR="00825D77" w:rsidRPr="000D4935" w:rsidRDefault="00825D77" w:rsidP="00825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รายได้ค่าบริการให้ใช้พื้นที่</w:t>
            </w:r>
          </w:p>
        </w:tc>
        <w:tc>
          <w:tcPr>
            <w:tcW w:w="5040" w:type="dxa"/>
          </w:tcPr>
          <w:p w14:paraId="431F1478" w14:textId="77777777" w:rsidR="00825D77" w:rsidRPr="000D4935" w:rsidRDefault="00825D77" w:rsidP="00CB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302"/>
                <w:tab w:val="left" w:pos="623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825D77" w:rsidRPr="000D4935" w14:paraId="191FFE20" w14:textId="77777777" w:rsidTr="00312CF8">
        <w:tc>
          <w:tcPr>
            <w:tcW w:w="4140" w:type="dxa"/>
          </w:tcPr>
          <w:p w14:paraId="1ABA81C2" w14:textId="77777777" w:rsidR="00825D77" w:rsidRPr="000D4935" w:rsidRDefault="00825D77" w:rsidP="00825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5040" w:type="dxa"/>
          </w:tcPr>
          <w:p w14:paraId="0010A1E8" w14:textId="77777777" w:rsidR="00825D77" w:rsidRPr="000D4935" w:rsidRDefault="00825D77" w:rsidP="00CB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302"/>
                <w:tab w:val="left" w:pos="623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1B3705" w:rsidRPr="000D4935" w14:paraId="4E52DFA4" w14:textId="77777777" w:rsidTr="00312CF8">
        <w:tc>
          <w:tcPr>
            <w:tcW w:w="4140" w:type="dxa"/>
          </w:tcPr>
          <w:p w14:paraId="00315037" w14:textId="3B57F23A" w:rsidR="001B3705" w:rsidRPr="000D4935" w:rsidRDefault="001B3705" w:rsidP="00825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040" w:type="dxa"/>
          </w:tcPr>
          <w:p w14:paraId="7EDF0F17" w14:textId="7E731347" w:rsidR="001B3705" w:rsidRPr="000D4935" w:rsidRDefault="001B3705" w:rsidP="00CB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302"/>
                <w:tab w:val="left" w:pos="623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4B5F81" w:rsidRPr="000D4935" w14:paraId="2274E816" w14:textId="77777777" w:rsidTr="00312CF8">
        <w:tc>
          <w:tcPr>
            <w:tcW w:w="4140" w:type="dxa"/>
          </w:tcPr>
          <w:p w14:paraId="55F92E00" w14:textId="553F688F" w:rsidR="004B5F81" w:rsidRPr="000D4935" w:rsidRDefault="004B5F81" w:rsidP="004B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ค่าเช่าพื้นที่ติดตั้งป้ายโฆษณา</w:t>
            </w:r>
          </w:p>
        </w:tc>
        <w:tc>
          <w:tcPr>
            <w:tcW w:w="5040" w:type="dxa"/>
          </w:tcPr>
          <w:p w14:paraId="53669BD4" w14:textId="7C9B1987" w:rsidR="004B5F81" w:rsidRPr="000D4935" w:rsidRDefault="004B5F81" w:rsidP="004B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302"/>
                <w:tab w:val="left" w:pos="623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825D77" w:rsidRPr="000D4935" w14:paraId="3D399D39" w14:textId="77777777" w:rsidTr="00312CF8">
        <w:tc>
          <w:tcPr>
            <w:tcW w:w="4140" w:type="dxa"/>
          </w:tcPr>
          <w:p w14:paraId="7B64D7FB" w14:textId="77777777" w:rsidR="00825D77" w:rsidRPr="000D4935" w:rsidRDefault="00825D77" w:rsidP="00825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040" w:type="dxa"/>
          </w:tcPr>
          <w:p w14:paraId="66BEB52E" w14:textId="77777777" w:rsidR="00825D77" w:rsidRPr="000D4935" w:rsidRDefault="00825D77" w:rsidP="00CB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3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3C2341" w:rsidRPr="000D4935" w14:paraId="4B35F1A6" w14:textId="77777777" w:rsidTr="00312CF8">
        <w:tc>
          <w:tcPr>
            <w:tcW w:w="4140" w:type="dxa"/>
          </w:tcPr>
          <w:p w14:paraId="665162AE" w14:textId="77777777" w:rsidR="003C2341" w:rsidRPr="000D4935" w:rsidRDefault="003C2341" w:rsidP="003C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040" w:type="dxa"/>
          </w:tcPr>
          <w:p w14:paraId="5B439848" w14:textId="77777777" w:rsidR="003C2341" w:rsidRPr="000D4935" w:rsidRDefault="003C2341" w:rsidP="00CB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302"/>
                <w:tab w:val="left" w:pos="623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เป็นไปตามนโยบายที่กลุ่มบริษัทกำหนด</w:t>
            </w:r>
          </w:p>
        </w:tc>
      </w:tr>
    </w:tbl>
    <w:p w14:paraId="388510F3" w14:textId="77777777" w:rsidR="00C25281" w:rsidRPr="000D4935" w:rsidRDefault="00C25281" w:rsidP="005C1565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lang w:val="en-US"/>
        </w:rPr>
      </w:pPr>
    </w:p>
    <w:p w14:paraId="4248157E" w14:textId="755817E7" w:rsidR="000A10DE" w:rsidRPr="000D4935" w:rsidRDefault="000A10DE" w:rsidP="005C1565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lang w:val="en-US"/>
        </w:rPr>
      </w:pPr>
      <w:r w:rsidRPr="000D4935">
        <w:rPr>
          <w:rFonts w:ascii="Angsana New" w:hAnsi="Angsana New" w:cs="Angsana New"/>
          <w:cs/>
          <w:lang w:val="en-US"/>
        </w:rPr>
        <w:t>รายการที่สำคัญ</w:t>
      </w:r>
      <w:r w:rsidRPr="000D4935">
        <w:rPr>
          <w:rFonts w:ascii="Angsana New" w:hAnsi="Angsana New" w:cs="Angsana New" w:hint="cs"/>
          <w:cs/>
          <w:lang w:val="en-US"/>
        </w:rPr>
        <w:t>กับบุคคลหรือกิจการที่เกี่ยวข้องกัน</w:t>
      </w:r>
      <w:r w:rsidRPr="000D4935">
        <w:rPr>
          <w:rFonts w:ascii="Angsana New" w:hAnsi="Angsana New" w:cs="Angsana New"/>
          <w:cs/>
          <w:lang w:val="en-US"/>
        </w:rPr>
        <w:t>สำหรับ</w:t>
      </w:r>
      <w:r w:rsidR="00AB45E7" w:rsidRPr="000D4935">
        <w:rPr>
          <w:rFonts w:ascii="Angsana New" w:hAnsi="Angsana New" w:cs="Angsana New" w:hint="cs"/>
          <w:cs/>
          <w:lang w:val="en-US"/>
        </w:rPr>
        <w:t>แต่ละ</w:t>
      </w:r>
      <w:r w:rsidR="00B23C82" w:rsidRPr="000D4935">
        <w:rPr>
          <w:rFonts w:ascii="Angsana New" w:hAnsi="Angsana New" w:cs="Angsana New" w:hint="cs"/>
          <w:cs/>
          <w:lang w:val="en-US"/>
        </w:rPr>
        <w:t>ปี</w:t>
      </w:r>
      <w:r w:rsidRPr="000D4935">
        <w:rPr>
          <w:rFonts w:ascii="Angsana New" w:hAnsi="Angsana New" w:cs="Angsana New"/>
          <w:cs/>
          <w:lang w:val="en-US"/>
        </w:rPr>
        <w:t xml:space="preserve">สิ้นสุดวันที่ </w:t>
      </w:r>
      <w:r w:rsidR="001E1B1A" w:rsidRPr="000D4935">
        <w:rPr>
          <w:rFonts w:ascii="Angsana New" w:hAnsi="Angsana New" w:cs="Angsana New"/>
          <w:lang w:val="en-US"/>
        </w:rPr>
        <w:t>31</w:t>
      </w:r>
      <w:r w:rsidR="00B23C82" w:rsidRPr="000D4935">
        <w:rPr>
          <w:rFonts w:ascii="Angsana New" w:hAnsi="Angsana New" w:cs="Angsana New"/>
          <w:lang w:val="en-US"/>
        </w:rPr>
        <w:t xml:space="preserve"> </w:t>
      </w:r>
      <w:r w:rsidR="00B23C82" w:rsidRPr="000D4935">
        <w:rPr>
          <w:rFonts w:ascii="Angsana New" w:hAnsi="Angsana New" w:cs="Angsana New" w:hint="cs"/>
          <w:cs/>
          <w:lang w:val="en-US"/>
        </w:rPr>
        <w:t>ธันวาคม</w:t>
      </w:r>
      <w:r w:rsidRPr="000D4935">
        <w:rPr>
          <w:rFonts w:ascii="Angsana New" w:hAnsi="Angsana New" w:cs="Angsana New" w:hint="cs"/>
          <w:cs/>
          <w:lang w:val="en-US"/>
        </w:rPr>
        <w:t xml:space="preserve"> </w:t>
      </w:r>
      <w:r w:rsidRPr="000D4935">
        <w:rPr>
          <w:rFonts w:ascii="Angsana New" w:hAnsi="Angsana New" w:cs="Angsana New"/>
          <w:cs/>
          <w:lang w:val="en-US"/>
        </w:rPr>
        <w:t>สรุปได้ดังนี้</w:t>
      </w:r>
    </w:p>
    <w:p w14:paraId="626D4A54" w14:textId="77777777" w:rsidR="000A10DE" w:rsidRPr="000D4935" w:rsidRDefault="000A10DE" w:rsidP="000A10DE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079"/>
        <w:gridCol w:w="274"/>
        <w:gridCol w:w="1083"/>
        <w:gridCol w:w="271"/>
        <w:gridCol w:w="1079"/>
        <w:gridCol w:w="271"/>
        <w:gridCol w:w="1075"/>
      </w:tblGrid>
      <w:tr w:rsidR="000A10DE" w:rsidRPr="000D4935" w14:paraId="1ADC392F" w14:textId="77777777" w:rsidTr="00312CF8">
        <w:trPr>
          <w:tblHeader/>
        </w:trPr>
        <w:tc>
          <w:tcPr>
            <w:tcW w:w="2232" w:type="pct"/>
          </w:tcPr>
          <w:p w14:paraId="15C96444" w14:textId="77777777" w:rsidR="000A10DE" w:rsidRPr="000D4935" w:rsidRDefault="000A10DE" w:rsidP="001E20DD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14" w:type="pct"/>
            <w:gridSpan w:val="3"/>
          </w:tcPr>
          <w:p w14:paraId="6A183FD2" w14:textId="77777777" w:rsidR="000A10DE" w:rsidRPr="000D4935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F554131" w14:textId="77777777" w:rsidR="000A10DE" w:rsidRPr="000D4935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44B2CFD7" w14:textId="77777777" w:rsidR="000A10DE" w:rsidRPr="000D4935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0D0B" w:rsidRPr="000D4935" w14:paraId="24B82813" w14:textId="77777777" w:rsidTr="00312CF8">
        <w:trPr>
          <w:tblHeader/>
        </w:trPr>
        <w:tc>
          <w:tcPr>
            <w:tcW w:w="2232" w:type="pct"/>
          </w:tcPr>
          <w:p w14:paraId="0D8A7DE5" w14:textId="62138AAB" w:rsidR="002E0D0B" w:rsidRPr="000D4935" w:rsidRDefault="002E0D0B" w:rsidP="002E0D0B">
            <w:pPr>
              <w:pStyle w:val="a"/>
              <w:tabs>
                <w:tab w:val="clear" w:pos="1080"/>
                <w:tab w:val="left" w:pos="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0D4935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สำหรับปีสิ้นสุด</w:t>
            </w:r>
            <w:r w:rsidRPr="000D4935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วันที่ </w:t>
            </w:r>
            <w:r w:rsidR="001E1B1A" w:rsidRPr="000D4935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31</w:t>
            </w:r>
            <w:r w:rsidRPr="000D4935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</w:t>
            </w:r>
            <w:r w:rsidRPr="000D4935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ธันวาคม </w:t>
            </w:r>
          </w:p>
        </w:tc>
        <w:tc>
          <w:tcPr>
            <w:tcW w:w="582" w:type="pct"/>
          </w:tcPr>
          <w:p w14:paraId="150C680D" w14:textId="4921C5E0" w:rsidR="002E0D0B" w:rsidRPr="000D4935" w:rsidRDefault="001E1B1A" w:rsidP="002E0D0B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1800747F" w14:textId="77777777" w:rsidR="002E0D0B" w:rsidRPr="000D4935" w:rsidRDefault="002E0D0B" w:rsidP="002E0D0B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6481E155" w14:textId="31EE50FE" w:rsidR="002E0D0B" w:rsidRPr="000D4935" w:rsidRDefault="001E1B1A" w:rsidP="002E0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65AE78BB" w14:textId="77777777" w:rsidR="002E0D0B" w:rsidRPr="000D4935" w:rsidRDefault="002E0D0B" w:rsidP="002E0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15A8BA0" w14:textId="5ED26F37" w:rsidR="002E0D0B" w:rsidRPr="000D4935" w:rsidRDefault="001E1B1A" w:rsidP="002E0D0B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39AB7655" w14:textId="77777777" w:rsidR="002E0D0B" w:rsidRPr="000D4935" w:rsidRDefault="002E0D0B" w:rsidP="002E0D0B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01E76271" w14:textId="37E6B85C" w:rsidR="002E0D0B" w:rsidRPr="000D4935" w:rsidRDefault="001E1B1A" w:rsidP="002E0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E0D0B" w:rsidRPr="000D4935" w14:paraId="3365D32E" w14:textId="77777777" w:rsidTr="00312CF8">
        <w:trPr>
          <w:tblHeader/>
        </w:trPr>
        <w:tc>
          <w:tcPr>
            <w:tcW w:w="2232" w:type="pct"/>
          </w:tcPr>
          <w:p w14:paraId="47E61C06" w14:textId="77777777" w:rsidR="002E0D0B" w:rsidRPr="000D4935" w:rsidRDefault="002E0D0B" w:rsidP="002E0D0B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68" w:type="pct"/>
            <w:gridSpan w:val="7"/>
          </w:tcPr>
          <w:p w14:paraId="61CDE8B8" w14:textId="77777777" w:rsidR="002E0D0B" w:rsidRPr="000D4935" w:rsidRDefault="002E0D0B" w:rsidP="002E0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49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0D0B" w:rsidRPr="000D4935" w14:paraId="2AE2FD8C" w14:textId="77777777" w:rsidTr="00312CF8">
        <w:trPr>
          <w:trHeight w:val="317"/>
        </w:trPr>
        <w:tc>
          <w:tcPr>
            <w:tcW w:w="2232" w:type="pct"/>
          </w:tcPr>
          <w:p w14:paraId="64635A9C" w14:textId="77777777" w:rsidR="002E0D0B" w:rsidRPr="000D4935" w:rsidRDefault="002E0D0B" w:rsidP="002E0D0B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D4935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2768" w:type="pct"/>
            <w:gridSpan w:val="7"/>
          </w:tcPr>
          <w:p w14:paraId="5297F6C6" w14:textId="77777777" w:rsidR="002E0D0B" w:rsidRPr="000D4935" w:rsidRDefault="002E0D0B" w:rsidP="002E0D0B">
            <w:pPr>
              <w:pStyle w:val="a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2E0D0B" w:rsidRPr="000D4935" w14:paraId="7FB64768" w14:textId="77777777" w:rsidTr="00807A61">
        <w:tc>
          <w:tcPr>
            <w:tcW w:w="2232" w:type="pct"/>
            <w:shd w:val="clear" w:color="auto" w:fill="auto"/>
          </w:tcPr>
          <w:p w14:paraId="6125A1C0" w14:textId="4E86E174" w:rsidR="002E0D0B" w:rsidRPr="000D4935" w:rsidRDefault="007C0C1A" w:rsidP="002E0D0B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0D4935">
              <w:rPr>
                <w:rFonts w:ascii="Angsana New" w:hAnsi="Angsana New" w:cs="Angsana New" w:hint="cs"/>
                <w:cs/>
                <w:lang w:val="en-US"/>
              </w:rPr>
              <w:t>ขายสินค้า</w:t>
            </w:r>
          </w:p>
        </w:tc>
        <w:tc>
          <w:tcPr>
            <w:tcW w:w="582" w:type="pct"/>
          </w:tcPr>
          <w:p w14:paraId="7BBB1DEF" w14:textId="0C03E97D" w:rsidR="002E0D0B" w:rsidRPr="000D4935" w:rsidRDefault="004A3C3D" w:rsidP="002E0D0B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54785C33" w14:textId="77777777" w:rsidR="002E0D0B" w:rsidRPr="000D4935" w:rsidRDefault="002E0D0B" w:rsidP="002E0D0B">
            <w:pPr>
              <w:pStyle w:val="a"/>
              <w:tabs>
                <w:tab w:val="clear" w:pos="1080"/>
                <w:tab w:val="left" w:pos="342"/>
                <w:tab w:val="left" w:pos="469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2875EC77" w14:textId="4A023791" w:rsidR="002E0D0B" w:rsidRPr="000D4935" w:rsidRDefault="002E0D0B" w:rsidP="002E0D0B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4EFD6633" w14:textId="77777777" w:rsidR="002E0D0B" w:rsidRPr="000D4935" w:rsidRDefault="002E0D0B" w:rsidP="002E0D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6A468B9D" w14:textId="169B5BD3" w:rsidR="002E0D0B" w:rsidRPr="000D4935" w:rsidRDefault="001E1B1A" w:rsidP="002E0D0B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121</w:t>
            </w:r>
          </w:p>
        </w:tc>
        <w:tc>
          <w:tcPr>
            <w:tcW w:w="146" w:type="pct"/>
          </w:tcPr>
          <w:p w14:paraId="2F67051D" w14:textId="77777777" w:rsidR="002E0D0B" w:rsidRPr="000D4935" w:rsidRDefault="002E0D0B" w:rsidP="002E0D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1E3C05C6" w14:textId="3E75B28E" w:rsidR="002E0D0B" w:rsidRPr="000D4935" w:rsidRDefault="007C0C1A" w:rsidP="004E15CE">
            <w:pPr>
              <w:pStyle w:val="a"/>
              <w:tabs>
                <w:tab w:val="clear" w:pos="1080"/>
                <w:tab w:val="decimal" w:pos="610"/>
              </w:tabs>
              <w:ind w:right="72"/>
              <w:jc w:val="both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C0C1A" w:rsidRPr="000D4935" w14:paraId="697F6C85" w14:textId="77777777" w:rsidTr="00312CF8">
        <w:tc>
          <w:tcPr>
            <w:tcW w:w="2232" w:type="pct"/>
          </w:tcPr>
          <w:p w14:paraId="45984B16" w14:textId="5E31B904" w:rsidR="007C0C1A" w:rsidRPr="000D4935" w:rsidRDefault="007C0C1A" w:rsidP="007C0C1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0D4935">
              <w:rPr>
                <w:rFonts w:ascii="Angsana New" w:hAnsi="Angsana New" w:cs="Angsana New"/>
                <w:cs/>
                <w:lang w:val="en-US"/>
              </w:rPr>
              <w:t>ซื้อภาชนะบรรจุ</w:t>
            </w:r>
          </w:p>
        </w:tc>
        <w:tc>
          <w:tcPr>
            <w:tcW w:w="582" w:type="pct"/>
          </w:tcPr>
          <w:p w14:paraId="7E856401" w14:textId="0D210CC5" w:rsidR="007C0C1A" w:rsidRPr="000D4935" w:rsidRDefault="004A3C3D" w:rsidP="007C0C1A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5E5A7279" w14:textId="77777777" w:rsidR="007C0C1A" w:rsidRPr="000D4935" w:rsidRDefault="007C0C1A" w:rsidP="007C0C1A">
            <w:pPr>
              <w:pStyle w:val="a"/>
              <w:tabs>
                <w:tab w:val="clear" w:pos="1080"/>
                <w:tab w:val="left" w:pos="342"/>
                <w:tab w:val="left" w:pos="469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4EE66C64" w14:textId="3493B81A" w:rsidR="007C0C1A" w:rsidRPr="000D4935" w:rsidRDefault="007C0C1A" w:rsidP="007C0C1A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78D90966" w14:textId="77777777" w:rsidR="007C0C1A" w:rsidRPr="000D4935" w:rsidRDefault="007C0C1A" w:rsidP="007C0C1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394A7C6D" w14:textId="3B8DCDD0" w:rsidR="007C0C1A" w:rsidRPr="000D4935" w:rsidRDefault="001E1B1A" w:rsidP="007C0C1A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547</w:t>
            </w:r>
            <w:r w:rsidR="00910C62" w:rsidRPr="000D4935">
              <w:rPr>
                <w:rFonts w:ascii="Angsana New" w:hAnsi="Angsana New" w:cs="Angsana New"/>
                <w:lang w:val="en-US"/>
              </w:rPr>
              <w:t>,</w:t>
            </w:r>
            <w:r w:rsidRPr="000D4935">
              <w:rPr>
                <w:rFonts w:ascii="Angsana New" w:hAnsi="Angsana New" w:cs="Angsana New"/>
                <w:lang w:val="en-US"/>
              </w:rPr>
              <w:t>781</w:t>
            </w:r>
          </w:p>
        </w:tc>
        <w:tc>
          <w:tcPr>
            <w:tcW w:w="146" w:type="pct"/>
          </w:tcPr>
          <w:p w14:paraId="79942A80" w14:textId="77777777" w:rsidR="007C0C1A" w:rsidRPr="000D4935" w:rsidRDefault="007C0C1A" w:rsidP="007C0C1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442F6696" w14:textId="6DD6A01E" w:rsidR="007C0C1A" w:rsidRPr="000D4935" w:rsidRDefault="001E1B1A" w:rsidP="007C0C1A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704</w:t>
            </w:r>
            <w:r w:rsidR="007C0C1A" w:rsidRPr="000D4935">
              <w:rPr>
                <w:rFonts w:ascii="Angsana New" w:hAnsi="Angsana New" w:cs="Angsana New"/>
                <w:lang w:val="en-US"/>
              </w:rPr>
              <w:t>,</w:t>
            </w:r>
            <w:r w:rsidRPr="000D4935">
              <w:rPr>
                <w:rFonts w:ascii="Angsana New" w:hAnsi="Angsana New" w:cs="Angsana New"/>
                <w:lang w:val="en-US"/>
              </w:rPr>
              <w:t>672</w:t>
            </w:r>
          </w:p>
        </w:tc>
      </w:tr>
      <w:tr w:rsidR="007C0C1A" w:rsidRPr="000D4935" w14:paraId="031051CB" w14:textId="77777777" w:rsidTr="00312CF8">
        <w:tc>
          <w:tcPr>
            <w:tcW w:w="2232" w:type="pct"/>
          </w:tcPr>
          <w:p w14:paraId="0EDE4FC1" w14:textId="77777777" w:rsidR="007C0C1A" w:rsidRPr="000D4935" w:rsidRDefault="007C0C1A" w:rsidP="007C0C1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0D4935">
              <w:rPr>
                <w:rFonts w:ascii="Angsana New" w:hAnsi="Angsana New" w:cs="Angsana New" w:hint="cs"/>
                <w:cs/>
                <w:lang w:val="en-US"/>
              </w:rPr>
              <w:t>ค่าบริการเป่าภาชนะบรรจุ</w:t>
            </w:r>
          </w:p>
        </w:tc>
        <w:tc>
          <w:tcPr>
            <w:tcW w:w="582" w:type="pct"/>
          </w:tcPr>
          <w:p w14:paraId="01A6530B" w14:textId="47F3A96C" w:rsidR="007C0C1A" w:rsidRPr="000D4935" w:rsidRDefault="004A3C3D" w:rsidP="007C0C1A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64CC7BC0" w14:textId="77777777" w:rsidR="007C0C1A" w:rsidRPr="000D4935" w:rsidRDefault="007C0C1A" w:rsidP="007C0C1A">
            <w:pPr>
              <w:pStyle w:val="a"/>
              <w:tabs>
                <w:tab w:val="clear" w:pos="1080"/>
                <w:tab w:val="left" w:pos="342"/>
                <w:tab w:val="left" w:pos="469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13B45BC8" w14:textId="5E4020CC" w:rsidR="007C0C1A" w:rsidRPr="000D4935" w:rsidRDefault="007C0C1A" w:rsidP="007C0C1A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0931BD3C" w14:textId="77777777" w:rsidR="007C0C1A" w:rsidRPr="000D4935" w:rsidRDefault="007C0C1A" w:rsidP="007C0C1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54355567" w14:textId="20DD3F26" w:rsidR="007C0C1A" w:rsidRPr="000D4935" w:rsidRDefault="001E1B1A" w:rsidP="007C0C1A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4</w:t>
            </w:r>
            <w:r w:rsidR="00910C62" w:rsidRPr="000D4935">
              <w:rPr>
                <w:rFonts w:ascii="Angsana New" w:hAnsi="Angsana New" w:cs="Angsana New"/>
                <w:lang w:val="en-US"/>
              </w:rPr>
              <w:t>,</w:t>
            </w:r>
            <w:r w:rsidRPr="000D4935">
              <w:rPr>
                <w:rFonts w:ascii="Angsana New" w:hAnsi="Angsana New" w:cs="Angsana New"/>
                <w:lang w:val="en-US"/>
              </w:rPr>
              <w:t>474</w:t>
            </w:r>
          </w:p>
        </w:tc>
        <w:tc>
          <w:tcPr>
            <w:tcW w:w="146" w:type="pct"/>
          </w:tcPr>
          <w:p w14:paraId="1D1A2983" w14:textId="77777777" w:rsidR="007C0C1A" w:rsidRPr="000D4935" w:rsidRDefault="007C0C1A" w:rsidP="007C0C1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0FB738F2" w14:textId="0F4041E9" w:rsidR="007C0C1A" w:rsidRPr="000D4935" w:rsidRDefault="001E1B1A" w:rsidP="007C0C1A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9</w:t>
            </w:r>
            <w:r w:rsidR="007C0C1A" w:rsidRPr="000D4935">
              <w:rPr>
                <w:rFonts w:ascii="Angsana New" w:hAnsi="Angsana New" w:cs="Angsana New"/>
                <w:lang w:val="en-US"/>
              </w:rPr>
              <w:t>,</w:t>
            </w:r>
            <w:r w:rsidRPr="000D4935">
              <w:rPr>
                <w:rFonts w:ascii="Angsana New" w:hAnsi="Angsana New" w:cs="Angsana New"/>
                <w:lang w:val="en-US"/>
              </w:rPr>
              <w:t>649</w:t>
            </w:r>
          </w:p>
        </w:tc>
      </w:tr>
      <w:tr w:rsidR="007C0C1A" w:rsidRPr="000D4935" w14:paraId="29E35702" w14:textId="77777777" w:rsidTr="00312CF8">
        <w:tc>
          <w:tcPr>
            <w:tcW w:w="2232" w:type="pct"/>
          </w:tcPr>
          <w:p w14:paraId="241E7CDD" w14:textId="77777777" w:rsidR="007C0C1A" w:rsidRPr="000D4935" w:rsidRDefault="007C0C1A" w:rsidP="007C0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รายได้ค่าบริการให้ใช้พื้นที่</w:t>
            </w:r>
          </w:p>
        </w:tc>
        <w:tc>
          <w:tcPr>
            <w:tcW w:w="582" w:type="pct"/>
          </w:tcPr>
          <w:p w14:paraId="40A8F2E5" w14:textId="69B7757D" w:rsidR="007C0C1A" w:rsidRPr="000D4935" w:rsidRDefault="004A3C3D" w:rsidP="007C0C1A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2C7B060C" w14:textId="77777777" w:rsidR="007C0C1A" w:rsidRPr="000D4935" w:rsidRDefault="007C0C1A" w:rsidP="007C0C1A">
            <w:pPr>
              <w:pStyle w:val="a"/>
              <w:tabs>
                <w:tab w:val="clear" w:pos="1080"/>
                <w:tab w:val="left" w:pos="342"/>
                <w:tab w:val="left" w:pos="469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06A3BF72" w14:textId="281C498C" w:rsidR="007C0C1A" w:rsidRPr="000D4935" w:rsidRDefault="007C0C1A" w:rsidP="007C0C1A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52F43E06" w14:textId="77777777" w:rsidR="007C0C1A" w:rsidRPr="000D4935" w:rsidRDefault="007C0C1A" w:rsidP="007C0C1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7EFC3C33" w14:textId="371EA925" w:rsidR="007C0C1A" w:rsidRPr="000D4935" w:rsidRDefault="001E1B1A" w:rsidP="007C0C1A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435</w:t>
            </w:r>
          </w:p>
        </w:tc>
        <w:tc>
          <w:tcPr>
            <w:tcW w:w="146" w:type="pct"/>
          </w:tcPr>
          <w:p w14:paraId="2D9E706E" w14:textId="77777777" w:rsidR="007C0C1A" w:rsidRPr="000D4935" w:rsidRDefault="007C0C1A" w:rsidP="007C0C1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324C0833" w14:textId="19684B86" w:rsidR="007C0C1A" w:rsidRPr="000D4935" w:rsidRDefault="001E1B1A" w:rsidP="007C0C1A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2</w:t>
            </w:r>
            <w:r w:rsidR="007C0C1A" w:rsidRPr="000D4935">
              <w:rPr>
                <w:rFonts w:ascii="Angsana New" w:hAnsi="Angsana New" w:cs="Angsana New"/>
                <w:lang w:val="en-US"/>
              </w:rPr>
              <w:t>,</w:t>
            </w:r>
            <w:r w:rsidRPr="000D4935">
              <w:rPr>
                <w:rFonts w:ascii="Angsana New" w:hAnsi="Angsana New" w:cs="Angsana New"/>
                <w:lang w:val="en-US"/>
              </w:rPr>
              <w:t>640</w:t>
            </w:r>
          </w:p>
        </w:tc>
      </w:tr>
      <w:tr w:rsidR="007C0C1A" w:rsidRPr="000D4935" w14:paraId="17B811DB" w14:textId="77777777" w:rsidTr="00312CF8">
        <w:tc>
          <w:tcPr>
            <w:tcW w:w="2232" w:type="pct"/>
          </w:tcPr>
          <w:p w14:paraId="118DB056" w14:textId="77777777" w:rsidR="007C0C1A" w:rsidRPr="000D4935" w:rsidRDefault="007C0C1A" w:rsidP="007C0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582" w:type="pct"/>
          </w:tcPr>
          <w:p w14:paraId="03B28719" w14:textId="3E2333C5" w:rsidR="007C0C1A" w:rsidRPr="000D4935" w:rsidRDefault="004A3C3D" w:rsidP="007C0C1A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72F571DE" w14:textId="77777777" w:rsidR="007C0C1A" w:rsidRPr="000D4935" w:rsidRDefault="007C0C1A" w:rsidP="007C0C1A">
            <w:pPr>
              <w:pStyle w:val="a"/>
              <w:tabs>
                <w:tab w:val="clear" w:pos="1080"/>
                <w:tab w:val="left" w:pos="342"/>
                <w:tab w:val="left" w:pos="469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4D1E3CCC" w14:textId="52BEFCCD" w:rsidR="007C0C1A" w:rsidRPr="000D4935" w:rsidRDefault="007C0C1A" w:rsidP="007C0C1A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1C0F2E5C" w14:textId="77777777" w:rsidR="007C0C1A" w:rsidRPr="000D4935" w:rsidRDefault="007C0C1A" w:rsidP="007C0C1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0D724782" w14:textId="3E2C15D4" w:rsidR="007C0C1A" w:rsidRPr="000D4935" w:rsidRDefault="001E1B1A" w:rsidP="007C0C1A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210</w:t>
            </w:r>
          </w:p>
        </w:tc>
        <w:tc>
          <w:tcPr>
            <w:tcW w:w="146" w:type="pct"/>
          </w:tcPr>
          <w:p w14:paraId="742DEFA9" w14:textId="77777777" w:rsidR="007C0C1A" w:rsidRPr="000D4935" w:rsidRDefault="007C0C1A" w:rsidP="007C0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1501165" w14:textId="20A129FC" w:rsidR="007C0C1A" w:rsidRPr="000D4935" w:rsidRDefault="001E1B1A" w:rsidP="007C0C1A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210</w:t>
            </w:r>
          </w:p>
        </w:tc>
      </w:tr>
      <w:tr w:rsidR="00044BDC" w:rsidRPr="000D4935" w14:paraId="3AC9BD8E" w14:textId="77777777" w:rsidTr="00312CF8">
        <w:tc>
          <w:tcPr>
            <w:tcW w:w="2232" w:type="pct"/>
          </w:tcPr>
          <w:p w14:paraId="248E05AA" w14:textId="61F79195" w:rsidR="00044BDC" w:rsidRPr="000D4935" w:rsidRDefault="00044BDC" w:rsidP="0004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2" w:type="pct"/>
          </w:tcPr>
          <w:p w14:paraId="777C1D8D" w14:textId="7198F3C4" w:rsidR="00044BDC" w:rsidRPr="000D4935" w:rsidRDefault="00044BDC" w:rsidP="00044BDC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6F869F68" w14:textId="77777777" w:rsidR="00044BDC" w:rsidRPr="000D4935" w:rsidRDefault="00044BDC" w:rsidP="00044BDC">
            <w:pPr>
              <w:pStyle w:val="a"/>
              <w:tabs>
                <w:tab w:val="clear" w:pos="1080"/>
                <w:tab w:val="left" w:pos="342"/>
                <w:tab w:val="left" w:pos="469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1A9E5C48" w14:textId="13CCA2F6" w:rsidR="00044BDC" w:rsidRPr="000D4935" w:rsidRDefault="00044BDC" w:rsidP="00044BDC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4847079A" w14:textId="77777777" w:rsidR="00044BDC" w:rsidRPr="000D4935" w:rsidRDefault="00044BDC" w:rsidP="00044BD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67FB89CA" w14:textId="76729839" w:rsidR="00044BDC" w:rsidRPr="000D4935" w:rsidRDefault="001E1B1A" w:rsidP="00044BDC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6</w:t>
            </w:r>
            <w:r w:rsidR="00044BDC" w:rsidRPr="000D4935">
              <w:rPr>
                <w:rFonts w:ascii="Angsana New" w:hAnsi="Angsana New" w:cs="Angsana New"/>
                <w:lang w:val="en-US"/>
              </w:rPr>
              <w:t>,</w:t>
            </w:r>
            <w:r w:rsidRPr="000D4935">
              <w:rPr>
                <w:rFonts w:ascii="Angsana New" w:hAnsi="Angsana New" w:cs="Angsana New"/>
                <w:lang w:val="en-US"/>
              </w:rPr>
              <w:t>392</w:t>
            </w:r>
          </w:p>
        </w:tc>
        <w:tc>
          <w:tcPr>
            <w:tcW w:w="146" w:type="pct"/>
          </w:tcPr>
          <w:p w14:paraId="37E20B56" w14:textId="77777777" w:rsidR="00044BDC" w:rsidRPr="000D4935" w:rsidRDefault="00044BDC" w:rsidP="0004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5D9ACDE" w14:textId="5751D56E" w:rsidR="00044BDC" w:rsidRPr="000D4935" w:rsidRDefault="00044BDC" w:rsidP="004E2793">
            <w:pPr>
              <w:pStyle w:val="a"/>
              <w:tabs>
                <w:tab w:val="clear" w:pos="1080"/>
                <w:tab w:val="decimal" w:pos="609"/>
              </w:tabs>
              <w:ind w:right="75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210336" w:rsidRPr="000D4935" w14:paraId="3B213A82" w14:textId="77777777" w:rsidTr="00312CF8">
        <w:tc>
          <w:tcPr>
            <w:tcW w:w="2232" w:type="pct"/>
          </w:tcPr>
          <w:p w14:paraId="24B62D5D" w14:textId="4ABE5428" w:rsidR="00210336" w:rsidRPr="000D4935" w:rsidRDefault="00210336" w:rsidP="007C0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ค่าเช่าพื้นที่ติดตั้งป้ายโฆษณา</w:t>
            </w:r>
          </w:p>
        </w:tc>
        <w:tc>
          <w:tcPr>
            <w:tcW w:w="582" w:type="pct"/>
          </w:tcPr>
          <w:p w14:paraId="7BF70B2B" w14:textId="5C4D8180" w:rsidR="00210336" w:rsidRPr="000D4935" w:rsidRDefault="00210336" w:rsidP="007C0C1A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4F746E46" w14:textId="77777777" w:rsidR="00210336" w:rsidRPr="000D4935" w:rsidRDefault="00210336" w:rsidP="007C0C1A">
            <w:pPr>
              <w:pStyle w:val="a"/>
              <w:tabs>
                <w:tab w:val="clear" w:pos="1080"/>
                <w:tab w:val="left" w:pos="342"/>
                <w:tab w:val="left" w:pos="469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40B764CC" w14:textId="246DFD78" w:rsidR="00210336" w:rsidRPr="000D4935" w:rsidRDefault="00210336" w:rsidP="007C0C1A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56A2B921" w14:textId="77777777" w:rsidR="00210336" w:rsidRPr="000D4935" w:rsidRDefault="00210336" w:rsidP="007C0C1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3BA50AB8" w14:textId="2B737D00" w:rsidR="00210336" w:rsidRPr="000D4935" w:rsidRDefault="001E1B1A" w:rsidP="007C0C1A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120</w:t>
            </w:r>
          </w:p>
        </w:tc>
        <w:tc>
          <w:tcPr>
            <w:tcW w:w="146" w:type="pct"/>
          </w:tcPr>
          <w:p w14:paraId="4599059E" w14:textId="77777777" w:rsidR="00210336" w:rsidRPr="000D4935" w:rsidRDefault="00210336" w:rsidP="007C0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A7950E6" w14:textId="3E93869A" w:rsidR="00210336" w:rsidRPr="000D4935" w:rsidRDefault="00CA17B9" w:rsidP="004E15CE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C0C1A" w:rsidRPr="000D4935" w14:paraId="7D815FBD" w14:textId="77777777" w:rsidTr="00312CF8">
        <w:trPr>
          <w:trHeight w:val="260"/>
        </w:trPr>
        <w:tc>
          <w:tcPr>
            <w:tcW w:w="2232" w:type="pct"/>
          </w:tcPr>
          <w:p w14:paraId="0B91C0F3" w14:textId="77777777" w:rsidR="007C0C1A" w:rsidRPr="000D4935" w:rsidRDefault="007C0C1A" w:rsidP="007C0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2" w:type="pct"/>
          </w:tcPr>
          <w:p w14:paraId="71A3DB34" w14:textId="6785F3F7" w:rsidR="007C0C1A" w:rsidRPr="000D4935" w:rsidRDefault="004A3C3D" w:rsidP="007C0C1A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361D4B2F" w14:textId="77777777" w:rsidR="007C0C1A" w:rsidRPr="000D4935" w:rsidRDefault="007C0C1A" w:rsidP="007C0C1A">
            <w:pPr>
              <w:pStyle w:val="a"/>
              <w:tabs>
                <w:tab w:val="clear" w:pos="1080"/>
                <w:tab w:val="left" w:pos="342"/>
                <w:tab w:val="left" w:pos="469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1CDA1621" w14:textId="70DA4F3A" w:rsidR="007C0C1A" w:rsidRPr="000D4935" w:rsidRDefault="007C0C1A" w:rsidP="007C0C1A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758FB179" w14:textId="77777777" w:rsidR="007C0C1A" w:rsidRPr="000D4935" w:rsidRDefault="007C0C1A" w:rsidP="007C0C1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249865B8" w14:textId="4F85E909" w:rsidR="007C0C1A" w:rsidRPr="000D4935" w:rsidRDefault="001E1B1A" w:rsidP="007C0C1A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296</w:t>
            </w:r>
            <w:r w:rsidR="00910C62" w:rsidRPr="000D4935">
              <w:rPr>
                <w:rFonts w:ascii="Angsana New" w:hAnsi="Angsana New" w:cs="Angsana New"/>
                <w:lang w:val="en-US"/>
              </w:rPr>
              <w:t>,</w:t>
            </w:r>
            <w:r w:rsidRPr="000D4935">
              <w:rPr>
                <w:rFonts w:ascii="Angsana New" w:hAnsi="Angsana New" w:cs="Angsana New"/>
                <w:lang w:val="en-US"/>
              </w:rPr>
              <w:t>979</w:t>
            </w:r>
          </w:p>
        </w:tc>
        <w:tc>
          <w:tcPr>
            <w:tcW w:w="146" w:type="pct"/>
          </w:tcPr>
          <w:p w14:paraId="058319F1" w14:textId="77777777" w:rsidR="007C0C1A" w:rsidRPr="000D4935" w:rsidRDefault="007C0C1A" w:rsidP="007C0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186DAB7" w14:textId="71C96899" w:rsidR="007C0C1A" w:rsidRPr="000D4935" w:rsidRDefault="001E1B1A" w:rsidP="007C0C1A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304</w:t>
            </w:r>
            <w:r w:rsidR="007C0C1A" w:rsidRPr="000D4935">
              <w:rPr>
                <w:rFonts w:ascii="Angsana New" w:hAnsi="Angsana New" w:cs="Angsana New"/>
                <w:lang w:val="en-US"/>
              </w:rPr>
              <w:t>,</w:t>
            </w:r>
            <w:r w:rsidRPr="000D4935">
              <w:rPr>
                <w:rFonts w:ascii="Angsana New" w:hAnsi="Angsana New" w:cs="Angsana New"/>
                <w:lang w:val="en-US"/>
              </w:rPr>
              <w:t>980</w:t>
            </w:r>
          </w:p>
        </w:tc>
      </w:tr>
      <w:tr w:rsidR="00016304" w:rsidRPr="000D4935" w14:paraId="240E004E" w14:textId="77777777" w:rsidTr="00312CF8">
        <w:trPr>
          <w:trHeight w:val="260"/>
        </w:trPr>
        <w:tc>
          <w:tcPr>
            <w:tcW w:w="2232" w:type="pct"/>
          </w:tcPr>
          <w:p w14:paraId="20625848" w14:textId="0B9A2D15" w:rsidR="00016304" w:rsidRPr="000D4935" w:rsidRDefault="00044BDC" w:rsidP="007C0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582" w:type="pct"/>
          </w:tcPr>
          <w:p w14:paraId="77E19420" w14:textId="34C03B66" w:rsidR="00016304" w:rsidRPr="000D4935" w:rsidRDefault="00F738A2" w:rsidP="007C0C1A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23FC84E4" w14:textId="77777777" w:rsidR="00016304" w:rsidRPr="000D4935" w:rsidRDefault="00016304" w:rsidP="007C0C1A">
            <w:pPr>
              <w:pStyle w:val="a"/>
              <w:tabs>
                <w:tab w:val="clear" w:pos="1080"/>
                <w:tab w:val="left" w:pos="342"/>
                <w:tab w:val="left" w:pos="469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2982DCA5" w14:textId="4DB37772" w:rsidR="00016304" w:rsidRPr="000D4935" w:rsidRDefault="00F738A2" w:rsidP="007C0C1A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1C577A2A" w14:textId="77777777" w:rsidR="00016304" w:rsidRPr="000D4935" w:rsidRDefault="00016304" w:rsidP="007C0C1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62F65707" w14:textId="22C5102B" w:rsidR="00016304" w:rsidRPr="000D4935" w:rsidRDefault="001E1B1A" w:rsidP="007C0C1A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2</w:t>
            </w:r>
            <w:r w:rsidR="00044BDC" w:rsidRPr="000D4935">
              <w:rPr>
                <w:rFonts w:ascii="Angsana New" w:hAnsi="Angsana New" w:cs="Angsana New"/>
                <w:lang w:val="en-US"/>
              </w:rPr>
              <w:t>,</w:t>
            </w:r>
            <w:r w:rsidRPr="000D4935">
              <w:rPr>
                <w:rFonts w:ascii="Angsana New" w:hAnsi="Angsana New" w:cs="Angsana New"/>
                <w:lang w:val="en-US"/>
              </w:rPr>
              <w:t>179</w:t>
            </w:r>
          </w:p>
        </w:tc>
        <w:tc>
          <w:tcPr>
            <w:tcW w:w="146" w:type="pct"/>
          </w:tcPr>
          <w:p w14:paraId="1F75831C" w14:textId="77777777" w:rsidR="00016304" w:rsidRPr="000D4935" w:rsidRDefault="00016304" w:rsidP="007C0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A337B4C" w14:textId="2E4B2746" w:rsidR="00016304" w:rsidRPr="000D4935" w:rsidRDefault="00262440" w:rsidP="004E15CE">
            <w:pPr>
              <w:pStyle w:val="a"/>
              <w:tabs>
                <w:tab w:val="clear" w:pos="1080"/>
                <w:tab w:val="decimal" w:pos="430"/>
              </w:tabs>
              <w:ind w:right="72"/>
              <w:jc w:val="center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00A94CE0" w14:textId="6725DEF3" w:rsidR="007260F6" w:rsidRPr="000D4935" w:rsidRDefault="007260F6"/>
    <w:p w14:paraId="56AA14CD" w14:textId="77777777" w:rsidR="007260F6" w:rsidRPr="000D4935" w:rsidRDefault="007260F6"/>
    <w:p w14:paraId="7E199C5D" w14:textId="77777777" w:rsidR="007260F6" w:rsidRPr="000D4935" w:rsidRDefault="007260F6"/>
    <w:p w14:paraId="40A91713" w14:textId="2407EA94" w:rsidR="007260F6" w:rsidRPr="000D4935" w:rsidRDefault="007260F6" w:rsidP="00726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  <w:r w:rsidRPr="000D4935">
        <w:tab/>
      </w:r>
    </w:p>
    <w:p w14:paraId="5EBF0808" w14:textId="77777777" w:rsidR="007260F6" w:rsidRPr="000D4935" w:rsidRDefault="00726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0D4935">
        <w:br w:type="page"/>
      </w: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079"/>
        <w:gridCol w:w="274"/>
        <w:gridCol w:w="1083"/>
        <w:gridCol w:w="271"/>
        <w:gridCol w:w="1079"/>
        <w:gridCol w:w="271"/>
        <w:gridCol w:w="1075"/>
      </w:tblGrid>
      <w:tr w:rsidR="007C0C1A" w:rsidRPr="000D4935" w14:paraId="6D9ED1F6" w14:textId="77777777" w:rsidTr="00312CF8">
        <w:trPr>
          <w:trHeight w:val="260"/>
        </w:trPr>
        <w:tc>
          <w:tcPr>
            <w:tcW w:w="2232" w:type="pct"/>
          </w:tcPr>
          <w:p w14:paraId="44DF8C41" w14:textId="0ADB42C0" w:rsidR="007C0C1A" w:rsidRPr="000D4935" w:rsidRDefault="007C0C1A" w:rsidP="007C0C1A">
            <w:pPr>
              <w:pStyle w:val="a"/>
              <w:tabs>
                <w:tab w:val="clear" w:pos="1080"/>
                <w:tab w:val="left" w:pos="342"/>
              </w:tabs>
              <w:ind w:left="-18" w:firstLine="1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14" w:type="pct"/>
            <w:gridSpan w:val="3"/>
          </w:tcPr>
          <w:p w14:paraId="77AABFB2" w14:textId="56C2FDED" w:rsidR="007C0C1A" w:rsidRPr="000D4935" w:rsidRDefault="005C44FE" w:rsidP="007C0C1A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C890CA4" w14:textId="77777777" w:rsidR="007C0C1A" w:rsidRPr="000D4935" w:rsidRDefault="007C0C1A" w:rsidP="007C0C1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776B6216" w14:textId="63D2D211" w:rsidR="007C0C1A" w:rsidRPr="000D4935" w:rsidRDefault="005C44FE" w:rsidP="007C0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44FE" w:rsidRPr="000D4935" w14:paraId="3D437D69" w14:textId="77777777" w:rsidTr="00312CF8">
        <w:trPr>
          <w:trHeight w:val="260"/>
        </w:trPr>
        <w:tc>
          <w:tcPr>
            <w:tcW w:w="2232" w:type="pct"/>
          </w:tcPr>
          <w:p w14:paraId="3F4FF939" w14:textId="1D91BF8B" w:rsidR="005C44FE" w:rsidRPr="000D4935" w:rsidRDefault="005C44FE" w:rsidP="005C44FE">
            <w:pPr>
              <w:pStyle w:val="a"/>
              <w:tabs>
                <w:tab w:val="clear" w:pos="1080"/>
                <w:tab w:val="left" w:pos="342"/>
              </w:tabs>
              <w:ind w:left="-18" w:firstLine="18"/>
              <w:rPr>
                <w:rFonts w:ascii="Angsana New" w:hAnsi="Angsana New" w:cs="Angsana New"/>
                <w:cs/>
                <w:lang w:val="en-US"/>
              </w:rPr>
            </w:pPr>
            <w:r w:rsidRPr="000D4935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สำหรับปีสิ้นสุด</w:t>
            </w:r>
            <w:r w:rsidRPr="000D4935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วันที่ </w:t>
            </w:r>
            <w:r w:rsidR="001E1B1A" w:rsidRPr="000D4935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31</w:t>
            </w:r>
            <w:r w:rsidRPr="000D4935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</w:t>
            </w:r>
            <w:r w:rsidRPr="000D4935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ธันวาคม </w:t>
            </w:r>
          </w:p>
        </w:tc>
        <w:tc>
          <w:tcPr>
            <w:tcW w:w="582" w:type="pct"/>
          </w:tcPr>
          <w:p w14:paraId="7A18CE3B" w14:textId="25CFCAF5" w:rsidR="005C44FE" w:rsidRPr="000D4935" w:rsidRDefault="001E1B1A" w:rsidP="005C44F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24AC9510" w14:textId="77777777" w:rsidR="005C44FE" w:rsidRPr="000D4935" w:rsidRDefault="005C44FE" w:rsidP="005C44F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0BDF4262" w14:textId="20E5530C" w:rsidR="005C44FE" w:rsidRPr="000D4935" w:rsidRDefault="001E1B1A" w:rsidP="005C44F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0F026C97" w14:textId="77777777" w:rsidR="005C44FE" w:rsidRPr="000D4935" w:rsidRDefault="005C44FE" w:rsidP="005C44F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6B0C9F2A" w14:textId="2715E09A" w:rsidR="005C44FE" w:rsidRPr="000D4935" w:rsidRDefault="001E1B1A" w:rsidP="005C44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5E4304F1" w14:textId="77777777" w:rsidR="005C44FE" w:rsidRPr="000D4935" w:rsidRDefault="005C44FE" w:rsidP="005C44F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4C2186F7" w14:textId="43156824" w:rsidR="005C44FE" w:rsidRPr="000D4935" w:rsidRDefault="001E1B1A" w:rsidP="005C44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C44FE" w:rsidRPr="000D4935" w14:paraId="494601C1" w14:textId="77777777" w:rsidTr="005C44FE">
        <w:trPr>
          <w:trHeight w:val="260"/>
        </w:trPr>
        <w:tc>
          <w:tcPr>
            <w:tcW w:w="2232" w:type="pct"/>
          </w:tcPr>
          <w:p w14:paraId="2EE771B3" w14:textId="77777777" w:rsidR="005C44FE" w:rsidRPr="000D4935" w:rsidRDefault="005C44FE" w:rsidP="005C44FE">
            <w:pPr>
              <w:pStyle w:val="a"/>
              <w:tabs>
                <w:tab w:val="clear" w:pos="1080"/>
                <w:tab w:val="left" w:pos="342"/>
              </w:tabs>
              <w:ind w:left="-18" w:firstLine="1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2768" w:type="pct"/>
            <w:gridSpan w:val="7"/>
          </w:tcPr>
          <w:p w14:paraId="6D9A0887" w14:textId="2D24A044" w:rsidR="005C44FE" w:rsidRPr="000D4935" w:rsidRDefault="005C44FE" w:rsidP="005C44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44FE" w:rsidRPr="000D4935" w14:paraId="6C818956" w14:textId="77777777" w:rsidTr="00312CF8">
        <w:trPr>
          <w:trHeight w:val="260"/>
        </w:trPr>
        <w:tc>
          <w:tcPr>
            <w:tcW w:w="2232" w:type="pct"/>
          </w:tcPr>
          <w:p w14:paraId="4D4C7749" w14:textId="2F2AD6F7" w:rsidR="005C44FE" w:rsidRPr="000D4935" w:rsidRDefault="005C44FE" w:rsidP="005C44FE">
            <w:pPr>
              <w:pStyle w:val="a"/>
              <w:tabs>
                <w:tab w:val="clear" w:pos="1080"/>
                <w:tab w:val="left" w:pos="342"/>
              </w:tabs>
              <w:ind w:left="-18" w:firstLine="1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D4935">
              <w:rPr>
                <w:rFonts w:ascii="Angsana New" w:hAnsi="Angsana New" w:cs="Angsana New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582" w:type="pct"/>
          </w:tcPr>
          <w:p w14:paraId="098909DC" w14:textId="77777777" w:rsidR="005C44FE" w:rsidRPr="000D4935" w:rsidRDefault="005C44FE" w:rsidP="005C44F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94BE455" w14:textId="77777777" w:rsidR="005C44FE" w:rsidRPr="000D4935" w:rsidRDefault="005C44FE" w:rsidP="005C44F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1F837F8D" w14:textId="77777777" w:rsidR="005C44FE" w:rsidRPr="000D4935" w:rsidRDefault="005C44FE" w:rsidP="005C44F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2C10291" w14:textId="77777777" w:rsidR="005C44FE" w:rsidRPr="000D4935" w:rsidRDefault="005C44FE" w:rsidP="005C44F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118C2CF3" w14:textId="77777777" w:rsidR="005C44FE" w:rsidRPr="000D4935" w:rsidRDefault="005C44FE" w:rsidP="005C44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9A52990" w14:textId="77777777" w:rsidR="005C44FE" w:rsidRPr="000D4935" w:rsidRDefault="005C44FE" w:rsidP="005C44F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6038577F" w14:textId="77777777" w:rsidR="005C44FE" w:rsidRPr="000D4935" w:rsidRDefault="005C44FE" w:rsidP="005C44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0C1A" w:rsidRPr="000D4935" w14:paraId="6B17A888" w14:textId="77777777" w:rsidTr="00312CF8">
        <w:trPr>
          <w:trHeight w:val="260"/>
        </w:trPr>
        <w:tc>
          <w:tcPr>
            <w:tcW w:w="2232" w:type="pct"/>
          </w:tcPr>
          <w:p w14:paraId="00E9C0D5" w14:textId="77777777" w:rsidR="007C0C1A" w:rsidRPr="000D4935" w:rsidRDefault="007C0C1A" w:rsidP="007C0C1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0D4935">
              <w:rPr>
                <w:rFonts w:ascii="Angsana New" w:hAnsi="Angsana New" w:cs="Angsana New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82" w:type="pct"/>
          </w:tcPr>
          <w:p w14:paraId="2297659A" w14:textId="77777777" w:rsidR="007C0C1A" w:rsidRPr="000D4935" w:rsidRDefault="007C0C1A" w:rsidP="007C0C1A">
            <w:pPr>
              <w:pStyle w:val="a"/>
              <w:tabs>
                <w:tab w:val="clear" w:pos="1080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" w:type="pct"/>
          </w:tcPr>
          <w:p w14:paraId="25217D98" w14:textId="77777777" w:rsidR="007C0C1A" w:rsidRPr="000D4935" w:rsidRDefault="007C0C1A" w:rsidP="007C0C1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10DBFB7D" w14:textId="77777777" w:rsidR="007C0C1A" w:rsidRPr="000D4935" w:rsidRDefault="007C0C1A" w:rsidP="007C0C1A">
            <w:pPr>
              <w:pStyle w:val="a"/>
              <w:tabs>
                <w:tab w:val="clear" w:pos="1080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624B9C46" w14:textId="77777777" w:rsidR="007C0C1A" w:rsidRPr="000D4935" w:rsidRDefault="007C0C1A" w:rsidP="007C0C1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09B711EC" w14:textId="77777777" w:rsidR="007C0C1A" w:rsidRPr="000D4935" w:rsidRDefault="007C0C1A" w:rsidP="007C0C1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1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4F37367E" w14:textId="77777777" w:rsidR="007C0C1A" w:rsidRPr="000D4935" w:rsidRDefault="007C0C1A" w:rsidP="007C0C1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14325C9D" w14:textId="77777777" w:rsidR="007C0C1A" w:rsidRPr="000D4935" w:rsidRDefault="007C0C1A" w:rsidP="007C0C1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1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C0C1A" w:rsidRPr="000D4935" w14:paraId="39EE124B" w14:textId="77777777" w:rsidTr="00312CF8">
        <w:trPr>
          <w:trHeight w:val="260"/>
        </w:trPr>
        <w:tc>
          <w:tcPr>
            <w:tcW w:w="2232" w:type="pct"/>
          </w:tcPr>
          <w:p w14:paraId="05A95DC6" w14:textId="4BBC2059" w:rsidR="007C0C1A" w:rsidRPr="000D4935" w:rsidRDefault="007C0C1A" w:rsidP="002513B4">
            <w:pPr>
              <w:pStyle w:val="a"/>
              <w:tabs>
                <w:tab w:val="clear" w:pos="1080"/>
                <w:tab w:val="left" w:pos="73"/>
              </w:tabs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ab/>
            </w:r>
            <w:r w:rsidRPr="000D4935">
              <w:rPr>
                <w:rFonts w:ascii="Angsana New" w:hAnsi="Angsana New" w:cs="Angsana New"/>
                <w:cs/>
                <w:lang w:val="en-US"/>
              </w:rPr>
              <w:t>ผลประโยชน์ระยะสั้น</w:t>
            </w:r>
            <w:r w:rsidR="00A07971" w:rsidRPr="000D4935">
              <w:rPr>
                <w:rFonts w:ascii="Angsana New" w:hAnsi="Angsana New" w:cs="Angsana New" w:hint="cs"/>
                <w:cs/>
                <w:lang w:val="en-US"/>
              </w:rPr>
              <w:t>ของพนักงาน</w:t>
            </w:r>
          </w:p>
        </w:tc>
        <w:tc>
          <w:tcPr>
            <w:tcW w:w="582" w:type="pct"/>
          </w:tcPr>
          <w:p w14:paraId="4D7F2BDA" w14:textId="5C08B83A" w:rsidR="007C0C1A" w:rsidRPr="000D4935" w:rsidRDefault="001E1B1A" w:rsidP="007C0C1A">
            <w:pPr>
              <w:pStyle w:val="a"/>
              <w:tabs>
                <w:tab w:val="clear" w:pos="1080"/>
                <w:tab w:val="decimal" w:pos="1158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157</w:t>
            </w:r>
            <w:r w:rsidR="004A3C3D" w:rsidRPr="000D4935">
              <w:rPr>
                <w:rFonts w:ascii="Angsana New" w:hAnsi="Angsana New" w:cs="Angsana New"/>
                <w:lang w:val="en-US"/>
              </w:rPr>
              <w:t>,</w:t>
            </w:r>
            <w:r w:rsidRPr="000D4935">
              <w:rPr>
                <w:rFonts w:ascii="Angsana New" w:hAnsi="Angsana New" w:cs="Angsana New"/>
                <w:lang w:val="en-US"/>
              </w:rPr>
              <w:t>388</w:t>
            </w:r>
          </w:p>
        </w:tc>
        <w:tc>
          <w:tcPr>
            <w:tcW w:w="148" w:type="pct"/>
          </w:tcPr>
          <w:p w14:paraId="22C22982" w14:textId="77777777" w:rsidR="007C0C1A" w:rsidRPr="000D4935" w:rsidRDefault="007C0C1A" w:rsidP="007C0C1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0DBF1581" w14:textId="6C0060F8" w:rsidR="007C0C1A" w:rsidRPr="000D4935" w:rsidRDefault="001E1B1A" w:rsidP="007C0C1A">
            <w:pPr>
              <w:pStyle w:val="a"/>
              <w:tabs>
                <w:tab w:val="clear" w:pos="1080"/>
                <w:tab w:val="decimal" w:pos="1158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101</w:t>
            </w:r>
            <w:r w:rsidR="007C0C1A" w:rsidRPr="000D4935">
              <w:rPr>
                <w:rFonts w:ascii="Angsana New" w:hAnsi="Angsana New" w:cs="Angsana New"/>
                <w:lang w:val="en-US"/>
              </w:rPr>
              <w:t>,</w:t>
            </w:r>
            <w:r w:rsidRPr="000D4935">
              <w:rPr>
                <w:rFonts w:ascii="Angsana New" w:hAnsi="Angsana New" w:cs="Angsana New"/>
                <w:lang w:val="en-US"/>
              </w:rPr>
              <w:t>821</w:t>
            </w:r>
          </w:p>
        </w:tc>
        <w:tc>
          <w:tcPr>
            <w:tcW w:w="146" w:type="pct"/>
          </w:tcPr>
          <w:p w14:paraId="76A8AEF5" w14:textId="77777777" w:rsidR="007C0C1A" w:rsidRPr="000D4935" w:rsidRDefault="007C0C1A" w:rsidP="007C0C1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404CD694" w14:textId="26D5D9FF" w:rsidR="007C0C1A" w:rsidRPr="000D4935" w:rsidRDefault="001E1B1A" w:rsidP="007C0C1A">
            <w:pPr>
              <w:pStyle w:val="a"/>
              <w:tabs>
                <w:tab w:val="clear" w:pos="1080"/>
                <w:tab w:val="decimal" w:pos="1158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157</w:t>
            </w:r>
            <w:r w:rsidR="003F3BC9" w:rsidRPr="000D4935">
              <w:rPr>
                <w:rFonts w:ascii="Angsana New" w:hAnsi="Angsana New" w:cs="Angsana New"/>
                <w:lang w:val="en-US"/>
              </w:rPr>
              <w:t>,</w:t>
            </w:r>
            <w:r w:rsidRPr="000D4935">
              <w:rPr>
                <w:rFonts w:ascii="Angsana New" w:hAnsi="Angsana New" w:cs="Angsana New"/>
                <w:lang w:val="en-US"/>
              </w:rPr>
              <w:t>388</w:t>
            </w:r>
          </w:p>
        </w:tc>
        <w:tc>
          <w:tcPr>
            <w:tcW w:w="146" w:type="pct"/>
          </w:tcPr>
          <w:p w14:paraId="5ED0C30E" w14:textId="77777777" w:rsidR="007C0C1A" w:rsidRPr="000D4935" w:rsidRDefault="007C0C1A" w:rsidP="007C0C1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09D7E162" w14:textId="2142FCBC" w:rsidR="007C0C1A" w:rsidRPr="000D4935" w:rsidRDefault="001E1B1A" w:rsidP="007C0C1A">
            <w:pPr>
              <w:pStyle w:val="a"/>
              <w:tabs>
                <w:tab w:val="clear" w:pos="1080"/>
                <w:tab w:val="decimal" w:pos="1158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101</w:t>
            </w:r>
            <w:r w:rsidR="007C0C1A" w:rsidRPr="000D4935">
              <w:rPr>
                <w:rFonts w:ascii="Angsana New" w:hAnsi="Angsana New" w:cs="Angsana New"/>
                <w:lang w:val="en-US"/>
              </w:rPr>
              <w:t>,</w:t>
            </w:r>
            <w:r w:rsidRPr="000D4935">
              <w:rPr>
                <w:rFonts w:ascii="Angsana New" w:hAnsi="Angsana New" w:cs="Angsana New"/>
                <w:lang w:val="en-US"/>
              </w:rPr>
              <w:t>821</w:t>
            </w:r>
          </w:p>
        </w:tc>
      </w:tr>
      <w:tr w:rsidR="007C0C1A" w:rsidRPr="000D4935" w14:paraId="67E9D571" w14:textId="77777777" w:rsidTr="00312CF8">
        <w:trPr>
          <w:trHeight w:val="260"/>
        </w:trPr>
        <w:tc>
          <w:tcPr>
            <w:tcW w:w="2232" w:type="pct"/>
          </w:tcPr>
          <w:p w14:paraId="7D4088BB" w14:textId="31EFAC0B" w:rsidR="007C0C1A" w:rsidRPr="000D4935" w:rsidRDefault="007C0C1A" w:rsidP="002513B4">
            <w:pPr>
              <w:pStyle w:val="a"/>
              <w:tabs>
                <w:tab w:val="clear" w:pos="1080"/>
                <w:tab w:val="left" w:pos="73"/>
              </w:tabs>
              <w:rPr>
                <w:rFonts w:ascii="Angsana New" w:hAnsi="Angsana New" w:cs="Angsana New"/>
                <w:cs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ab/>
            </w:r>
            <w:r w:rsidRPr="000D4935">
              <w:rPr>
                <w:rFonts w:ascii="Angsana New" w:hAnsi="Angsana New" w:cs="Angsana New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582" w:type="pct"/>
          </w:tcPr>
          <w:p w14:paraId="2FCA64B2" w14:textId="04B2F33D" w:rsidR="007C0C1A" w:rsidRPr="000D4935" w:rsidRDefault="001E1B1A" w:rsidP="007C0C1A">
            <w:pPr>
              <w:pStyle w:val="a"/>
              <w:tabs>
                <w:tab w:val="clear" w:pos="1080"/>
                <w:tab w:val="decimal" w:pos="1158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6</w:t>
            </w:r>
            <w:r w:rsidR="004A3C3D" w:rsidRPr="000D4935">
              <w:rPr>
                <w:rFonts w:ascii="Angsana New" w:hAnsi="Angsana New" w:cs="Angsana New"/>
                <w:lang w:val="en-US"/>
              </w:rPr>
              <w:t>,</w:t>
            </w:r>
            <w:r w:rsidRPr="000D4935">
              <w:rPr>
                <w:rFonts w:ascii="Angsana New" w:hAnsi="Angsana New" w:cs="Angsana New"/>
                <w:lang w:val="en-US"/>
              </w:rPr>
              <w:t>189</w:t>
            </w:r>
          </w:p>
        </w:tc>
        <w:tc>
          <w:tcPr>
            <w:tcW w:w="148" w:type="pct"/>
          </w:tcPr>
          <w:p w14:paraId="0285D6C3" w14:textId="77777777" w:rsidR="007C0C1A" w:rsidRPr="000D4935" w:rsidRDefault="007C0C1A" w:rsidP="007C0C1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638C9F00" w14:textId="63CAB6F6" w:rsidR="007C0C1A" w:rsidRPr="000D4935" w:rsidRDefault="001E1B1A" w:rsidP="007C0C1A">
            <w:pPr>
              <w:pStyle w:val="a"/>
              <w:tabs>
                <w:tab w:val="clear" w:pos="1080"/>
                <w:tab w:val="decimal" w:pos="1158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22</w:t>
            </w:r>
            <w:r w:rsidR="007C0C1A" w:rsidRPr="000D4935">
              <w:rPr>
                <w:rFonts w:ascii="Angsana New" w:hAnsi="Angsana New" w:cs="Angsana New"/>
                <w:lang w:val="en-US"/>
              </w:rPr>
              <w:t>,</w:t>
            </w:r>
            <w:r w:rsidRPr="000D4935">
              <w:rPr>
                <w:rFonts w:ascii="Angsana New" w:hAnsi="Angsana New" w:cs="Angsana New"/>
                <w:lang w:val="en-US"/>
              </w:rPr>
              <w:t>464</w:t>
            </w:r>
          </w:p>
        </w:tc>
        <w:tc>
          <w:tcPr>
            <w:tcW w:w="146" w:type="pct"/>
          </w:tcPr>
          <w:p w14:paraId="24BCAAA1" w14:textId="77777777" w:rsidR="007C0C1A" w:rsidRPr="000D4935" w:rsidRDefault="007C0C1A" w:rsidP="007C0C1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74EAB4FB" w14:textId="48D53CAF" w:rsidR="007C0C1A" w:rsidRPr="000D4935" w:rsidRDefault="001E1B1A" w:rsidP="007C0C1A">
            <w:pPr>
              <w:pStyle w:val="a"/>
              <w:tabs>
                <w:tab w:val="clear" w:pos="1080"/>
                <w:tab w:val="decimal" w:pos="1158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6</w:t>
            </w:r>
            <w:r w:rsidR="003F3BC9" w:rsidRPr="000D4935">
              <w:rPr>
                <w:rFonts w:ascii="Angsana New" w:hAnsi="Angsana New" w:cs="Angsana New"/>
                <w:lang w:val="en-US"/>
              </w:rPr>
              <w:t>,</w:t>
            </w:r>
            <w:r w:rsidRPr="000D4935">
              <w:rPr>
                <w:rFonts w:ascii="Angsana New" w:hAnsi="Angsana New" w:cs="Angsana New"/>
                <w:lang w:val="en-US"/>
              </w:rPr>
              <w:t>189</w:t>
            </w:r>
          </w:p>
        </w:tc>
        <w:tc>
          <w:tcPr>
            <w:tcW w:w="146" w:type="pct"/>
          </w:tcPr>
          <w:p w14:paraId="6B2E00DC" w14:textId="77777777" w:rsidR="007C0C1A" w:rsidRPr="000D4935" w:rsidRDefault="007C0C1A" w:rsidP="007C0C1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5EE3E58A" w14:textId="4B9619D4" w:rsidR="007C0C1A" w:rsidRPr="000D4935" w:rsidRDefault="001E1B1A" w:rsidP="007C0C1A">
            <w:pPr>
              <w:pStyle w:val="a"/>
              <w:tabs>
                <w:tab w:val="clear" w:pos="1080"/>
                <w:tab w:val="decimal" w:pos="1158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22</w:t>
            </w:r>
            <w:r w:rsidR="007C0C1A" w:rsidRPr="000D4935">
              <w:rPr>
                <w:rFonts w:ascii="Angsana New" w:hAnsi="Angsana New" w:cs="Angsana New"/>
                <w:lang w:val="en-US"/>
              </w:rPr>
              <w:t>,</w:t>
            </w:r>
            <w:r w:rsidRPr="000D4935">
              <w:rPr>
                <w:rFonts w:ascii="Angsana New" w:hAnsi="Angsana New" w:cs="Angsana New"/>
                <w:lang w:val="en-US"/>
              </w:rPr>
              <w:t>464</w:t>
            </w:r>
          </w:p>
        </w:tc>
      </w:tr>
      <w:tr w:rsidR="007C0C1A" w:rsidRPr="000D4935" w14:paraId="36A5D670" w14:textId="77777777" w:rsidTr="00312CF8">
        <w:trPr>
          <w:trHeight w:val="260"/>
        </w:trPr>
        <w:tc>
          <w:tcPr>
            <w:tcW w:w="2232" w:type="pct"/>
          </w:tcPr>
          <w:p w14:paraId="5EE96340" w14:textId="604AC2BB" w:rsidR="007C0C1A" w:rsidRPr="000D4935" w:rsidRDefault="007C0C1A" w:rsidP="002513B4">
            <w:pPr>
              <w:pStyle w:val="a"/>
              <w:tabs>
                <w:tab w:val="clear" w:pos="1080"/>
                <w:tab w:val="left" w:pos="73"/>
              </w:tabs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ab/>
            </w:r>
            <w:r w:rsidRPr="000D4935">
              <w:rPr>
                <w:rFonts w:asciiTheme="majorBidi" w:hAnsiTheme="majorBidi" w:cstheme="majorBidi"/>
                <w:cs/>
              </w:rPr>
              <w:t>การจ่ายโดยใช้หุ้นเป็นเกณฑ์</w:t>
            </w:r>
          </w:p>
        </w:tc>
        <w:tc>
          <w:tcPr>
            <w:tcW w:w="582" w:type="pct"/>
          </w:tcPr>
          <w:p w14:paraId="3A9174FA" w14:textId="71908E4F" w:rsidR="007C0C1A" w:rsidRPr="000D4935" w:rsidRDefault="008A77DD" w:rsidP="00E647C6">
            <w:pPr>
              <w:pStyle w:val="a"/>
              <w:tabs>
                <w:tab w:val="clear" w:pos="1080"/>
                <w:tab w:val="left" w:pos="520"/>
              </w:tabs>
              <w:ind w:right="159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ab/>
              <w:t>-</w:t>
            </w:r>
          </w:p>
        </w:tc>
        <w:tc>
          <w:tcPr>
            <w:tcW w:w="148" w:type="pct"/>
          </w:tcPr>
          <w:p w14:paraId="794175C8" w14:textId="77777777" w:rsidR="007C0C1A" w:rsidRPr="000D4935" w:rsidRDefault="007C0C1A" w:rsidP="007C0C1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5F506720" w14:textId="2601E63B" w:rsidR="007C0C1A" w:rsidRPr="000D4935" w:rsidRDefault="001E1B1A" w:rsidP="007C0C1A">
            <w:pPr>
              <w:pStyle w:val="a"/>
              <w:tabs>
                <w:tab w:val="clear" w:pos="1080"/>
                <w:tab w:val="decimal" w:pos="1158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8</w:t>
            </w:r>
            <w:r w:rsidR="007C0C1A" w:rsidRPr="000D4935">
              <w:rPr>
                <w:rFonts w:ascii="Angsana New" w:hAnsi="Angsana New" w:cs="Angsana New"/>
                <w:lang w:val="en-US"/>
              </w:rPr>
              <w:t>,</w:t>
            </w:r>
            <w:r w:rsidRPr="000D4935">
              <w:rPr>
                <w:rFonts w:ascii="Angsana New" w:hAnsi="Angsana New" w:cs="Angsana New"/>
                <w:lang w:val="en-US"/>
              </w:rPr>
              <w:t>224</w:t>
            </w:r>
          </w:p>
        </w:tc>
        <w:tc>
          <w:tcPr>
            <w:tcW w:w="146" w:type="pct"/>
          </w:tcPr>
          <w:p w14:paraId="2A911F00" w14:textId="77777777" w:rsidR="007C0C1A" w:rsidRPr="000D4935" w:rsidRDefault="007C0C1A" w:rsidP="007C0C1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1C5F1DD1" w14:textId="792EE193" w:rsidR="007C0C1A" w:rsidRPr="000D4935" w:rsidRDefault="008A77DD" w:rsidP="00342FC6">
            <w:pPr>
              <w:pStyle w:val="a"/>
              <w:tabs>
                <w:tab w:val="clear" w:pos="1080"/>
                <w:tab w:val="decimal" w:pos="610"/>
              </w:tabs>
              <w:ind w:right="50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0807941A" w14:textId="77777777" w:rsidR="007C0C1A" w:rsidRPr="000D4935" w:rsidRDefault="007C0C1A" w:rsidP="007C0C1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25C94D43" w14:textId="020BB7CC" w:rsidR="007C0C1A" w:rsidRPr="000D4935" w:rsidRDefault="001E1B1A" w:rsidP="007C0C1A">
            <w:pPr>
              <w:pStyle w:val="a"/>
              <w:tabs>
                <w:tab w:val="clear" w:pos="1080"/>
                <w:tab w:val="decimal" w:pos="1158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 w:hint="cs"/>
                <w:lang w:val="en-US"/>
              </w:rPr>
              <w:t>8</w:t>
            </w:r>
            <w:r w:rsidR="007C0C1A" w:rsidRPr="000D4935">
              <w:rPr>
                <w:rFonts w:ascii="Angsana New" w:hAnsi="Angsana New" w:cs="Angsana New" w:hint="cs"/>
                <w:cs/>
              </w:rPr>
              <w:t>,</w:t>
            </w:r>
            <w:r w:rsidRPr="000D4935">
              <w:rPr>
                <w:rFonts w:ascii="Angsana New" w:hAnsi="Angsana New" w:cs="Angsana New" w:hint="cs"/>
                <w:lang w:val="en-US"/>
              </w:rPr>
              <w:t>224</w:t>
            </w:r>
          </w:p>
        </w:tc>
      </w:tr>
      <w:tr w:rsidR="007C0C1A" w:rsidRPr="000D4935" w14:paraId="106BBA28" w14:textId="77777777" w:rsidTr="007D228E">
        <w:trPr>
          <w:trHeight w:val="260"/>
        </w:trPr>
        <w:tc>
          <w:tcPr>
            <w:tcW w:w="2232" w:type="pct"/>
          </w:tcPr>
          <w:p w14:paraId="10AE48FD" w14:textId="685BDB74" w:rsidR="007C0C1A" w:rsidRPr="000D4935" w:rsidRDefault="002513B4" w:rsidP="002513B4">
            <w:pPr>
              <w:pStyle w:val="a"/>
              <w:tabs>
                <w:tab w:val="clear" w:pos="1080"/>
                <w:tab w:val="left" w:pos="342"/>
                <w:tab w:val="left" w:pos="433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D4935">
              <w:rPr>
                <w:rFonts w:ascii="Angsana New" w:hAnsi="Angsana New" w:cs="Angsana New"/>
                <w:b/>
                <w:bCs/>
                <w:lang w:val="en-US"/>
              </w:rPr>
              <w:t xml:space="preserve">  </w:t>
            </w:r>
            <w:r w:rsidR="007C0C1A" w:rsidRPr="000D4935">
              <w:rPr>
                <w:rFonts w:ascii="Angsana New" w:hAnsi="Angsana New" w:cs="Angsana New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932CBD5" w14:textId="3AC34AF8" w:rsidR="007C0C1A" w:rsidRPr="000D4935" w:rsidRDefault="001E1B1A" w:rsidP="007C0C1A">
            <w:pPr>
              <w:pStyle w:val="a"/>
              <w:tabs>
                <w:tab w:val="clear" w:pos="1080"/>
                <w:tab w:val="decimal" w:pos="1158"/>
              </w:tabs>
              <w:ind w:right="72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D4935">
              <w:rPr>
                <w:rFonts w:ascii="Angsana New" w:hAnsi="Angsana New" w:cs="Angsana New"/>
                <w:b/>
                <w:bCs/>
                <w:lang w:val="en-US"/>
              </w:rPr>
              <w:t>163</w:t>
            </w:r>
            <w:r w:rsidR="00E141F6" w:rsidRPr="000D4935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0D4935">
              <w:rPr>
                <w:rFonts w:ascii="Angsana New" w:hAnsi="Angsana New" w:cs="Angsana New"/>
                <w:b/>
                <w:bCs/>
                <w:lang w:val="en-US"/>
              </w:rPr>
              <w:t>577</w:t>
            </w:r>
          </w:p>
        </w:tc>
        <w:tc>
          <w:tcPr>
            <w:tcW w:w="148" w:type="pct"/>
          </w:tcPr>
          <w:p w14:paraId="7CC26D83" w14:textId="77777777" w:rsidR="007C0C1A" w:rsidRPr="000D4935" w:rsidRDefault="007C0C1A" w:rsidP="007C0C1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9F03133" w14:textId="2419CA8E" w:rsidR="007C0C1A" w:rsidRPr="000D4935" w:rsidRDefault="001E1B1A" w:rsidP="007C0C1A">
            <w:pPr>
              <w:pStyle w:val="a"/>
              <w:tabs>
                <w:tab w:val="clear" w:pos="1080"/>
                <w:tab w:val="decimal" w:pos="1158"/>
              </w:tabs>
              <w:ind w:right="72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D4935">
              <w:rPr>
                <w:rFonts w:ascii="Angsana New" w:hAnsi="Angsana New" w:cs="Angsana New"/>
                <w:b/>
                <w:bCs/>
                <w:lang w:val="en-US"/>
              </w:rPr>
              <w:t>132</w:t>
            </w:r>
            <w:r w:rsidR="007C0C1A" w:rsidRPr="000D4935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0D4935">
              <w:rPr>
                <w:rFonts w:ascii="Angsana New" w:hAnsi="Angsana New" w:cs="Angsana New"/>
                <w:b/>
                <w:bCs/>
                <w:lang w:val="en-US"/>
              </w:rPr>
              <w:t>509</w:t>
            </w:r>
          </w:p>
        </w:tc>
        <w:tc>
          <w:tcPr>
            <w:tcW w:w="146" w:type="pct"/>
          </w:tcPr>
          <w:p w14:paraId="1E9C600D" w14:textId="77777777" w:rsidR="007C0C1A" w:rsidRPr="000D4935" w:rsidRDefault="007C0C1A" w:rsidP="007C0C1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01D8320" w14:textId="2E5CF9EF" w:rsidR="007C0C1A" w:rsidRPr="000D4935" w:rsidRDefault="001E1B1A" w:rsidP="007C0C1A">
            <w:pPr>
              <w:pStyle w:val="a"/>
              <w:tabs>
                <w:tab w:val="clear" w:pos="1080"/>
                <w:tab w:val="decimal" w:pos="1158"/>
              </w:tabs>
              <w:ind w:right="72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D4935">
              <w:rPr>
                <w:rFonts w:ascii="Angsana New" w:hAnsi="Angsana New" w:cs="Angsana New"/>
                <w:b/>
                <w:bCs/>
                <w:lang w:val="en-US"/>
              </w:rPr>
              <w:t>163</w:t>
            </w:r>
            <w:r w:rsidR="00E141F6" w:rsidRPr="000D4935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0D4935">
              <w:rPr>
                <w:rFonts w:ascii="Angsana New" w:hAnsi="Angsana New" w:cs="Angsana New"/>
                <w:b/>
                <w:bCs/>
                <w:lang w:val="en-US"/>
              </w:rPr>
              <w:t>577</w:t>
            </w:r>
          </w:p>
        </w:tc>
        <w:tc>
          <w:tcPr>
            <w:tcW w:w="146" w:type="pct"/>
          </w:tcPr>
          <w:p w14:paraId="373C4981" w14:textId="77777777" w:rsidR="007C0C1A" w:rsidRPr="000D4935" w:rsidRDefault="007C0C1A" w:rsidP="007C0C1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1EDC9C7A" w14:textId="1C6F44F1" w:rsidR="007C0C1A" w:rsidRPr="000D4935" w:rsidRDefault="001E1B1A" w:rsidP="007C0C1A">
            <w:pPr>
              <w:pStyle w:val="a"/>
              <w:tabs>
                <w:tab w:val="clear" w:pos="1080"/>
                <w:tab w:val="decimal" w:pos="1158"/>
              </w:tabs>
              <w:ind w:right="72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D4935">
              <w:rPr>
                <w:rFonts w:ascii="Angsana New" w:hAnsi="Angsana New" w:cs="Angsana New"/>
                <w:b/>
                <w:bCs/>
                <w:lang w:val="en-US"/>
              </w:rPr>
              <w:t>132</w:t>
            </w:r>
            <w:r w:rsidR="007C0C1A" w:rsidRPr="000D4935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0D4935">
              <w:rPr>
                <w:rFonts w:ascii="Angsana New" w:hAnsi="Angsana New" w:cs="Angsana New"/>
                <w:b/>
                <w:bCs/>
                <w:lang w:val="en-US"/>
              </w:rPr>
              <w:t>509</w:t>
            </w:r>
          </w:p>
        </w:tc>
      </w:tr>
    </w:tbl>
    <w:p w14:paraId="3DBF2FD8" w14:textId="77777777" w:rsidR="005460EE" w:rsidRPr="000D4935" w:rsidRDefault="005460EE" w:rsidP="00110D87">
      <w:pPr>
        <w:pStyle w:val="a"/>
        <w:tabs>
          <w:tab w:val="clear" w:pos="1080"/>
          <w:tab w:val="left" w:pos="9450"/>
        </w:tabs>
        <w:ind w:left="540" w:right="47"/>
        <w:jc w:val="thaiDistribute"/>
        <w:rPr>
          <w:rFonts w:ascii="Angsana New" w:hAnsi="Angsana New" w:cs="Angsana New"/>
          <w:lang w:val="en-US"/>
        </w:rPr>
      </w:pPr>
    </w:p>
    <w:p w14:paraId="40F5377D" w14:textId="251A6481" w:rsidR="000A10DE" w:rsidRPr="000D4935" w:rsidRDefault="000A10DE" w:rsidP="00110D87">
      <w:pPr>
        <w:pStyle w:val="a"/>
        <w:tabs>
          <w:tab w:val="clear" w:pos="1080"/>
          <w:tab w:val="left" w:pos="9450"/>
        </w:tabs>
        <w:ind w:left="540" w:right="47"/>
        <w:jc w:val="thaiDistribute"/>
        <w:rPr>
          <w:rFonts w:ascii="Angsana New" w:hAnsi="Angsana New" w:cs="Angsana New"/>
          <w:lang w:val="en-US"/>
        </w:rPr>
      </w:pPr>
      <w:r w:rsidRPr="000D4935">
        <w:rPr>
          <w:rFonts w:ascii="Angsana New" w:hAnsi="Angsana New" w:cs="Angsana New" w:hint="cs"/>
          <w:cs/>
          <w:lang w:val="en-US"/>
        </w:rPr>
        <w:t xml:space="preserve">ยอดคงเหลือกับกิจการที่เกี่ยวข้องกัน ณ วันที่ </w:t>
      </w:r>
      <w:r w:rsidR="001E1B1A" w:rsidRPr="000D4935">
        <w:rPr>
          <w:rFonts w:ascii="Angsana New" w:hAnsi="Angsana New" w:cs="Angsana New" w:hint="cs"/>
          <w:lang w:val="en-US"/>
        </w:rPr>
        <w:t>31</w:t>
      </w:r>
      <w:r w:rsidR="00212C5D" w:rsidRPr="000D4935">
        <w:rPr>
          <w:rFonts w:ascii="Angsana New" w:hAnsi="Angsana New" w:cs="Angsana New" w:hint="cs"/>
          <w:cs/>
          <w:lang w:val="en-US"/>
        </w:rPr>
        <w:t xml:space="preserve"> ธันวาคม </w:t>
      </w:r>
      <w:r w:rsidRPr="000D4935">
        <w:rPr>
          <w:rFonts w:ascii="Angsana New" w:hAnsi="Angsana New" w:cs="Angsana New" w:hint="cs"/>
          <w:cs/>
          <w:lang w:val="en-US"/>
        </w:rPr>
        <w:t>มีดังนี้</w:t>
      </w:r>
    </w:p>
    <w:p w14:paraId="1A5E9665" w14:textId="4327A8F4" w:rsidR="000A10DE" w:rsidRPr="000D4935" w:rsidRDefault="000A10DE" w:rsidP="000A10DE">
      <w:pPr>
        <w:pStyle w:val="a"/>
        <w:tabs>
          <w:tab w:val="clear" w:pos="1080"/>
        </w:tabs>
        <w:ind w:right="47" w:firstLine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5"/>
        <w:gridCol w:w="264"/>
        <w:gridCol w:w="1089"/>
        <w:gridCol w:w="265"/>
        <w:gridCol w:w="9"/>
        <w:gridCol w:w="1073"/>
        <w:gridCol w:w="269"/>
        <w:gridCol w:w="1097"/>
      </w:tblGrid>
      <w:tr w:rsidR="000A10DE" w:rsidRPr="000D4935" w14:paraId="3517EE95" w14:textId="77777777" w:rsidTr="00846971">
        <w:tc>
          <w:tcPr>
            <w:tcW w:w="2230" w:type="pct"/>
          </w:tcPr>
          <w:p w14:paraId="39BC6E51" w14:textId="50258316" w:rsidR="000A10DE" w:rsidRPr="000D4935" w:rsidRDefault="000A10DE" w:rsidP="006A07F9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08" w:type="pct"/>
            <w:gridSpan w:val="3"/>
          </w:tcPr>
          <w:p w14:paraId="0CE0FA29" w14:textId="77777777" w:rsidR="000A10DE" w:rsidRPr="000D4935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DE9BD7A" w14:textId="77777777" w:rsidR="000A10DE" w:rsidRPr="000D4935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4"/>
          </w:tcPr>
          <w:p w14:paraId="7B16CF34" w14:textId="77777777" w:rsidR="000A10DE" w:rsidRPr="000D4935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0D0B" w:rsidRPr="000D4935" w14:paraId="1EC6BF52" w14:textId="77777777" w:rsidTr="00846971">
        <w:tc>
          <w:tcPr>
            <w:tcW w:w="2230" w:type="pct"/>
          </w:tcPr>
          <w:p w14:paraId="7228AB29" w14:textId="36E3B193" w:rsidR="002E0D0B" w:rsidRPr="000D4935" w:rsidRDefault="0021185C" w:rsidP="0021185C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</w:rPr>
            </w:pPr>
            <w:r w:rsidRPr="000D4935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ลูกหนี้</w:t>
            </w:r>
            <w:r w:rsidR="000656DD" w:rsidRPr="000D4935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การค้า</w:t>
            </w:r>
          </w:p>
        </w:tc>
        <w:tc>
          <w:tcPr>
            <w:tcW w:w="579" w:type="pct"/>
          </w:tcPr>
          <w:p w14:paraId="1D3B265A" w14:textId="32770235" w:rsidR="002E0D0B" w:rsidRPr="000D4935" w:rsidRDefault="001E1B1A" w:rsidP="002E0D0B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2" w:type="pct"/>
          </w:tcPr>
          <w:p w14:paraId="013B1840" w14:textId="77777777" w:rsidR="002E0D0B" w:rsidRPr="000D4935" w:rsidRDefault="002E0D0B" w:rsidP="002E0D0B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531E02A6" w14:textId="7F661583" w:rsidR="002E0D0B" w:rsidRPr="000D4935" w:rsidRDefault="001E1B1A" w:rsidP="002E0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41588B5F" w14:textId="77777777" w:rsidR="002E0D0B" w:rsidRPr="000D4935" w:rsidRDefault="002E0D0B" w:rsidP="002E0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7CE7A47C" w14:textId="5BC74C2F" w:rsidR="002E0D0B" w:rsidRPr="000D4935" w:rsidRDefault="001E1B1A" w:rsidP="002E0D0B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5D9E153E" w14:textId="77777777" w:rsidR="002E0D0B" w:rsidRPr="000D4935" w:rsidRDefault="002E0D0B" w:rsidP="002E0D0B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14A1D074" w14:textId="4DE66B03" w:rsidR="002E0D0B" w:rsidRPr="000D4935" w:rsidRDefault="001E1B1A" w:rsidP="002E0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E0D0B" w:rsidRPr="000D4935" w14:paraId="75EB5D3B" w14:textId="77777777" w:rsidTr="00846971">
        <w:tc>
          <w:tcPr>
            <w:tcW w:w="2230" w:type="pct"/>
          </w:tcPr>
          <w:p w14:paraId="49A663B6" w14:textId="77777777" w:rsidR="002E0D0B" w:rsidRPr="000D4935" w:rsidRDefault="002E0D0B" w:rsidP="002E0D0B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70" w:type="pct"/>
            <w:gridSpan w:val="8"/>
          </w:tcPr>
          <w:p w14:paraId="0F4C1C6E" w14:textId="77777777" w:rsidR="002E0D0B" w:rsidRPr="000D4935" w:rsidRDefault="002E0D0B" w:rsidP="002E0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3F27" w:rsidRPr="000D4935" w14:paraId="052C4466" w14:textId="77777777" w:rsidTr="00846971">
        <w:tc>
          <w:tcPr>
            <w:tcW w:w="2230" w:type="pct"/>
          </w:tcPr>
          <w:p w14:paraId="189102BC" w14:textId="2C97DAA3" w:rsidR="00FF3F27" w:rsidRPr="000D4935" w:rsidRDefault="001B3705" w:rsidP="00FF3F27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D4935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0E22AD42" w14:textId="648D3DE2" w:rsidR="00FF3F27" w:rsidRPr="000D4935" w:rsidRDefault="00FF3F27" w:rsidP="00342FC6">
            <w:pPr>
              <w:pStyle w:val="a"/>
              <w:tabs>
                <w:tab w:val="clear" w:pos="1080"/>
                <w:tab w:val="decimal" w:pos="430"/>
              </w:tabs>
              <w:ind w:right="4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D4935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2" w:type="pct"/>
          </w:tcPr>
          <w:p w14:paraId="635D70FA" w14:textId="77777777" w:rsidR="00FF3F27" w:rsidRPr="000D4935" w:rsidRDefault="00FF3F27" w:rsidP="00FF3F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12C402E9" w14:textId="77777777" w:rsidR="00FF3F27" w:rsidRPr="000D4935" w:rsidRDefault="00FF3F27" w:rsidP="00FF3F27">
            <w:pPr>
              <w:pStyle w:val="a"/>
              <w:tabs>
                <w:tab w:val="clear" w:pos="1080"/>
              </w:tabs>
              <w:ind w:right="-28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D4935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8" w:type="pct"/>
            <w:gridSpan w:val="2"/>
          </w:tcPr>
          <w:p w14:paraId="04B06131" w14:textId="77777777" w:rsidR="00FF3F27" w:rsidRPr="000D4935" w:rsidRDefault="00FF3F27" w:rsidP="00FF3F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7D8D3F48" w14:textId="712D95D9" w:rsidR="00FF3F27" w:rsidRPr="000D4935" w:rsidRDefault="001E1B1A" w:rsidP="00FF3F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45" w:type="pct"/>
          </w:tcPr>
          <w:p w14:paraId="2EC1ACFC" w14:textId="77777777" w:rsidR="00FF3F27" w:rsidRPr="000D4935" w:rsidRDefault="00FF3F27" w:rsidP="00FF3F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0" w:right="76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571614E4" w14:textId="1369152D" w:rsidR="00FF3F27" w:rsidRPr="000D4935" w:rsidRDefault="00C30DA5" w:rsidP="00C30D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0"/>
              </w:tabs>
              <w:spacing w:line="240" w:lineRule="auto"/>
              <w:ind w:left="-130" w:right="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="001F72F3" w:rsidRPr="000D4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7C363B9" w14:textId="77777777" w:rsidR="008B3CB1" w:rsidRPr="000D4935" w:rsidRDefault="008B3CB1" w:rsidP="003F2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5"/>
        <w:gridCol w:w="264"/>
        <w:gridCol w:w="1089"/>
        <w:gridCol w:w="265"/>
        <w:gridCol w:w="9"/>
        <w:gridCol w:w="1073"/>
        <w:gridCol w:w="269"/>
        <w:gridCol w:w="1097"/>
      </w:tblGrid>
      <w:tr w:rsidR="00F4437E" w:rsidRPr="000D4935" w14:paraId="0F5D739D" w14:textId="77777777" w:rsidTr="00812803">
        <w:tc>
          <w:tcPr>
            <w:tcW w:w="2230" w:type="pct"/>
          </w:tcPr>
          <w:p w14:paraId="3A2DDA2F" w14:textId="77777777" w:rsidR="00F4437E" w:rsidRPr="000D4935" w:rsidRDefault="00F4437E" w:rsidP="00812803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08" w:type="pct"/>
            <w:gridSpan w:val="3"/>
          </w:tcPr>
          <w:p w14:paraId="0C180D1A" w14:textId="77777777" w:rsidR="00F4437E" w:rsidRPr="000D4935" w:rsidRDefault="00F4437E" w:rsidP="0081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1BB51A0" w14:textId="77777777" w:rsidR="00F4437E" w:rsidRPr="000D4935" w:rsidRDefault="00F4437E" w:rsidP="0081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4"/>
          </w:tcPr>
          <w:p w14:paraId="5A371CEC" w14:textId="77777777" w:rsidR="00F4437E" w:rsidRPr="000D4935" w:rsidRDefault="00F4437E" w:rsidP="0081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437E" w:rsidRPr="000D4935" w14:paraId="4C252931" w14:textId="77777777" w:rsidTr="00812803">
        <w:tc>
          <w:tcPr>
            <w:tcW w:w="2230" w:type="pct"/>
          </w:tcPr>
          <w:p w14:paraId="0F28F467" w14:textId="77BBD8CE" w:rsidR="00F4437E" w:rsidRPr="000D4935" w:rsidRDefault="00F4437E" w:rsidP="00812803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</w:rPr>
            </w:pPr>
            <w:r w:rsidRPr="000D4935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ลูกหนี้อื่น</w:t>
            </w:r>
          </w:p>
        </w:tc>
        <w:tc>
          <w:tcPr>
            <w:tcW w:w="579" w:type="pct"/>
          </w:tcPr>
          <w:p w14:paraId="3134C6E5" w14:textId="061BE548" w:rsidR="00F4437E" w:rsidRPr="000D4935" w:rsidRDefault="001E1B1A" w:rsidP="00812803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2" w:type="pct"/>
          </w:tcPr>
          <w:p w14:paraId="50BF10DD" w14:textId="77777777" w:rsidR="00F4437E" w:rsidRPr="000D4935" w:rsidRDefault="00F4437E" w:rsidP="00812803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4CF6C7AD" w14:textId="2D3EF985" w:rsidR="00F4437E" w:rsidRPr="000D4935" w:rsidRDefault="001E1B1A" w:rsidP="0081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32570613" w14:textId="77777777" w:rsidR="00F4437E" w:rsidRPr="000D4935" w:rsidRDefault="00F4437E" w:rsidP="0081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4F90D2A7" w14:textId="19E47367" w:rsidR="00F4437E" w:rsidRPr="000D4935" w:rsidRDefault="001E1B1A" w:rsidP="00812803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01EE4303" w14:textId="77777777" w:rsidR="00F4437E" w:rsidRPr="000D4935" w:rsidRDefault="00F4437E" w:rsidP="00812803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2C8D849C" w14:textId="6D9BB222" w:rsidR="00F4437E" w:rsidRPr="000D4935" w:rsidRDefault="001E1B1A" w:rsidP="0081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4437E" w:rsidRPr="000D4935" w14:paraId="2D7D3A33" w14:textId="77777777" w:rsidTr="002324D9">
        <w:trPr>
          <w:trHeight w:val="87"/>
        </w:trPr>
        <w:tc>
          <w:tcPr>
            <w:tcW w:w="2230" w:type="pct"/>
          </w:tcPr>
          <w:p w14:paraId="48AA2972" w14:textId="77777777" w:rsidR="00F4437E" w:rsidRPr="000D4935" w:rsidRDefault="00F4437E" w:rsidP="00812803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70" w:type="pct"/>
            <w:gridSpan w:val="8"/>
          </w:tcPr>
          <w:p w14:paraId="4304E2CA" w14:textId="77777777" w:rsidR="00F4437E" w:rsidRPr="000D4935" w:rsidRDefault="00F4437E" w:rsidP="0081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3F27" w:rsidRPr="000D4935" w14:paraId="17C5AC4E" w14:textId="77777777" w:rsidTr="00812803">
        <w:tc>
          <w:tcPr>
            <w:tcW w:w="2230" w:type="pct"/>
          </w:tcPr>
          <w:p w14:paraId="6A293135" w14:textId="3A246424" w:rsidR="00FF3F27" w:rsidRPr="000D4935" w:rsidRDefault="00400857" w:rsidP="00FF3F27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D4935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4951A5CE" w14:textId="23C62676" w:rsidR="00FF3F27" w:rsidRPr="000D4935" w:rsidRDefault="00FF3F27" w:rsidP="00FF3F27">
            <w:pPr>
              <w:pStyle w:val="a"/>
              <w:tabs>
                <w:tab w:val="clear" w:pos="1080"/>
                <w:tab w:val="decimal" w:pos="434"/>
              </w:tabs>
              <w:ind w:right="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D4935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2" w:type="pct"/>
          </w:tcPr>
          <w:p w14:paraId="5C52AAB9" w14:textId="77777777" w:rsidR="00FF3F27" w:rsidRPr="000D4935" w:rsidRDefault="00FF3F27" w:rsidP="00FF3F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6A6C61B5" w14:textId="0FC6B61A" w:rsidR="00FF3F27" w:rsidRPr="000D4935" w:rsidRDefault="00772A72" w:rsidP="00FF3F27">
            <w:pPr>
              <w:pStyle w:val="a"/>
              <w:tabs>
                <w:tab w:val="clear" w:pos="1080"/>
              </w:tabs>
              <w:ind w:right="-28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D4935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FF3F27" w:rsidRPr="000D4935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8" w:type="pct"/>
            <w:gridSpan w:val="2"/>
          </w:tcPr>
          <w:p w14:paraId="5AED492C" w14:textId="77777777" w:rsidR="00FF3F27" w:rsidRPr="000D4935" w:rsidRDefault="00FF3F27" w:rsidP="00FF3F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5C1D16D1" w14:textId="7322E938" w:rsidR="00FF3F27" w:rsidRPr="000D4935" w:rsidRDefault="001E1B1A" w:rsidP="00FF3F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0" w:right="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FF3F27" w:rsidRPr="000D49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 w:cs="Angsana New"/>
                <w:sz w:val="30"/>
                <w:szCs w:val="30"/>
              </w:rPr>
              <w:t>589</w:t>
            </w:r>
          </w:p>
        </w:tc>
        <w:tc>
          <w:tcPr>
            <w:tcW w:w="145" w:type="pct"/>
          </w:tcPr>
          <w:p w14:paraId="6301371A" w14:textId="77777777" w:rsidR="00FF3F27" w:rsidRPr="000D4935" w:rsidRDefault="00FF3F27" w:rsidP="00FF3F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0" w:right="76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40ABBEDB" w14:textId="22806DC8" w:rsidR="00FF3F27" w:rsidRPr="000D4935" w:rsidRDefault="001E1B1A" w:rsidP="00FF3F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30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</w:t>
            </w:r>
            <w:r w:rsidR="00FF3F27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679</w:t>
            </w:r>
          </w:p>
        </w:tc>
      </w:tr>
    </w:tbl>
    <w:p w14:paraId="179E97AF" w14:textId="77777777" w:rsidR="00F4437E" w:rsidRPr="000D4935" w:rsidRDefault="00F4437E" w:rsidP="008B3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 w:firstLine="200"/>
        <w:rPr>
          <w:rFonts w:ascii="Angsana New" w:hAnsi="Angsana New"/>
          <w:b/>
          <w:bCs/>
          <w:sz w:val="30"/>
          <w:szCs w:val="30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5"/>
        <w:gridCol w:w="264"/>
        <w:gridCol w:w="1089"/>
        <w:gridCol w:w="265"/>
        <w:gridCol w:w="9"/>
        <w:gridCol w:w="1073"/>
        <w:gridCol w:w="269"/>
        <w:gridCol w:w="1097"/>
      </w:tblGrid>
      <w:tr w:rsidR="001661C5" w:rsidRPr="000D4935" w14:paraId="5A98C726" w14:textId="77777777" w:rsidTr="004C7CC3">
        <w:tc>
          <w:tcPr>
            <w:tcW w:w="2230" w:type="pct"/>
          </w:tcPr>
          <w:p w14:paraId="2450F179" w14:textId="77777777" w:rsidR="001661C5" w:rsidRPr="000D4935" w:rsidRDefault="001661C5" w:rsidP="004C7CC3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08" w:type="pct"/>
            <w:gridSpan w:val="3"/>
          </w:tcPr>
          <w:p w14:paraId="504C667B" w14:textId="77777777" w:rsidR="001661C5" w:rsidRPr="000D4935" w:rsidRDefault="001661C5" w:rsidP="004C7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E045E05" w14:textId="77777777" w:rsidR="001661C5" w:rsidRPr="000D4935" w:rsidRDefault="001661C5" w:rsidP="004C7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4"/>
          </w:tcPr>
          <w:p w14:paraId="2897976C" w14:textId="77777777" w:rsidR="001661C5" w:rsidRPr="000D4935" w:rsidRDefault="001661C5" w:rsidP="004C7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61C5" w:rsidRPr="000D4935" w14:paraId="40C4D204" w14:textId="77777777" w:rsidTr="002324D9">
        <w:trPr>
          <w:trHeight w:val="87"/>
        </w:trPr>
        <w:tc>
          <w:tcPr>
            <w:tcW w:w="2230" w:type="pct"/>
          </w:tcPr>
          <w:p w14:paraId="321CF07F" w14:textId="01EB4DDA" w:rsidR="001661C5" w:rsidRPr="000D4935" w:rsidRDefault="001661C5" w:rsidP="004C7CC3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0D4935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เจ้าหนี้การค้า</w:t>
            </w:r>
          </w:p>
        </w:tc>
        <w:tc>
          <w:tcPr>
            <w:tcW w:w="579" w:type="pct"/>
          </w:tcPr>
          <w:p w14:paraId="1B42FD00" w14:textId="58689CBC" w:rsidR="001661C5" w:rsidRPr="000D4935" w:rsidRDefault="001E1B1A" w:rsidP="004C7CC3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2" w:type="pct"/>
          </w:tcPr>
          <w:p w14:paraId="73F099B3" w14:textId="77777777" w:rsidR="001661C5" w:rsidRPr="000D4935" w:rsidRDefault="001661C5" w:rsidP="004C7CC3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70456AC6" w14:textId="1C7E941C" w:rsidR="001661C5" w:rsidRPr="000D4935" w:rsidRDefault="001E1B1A" w:rsidP="004C7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321E2CC9" w14:textId="77777777" w:rsidR="001661C5" w:rsidRPr="000D4935" w:rsidRDefault="001661C5" w:rsidP="004C7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4AA8E26D" w14:textId="3206CA4E" w:rsidR="001661C5" w:rsidRPr="000D4935" w:rsidRDefault="001E1B1A" w:rsidP="004C7CC3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4C034D68" w14:textId="77777777" w:rsidR="001661C5" w:rsidRPr="000D4935" w:rsidRDefault="001661C5" w:rsidP="004C7CC3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35BD7882" w14:textId="14D6EFB7" w:rsidR="001661C5" w:rsidRPr="000D4935" w:rsidRDefault="001E1B1A" w:rsidP="004C7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661C5" w:rsidRPr="000D4935" w14:paraId="7DA10BBB" w14:textId="77777777" w:rsidTr="002324D9">
        <w:trPr>
          <w:trHeight w:val="87"/>
        </w:trPr>
        <w:tc>
          <w:tcPr>
            <w:tcW w:w="2230" w:type="pct"/>
          </w:tcPr>
          <w:p w14:paraId="59B9C588" w14:textId="77777777" w:rsidR="001661C5" w:rsidRPr="000D4935" w:rsidRDefault="001661C5" w:rsidP="004C7CC3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70" w:type="pct"/>
            <w:gridSpan w:val="8"/>
          </w:tcPr>
          <w:p w14:paraId="46DBE9B1" w14:textId="77777777" w:rsidR="001661C5" w:rsidRPr="000D4935" w:rsidRDefault="001661C5" w:rsidP="004C7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61C5" w:rsidRPr="000D4935" w14:paraId="00E7474F" w14:textId="77777777" w:rsidTr="002324D9">
        <w:trPr>
          <w:trHeight w:val="308"/>
        </w:trPr>
        <w:tc>
          <w:tcPr>
            <w:tcW w:w="2230" w:type="pct"/>
          </w:tcPr>
          <w:p w14:paraId="20E2B0D5" w14:textId="79DFC4D0" w:rsidR="001661C5" w:rsidRPr="000D4935" w:rsidRDefault="00453478" w:rsidP="004C7CC3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D4935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33A6B1FF" w14:textId="03BE54FD" w:rsidR="001661C5" w:rsidRPr="000D4935" w:rsidRDefault="00905C65" w:rsidP="0093796A">
            <w:pPr>
              <w:pStyle w:val="a"/>
              <w:tabs>
                <w:tab w:val="clear" w:pos="1080"/>
              </w:tabs>
              <w:ind w:right="-290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D4935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2" w:type="pct"/>
          </w:tcPr>
          <w:p w14:paraId="1D075C94" w14:textId="77777777" w:rsidR="001661C5" w:rsidRPr="000D4935" w:rsidRDefault="001661C5" w:rsidP="004C7CC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3E77648B" w14:textId="77777777" w:rsidR="001661C5" w:rsidRPr="000D4935" w:rsidRDefault="001661C5" w:rsidP="0093796A">
            <w:pPr>
              <w:pStyle w:val="a"/>
              <w:tabs>
                <w:tab w:val="clear" w:pos="1080"/>
              </w:tabs>
              <w:ind w:right="-28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D4935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8" w:type="pct"/>
            <w:gridSpan w:val="2"/>
          </w:tcPr>
          <w:p w14:paraId="05590CFB" w14:textId="77777777" w:rsidR="001661C5" w:rsidRPr="000D4935" w:rsidRDefault="001661C5" w:rsidP="004C7CC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44539C8D" w14:textId="684939CF" w:rsidR="001661C5" w:rsidRPr="000D4935" w:rsidRDefault="001E1B1A" w:rsidP="009379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9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sz w:val="30"/>
                <w:szCs w:val="30"/>
              </w:rPr>
              <w:t>83</w:t>
            </w:r>
            <w:r w:rsidR="00996353" w:rsidRPr="000D49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 w:cs="Angsana New"/>
                <w:sz w:val="30"/>
                <w:szCs w:val="30"/>
              </w:rPr>
              <w:t>051</w:t>
            </w:r>
          </w:p>
        </w:tc>
        <w:tc>
          <w:tcPr>
            <w:tcW w:w="145" w:type="pct"/>
          </w:tcPr>
          <w:p w14:paraId="56A99CDF" w14:textId="77777777" w:rsidR="001661C5" w:rsidRPr="000D4935" w:rsidRDefault="001661C5" w:rsidP="004C7CC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0" w:right="76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43F3F413" w14:textId="77B8F220" w:rsidR="001661C5" w:rsidRPr="000D4935" w:rsidRDefault="001E1B1A" w:rsidP="004C7CC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126</w:t>
            </w:r>
            <w:r w:rsidR="00996353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028</w:t>
            </w:r>
          </w:p>
        </w:tc>
      </w:tr>
    </w:tbl>
    <w:p w14:paraId="2D3C1121" w14:textId="724672D4" w:rsidR="00553373" w:rsidRPr="000D4935" w:rsidRDefault="00553373" w:rsidP="00705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rPr>
          <w:rFonts w:ascii="Angsana New" w:hAnsi="Angsana New"/>
          <w:b/>
          <w:bCs/>
          <w:sz w:val="30"/>
          <w:szCs w:val="30"/>
        </w:rPr>
      </w:pPr>
    </w:p>
    <w:p w14:paraId="13B02E52" w14:textId="68EDCAA4" w:rsidR="00A7691A" w:rsidRPr="000D4935" w:rsidRDefault="00A7691A" w:rsidP="00705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rPr>
          <w:rFonts w:ascii="Angsana New" w:hAnsi="Angsana New"/>
          <w:b/>
          <w:bCs/>
          <w:sz w:val="30"/>
          <w:szCs w:val="30"/>
        </w:rPr>
      </w:pPr>
    </w:p>
    <w:p w14:paraId="0583E107" w14:textId="2F5C8F27" w:rsidR="00A7691A" w:rsidRPr="000D4935" w:rsidRDefault="00A7691A" w:rsidP="00705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rPr>
          <w:rFonts w:ascii="Angsana New" w:hAnsi="Angsana New"/>
          <w:b/>
          <w:bCs/>
          <w:sz w:val="30"/>
          <w:szCs w:val="30"/>
        </w:rPr>
      </w:pPr>
    </w:p>
    <w:p w14:paraId="0CEC9B32" w14:textId="77777777" w:rsidR="00A7691A" w:rsidRPr="000D4935" w:rsidRDefault="00A7691A" w:rsidP="00705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Style w:val="TableGrid"/>
        <w:tblW w:w="963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222"/>
        <w:gridCol w:w="236"/>
        <w:gridCol w:w="1012"/>
        <w:gridCol w:w="235"/>
        <w:gridCol w:w="923"/>
        <w:gridCol w:w="235"/>
        <w:gridCol w:w="920"/>
        <w:gridCol w:w="235"/>
        <w:gridCol w:w="1016"/>
      </w:tblGrid>
      <w:tr w:rsidR="002F1A4F" w:rsidRPr="000D4935" w14:paraId="50D40891" w14:textId="77777777" w:rsidTr="00175D2F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40B08A18" w14:textId="77777777" w:rsidR="002F1A4F" w:rsidRPr="000D4935" w:rsidRDefault="002F1A4F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22" w:type="dxa"/>
            <w:vAlign w:val="bottom"/>
          </w:tcPr>
          <w:p w14:paraId="4FAE93E2" w14:textId="77777777" w:rsidR="002F1A4F" w:rsidRPr="000D4935" w:rsidRDefault="002F1A4F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76C24C8" w14:textId="77777777" w:rsidR="002F1A4F" w:rsidRPr="000D4935" w:rsidRDefault="002F1A4F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76" w:type="dxa"/>
            <w:gridSpan w:val="7"/>
            <w:vAlign w:val="bottom"/>
          </w:tcPr>
          <w:p w14:paraId="0ACC0B24" w14:textId="1F893019" w:rsidR="002F1A4F" w:rsidRPr="000D4935" w:rsidRDefault="00AD512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1A4F" w:rsidRPr="000D4935" w14:paraId="7CE79089" w14:textId="77777777" w:rsidTr="00175D2F">
        <w:trPr>
          <w:tblHeader/>
        </w:trPr>
        <w:tc>
          <w:tcPr>
            <w:tcW w:w="3600" w:type="dxa"/>
            <w:vAlign w:val="bottom"/>
          </w:tcPr>
          <w:p w14:paraId="71598E1F" w14:textId="77777777" w:rsidR="002F1A4F" w:rsidRPr="000D4935" w:rsidRDefault="002F1A4F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222" w:type="dxa"/>
            <w:vAlign w:val="bottom"/>
          </w:tcPr>
          <w:p w14:paraId="13AE273D" w14:textId="77777777" w:rsidR="002F1A4F" w:rsidRPr="000D4935" w:rsidRDefault="002F1A4F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1B23F8E6" w14:textId="4D618737" w:rsidR="002F1A4F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F1A4F" w:rsidRPr="000D493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F1A4F" w:rsidRPr="000D493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4E1049B3" w14:textId="77777777" w:rsidR="002F1A4F" w:rsidRPr="000D4935" w:rsidRDefault="002F1A4F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61E83011" w14:textId="5FE61DD2" w:rsidR="002F1A4F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</w:rPr>
              <w:t>1</w:t>
            </w:r>
            <w:r w:rsidR="002F1A4F" w:rsidRPr="000D493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F1A4F" w:rsidRPr="000D493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35" w:type="dxa"/>
            <w:vAlign w:val="bottom"/>
          </w:tcPr>
          <w:p w14:paraId="2388E66D" w14:textId="77777777" w:rsidR="002F1A4F" w:rsidRPr="000D4935" w:rsidRDefault="002F1A4F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55FCACCD" w14:textId="77777777" w:rsidR="002F1A4F" w:rsidRPr="000D4935" w:rsidRDefault="002F1A4F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597E2012" w14:textId="77777777" w:rsidR="002F1A4F" w:rsidRPr="000D4935" w:rsidRDefault="002F1A4F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56A12615" w14:textId="77777777" w:rsidR="002F1A4F" w:rsidRPr="000D4935" w:rsidRDefault="002F1A4F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7F3EE1C5" w14:textId="77777777" w:rsidR="002F1A4F" w:rsidRPr="000D4935" w:rsidRDefault="002F1A4F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2A684338" w14:textId="11520360" w:rsidR="002F1A4F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F1A4F" w:rsidRPr="000D493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F1A4F" w:rsidRPr="000D493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F1A4F" w:rsidRPr="000D4935" w14:paraId="5D7D6151" w14:textId="77777777" w:rsidTr="00175D2F">
        <w:trPr>
          <w:tblHeader/>
        </w:trPr>
        <w:tc>
          <w:tcPr>
            <w:tcW w:w="3600" w:type="dxa"/>
            <w:vAlign w:val="bottom"/>
          </w:tcPr>
          <w:p w14:paraId="5AA0C5C3" w14:textId="77777777" w:rsidR="002F1A4F" w:rsidRPr="000D4935" w:rsidRDefault="002F1A4F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22" w:type="dxa"/>
            <w:vAlign w:val="bottom"/>
          </w:tcPr>
          <w:p w14:paraId="64CFBC8E" w14:textId="77777777" w:rsidR="002F1A4F" w:rsidRPr="000D4935" w:rsidRDefault="002F1A4F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D49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36" w:type="dxa"/>
            <w:vAlign w:val="bottom"/>
          </w:tcPr>
          <w:p w14:paraId="108170F3" w14:textId="77777777" w:rsidR="002F1A4F" w:rsidRPr="000D4935" w:rsidRDefault="002F1A4F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76" w:type="dxa"/>
            <w:gridSpan w:val="7"/>
            <w:vAlign w:val="bottom"/>
          </w:tcPr>
          <w:p w14:paraId="50D6DA31" w14:textId="1711088C" w:rsidR="002F1A4F" w:rsidRPr="000D4935" w:rsidRDefault="002F1A4F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F9015F" w:rsidRPr="000D49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D49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F1A4F" w:rsidRPr="000D4935" w14:paraId="4D1CE661" w14:textId="77777777" w:rsidTr="00175D2F">
        <w:tc>
          <w:tcPr>
            <w:tcW w:w="3600" w:type="dxa"/>
            <w:vAlign w:val="bottom"/>
          </w:tcPr>
          <w:p w14:paraId="2E0B4043" w14:textId="1AAC847D" w:rsidR="002F1A4F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2563</w:t>
            </w:r>
          </w:p>
        </w:tc>
        <w:tc>
          <w:tcPr>
            <w:tcW w:w="1222" w:type="dxa"/>
            <w:vAlign w:val="bottom"/>
          </w:tcPr>
          <w:p w14:paraId="00AD0A08" w14:textId="77777777" w:rsidR="002F1A4F" w:rsidRPr="000D4935" w:rsidRDefault="002F1A4F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9669785" w14:textId="77777777" w:rsidR="002F1A4F" w:rsidRPr="000D4935" w:rsidRDefault="002F1A4F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3FCF8F27" w14:textId="77777777" w:rsidR="002F1A4F" w:rsidRPr="000D4935" w:rsidRDefault="002F1A4F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18B3953D" w14:textId="77777777" w:rsidR="002F1A4F" w:rsidRPr="000D4935" w:rsidRDefault="002F1A4F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3C70FAA9" w14:textId="77777777" w:rsidR="002F1A4F" w:rsidRPr="000D4935" w:rsidRDefault="002F1A4F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554CF365" w14:textId="77777777" w:rsidR="002F1A4F" w:rsidRPr="000D4935" w:rsidRDefault="002F1A4F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042246E8" w14:textId="77777777" w:rsidR="002F1A4F" w:rsidRPr="000D4935" w:rsidRDefault="002F1A4F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3206E442" w14:textId="77777777" w:rsidR="002F1A4F" w:rsidRPr="000D4935" w:rsidRDefault="002F1A4F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4D6F97BC" w14:textId="77777777" w:rsidR="002F1A4F" w:rsidRPr="000D4935" w:rsidRDefault="002F1A4F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D46C8" w:rsidRPr="000D4935" w14:paraId="0BA48605" w14:textId="77777777" w:rsidTr="00175D2F">
        <w:tc>
          <w:tcPr>
            <w:tcW w:w="3600" w:type="dxa"/>
          </w:tcPr>
          <w:p w14:paraId="0704A5ED" w14:textId="0204923D" w:rsidR="00DD46C8" w:rsidRPr="000D4935" w:rsidRDefault="00DD46C8" w:rsidP="00DD4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22" w:type="dxa"/>
          </w:tcPr>
          <w:p w14:paraId="585E237A" w14:textId="67EFFCCB" w:rsidR="00DD46C8" w:rsidRPr="000D4935" w:rsidRDefault="001E1B1A" w:rsidP="00DD4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2E83E9DF" w14:textId="77777777" w:rsidR="00DD46C8" w:rsidRPr="000D4935" w:rsidRDefault="00DD46C8" w:rsidP="00DD4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15AFCEBB" w14:textId="11E94CB4" w:rsidR="00DD46C8" w:rsidRPr="000D4935" w:rsidRDefault="00DD46C8" w:rsidP="00DD4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49A90B0" w14:textId="77777777" w:rsidR="00DD46C8" w:rsidRPr="000D4935" w:rsidRDefault="00DD46C8" w:rsidP="00DD4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3" w:type="dxa"/>
          </w:tcPr>
          <w:p w14:paraId="08AD5E9F" w14:textId="33CAFAAE" w:rsidR="00DD46C8" w:rsidRPr="000D4935" w:rsidRDefault="001E1B1A" w:rsidP="00DD4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  <w:r w:rsidR="00DD46C8" w:rsidRPr="000D493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7E13B374" w14:textId="77777777" w:rsidR="00DD46C8" w:rsidRPr="000D4935" w:rsidRDefault="00DD46C8" w:rsidP="00DD4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0" w:type="dxa"/>
          </w:tcPr>
          <w:p w14:paraId="54D86419" w14:textId="60955DBF" w:rsidR="00DD46C8" w:rsidRPr="000D4935" w:rsidRDefault="00DD46C8" w:rsidP="00DD4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0C84EFC6" w14:textId="77777777" w:rsidR="00DD46C8" w:rsidRPr="000D4935" w:rsidRDefault="00DD46C8" w:rsidP="00DD4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</w:tcPr>
          <w:p w14:paraId="62EF267D" w14:textId="2EB1F490" w:rsidR="00DD46C8" w:rsidRPr="000D4935" w:rsidRDefault="001E1B1A" w:rsidP="00DD4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  <w:r w:rsidR="00DD46C8" w:rsidRPr="000D493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</w:rPr>
              <w:t>000</w:t>
            </w:r>
          </w:p>
        </w:tc>
      </w:tr>
      <w:tr w:rsidR="002F1A4F" w:rsidRPr="000D4935" w14:paraId="69E8EB4A" w14:textId="77777777" w:rsidTr="00175D2F">
        <w:tc>
          <w:tcPr>
            <w:tcW w:w="3600" w:type="dxa"/>
          </w:tcPr>
          <w:p w14:paraId="5437AD20" w14:textId="77777777" w:rsidR="002F1A4F" w:rsidRPr="000D4935" w:rsidRDefault="002F1A4F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2" w:type="dxa"/>
          </w:tcPr>
          <w:p w14:paraId="76F97CAA" w14:textId="77777777" w:rsidR="002F1A4F" w:rsidRPr="000D4935" w:rsidRDefault="002F1A4F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C307001" w14:textId="77777777" w:rsidR="002F1A4F" w:rsidRPr="000D4935" w:rsidRDefault="002F1A4F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</w:tcPr>
          <w:p w14:paraId="4945C615" w14:textId="77777777" w:rsidR="002F1A4F" w:rsidRPr="000D4935" w:rsidRDefault="002F1A4F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14CCE6CD" w14:textId="77777777" w:rsidR="002F1A4F" w:rsidRPr="000D4935" w:rsidRDefault="002F1A4F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3" w:type="dxa"/>
          </w:tcPr>
          <w:p w14:paraId="13BF11C7" w14:textId="77777777" w:rsidR="002F1A4F" w:rsidRPr="000D4935" w:rsidRDefault="002F1A4F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2419C7D3" w14:textId="77777777" w:rsidR="002F1A4F" w:rsidRPr="000D4935" w:rsidRDefault="002F1A4F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0" w:type="dxa"/>
          </w:tcPr>
          <w:p w14:paraId="0C13BCE7" w14:textId="77777777" w:rsidR="002F1A4F" w:rsidRPr="000D4935" w:rsidRDefault="002F1A4F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6C4295D3" w14:textId="77777777" w:rsidR="002F1A4F" w:rsidRPr="000D4935" w:rsidRDefault="002F1A4F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</w:tcPr>
          <w:p w14:paraId="517AAA6D" w14:textId="77777777" w:rsidR="002F1A4F" w:rsidRPr="000D4935" w:rsidRDefault="002F1A4F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4BF5404" w14:textId="239BE243" w:rsidR="000A10DE" w:rsidRPr="000D4935" w:rsidRDefault="000A10DE" w:rsidP="00FA3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 w:firstLine="200"/>
        <w:rPr>
          <w:rFonts w:ascii="Angsana New" w:hAnsi="Angsana New"/>
          <w:b/>
          <w:bCs/>
          <w:sz w:val="30"/>
          <w:szCs w:val="30"/>
        </w:rPr>
      </w:pPr>
      <w:r w:rsidRPr="000D4935">
        <w:rPr>
          <w:rFonts w:ascii="Angsana New" w:hAnsi="Angsana New" w:hint="cs"/>
          <w:b/>
          <w:bCs/>
          <w:sz w:val="30"/>
          <w:szCs w:val="30"/>
          <w:cs/>
        </w:rPr>
        <w:t>สัญญาสำคัญ</w:t>
      </w:r>
      <w:r w:rsidR="00553373" w:rsidRPr="000D4935">
        <w:rPr>
          <w:rFonts w:ascii="Angsana New" w:hAnsi="Angsana New"/>
          <w:b/>
          <w:bCs/>
          <w:sz w:val="30"/>
          <w:szCs w:val="30"/>
          <w:cs/>
        </w:rPr>
        <w:t>ที่ทำกับ</w:t>
      </w:r>
      <w:r w:rsidRPr="000D4935">
        <w:rPr>
          <w:rFonts w:ascii="Angsana New" w:hAnsi="Angsana New" w:hint="cs"/>
          <w:b/>
          <w:bCs/>
          <w:sz w:val="30"/>
          <w:szCs w:val="30"/>
          <w:cs/>
        </w:rPr>
        <w:t>กิจการที่เกี่ยวข้องกัน</w:t>
      </w:r>
    </w:p>
    <w:p w14:paraId="2B06F74B" w14:textId="77777777" w:rsidR="000A10DE" w:rsidRPr="000D4935" w:rsidRDefault="000A10DE" w:rsidP="00582EBB">
      <w:pPr>
        <w:pStyle w:val="a"/>
        <w:tabs>
          <w:tab w:val="clear" w:pos="1080"/>
        </w:tabs>
        <w:spacing w:line="60" w:lineRule="atLeast"/>
        <w:ind w:firstLine="547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14:paraId="4549C9EB" w14:textId="77777777" w:rsidR="000A10DE" w:rsidRPr="000D4935" w:rsidRDefault="000A10DE" w:rsidP="00582EBB">
      <w:pPr>
        <w:pStyle w:val="a"/>
        <w:tabs>
          <w:tab w:val="clear" w:pos="1080"/>
        </w:tabs>
        <w:spacing w:line="60" w:lineRule="atLeast"/>
        <w:ind w:firstLine="540"/>
        <w:jc w:val="thaiDistribute"/>
        <w:rPr>
          <w:rFonts w:ascii="Angsana New" w:hAnsi="Angsana New" w:cs="Angsana New"/>
          <w:i/>
          <w:iCs/>
          <w:lang w:val="en-US"/>
        </w:rPr>
      </w:pPr>
      <w:r w:rsidRPr="000D4935">
        <w:rPr>
          <w:rFonts w:ascii="Angsana New" w:hAnsi="Angsana New" w:cs="Angsana New" w:hint="cs"/>
          <w:i/>
          <w:iCs/>
          <w:cs/>
          <w:lang w:val="en-US"/>
        </w:rPr>
        <w:t>สัญญาให้บริการใช้พื้นที่</w:t>
      </w:r>
    </w:p>
    <w:p w14:paraId="3AD415C3" w14:textId="77777777" w:rsidR="0055720C" w:rsidRPr="000D4935" w:rsidRDefault="0055720C" w:rsidP="005340BA">
      <w:pPr>
        <w:pStyle w:val="a"/>
        <w:tabs>
          <w:tab w:val="clear" w:pos="1080"/>
        </w:tabs>
        <w:spacing w:line="60" w:lineRule="atLeast"/>
        <w:ind w:firstLine="547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14:paraId="7553A810" w14:textId="1E216FC7" w:rsidR="00825D77" w:rsidRPr="000D4935" w:rsidRDefault="00825D77" w:rsidP="00825D77">
      <w:pPr>
        <w:pStyle w:val="a"/>
        <w:tabs>
          <w:tab w:val="clear" w:pos="1080"/>
        </w:tabs>
        <w:spacing w:line="60" w:lineRule="atLeast"/>
        <w:ind w:left="540"/>
        <w:jc w:val="thaiDistribute"/>
        <w:rPr>
          <w:rFonts w:ascii="Angsana New" w:hAnsi="Angsana New" w:cs="Angsana New"/>
          <w:lang w:val="en-US"/>
        </w:rPr>
      </w:pPr>
      <w:r w:rsidRPr="000D4935">
        <w:rPr>
          <w:rFonts w:ascii="Angsana New" w:hAnsi="Angsana New" w:cs="Angsana New"/>
          <w:cs/>
          <w:lang w:val="en-US"/>
        </w:rPr>
        <w:t>บริษัททำสัญญาให้บริการใช้พื้นที่กับบริษัทย่อยสำหรับโรงงานหาดใหญ่ และโรงงานพุนพิน</w:t>
      </w:r>
      <w:r w:rsidRPr="000D4935">
        <w:rPr>
          <w:rFonts w:ascii="Angsana New" w:hAnsi="Angsana New" w:cs="Angsana New"/>
          <w:color w:val="FFFFFF"/>
          <w:lang w:val="en-US"/>
        </w:rPr>
        <w:t>/</w:t>
      </w:r>
      <w:r w:rsidRPr="000D4935">
        <w:rPr>
          <w:rFonts w:ascii="Angsana New" w:hAnsi="Angsana New" w:cs="Angsana New"/>
          <w:cs/>
          <w:lang w:val="en-US"/>
        </w:rPr>
        <w:t>โดยสัญญาดังกล่าวมีระยะเวลา</w:t>
      </w:r>
      <w:r w:rsidRPr="000D4935">
        <w:rPr>
          <w:rFonts w:ascii="Angsana New" w:hAnsi="Angsana New" w:cs="Angsana New"/>
          <w:color w:val="FFFFFF"/>
          <w:lang w:val="en-US"/>
        </w:rPr>
        <w:t>/</w:t>
      </w:r>
      <w:r w:rsidR="001E1B1A" w:rsidRPr="000D4935">
        <w:rPr>
          <w:rFonts w:ascii="Angsana New" w:hAnsi="Angsana New" w:cs="Angsana New"/>
          <w:lang w:val="en-US"/>
        </w:rPr>
        <w:t>7</w:t>
      </w:r>
      <w:r w:rsidRPr="000D4935">
        <w:rPr>
          <w:rFonts w:ascii="Angsana New" w:hAnsi="Angsana New" w:cs="Angsana New"/>
          <w:color w:val="FFFFFF"/>
          <w:lang w:val="en-US"/>
        </w:rPr>
        <w:t>/</w:t>
      </w:r>
      <w:r w:rsidRPr="000D4935">
        <w:rPr>
          <w:rFonts w:ascii="Angsana New" w:hAnsi="Angsana New" w:cs="Angsana New"/>
          <w:cs/>
          <w:lang w:val="en-US"/>
        </w:rPr>
        <w:t>ปี</w:t>
      </w:r>
      <w:r w:rsidRPr="000D4935">
        <w:rPr>
          <w:rFonts w:ascii="Angsana New" w:hAnsi="Angsana New" w:cs="Angsana New"/>
          <w:color w:val="FFFFFF"/>
          <w:lang w:val="en-US"/>
        </w:rPr>
        <w:t>/</w:t>
      </w:r>
      <w:r w:rsidRPr="000D4935">
        <w:rPr>
          <w:rFonts w:ascii="Angsana New" w:hAnsi="Angsana New" w:cs="Angsana New" w:hint="cs"/>
          <w:cs/>
          <w:lang w:val="en-US"/>
        </w:rPr>
        <w:t xml:space="preserve">สิ้นสุดเดือนธันวาคม </w:t>
      </w:r>
      <w:r w:rsidR="001E1B1A" w:rsidRPr="000D4935">
        <w:rPr>
          <w:rFonts w:ascii="Angsana New" w:hAnsi="Angsana New" w:cs="Angsana New"/>
          <w:lang w:val="en-US"/>
        </w:rPr>
        <w:t>2562</w:t>
      </w:r>
      <w:r w:rsidRPr="000D4935">
        <w:rPr>
          <w:rFonts w:ascii="Angsana New" w:hAnsi="Angsana New" w:cs="Angsana New"/>
          <w:lang w:val="en-US"/>
        </w:rPr>
        <w:t xml:space="preserve"> </w:t>
      </w:r>
      <w:r w:rsidRPr="000D4935">
        <w:rPr>
          <w:rFonts w:ascii="Angsana New" w:hAnsi="Angsana New" w:cs="Angsana New"/>
          <w:cs/>
          <w:lang w:val="en-US"/>
        </w:rPr>
        <w:t>และ</w:t>
      </w:r>
      <w:r w:rsidRPr="000D4935">
        <w:rPr>
          <w:rFonts w:ascii="Angsana New" w:hAnsi="Angsana New" w:cs="Angsana New"/>
          <w:color w:val="FFFFFF"/>
          <w:lang w:val="en-US"/>
        </w:rPr>
        <w:t>/</w:t>
      </w:r>
      <w:r w:rsidR="001E1B1A" w:rsidRPr="000D4935">
        <w:rPr>
          <w:rFonts w:ascii="Angsana New" w:hAnsi="Angsana New" w:cs="Angsana New"/>
          <w:lang w:val="en-US"/>
        </w:rPr>
        <w:t>8</w:t>
      </w:r>
      <w:r w:rsidRPr="000D4935">
        <w:rPr>
          <w:rFonts w:ascii="Angsana New" w:hAnsi="Angsana New" w:cs="Angsana New"/>
          <w:color w:val="FFFFFF"/>
          <w:lang w:val="en-US"/>
        </w:rPr>
        <w:t>/</w:t>
      </w:r>
      <w:r w:rsidRPr="000D4935">
        <w:rPr>
          <w:rFonts w:ascii="Angsana New" w:hAnsi="Angsana New" w:cs="Angsana New"/>
          <w:cs/>
          <w:lang w:val="en-US"/>
        </w:rPr>
        <w:t>ปี</w:t>
      </w:r>
      <w:r w:rsidRPr="000D4935">
        <w:rPr>
          <w:rFonts w:ascii="Angsana New" w:hAnsi="Angsana New" w:cs="Angsana New"/>
          <w:color w:val="FFFFFF"/>
          <w:lang w:val="en-US"/>
        </w:rPr>
        <w:t>/</w:t>
      </w:r>
      <w:r w:rsidRPr="000D4935">
        <w:rPr>
          <w:rFonts w:ascii="Angsana New" w:hAnsi="Angsana New" w:cs="Angsana New" w:hint="cs"/>
          <w:cs/>
          <w:lang w:val="en-US"/>
        </w:rPr>
        <w:t xml:space="preserve">สิ้นสุดเดือนกุมภาพันธ์ </w:t>
      </w:r>
      <w:r w:rsidR="001E1B1A" w:rsidRPr="000D4935">
        <w:rPr>
          <w:rFonts w:ascii="Angsana New" w:hAnsi="Angsana New" w:cs="Angsana New"/>
          <w:lang w:val="en-US"/>
        </w:rPr>
        <w:t>2564</w:t>
      </w:r>
      <w:r w:rsidRPr="000D4935">
        <w:rPr>
          <w:rFonts w:ascii="Angsana New" w:hAnsi="Angsana New" w:cs="Angsana New"/>
          <w:lang w:val="en-US"/>
        </w:rPr>
        <w:t xml:space="preserve"> </w:t>
      </w:r>
      <w:r w:rsidRPr="000D4935">
        <w:rPr>
          <w:rFonts w:ascii="Angsana New" w:hAnsi="Angsana New" w:cs="Angsana New"/>
          <w:cs/>
          <w:lang w:val="en-US"/>
        </w:rPr>
        <w:t>ตามลำดับ</w:t>
      </w:r>
      <w:r w:rsidRPr="000D4935">
        <w:rPr>
          <w:rFonts w:ascii="Angsana New" w:hAnsi="Angsana New" w:cs="Angsana New"/>
          <w:color w:val="FFFFFF"/>
          <w:lang w:val="en-US"/>
        </w:rPr>
        <w:t>/</w:t>
      </w:r>
      <w:r w:rsidRPr="000D4935">
        <w:rPr>
          <w:rFonts w:ascii="Angsana New" w:hAnsi="Angsana New" w:cs="Angsana New"/>
          <w:cs/>
          <w:lang w:val="en-US"/>
        </w:rPr>
        <w:t>บริษัทย่อยตกลงจ่ายค่าบริการเป็นจำนวนเงินตามที่ระบุในสัญญา</w:t>
      </w:r>
    </w:p>
    <w:p w14:paraId="25635FEE" w14:textId="77777777" w:rsidR="00DE6F02" w:rsidRPr="000D4935" w:rsidRDefault="00DE6F02" w:rsidP="00825D77">
      <w:pPr>
        <w:pStyle w:val="a"/>
        <w:tabs>
          <w:tab w:val="clear" w:pos="1080"/>
        </w:tabs>
        <w:spacing w:line="60" w:lineRule="atLeast"/>
        <w:ind w:left="540"/>
        <w:jc w:val="thaiDistribute"/>
        <w:rPr>
          <w:rFonts w:ascii="Angsana New" w:hAnsi="Angsana New" w:cs="Angsana New"/>
          <w:lang w:val="en-US"/>
        </w:rPr>
      </w:pPr>
    </w:p>
    <w:p w14:paraId="7063F983" w14:textId="77777777" w:rsidR="00E42920" w:rsidRPr="000D4935" w:rsidRDefault="00E42920" w:rsidP="00E42920">
      <w:pPr>
        <w:pStyle w:val="a"/>
        <w:tabs>
          <w:tab w:val="clear" w:pos="1080"/>
        </w:tabs>
        <w:spacing w:line="60" w:lineRule="atLeast"/>
        <w:ind w:firstLine="540"/>
        <w:jc w:val="thaiDistribute"/>
        <w:rPr>
          <w:rFonts w:ascii="Angsana New" w:hAnsi="Angsana New" w:cs="Angsana New"/>
          <w:i/>
          <w:iCs/>
          <w:lang w:val="en-US"/>
        </w:rPr>
      </w:pPr>
      <w:r w:rsidRPr="000D4935">
        <w:rPr>
          <w:rFonts w:ascii="Angsana New" w:hAnsi="Angsana New" w:cs="Angsana New" w:hint="cs"/>
          <w:i/>
          <w:iCs/>
          <w:cs/>
          <w:lang w:val="en-US"/>
        </w:rPr>
        <w:t>สัญญาเช่าที่ดิน</w:t>
      </w:r>
    </w:p>
    <w:p w14:paraId="4667FE71" w14:textId="77777777" w:rsidR="00B235CF" w:rsidRPr="000D4935" w:rsidRDefault="00B235CF" w:rsidP="005340BA">
      <w:pPr>
        <w:pStyle w:val="a"/>
        <w:tabs>
          <w:tab w:val="clear" w:pos="1080"/>
        </w:tabs>
        <w:spacing w:line="60" w:lineRule="atLeast"/>
        <w:ind w:firstLine="547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14:paraId="1E99059A" w14:textId="00F469B8" w:rsidR="00E42920" w:rsidRPr="000D4935" w:rsidRDefault="00B235CF" w:rsidP="0030684A">
      <w:pPr>
        <w:pStyle w:val="a"/>
        <w:tabs>
          <w:tab w:val="clear" w:pos="1080"/>
        </w:tabs>
        <w:spacing w:line="60" w:lineRule="atLeast"/>
        <w:ind w:left="540"/>
        <w:jc w:val="thaiDistribute"/>
        <w:rPr>
          <w:rFonts w:ascii="Angsana New" w:hAnsi="Angsana New" w:cs="Angsana New"/>
          <w:lang w:val="en-US"/>
        </w:rPr>
      </w:pPr>
      <w:r w:rsidRPr="000D4935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="001E1B1A" w:rsidRPr="000D4935">
        <w:rPr>
          <w:rFonts w:ascii="Angsana New" w:hAnsi="Angsana New" w:cs="Angsana New"/>
          <w:lang w:val="en-US"/>
        </w:rPr>
        <w:t>1</w:t>
      </w:r>
      <w:r w:rsidRPr="000D4935">
        <w:rPr>
          <w:rFonts w:ascii="Angsana New" w:hAnsi="Angsana New" w:cs="Angsana New"/>
          <w:lang w:val="en-US"/>
        </w:rPr>
        <w:t xml:space="preserve"> </w:t>
      </w:r>
      <w:r w:rsidRPr="000D4935">
        <w:rPr>
          <w:rFonts w:ascii="Angsana New" w:hAnsi="Angsana New" w:cs="Angsana New" w:hint="cs"/>
          <w:cs/>
          <w:lang w:val="en-US"/>
        </w:rPr>
        <w:t xml:space="preserve">พฤศจิกายน </w:t>
      </w:r>
      <w:r w:rsidR="001E1B1A" w:rsidRPr="000D4935">
        <w:rPr>
          <w:rFonts w:ascii="Angsana New" w:hAnsi="Angsana New" w:cs="Angsana New"/>
          <w:lang w:val="en-US"/>
        </w:rPr>
        <w:t>2557</w:t>
      </w:r>
      <w:r w:rsidRPr="000D4935">
        <w:rPr>
          <w:rFonts w:ascii="Angsana New" w:hAnsi="Angsana New" w:cs="Angsana New"/>
          <w:lang w:val="en-US"/>
        </w:rPr>
        <w:t xml:space="preserve"> </w:t>
      </w:r>
      <w:r w:rsidRPr="000D4935">
        <w:rPr>
          <w:rFonts w:ascii="Angsana New" w:hAnsi="Angsana New" w:cs="Angsana New" w:hint="cs"/>
          <w:cs/>
          <w:lang w:val="en-US"/>
        </w:rPr>
        <w:t>บริษัทได้ทำสัญญาให้</w:t>
      </w:r>
      <w:r w:rsidR="005340BA" w:rsidRPr="000D4935">
        <w:rPr>
          <w:rFonts w:ascii="Angsana New" w:hAnsi="Angsana New" w:cs="Angsana New" w:hint="cs"/>
          <w:cs/>
          <w:lang w:val="en-US"/>
        </w:rPr>
        <w:t>เช่าที่ดินกับบริษัทย่อย</w:t>
      </w:r>
      <w:r w:rsidRPr="000D4935">
        <w:rPr>
          <w:rFonts w:ascii="Angsana New" w:hAnsi="Angsana New" w:cs="Angsana New" w:hint="cs"/>
          <w:cs/>
          <w:lang w:val="en-US"/>
        </w:rPr>
        <w:t xml:space="preserve">เพื่อนำไปปรับปรุงพื้นที่และก่อสร้างอาคาร โดยมีกำหนดระยะเวลาเช่า </w:t>
      </w:r>
      <w:r w:rsidR="001E1B1A" w:rsidRPr="000D4935">
        <w:rPr>
          <w:rFonts w:ascii="Angsana New" w:hAnsi="Angsana New" w:cs="Angsana New"/>
          <w:lang w:val="en-US"/>
        </w:rPr>
        <w:t>20</w:t>
      </w:r>
      <w:r w:rsidRPr="000D4935">
        <w:rPr>
          <w:rFonts w:ascii="Angsana New" w:hAnsi="Angsana New" w:cs="Angsana New" w:hint="cs"/>
          <w:cs/>
          <w:lang w:val="en-US"/>
        </w:rPr>
        <w:t xml:space="preserve"> ปี เริ่มตั้งแต่วันที่ </w:t>
      </w:r>
      <w:r w:rsidR="001E1B1A" w:rsidRPr="000D4935">
        <w:rPr>
          <w:rFonts w:ascii="Angsana New" w:hAnsi="Angsana New" w:cs="Angsana New"/>
          <w:lang w:val="en-US"/>
        </w:rPr>
        <w:t>1</w:t>
      </w:r>
      <w:r w:rsidRPr="000D4935">
        <w:rPr>
          <w:rFonts w:ascii="Angsana New" w:hAnsi="Angsana New" w:cs="Angsana New"/>
          <w:lang w:val="en-US"/>
        </w:rPr>
        <w:t xml:space="preserve"> </w:t>
      </w:r>
      <w:r w:rsidRPr="000D4935">
        <w:rPr>
          <w:rFonts w:ascii="Angsana New" w:hAnsi="Angsana New" w:cs="Angsana New" w:hint="cs"/>
          <w:cs/>
          <w:lang w:val="en-US"/>
        </w:rPr>
        <w:t xml:space="preserve">พฤศจิกายน </w:t>
      </w:r>
      <w:r w:rsidR="001E1B1A" w:rsidRPr="000D4935">
        <w:rPr>
          <w:rFonts w:ascii="Angsana New" w:hAnsi="Angsana New" w:cs="Angsana New"/>
          <w:lang w:val="en-US"/>
        </w:rPr>
        <w:t>2557</w:t>
      </w:r>
      <w:r w:rsidRPr="000D4935">
        <w:rPr>
          <w:rFonts w:ascii="Angsana New" w:hAnsi="Angsana New" w:cs="Angsana New"/>
          <w:lang w:val="en-US"/>
        </w:rPr>
        <w:t xml:space="preserve"> </w:t>
      </w:r>
      <w:r w:rsidR="003E33EC" w:rsidRPr="000D4935">
        <w:rPr>
          <w:rFonts w:ascii="Angsana New" w:hAnsi="Angsana New" w:cs="Angsana New" w:hint="cs"/>
          <w:cs/>
          <w:lang w:val="en-US"/>
        </w:rPr>
        <w:t>ถึง</w:t>
      </w:r>
      <w:r w:rsidRPr="000D4935">
        <w:rPr>
          <w:rFonts w:ascii="Angsana New" w:hAnsi="Angsana New" w:cs="Angsana New" w:hint="cs"/>
          <w:cs/>
          <w:lang w:val="en-US"/>
        </w:rPr>
        <w:t xml:space="preserve">วันที่ </w:t>
      </w:r>
      <w:r w:rsidR="001E1B1A" w:rsidRPr="000D4935">
        <w:rPr>
          <w:rFonts w:ascii="Angsana New" w:hAnsi="Angsana New" w:cs="Angsana New"/>
          <w:lang w:val="en-US"/>
        </w:rPr>
        <w:t>31</w:t>
      </w:r>
      <w:r w:rsidRPr="000D4935">
        <w:rPr>
          <w:rFonts w:ascii="Angsana New" w:hAnsi="Angsana New" w:cs="Angsana New"/>
          <w:lang w:val="en-US"/>
        </w:rPr>
        <w:t xml:space="preserve"> </w:t>
      </w:r>
      <w:r w:rsidRPr="000D4935">
        <w:rPr>
          <w:rFonts w:ascii="Angsana New" w:hAnsi="Angsana New" w:cs="Angsana New" w:hint="cs"/>
          <w:cs/>
          <w:lang w:val="en-US"/>
        </w:rPr>
        <w:t xml:space="preserve">ตุลาคม </w:t>
      </w:r>
      <w:r w:rsidR="001E1B1A" w:rsidRPr="000D4935">
        <w:rPr>
          <w:rFonts w:ascii="Angsana New" w:hAnsi="Angsana New" w:cs="Angsana New"/>
          <w:lang w:val="en-US"/>
        </w:rPr>
        <w:t>2577</w:t>
      </w:r>
      <w:r w:rsidRPr="000D4935">
        <w:rPr>
          <w:rFonts w:ascii="Angsana New" w:hAnsi="Angsana New" w:cs="Angsana New"/>
          <w:lang w:val="en-US"/>
        </w:rPr>
        <w:t xml:space="preserve"> </w:t>
      </w:r>
      <w:r w:rsidRPr="000D4935">
        <w:rPr>
          <w:rFonts w:ascii="Angsana New" w:hAnsi="Angsana New" w:cs="Angsana New" w:hint="cs"/>
          <w:cs/>
          <w:lang w:val="en-US"/>
        </w:rPr>
        <w:t xml:space="preserve">บริษัทย่อยมีสิทธิในลำดับแรกที่จะต่ออายุสัญญาเช่าออกไปอีกคราวละไม่เกิน </w:t>
      </w:r>
      <w:r w:rsidR="001E1B1A" w:rsidRPr="000D4935">
        <w:rPr>
          <w:rFonts w:ascii="Angsana New" w:hAnsi="Angsana New" w:cs="Angsana New"/>
          <w:lang w:val="en-US"/>
        </w:rPr>
        <w:t>10</w:t>
      </w:r>
      <w:r w:rsidRPr="000D4935">
        <w:rPr>
          <w:rFonts w:ascii="Angsana New" w:hAnsi="Angsana New" w:cs="Angsana New"/>
          <w:lang w:val="en-US"/>
        </w:rPr>
        <w:t xml:space="preserve"> </w:t>
      </w:r>
      <w:r w:rsidRPr="000D4935">
        <w:rPr>
          <w:rFonts w:ascii="Angsana New" w:hAnsi="Angsana New" w:cs="Angsana New" w:hint="cs"/>
          <w:cs/>
          <w:lang w:val="en-US"/>
        </w:rPr>
        <w:t>ปี ทั้งนี้บริษัท</w:t>
      </w:r>
      <w:r w:rsidR="0030684A" w:rsidRPr="000D4935">
        <w:rPr>
          <w:rFonts w:ascii="Angsana New" w:hAnsi="Angsana New" w:cs="Angsana New" w:hint="cs"/>
          <w:cs/>
          <w:lang w:val="en-US"/>
        </w:rPr>
        <w:t>ย่อย</w:t>
      </w:r>
      <w:r w:rsidRPr="000D4935">
        <w:rPr>
          <w:rFonts w:ascii="Angsana New" w:hAnsi="Angsana New" w:cs="Angsana New" w:hint="cs"/>
          <w:cs/>
          <w:lang w:val="en-US"/>
        </w:rPr>
        <w:t>จะต้องบอกกล่าวเจตนาที่จะต่อสัญญา</w:t>
      </w:r>
      <w:r w:rsidR="003E33EC" w:rsidRPr="000D4935">
        <w:rPr>
          <w:rFonts w:ascii="Angsana New" w:hAnsi="Angsana New" w:cs="Angsana New" w:hint="cs"/>
          <w:cs/>
          <w:lang w:val="en-US"/>
        </w:rPr>
        <w:t>การเช่าแก่บริษัท</w:t>
      </w:r>
      <w:r w:rsidR="0030684A" w:rsidRPr="000D4935">
        <w:rPr>
          <w:rFonts w:ascii="Angsana New" w:hAnsi="Angsana New" w:cs="Angsana New" w:hint="cs"/>
          <w:cs/>
          <w:lang w:val="en-US"/>
        </w:rPr>
        <w:t xml:space="preserve">เป็นการล่วงหน้าไม่น้อยกว่า </w:t>
      </w:r>
      <w:r w:rsidR="001E1B1A" w:rsidRPr="000D4935">
        <w:rPr>
          <w:rFonts w:ascii="Angsana New" w:hAnsi="Angsana New" w:cs="Angsana New"/>
          <w:lang w:val="en-US"/>
        </w:rPr>
        <w:t>30</w:t>
      </w:r>
      <w:r w:rsidR="0030684A" w:rsidRPr="000D4935">
        <w:rPr>
          <w:rFonts w:ascii="Angsana New" w:hAnsi="Angsana New" w:cs="Angsana New"/>
          <w:lang w:val="en-US"/>
        </w:rPr>
        <w:t xml:space="preserve"> </w:t>
      </w:r>
      <w:r w:rsidR="0030684A" w:rsidRPr="000D4935">
        <w:rPr>
          <w:rFonts w:ascii="Angsana New" w:hAnsi="Angsana New" w:cs="Angsana New" w:hint="cs"/>
          <w:cs/>
          <w:lang w:val="en-US"/>
        </w:rPr>
        <w:t>วัน ก่อนครบกำหนดอายุการเช่า บริษัท</w:t>
      </w:r>
      <w:r w:rsidR="003E33EC" w:rsidRPr="000D4935">
        <w:rPr>
          <w:rFonts w:ascii="Angsana New" w:hAnsi="Angsana New" w:cs="Angsana New" w:hint="cs"/>
          <w:cs/>
          <w:lang w:val="en-US"/>
        </w:rPr>
        <w:t>ย่อย</w:t>
      </w:r>
      <w:r w:rsidR="0030684A" w:rsidRPr="000D4935">
        <w:rPr>
          <w:rFonts w:ascii="Angsana New" w:hAnsi="Angsana New" w:cs="Angsana New" w:hint="cs"/>
          <w:cs/>
          <w:lang w:val="en-US"/>
        </w:rPr>
        <w:t>ตกลงจ่ายค่าเช่าเป็นจำนวนเงินตามที่ระบุในสัญญา โดยให้มีการปรับอัตราการเช่าทุก</w:t>
      </w:r>
      <w:r w:rsidR="003E33EC" w:rsidRPr="000D4935">
        <w:rPr>
          <w:rFonts w:ascii="Angsana New" w:hAnsi="Angsana New" w:cs="Angsana New" w:hint="cs"/>
          <w:cs/>
          <w:lang w:val="en-US"/>
        </w:rPr>
        <w:t xml:space="preserve"> </w:t>
      </w:r>
      <w:r w:rsidR="0030684A" w:rsidRPr="000D4935">
        <w:rPr>
          <w:rFonts w:ascii="Angsana New" w:hAnsi="Angsana New" w:cs="Angsana New" w:hint="cs"/>
          <w:cs/>
          <w:lang w:val="en-US"/>
        </w:rPr>
        <w:t>ๆ</w:t>
      </w:r>
      <w:r w:rsidR="003E33EC" w:rsidRPr="000D4935">
        <w:rPr>
          <w:rFonts w:ascii="Angsana New" w:hAnsi="Angsana New" w:cs="Angsana New" w:hint="cs"/>
          <w:cs/>
          <w:lang w:val="en-US"/>
        </w:rPr>
        <w:t xml:space="preserve"> </w:t>
      </w:r>
      <w:r w:rsidR="00AA11FA" w:rsidRPr="000D4935">
        <w:rPr>
          <w:rFonts w:ascii="Angsana New" w:hAnsi="Angsana New" w:cs="Angsana New" w:hint="cs"/>
          <w:cs/>
          <w:lang w:val="en-US"/>
        </w:rPr>
        <w:t>ห้าปี ภายใต้ข้อกำหนดในสัญญา</w:t>
      </w:r>
      <w:r w:rsidR="009E75D7" w:rsidRPr="000D4935">
        <w:rPr>
          <w:rFonts w:ascii="Angsana New" w:hAnsi="Angsana New" w:cs="Angsana New" w:hint="cs"/>
          <w:cs/>
          <w:lang w:val="en-US"/>
        </w:rPr>
        <w:t xml:space="preserve"> </w:t>
      </w:r>
      <w:r w:rsidR="0030684A" w:rsidRPr="000D4935">
        <w:rPr>
          <w:rFonts w:ascii="Angsana New" w:hAnsi="Angsana New" w:cs="Angsana New" w:hint="cs"/>
          <w:cs/>
          <w:lang w:val="en-US"/>
        </w:rPr>
        <w:t>อาคารที่ปลูกสร้างบนที่ดินนี้รวมทั้งสิ่งปลูกสร้างอื่นๆจะตกเป็นกรรมสิทธิ์ของบร</w:t>
      </w:r>
      <w:r w:rsidR="005340BA" w:rsidRPr="000D4935">
        <w:rPr>
          <w:rFonts w:ascii="Angsana New" w:hAnsi="Angsana New" w:cs="Angsana New" w:hint="cs"/>
          <w:cs/>
          <w:lang w:val="en-US"/>
        </w:rPr>
        <w:t>ิษัททันทีเมื่อสัญญาเช่าที่ดิน</w:t>
      </w:r>
      <w:r w:rsidR="0030684A" w:rsidRPr="000D4935">
        <w:rPr>
          <w:rFonts w:ascii="Angsana New" w:hAnsi="Angsana New" w:cs="Angsana New" w:hint="cs"/>
          <w:cs/>
          <w:lang w:val="en-US"/>
        </w:rPr>
        <w:t>สิ้นสุดลง</w:t>
      </w:r>
    </w:p>
    <w:p w14:paraId="29F08CE3" w14:textId="77777777" w:rsidR="00BD5BEE" w:rsidRPr="000D4935" w:rsidRDefault="00BD5BEE" w:rsidP="0030684A">
      <w:pPr>
        <w:pStyle w:val="a"/>
        <w:tabs>
          <w:tab w:val="clear" w:pos="1080"/>
        </w:tabs>
        <w:spacing w:line="60" w:lineRule="atLeast"/>
        <w:ind w:left="540"/>
        <w:jc w:val="thaiDistribute"/>
        <w:rPr>
          <w:rFonts w:ascii="Angsana New" w:hAnsi="Angsana New" w:cs="Angsana New"/>
          <w:lang w:val="en-US"/>
        </w:rPr>
      </w:pPr>
    </w:p>
    <w:p w14:paraId="02004774" w14:textId="491114A0" w:rsidR="00A14681" w:rsidRPr="000D4935" w:rsidRDefault="00A14681" w:rsidP="00A14681">
      <w:pPr>
        <w:pStyle w:val="a"/>
        <w:tabs>
          <w:tab w:val="clear" w:pos="1080"/>
        </w:tabs>
        <w:spacing w:line="60" w:lineRule="atLeast"/>
        <w:ind w:firstLine="540"/>
        <w:jc w:val="thaiDistribute"/>
        <w:rPr>
          <w:rFonts w:ascii="Angsana New" w:hAnsi="Angsana New" w:cs="Angsana New"/>
          <w:i/>
          <w:iCs/>
          <w:cs/>
          <w:lang w:val="en-US"/>
        </w:rPr>
      </w:pPr>
      <w:r w:rsidRPr="000D4935">
        <w:rPr>
          <w:rFonts w:ascii="Angsana New" w:hAnsi="Angsana New" w:cs="Angsana New"/>
          <w:i/>
          <w:iCs/>
          <w:cs/>
          <w:lang w:val="en-US"/>
        </w:rPr>
        <w:t>สัญญา</w:t>
      </w:r>
      <w:r w:rsidRPr="000D4935">
        <w:rPr>
          <w:rFonts w:ascii="Angsana New" w:hAnsi="Angsana New" w:cs="Angsana New" w:hint="cs"/>
          <w:i/>
          <w:iCs/>
          <w:cs/>
          <w:lang w:val="en-US"/>
        </w:rPr>
        <w:t>ว่าจ้างเป่าภาชนะบรรจุ</w:t>
      </w:r>
    </w:p>
    <w:p w14:paraId="5FC1CCFC" w14:textId="77777777" w:rsidR="00A14681" w:rsidRPr="000D4935" w:rsidRDefault="00A14681" w:rsidP="00A14681">
      <w:pPr>
        <w:pStyle w:val="a"/>
        <w:tabs>
          <w:tab w:val="clear" w:pos="1080"/>
        </w:tabs>
        <w:spacing w:line="60" w:lineRule="atLeast"/>
        <w:ind w:firstLine="547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  <w:lang w:val="en-US"/>
        </w:rPr>
      </w:pPr>
    </w:p>
    <w:p w14:paraId="28E1C0F5" w14:textId="75BB1F20" w:rsidR="00A14681" w:rsidRPr="000D4935" w:rsidRDefault="00AE49A1" w:rsidP="00E069F3">
      <w:pPr>
        <w:pStyle w:val="a"/>
        <w:tabs>
          <w:tab w:val="clear" w:pos="1080"/>
          <w:tab w:val="left" w:pos="9720"/>
        </w:tabs>
        <w:spacing w:line="60" w:lineRule="atLeast"/>
        <w:ind w:left="540" w:right="-25"/>
        <w:jc w:val="thaiDistribute"/>
        <w:rPr>
          <w:rFonts w:ascii="Angsana New" w:hAnsi="Angsana New" w:cs="Angsana New"/>
          <w:cs/>
          <w:lang w:val="en-US"/>
        </w:rPr>
      </w:pPr>
      <w:r w:rsidRPr="000D4935">
        <w:rPr>
          <w:rFonts w:ascii="Angsana New" w:hAnsi="Angsana New" w:cs="Angsana New" w:hint="cs"/>
          <w:cs/>
          <w:lang w:val="en-US"/>
        </w:rPr>
        <w:t xml:space="preserve">ในเดือนกุมภาพันธ์ </w:t>
      </w:r>
      <w:r w:rsidR="001E1B1A" w:rsidRPr="000D4935">
        <w:rPr>
          <w:rFonts w:ascii="Angsana New" w:hAnsi="Angsana New" w:cs="Angsana New"/>
          <w:lang w:val="en-US"/>
        </w:rPr>
        <w:t>2558</w:t>
      </w:r>
      <w:r w:rsidRPr="000D4935">
        <w:rPr>
          <w:rFonts w:ascii="Angsana New" w:hAnsi="Angsana New" w:cs="Angsana New"/>
          <w:lang w:val="en-US"/>
        </w:rPr>
        <w:t xml:space="preserve"> </w:t>
      </w:r>
      <w:r w:rsidR="00A14681" w:rsidRPr="000D4935">
        <w:rPr>
          <w:rFonts w:ascii="Angsana New" w:hAnsi="Angsana New" w:cs="Angsana New"/>
          <w:cs/>
          <w:lang w:val="en-US"/>
        </w:rPr>
        <w:t>บริษัท</w:t>
      </w:r>
      <w:r w:rsidRPr="000D4935">
        <w:rPr>
          <w:rFonts w:ascii="Angsana New" w:hAnsi="Angsana New" w:cs="Angsana New" w:hint="cs"/>
          <w:cs/>
          <w:lang w:val="en-US"/>
        </w:rPr>
        <w:t>ได้</w:t>
      </w:r>
      <w:r w:rsidR="00A14681" w:rsidRPr="000D4935">
        <w:rPr>
          <w:rFonts w:ascii="Angsana New" w:hAnsi="Angsana New" w:cs="Angsana New"/>
          <w:cs/>
          <w:lang w:val="en-US"/>
        </w:rPr>
        <w:t>ทำสัญญา</w:t>
      </w:r>
      <w:r w:rsidR="00A14681" w:rsidRPr="000D4935">
        <w:rPr>
          <w:rFonts w:ascii="Angsana New" w:hAnsi="Angsana New" w:cs="Angsana New" w:hint="cs"/>
          <w:cs/>
          <w:lang w:val="en-US"/>
        </w:rPr>
        <w:t>ว่าจ้างเป่าภาชนะบรรจุ</w:t>
      </w:r>
      <w:r w:rsidR="00A14681" w:rsidRPr="000D4935">
        <w:rPr>
          <w:rFonts w:ascii="Angsana New" w:hAnsi="Angsana New" w:cs="Angsana New"/>
          <w:cs/>
          <w:lang w:val="en-US"/>
        </w:rPr>
        <w:t>กับบริษัทย่อย โดยบริษัทตกลงจ่าย</w:t>
      </w:r>
      <w:r w:rsidR="00C31984" w:rsidRPr="000D4935">
        <w:rPr>
          <w:rFonts w:ascii="Angsana New" w:hAnsi="Angsana New" w:cs="Angsana New"/>
          <w:cs/>
          <w:lang w:val="en-US"/>
        </w:rPr>
        <w:t>ค่าบริการเป็นจำนวนเงินตามที่ระบ</w:t>
      </w:r>
      <w:r w:rsidR="00C31984" w:rsidRPr="000D4935">
        <w:rPr>
          <w:rFonts w:ascii="Angsana New" w:hAnsi="Angsana New" w:cs="Angsana New" w:hint="cs"/>
          <w:cs/>
          <w:lang w:val="en-US"/>
        </w:rPr>
        <w:t>ุ</w:t>
      </w:r>
      <w:r w:rsidR="00A14681" w:rsidRPr="000D4935">
        <w:rPr>
          <w:rFonts w:ascii="Angsana New" w:hAnsi="Angsana New" w:cs="Angsana New"/>
          <w:cs/>
          <w:lang w:val="en-US"/>
        </w:rPr>
        <w:t>ในสัญญา</w:t>
      </w:r>
      <w:r w:rsidR="00A14681" w:rsidRPr="000D4935">
        <w:rPr>
          <w:rFonts w:ascii="Angsana New" w:hAnsi="Angsana New" w:cs="Angsana New" w:hint="cs"/>
          <w:cs/>
          <w:lang w:val="en-US"/>
        </w:rPr>
        <w:t xml:space="preserve"> ทั้งนี้บริษัทย่อยสามารถเปลี่ยนแปลงราคาได้ตามความเหมาะสมโดยไม่ต้องแจ้งให้บริษัททราบล่วงหน้า</w:t>
      </w:r>
      <w:r w:rsidRPr="000D4935">
        <w:rPr>
          <w:rFonts w:ascii="Angsana New" w:hAnsi="Angsana New" w:cs="Angsana New"/>
          <w:lang w:val="en-US"/>
        </w:rPr>
        <w:t xml:space="preserve"> </w:t>
      </w:r>
      <w:r w:rsidRPr="000D4935">
        <w:rPr>
          <w:rFonts w:ascii="Angsana New" w:hAnsi="Angsana New" w:cs="Angsana New" w:hint="cs"/>
          <w:cs/>
          <w:lang w:val="en-US"/>
        </w:rPr>
        <w:t>โดย</w:t>
      </w:r>
      <w:r w:rsidR="00E56D55" w:rsidRPr="000D4935">
        <w:rPr>
          <w:rFonts w:ascii="Angsana New" w:hAnsi="Angsana New" w:cs="Angsana New" w:hint="cs"/>
          <w:cs/>
          <w:lang w:val="en-US"/>
        </w:rPr>
        <w:t>บริษัท</w:t>
      </w:r>
      <w:r w:rsidRPr="000D4935">
        <w:rPr>
          <w:rFonts w:ascii="Angsana New" w:hAnsi="Angsana New" w:cs="Angsana New" w:hint="cs"/>
          <w:cs/>
          <w:lang w:val="en-US"/>
        </w:rPr>
        <w:t>สามารถบอกเลิกสัญญา ณ เวลาใดก็ได้</w:t>
      </w:r>
    </w:p>
    <w:p w14:paraId="5D54C06A" w14:textId="77777777" w:rsidR="00236730" w:rsidRPr="000D4935" w:rsidRDefault="00236730" w:rsidP="00E069F3">
      <w:pPr>
        <w:pStyle w:val="a"/>
        <w:tabs>
          <w:tab w:val="clear" w:pos="1080"/>
          <w:tab w:val="left" w:pos="9720"/>
        </w:tabs>
        <w:spacing w:line="60" w:lineRule="atLeast"/>
        <w:ind w:left="540" w:right="-25"/>
        <w:jc w:val="thaiDistribute"/>
        <w:rPr>
          <w:rFonts w:ascii="Angsana New" w:hAnsi="Angsana New" w:cs="Angsana New"/>
          <w:lang w:val="en-US"/>
        </w:rPr>
      </w:pPr>
    </w:p>
    <w:p w14:paraId="556C0996" w14:textId="0B202206" w:rsidR="00236730" w:rsidRPr="000D4935" w:rsidRDefault="00236730" w:rsidP="00E069F3">
      <w:pPr>
        <w:pStyle w:val="a"/>
        <w:tabs>
          <w:tab w:val="clear" w:pos="1080"/>
          <w:tab w:val="left" w:pos="9720"/>
        </w:tabs>
        <w:spacing w:line="60" w:lineRule="atLeast"/>
        <w:ind w:left="540" w:right="-25"/>
        <w:jc w:val="thaiDistribute"/>
        <w:rPr>
          <w:rFonts w:ascii="Angsana New" w:hAnsi="Angsana New" w:cs="Angsana New"/>
          <w:lang w:val="en-US"/>
        </w:rPr>
      </w:pPr>
    </w:p>
    <w:p w14:paraId="6AC5FF44" w14:textId="77777777" w:rsidR="00860572" w:rsidRPr="000D4935" w:rsidRDefault="00860572" w:rsidP="00E069F3">
      <w:pPr>
        <w:pStyle w:val="a"/>
        <w:tabs>
          <w:tab w:val="clear" w:pos="1080"/>
          <w:tab w:val="left" w:pos="9720"/>
        </w:tabs>
        <w:spacing w:line="60" w:lineRule="atLeast"/>
        <w:ind w:left="540" w:right="-25"/>
        <w:jc w:val="thaiDistribute"/>
        <w:rPr>
          <w:rFonts w:ascii="Angsana New" w:hAnsi="Angsana New" w:cs="Angsana New"/>
          <w:cs/>
          <w:lang w:val="en-US"/>
        </w:rPr>
      </w:pPr>
    </w:p>
    <w:p w14:paraId="10445F62" w14:textId="5A57BB20" w:rsidR="00212C5D" w:rsidRPr="000D4935" w:rsidRDefault="00212C5D" w:rsidP="00F26C9D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0D4935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2A0BEEFF" w14:textId="77777777" w:rsidR="00212C5D" w:rsidRPr="000D4935" w:rsidRDefault="00212C5D" w:rsidP="00582EBB">
      <w:pPr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90"/>
        <w:gridCol w:w="270"/>
        <w:gridCol w:w="990"/>
        <w:gridCol w:w="270"/>
        <w:gridCol w:w="990"/>
      </w:tblGrid>
      <w:tr w:rsidR="00212C5D" w:rsidRPr="000D4935" w14:paraId="247A9F42" w14:textId="77777777" w:rsidTr="005E2827">
        <w:trPr>
          <w:trHeight w:val="335"/>
        </w:trPr>
        <w:tc>
          <w:tcPr>
            <w:tcW w:w="4500" w:type="dxa"/>
          </w:tcPr>
          <w:p w14:paraId="26DC6F8D" w14:textId="77777777" w:rsidR="00212C5D" w:rsidRPr="000D4935" w:rsidRDefault="00212C5D" w:rsidP="0021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71B02F90" w14:textId="77777777" w:rsidR="00212C5D" w:rsidRPr="000D4935" w:rsidRDefault="00212C5D" w:rsidP="008E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0D493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F1DA220" w14:textId="77777777" w:rsidR="00212C5D" w:rsidRPr="000D4935" w:rsidRDefault="00212C5D" w:rsidP="008E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7EE14E02" w14:textId="77777777" w:rsidR="00212C5D" w:rsidRPr="000D4935" w:rsidRDefault="00212C5D" w:rsidP="008E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D493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884215" w:rsidRPr="000D4935" w14:paraId="531EDB30" w14:textId="77777777" w:rsidTr="005E2827">
        <w:tc>
          <w:tcPr>
            <w:tcW w:w="4500" w:type="dxa"/>
          </w:tcPr>
          <w:p w14:paraId="0F3C7C9F" w14:textId="77777777" w:rsidR="00884215" w:rsidRPr="000D4935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E85AAD8" w14:textId="39283B2E" w:rsidR="00884215" w:rsidRPr="000D4935" w:rsidRDefault="001E1B1A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8F7D419" w14:textId="77777777" w:rsidR="00884215" w:rsidRPr="000D4935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6907C54" w14:textId="77E9946D" w:rsidR="00884215" w:rsidRPr="000D4935" w:rsidRDefault="001E1B1A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FFE73AB" w14:textId="77777777" w:rsidR="00884215" w:rsidRPr="000D4935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A80FBC" w14:textId="548D9A0C" w:rsidR="00884215" w:rsidRPr="000D4935" w:rsidRDefault="001E1B1A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D706401" w14:textId="77777777" w:rsidR="00884215" w:rsidRPr="000D4935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BB969DB" w14:textId="6F2FD69A" w:rsidR="00884215" w:rsidRPr="000D4935" w:rsidRDefault="001E1B1A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84215" w:rsidRPr="000D4935" w14:paraId="6F961ACA" w14:textId="77777777" w:rsidTr="005E2827">
        <w:trPr>
          <w:trHeight w:val="317"/>
        </w:trPr>
        <w:tc>
          <w:tcPr>
            <w:tcW w:w="4500" w:type="dxa"/>
          </w:tcPr>
          <w:p w14:paraId="61CB981A" w14:textId="77777777" w:rsidR="00884215" w:rsidRPr="000D4935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5A970B37" w14:textId="77777777" w:rsidR="00884215" w:rsidRPr="000D4935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0D0B" w:rsidRPr="000D4935" w14:paraId="551FEB7D" w14:textId="77777777" w:rsidTr="005E2827">
        <w:tc>
          <w:tcPr>
            <w:tcW w:w="4500" w:type="dxa"/>
          </w:tcPr>
          <w:p w14:paraId="6C8EA11B" w14:textId="77777777" w:rsidR="002E0D0B" w:rsidRPr="000D4935" w:rsidRDefault="002E0D0B" w:rsidP="002E0D0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เงินสดและเช็คในมือ</w:t>
            </w:r>
          </w:p>
        </w:tc>
        <w:tc>
          <w:tcPr>
            <w:tcW w:w="990" w:type="dxa"/>
          </w:tcPr>
          <w:p w14:paraId="36C76E0A" w14:textId="7B4F0D1C" w:rsidR="002E0D0B" w:rsidRPr="000D4935" w:rsidRDefault="001E1B1A" w:rsidP="002E0D0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6C05AE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618</w:t>
            </w:r>
          </w:p>
        </w:tc>
        <w:tc>
          <w:tcPr>
            <w:tcW w:w="270" w:type="dxa"/>
          </w:tcPr>
          <w:p w14:paraId="1BD53865" w14:textId="77777777" w:rsidR="002E0D0B" w:rsidRPr="000D4935" w:rsidRDefault="002E0D0B" w:rsidP="002E0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DE14E76" w14:textId="0E6DE138" w:rsidR="002E0D0B" w:rsidRPr="000D4935" w:rsidRDefault="001E1B1A" w:rsidP="002E0D0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2E0D0B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569</w:t>
            </w:r>
          </w:p>
        </w:tc>
        <w:tc>
          <w:tcPr>
            <w:tcW w:w="270" w:type="dxa"/>
          </w:tcPr>
          <w:p w14:paraId="278BE18E" w14:textId="77777777" w:rsidR="002E0D0B" w:rsidRPr="000D4935" w:rsidRDefault="002E0D0B" w:rsidP="002E0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C58D283" w14:textId="5E623457" w:rsidR="002E0D0B" w:rsidRPr="000D4935" w:rsidRDefault="001E1B1A" w:rsidP="002E0D0B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6C05AE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980</w:t>
            </w:r>
          </w:p>
        </w:tc>
        <w:tc>
          <w:tcPr>
            <w:tcW w:w="270" w:type="dxa"/>
          </w:tcPr>
          <w:p w14:paraId="3690C1D5" w14:textId="77777777" w:rsidR="002E0D0B" w:rsidRPr="000D4935" w:rsidRDefault="002E0D0B" w:rsidP="002E0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A68E4D7" w14:textId="11024580" w:rsidR="002E0D0B" w:rsidRPr="000D4935" w:rsidRDefault="001E1B1A" w:rsidP="002E0D0B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2E0D0B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552</w:t>
            </w:r>
          </w:p>
        </w:tc>
      </w:tr>
      <w:tr w:rsidR="006C5CD6" w:rsidRPr="000D4935" w14:paraId="45A86705" w14:textId="77777777" w:rsidTr="00725DC5">
        <w:tc>
          <w:tcPr>
            <w:tcW w:w="4500" w:type="dxa"/>
          </w:tcPr>
          <w:p w14:paraId="4499FD04" w14:textId="21BD3A90" w:rsidR="006C5CD6" w:rsidRPr="000D4935" w:rsidRDefault="006C5CD6" w:rsidP="006C5CD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  <w:r w:rsidR="00AB388A" w:rsidRPr="000D4935">
              <w:rPr>
                <w:rFonts w:ascii="Angsana New" w:hAnsi="Angsana New" w:hint="cs"/>
                <w:sz w:val="30"/>
                <w:szCs w:val="30"/>
                <w:cs/>
              </w:rPr>
              <w:t>และออมทรัพย์</w:t>
            </w:r>
          </w:p>
        </w:tc>
        <w:tc>
          <w:tcPr>
            <w:tcW w:w="990" w:type="dxa"/>
          </w:tcPr>
          <w:p w14:paraId="628C5DCA" w14:textId="37D2173E" w:rsidR="006C5CD6" w:rsidRPr="000D4935" w:rsidRDefault="001E1B1A" w:rsidP="006C5CD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240</w:t>
            </w:r>
            <w:r w:rsidR="009C2B58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628</w:t>
            </w:r>
          </w:p>
        </w:tc>
        <w:tc>
          <w:tcPr>
            <w:tcW w:w="270" w:type="dxa"/>
          </w:tcPr>
          <w:p w14:paraId="3DF6F855" w14:textId="77777777" w:rsidR="006C5CD6" w:rsidRPr="000D4935" w:rsidRDefault="006C5CD6" w:rsidP="006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6A1A893" w14:textId="54139CF5" w:rsidR="006C5CD6" w:rsidRPr="000D4935" w:rsidRDefault="001E1B1A" w:rsidP="006C5CD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110</w:t>
            </w:r>
            <w:r w:rsidR="00BD08A5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864</w:t>
            </w:r>
          </w:p>
        </w:tc>
        <w:tc>
          <w:tcPr>
            <w:tcW w:w="270" w:type="dxa"/>
          </w:tcPr>
          <w:p w14:paraId="42CCE51F" w14:textId="77777777" w:rsidR="006C5CD6" w:rsidRPr="000D4935" w:rsidRDefault="006C5CD6" w:rsidP="006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7EA84F" w14:textId="37BB8C2E" w:rsidR="006C5CD6" w:rsidRPr="000D4935" w:rsidRDefault="001E1B1A" w:rsidP="006C5CD6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210</w:t>
            </w:r>
            <w:r w:rsidR="00D6571A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669</w:t>
            </w:r>
          </w:p>
        </w:tc>
        <w:tc>
          <w:tcPr>
            <w:tcW w:w="270" w:type="dxa"/>
          </w:tcPr>
          <w:p w14:paraId="1B0BB492" w14:textId="77777777" w:rsidR="006C5CD6" w:rsidRPr="000D4935" w:rsidRDefault="006C5CD6" w:rsidP="006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B1AFEA9" w14:textId="082552AE" w:rsidR="006C5CD6" w:rsidRPr="000D4935" w:rsidRDefault="001E1B1A" w:rsidP="006C5CD6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91</w:t>
            </w:r>
            <w:r w:rsidR="00BD08A5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067</w:t>
            </w:r>
          </w:p>
        </w:tc>
      </w:tr>
      <w:tr w:rsidR="002E0D0B" w:rsidRPr="000D4935" w14:paraId="1D6B077C" w14:textId="77777777" w:rsidTr="005E2827">
        <w:tc>
          <w:tcPr>
            <w:tcW w:w="4500" w:type="dxa"/>
          </w:tcPr>
          <w:p w14:paraId="68850B8C" w14:textId="09E30E7C" w:rsidR="002E0D0B" w:rsidRPr="000D4935" w:rsidRDefault="0038733A" w:rsidP="002E0D0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18E6CE" w14:textId="0DC7E26F" w:rsidR="002E0D0B" w:rsidRPr="000D4935" w:rsidRDefault="001E1B1A" w:rsidP="002E0D0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261</w:t>
            </w:r>
            <w:r w:rsidR="006C05AE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246</w:t>
            </w:r>
          </w:p>
        </w:tc>
        <w:tc>
          <w:tcPr>
            <w:tcW w:w="270" w:type="dxa"/>
          </w:tcPr>
          <w:p w14:paraId="7D5B4AB8" w14:textId="77777777" w:rsidR="002E0D0B" w:rsidRPr="000D4935" w:rsidRDefault="002E0D0B" w:rsidP="002E0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24E6589" w14:textId="5BD2C95C" w:rsidR="002E0D0B" w:rsidRPr="000D4935" w:rsidRDefault="001E1B1A" w:rsidP="002E0D0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128</w:t>
            </w:r>
            <w:r w:rsidR="002E0D0B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433</w:t>
            </w:r>
          </w:p>
        </w:tc>
        <w:tc>
          <w:tcPr>
            <w:tcW w:w="270" w:type="dxa"/>
          </w:tcPr>
          <w:p w14:paraId="049A19CE" w14:textId="77777777" w:rsidR="002E0D0B" w:rsidRPr="000D4935" w:rsidRDefault="002E0D0B" w:rsidP="002E0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DCAFEE" w14:textId="5A8F8093" w:rsidR="002E0D0B" w:rsidRPr="000D4935" w:rsidRDefault="001E1B1A" w:rsidP="002E0D0B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230</w:t>
            </w:r>
            <w:r w:rsidR="006C05AE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649</w:t>
            </w:r>
          </w:p>
        </w:tc>
        <w:tc>
          <w:tcPr>
            <w:tcW w:w="270" w:type="dxa"/>
          </w:tcPr>
          <w:p w14:paraId="7B560ADC" w14:textId="77777777" w:rsidR="002E0D0B" w:rsidRPr="000D4935" w:rsidRDefault="002E0D0B" w:rsidP="002E0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EEB8C1D" w14:textId="311110A9" w:rsidR="002E0D0B" w:rsidRPr="000D4935" w:rsidRDefault="001E1B1A" w:rsidP="002E0D0B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</w:t>
            </w:r>
            <w:r w:rsidR="002E0D0B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619</w:t>
            </w:r>
          </w:p>
        </w:tc>
      </w:tr>
    </w:tbl>
    <w:p w14:paraId="68286AD1" w14:textId="411EDF9F" w:rsidR="009829E0" w:rsidRPr="000D4935" w:rsidRDefault="009829E0" w:rsidP="00C14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04B5C30" w14:textId="161C9B98" w:rsidR="00A54EFC" w:rsidRPr="000D4935" w:rsidRDefault="00A54EFC" w:rsidP="00257065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D4935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  <w:r w:rsidRPr="000D4935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061C5650" w14:textId="77777777" w:rsidR="00A54EFC" w:rsidRPr="000D4935" w:rsidRDefault="00A54EFC" w:rsidP="00773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tbl>
      <w:tblPr>
        <w:tblW w:w="93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58"/>
        <w:gridCol w:w="259"/>
        <w:gridCol w:w="1064"/>
        <w:gridCol w:w="253"/>
        <w:gridCol w:w="72"/>
        <w:gridCol w:w="991"/>
        <w:gridCol w:w="247"/>
        <w:gridCol w:w="1064"/>
      </w:tblGrid>
      <w:tr w:rsidR="00A54EFC" w:rsidRPr="000D4935" w14:paraId="16CD86E7" w14:textId="77777777" w:rsidTr="006F064B">
        <w:trPr>
          <w:tblHeader/>
        </w:trPr>
        <w:tc>
          <w:tcPr>
            <w:tcW w:w="4320" w:type="dxa"/>
          </w:tcPr>
          <w:p w14:paraId="0827E95F" w14:textId="77777777" w:rsidR="00A54EFC" w:rsidRPr="000D4935" w:rsidRDefault="00A54EFC" w:rsidP="000767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81" w:type="dxa"/>
            <w:gridSpan w:val="3"/>
            <w:hideMark/>
          </w:tcPr>
          <w:p w14:paraId="7E309EBA" w14:textId="77777777" w:rsidR="00A54EFC" w:rsidRPr="000D4935" w:rsidRDefault="00A54EFC" w:rsidP="000767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25" w:type="dxa"/>
            <w:gridSpan w:val="2"/>
          </w:tcPr>
          <w:p w14:paraId="2A462EC5" w14:textId="77777777" w:rsidR="00A54EFC" w:rsidRPr="000D4935" w:rsidRDefault="00A54EFC" w:rsidP="000767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02" w:type="dxa"/>
            <w:gridSpan w:val="3"/>
            <w:hideMark/>
          </w:tcPr>
          <w:p w14:paraId="617D164E" w14:textId="77777777" w:rsidR="00A54EFC" w:rsidRPr="000D4935" w:rsidRDefault="00A54EFC" w:rsidP="000767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84215" w:rsidRPr="000D4935" w14:paraId="05ACA54F" w14:textId="77777777" w:rsidTr="006F064B">
        <w:trPr>
          <w:tblHeader/>
        </w:trPr>
        <w:tc>
          <w:tcPr>
            <w:tcW w:w="4320" w:type="dxa"/>
          </w:tcPr>
          <w:p w14:paraId="65BD1A37" w14:textId="77777777" w:rsidR="00884215" w:rsidRPr="000D4935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22A3A911" w14:textId="7EF5875E" w:rsidR="00884215" w:rsidRPr="000D4935" w:rsidRDefault="001E1B1A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9" w:type="dxa"/>
          </w:tcPr>
          <w:p w14:paraId="7B99B907" w14:textId="77777777" w:rsidR="00884215" w:rsidRPr="000D4935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35C492A" w14:textId="233A6761" w:rsidR="00884215" w:rsidRPr="000D4935" w:rsidRDefault="001E1B1A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25" w:type="dxa"/>
            <w:gridSpan w:val="2"/>
          </w:tcPr>
          <w:p w14:paraId="166FA168" w14:textId="77777777" w:rsidR="00884215" w:rsidRPr="000D4935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538FE1C1" w14:textId="20FFF074" w:rsidR="00884215" w:rsidRPr="000D4935" w:rsidRDefault="001E1B1A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7" w:type="dxa"/>
          </w:tcPr>
          <w:p w14:paraId="51D4942F" w14:textId="77777777" w:rsidR="00884215" w:rsidRPr="000D4935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345BE91" w14:textId="5C0850E7" w:rsidR="00884215" w:rsidRPr="000D4935" w:rsidRDefault="001E1B1A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84215" w:rsidRPr="000D4935" w14:paraId="30FC7D61" w14:textId="77777777" w:rsidTr="006F064B">
        <w:trPr>
          <w:tblHeader/>
        </w:trPr>
        <w:tc>
          <w:tcPr>
            <w:tcW w:w="4320" w:type="dxa"/>
          </w:tcPr>
          <w:p w14:paraId="4B4E7900" w14:textId="77777777" w:rsidR="00884215" w:rsidRPr="000D4935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08" w:type="dxa"/>
            <w:gridSpan w:val="8"/>
            <w:hideMark/>
          </w:tcPr>
          <w:p w14:paraId="1C84E2C6" w14:textId="77777777" w:rsidR="00884215" w:rsidRPr="000D4935" w:rsidRDefault="00884215" w:rsidP="008842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0D493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0D493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E0D0B" w:rsidRPr="000D4935" w14:paraId="5B74B1A7" w14:textId="77777777" w:rsidTr="006F064B">
        <w:tc>
          <w:tcPr>
            <w:tcW w:w="4320" w:type="dxa"/>
            <w:hideMark/>
          </w:tcPr>
          <w:p w14:paraId="6162B599" w14:textId="2E5D6C33" w:rsidR="002E0D0B" w:rsidRPr="000D4935" w:rsidRDefault="002E0D0B" w:rsidP="002E0D0B">
            <w:pPr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58" w:type="dxa"/>
          </w:tcPr>
          <w:p w14:paraId="22DD93BD" w14:textId="40E01BBF" w:rsidR="002E0D0B" w:rsidRPr="000D4935" w:rsidRDefault="001E1B1A" w:rsidP="002E0D0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163</w:t>
            </w:r>
            <w:r w:rsidR="001D19BD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727</w:t>
            </w:r>
          </w:p>
        </w:tc>
        <w:tc>
          <w:tcPr>
            <w:tcW w:w="259" w:type="dxa"/>
          </w:tcPr>
          <w:p w14:paraId="29797561" w14:textId="77777777" w:rsidR="002E0D0B" w:rsidRPr="000D4935" w:rsidRDefault="002E0D0B" w:rsidP="002E0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3398DB29" w14:textId="5A34560F" w:rsidR="002E0D0B" w:rsidRPr="000D4935" w:rsidRDefault="001E1B1A" w:rsidP="002E0D0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188</w:t>
            </w:r>
            <w:r w:rsidR="002E0D0B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238</w:t>
            </w:r>
          </w:p>
        </w:tc>
        <w:tc>
          <w:tcPr>
            <w:tcW w:w="253" w:type="dxa"/>
          </w:tcPr>
          <w:p w14:paraId="0A1C9455" w14:textId="77777777" w:rsidR="002E0D0B" w:rsidRPr="000D4935" w:rsidRDefault="002E0D0B" w:rsidP="002E0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05732B98" w14:textId="63BD6CBA" w:rsidR="002E0D0B" w:rsidRPr="000D4935" w:rsidRDefault="001E1B1A" w:rsidP="002E0D0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133</w:t>
            </w:r>
            <w:r w:rsidR="00B01A2E" w:rsidRPr="000D49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641</w:t>
            </w:r>
          </w:p>
        </w:tc>
        <w:tc>
          <w:tcPr>
            <w:tcW w:w="247" w:type="dxa"/>
          </w:tcPr>
          <w:p w14:paraId="2E5C07DD" w14:textId="77777777" w:rsidR="002E0D0B" w:rsidRPr="000D4935" w:rsidRDefault="002E0D0B" w:rsidP="002E0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1BA6721E" w14:textId="31423F32" w:rsidR="002E0D0B" w:rsidRPr="000D4935" w:rsidRDefault="001E1B1A" w:rsidP="002E0D0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182</w:t>
            </w:r>
            <w:r w:rsidR="002E0D0B" w:rsidRPr="000D49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303</w:t>
            </w:r>
          </w:p>
        </w:tc>
      </w:tr>
      <w:tr w:rsidR="000A0F2C" w:rsidRPr="000D4935" w14:paraId="52FAD607" w14:textId="77777777" w:rsidTr="006F064B">
        <w:tc>
          <w:tcPr>
            <w:tcW w:w="4320" w:type="dxa"/>
          </w:tcPr>
          <w:p w14:paraId="46F9559E" w14:textId="2B97C021" w:rsidR="000A0F2C" w:rsidRPr="000D4935" w:rsidRDefault="000A0F2C" w:rsidP="000A0F2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และวัสดุหีบห่อ</w:t>
            </w:r>
          </w:p>
        </w:tc>
        <w:tc>
          <w:tcPr>
            <w:tcW w:w="1058" w:type="dxa"/>
          </w:tcPr>
          <w:p w14:paraId="66566D7B" w14:textId="4D317ED2" w:rsidR="000A0F2C" w:rsidRPr="000D4935" w:rsidRDefault="001E1B1A" w:rsidP="000A0F2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  <w:r w:rsidR="000A0F2C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59" w:type="dxa"/>
          </w:tcPr>
          <w:p w14:paraId="1CB2F4C8" w14:textId="77777777" w:rsidR="000A0F2C" w:rsidRPr="000D4935" w:rsidRDefault="000A0F2C" w:rsidP="000A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1865621E" w14:textId="228EC95A" w:rsidR="000A0F2C" w:rsidRPr="000D4935" w:rsidRDefault="001E1B1A" w:rsidP="000A0F2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  <w:r w:rsidR="000A0F2C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923</w:t>
            </w:r>
          </w:p>
        </w:tc>
        <w:tc>
          <w:tcPr>
            <w:tcW w:w="253" w:type="dxa"/>
          </w:tcPr>
          <w:p w14:paraId="0471DAFD" w14:textId="77777777" w:rsidR="000A0F2C" w:rsidRPr="000D4935" w:rsidRDefault="000A0F2C" w:rsidP="000A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1EEAD755" w14:textId="0DEFC398" w:rsidR="000A0F2C" w:rsidRPr="000D4935" w:rsidRDefault="001E1B1A" w:rsidP="000A0F2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  <w:r w:rsidR="000A0F2C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231</w:t>
            </w:r>
          </w:p>
        </w:tc>
        <w:tc>
          <w:tcPr>
            <w:tcW w:w="247" w:type="dxa"/>
          </w:tcPr>
          <w:p w14:paraId="32538CEE" w14:textId="77777777" w:rsidR="000A0F2C" w:rsidRPr="000D4935" w:rsidRDefault="000A0F2C" w:rsidP="000A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4A525104" w14:textId="5D42A79C" w:rsidR="000A0F2C" w:rsidRPr="000D4935" w:rsidRDefault="001E1B1A" w:rsidP="000A0F2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  <w:r w:rsidR="000A0F2C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923</w:t>
            </w:r>
          </w:p>
        </w:tc>
      </w:tr>
      <w:tr w:rsidR="000A0F2C" w:rsidRPr="000D4935" w14:paraId="288857C4" w14:textId="77777777" w:rsidTr="006F064B">
        <w:tc>
          <w:tcPr>
            <w:tcW w:w="4320" w:type="dxa"/>
          </w:tcPr>
          <w:p w14:paraId="6A37D0D2" w14:textId="7B118CA7" w:rsidR="000A0F2C" w:rsidRPr="000D4935" w:rsidRDefault="000A0F2C" w:rsidP="000A0F2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58" w:type="dxa"/>
          </w:tcPr>
          <w:p w14:paraId="7A52F6BB" w14:textId="4640CC41" w:rsidR="000A0F2C" w:rsidRPr="000D4935" w:rsidRDefault="001E1B1A" w:rsidP="000A0F2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259" w:type="dxa"/>
          </w:tcPr>
          <w:p w14:paraId="5BD05A18" w14:textId="77777777" w:rsidR="000A0F2C" w:rsidRPr="000D4935" w:rsidRDefault="000A0F2C" w:rsidP="000A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631D35CA" w14:textId="376D2E90" w:rsidR="000A0F2C" w:rsidRPr="000D4935" w:rsidRDefault="000A0F2C" w:rsidP="00D54F2D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72A575E0" w14:textId="77777777" w:rsidR="000A0F2C" w:rsidRPr="000D4935" w:rsidRDefault="000A0F2C" w:rsidP="000A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50A7F701" w14:textId="00B1F563" w:rsidR="000A0F2C" w:rsidRPr="000D4935" w:rsidRDefault="001E1B1A" w:rsidP="000A0F2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247" w:type="dxa"/>
          </w:tcPr>
          <w:p w14:paraId="56BBB91A" w14:textId="77777777" w:rsidR="000A0F2C" w:rsidRPr="000D4935" w:rsidRDefault="000A0F2C" w:rsidP="000A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7AB90F2E" w14:textId="189F6EDF" w:rsidR="000A0F2C" w:rsidRPr="000D4935" w:rsidRDefault="000A0F2C" w:rsidP="00D54F2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 xml:space="preserve">       -</w:t>
            </w:r>
          </w:p>
        </w:tc>
      </w:tr>
      <w:tr w:rsidR="002E0D0B" w:rsidRPr="000D4935" w14:paraId="4C6D3069" w14:textId="77777777" w:rsidTr="006F064B">
        <w:tc>
          <w:tcPr>
            <w:tcW w:w="4320" w:type="dxa"/>
            <w:hideMark/>
          </w:tcPr>
          <w:p w14:paraId="3A21AA66" w14:textId="5FB7D3F7" w:rsidR="002E0D0B" w:rsidRPr="000D4935" w:rsidRDefault="000A0F2C" w:rsidP="002E0D0B">
            <w:pPr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อะไหล่</w:t>
            </w:r>
            <w:r w:rsidR="002E0D0B" w:rsidRPr="000D4935">
              <w:rPr>
                <w:rFonts w:ascii="Angsana New" w:hAnsi="Angsana New" w:hint="cs"/>
                <w:sz w:val="30"/>
                <w:szCs w:val="30"/>
                <w:cs/>
              </w:rPr>
              <w:t>และวัสดุ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>โรงงาน</w:t>
            </w:r>
          </w:p>
        </w:tc>
        <w:tc>
          <w:tcPr>
            <w:tcW w:w="1058" w:type="dxa"/>
          </w:tcPr>
          <w:p w14:paraId="3892F0BC" w14:textId="74E12BD6" w:rsidR="002E0D0B" w:rsidRPr="000D4935" w:rsidRDefault="001E1B1A" w:rsidP="002E0D0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  <w:r w:rsidR="000A0F2C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59" w:type="dxa"/>
          </w:tcPr>
          <w:p w14:paraId="782A226D" w14:textId="77777777" w:rsidR="002E0D0B" w:rsidRPr="000D4935" w:rsidRDefault="002E0D0B" w:rsidP="002E0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0377B067" w14:textId="0E655263" w:rsidR="002E0D0B" w:rsidRPr="000D4935" w:rsidRDefault="001E1B1A" w:rsidP="002E0D0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="000A0F2C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349</w:t>
            </w:r>
          </w:p>
        </w:tc>
        <w:tc>
          <w:tcPr>
            <w:tcW w:w="253" w:type="dxa"/>
          </w:tcPr>
          <w:p w14:paraId="21B71C30" w14:textId="77777777" w:rsidR="002E0D0B" w:rsidRPr="000D4935" w:rsidRDefault="002E0D0B" w:rsidP="002E0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08C11CD5" w14:textId="74DBBE31" w:rsidR="002E0D0B" w:rsidRPr="000D4935" w:rsidRDefault="001E1B1A" w:rsidP="002E0D0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0A0F2C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767</w:t>
            </w:r>
          </w:p>
        </w:tc>
        <w:tc>
          <w:tcPr>
            <w:tcW w:w="247" w:type="dxa"/>
          </w:tcPr>
          <w:p w14:paraId="737BBE1D" w14:textId="77777777" w:rsidR="002E0D0B" w:rsidRPr="000D4935" w:rsidRDefault="002E0D0B" w:rsidP="002E0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6D395B37" w14:textId="403B95B3" w:rsidR="002E0D0B" w:rsidRPr="000D4935" w:rsidRDefault="001E1B1A" w:rsidP="002E0D0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="000A0F2C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420</w:t>
            </w:r>
          </w:p>
        </w:tc>
      </w:tr>
      <w:tr w:rsidR="00FA1AB1" w:rsidRPr="000D4935" w14:paraId="2AEC02A2" w14:textId="77777777" w:rsidTr="006F064B">
        <w:tc>
          <w:tcPr>
            <w:tcW w:w="4320" w:type="dxa"/>
          </w:tcPr>
          <w:p w14:paraId="4E931CD7" w14:textId="1119942F" w:rsidR="00FA1AB1" w:rsidRPr="000D4935" w:rsidRDefault="00FA1AB1" w:rsidP="00FA1AB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58" w:type="dxa"/>
          </w:tcPr>
          <w:p w14:paraId="7CC652FF" w14:textId="3565F17E" w:rsidR="00FA1AB1" w:rsidRPr="000D4935" w:rsidRDefault="001E1B1A" w:rsidP="00FA1AB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273</w:t>
            </w:r>
          </w:p>
        </w:tc>
        <w:tc>
          <w:tcPr>
            <w:tcW w:w="259" w:type="dxa"/>
          </w:tcPr>
          <w:p w14:paraId="5F6AFA3E" w14:textId="77777777" w:rsidR="00FA1AB1" w:rsidRPr="000D4935" w:rsidRDefault="00FA1AB1" w:rsidP="00FA1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260F153C" w14:textId="6E1C6966" w:rsidR="00FA1AB1" w:rsidRPr="000D4935" w:rsidRDefault="001E1B1A" w:rsidP="00FA1AB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FA1AB1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545</w:t>
            </w:r>
          </w:p>
        </w:tc>
        <w:tc>
          <w:tcPr>
            <w:tcW w:w="253" w:type="dxa"/>
          </w:tcPr>
          <w:p w14:paraId="2BAE6A2D" w14:textId="77777777" w:rsidR="00FA1AB1" w:rsidRPr="000D4935" w:rsidRDefault="00FA1AB1" w:rsidP="00FA1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5D2C0FD8" w14:textId="27E93D4A" w:rsidR="00FA1AB1" w:rsidRPr="000D4935" w:rsidRDefault="001E1B1A" w:rsidP="00FA1AB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273</w:t>
            </w:r>
          </w:p>
        </w:tc>
        <w:tc>
          <w:tcPr>
            <w:tcW w:w="247" w:type="dxa"/>
          </w:tcPr>
          <w:p w14:paraId="7E68C6F4" w14:textId="77777777" w:rsidR="00FA1AB1" w:rsidRPr="000D4935" w:rsidRDefault="00FA1AB1" w:rsidP="00FA1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14A577A7" w14:textId="687774CB" w:rsidR="00FA1AB1" w:rsidRPr="000D4935" w:rsidRDefault="001E1B1A" w:rsidP="00FA1AB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FA1AB1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545</w:t>
            </w:r>
          </w:p>
        </w:tc>
      </w:tr>
      <w:tr w:rsidR="00FA1AB1" w:rsidRPr="000D4935" w14:paraId="59D64871" w14:textId="77777777" w:rsidTr="006F064B">
        <w:tc>
          <w:tcPr>
            <w:tcW w:w="4320" w:type="dxa"/>
          </w:tcPr>
          <w:p w14:paraId="13759D9C" w14:textId="1410B99A" w:rsidR="00FA1AB1" w:rsidRPr="000D4935" w:rsidRDefault="00FA1AB1" w:rsidP="006F064B">
            <w:pPr>
              <w:ind w:left="258" w:hanging="258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</w:t>
            </w:r>
            <w:r w:rsidR="0064042B" w:rsidRPr="000D4935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เสื่อมสภาพ</w:t>
            </w:r>
          </w:p>
        </w:tc>
        <w:tc>
          <w:tcPr>
            <w:tcW w:w="1058" w:type="dxa"/>
          </w:tcPr>
          <w:p w14:paraId="222C1761" w14:textId="2ADA7665" w:rsidR="00FA1AB1" w:rsidRPr="000D4935" w:rsidRDefault="00FA1AB1" w:rsidP="0024403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52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/>
              </w:rPr>
              <w:t>418</w:t>
            </w:r>
            <w:r w:rsidRPr="000D49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9" w:type="dxa"/>
          </w:tcPr>
          <w:p w14:paraId="1089B670" w14:textId="77777777" w:rsidR="00FA1AB1" w:rsidRPr="000D4935" w:rsidRDefault="00FA1AB1" w:rsidP="00FA1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0E28A422" w14:textId="6FFD30F1" w:rsidR="00FA1AB1" w:rsidRPr="000D4935" w:rsidRDefault="00FA1AB1" w:rsidP="0024403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52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/>
              </w:rPr>
              <w:t>203</w:t>
            </w:r>
            <w:r w:rsidRPr="000D49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3" w:type="dxa"/>
          </w:tcPr>
          <w:p w14:paraId="482D5DBB" w14:textId="77777777" w:rsidR="00FA1AB1" w:rsidRPr="000D4935" w:rsidRDefault="00FA1AB1" w:rsidP="00FA1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0F719D50" w14:textId="3E13F681" w:rsidR="00FA1AB1" w:rsidRPr="000D4935" w:rsidRDefault="00FA1AB1" w:rsidP="0024403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52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/>
              </w:rPr>
              <w:t>418</w:t>
            </w:r>
            <w:r w:rsidRPr="000D49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</w:tcPr>
          <w:p w14:paraId="14ACB964" w14:textId="77777777" w:rsidR="00FA1AB1" w:rsidRPr="000D4935" w:rsidRDefault="00FA1AB1" w:rsidP="00FA1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4150F510" w14:textId="70113C4A" w:rsidR="00FA1AB1" w:rsidRPr="000D4935" w:rsidRDefault="00FA1AB1" w:rsidP="0024403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52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/>
              </w:rPr>
              <w:t>203</w:t>
            </w:r>
            <w:r w:rsidRPr="000D493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7456E" w:rsidRPr="000D4935" w14:paraId="6F8DDF43" w14:textId="77777777" w:rsidTr="006F064B">
        <w:tc>
          <w:tcPr>
            <w:tcW w:w="4320" w:type="dxa"/>
          </w:tcPr>
          <w:p w14:paraId="6946FEE6" w14:textId="7AC13EEB" w:rsidR="0037456E" w:rsidRPr="000D4935" w:rsidRDefault="00FA1AB1" w:rsidP="00A0680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63ADB00B" w14:textId="7F3A09BE" w:rsidR="0037456E" w:rsidRPr="000D4935" w:rsidRDefault="001E1B1A" w:rsidP="00A0680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308</w:t>
            </w:r>
            <w:r w:rsidR="00FA1AB1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227</w:t>
            </w:r>
          </w:p>
        </w:tc>
        <w:tc>
          <w:tcPr>
            <w:tcW w:w="259" w:type="dxa"/>
          </w:tcPr>
          <w:p w14:paraId="194784D1" w14:textId="77777777" w:rsidR="0037456E" w:rsidRPr="000D4935" w:rsidRDefault="0037456E" w:rsidP="00A0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67BF1233" w14:textId="4823642B" w:rsidR="0037456E" w:rsidRPr="000D4935" w:rsidRDefault="001E1B1A" w:rsidP="00A06803">
            <w:pPr>
              <w:pStyle w:val="acctfourfigures"/>
              <w:tabs>
                <w:tab w:val="clear" w:pos="765"/>
              </w:tabs>
              <w:spacing w:line="240" w:lineRule="atLeast"/>
              <w:ind w:left="180" w:right="-1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315</w:t>
            </w:r>
            <w:r w:rsidR="00FA1AB1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852</w:t>
            </w:r>
          </w:p>
        </w:tc>
        <w:tc>
          <w:tcPr>
            <w:tcW w:w="253" w:type="dxa"/>
          </w:tcPr>
          <w:p w14:paraId="282A2B49" w14:textId="77777777" w:rsidR="0037456E" w:rsidRPr="000D4935" w:rsidRDefault="0037456E" w:rsidP="00A0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</w:tcBorders>
          </w:tcPr>
          <w:p w14:paraId="74CB538D" w14:textId="55F037AD" w:rsidR="0037456E" w:rsidRPr="000D4935" w:rsidRDefault="001E1B1A" w:rsidP="00A0680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265</w:t>
            </w:r>
            <w:r w:rsidR="00FA1AB1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539</w:t>
            </w:r>
          </w:p>
        </w:tc>
        <w:tc>
          <w:tcPr>
            <w:tcW w:w="247" w:type="dxa"/>
          </w:tcPr>
          <w:p w14:paraId="375145BA" w14:textId="77777777" w:rsidR="0037456E" w:rsidRPr="000D4935" w:rsidRDefault="0037456E" w:rsidP="00A0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43ECD400" w14:textId="126FCA22" w:rsidR="0037456E" w:rsidRPr="000D4935" w:rsidRDefault="001E1B1A" w:rsidP="0037011F">
            <w:pPr>
              <w:pStyle w:val="acctfourfigures"/>
              <w:tabs>
                <w:tab w:val="clear" w:pos="765"/>
              </w:tabs>
              <w:spacing w:line="240" w:lineRule="atLeast"/>
              <w:ind w:left="184" w:right="-1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303</w:t>
            </w:r>
            <w:r w:rsidR="00FA1AB1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988</w:t>
            </w:r>
          </w:p>
        </w:tc>
      </w:tr>
      <w:tr w:rsidR="002E0D0B" w:rsidRPr="000D4935" w14:paraId="4447F6B4" w14:textId="77777777" w:rsidTr="006F064B">
        <w:trPr>
          <w:trHeight w:val="260"/>
        </w:trPr>
        <w:tc>
          <w:tcPr>
            <w:tcW w:w="4320" w:type="dxa"/>
            <w:hideMark/>
          </w:tcPr>
          <w:p w14:paraId="20304643" w14:textId="77777777" w:rsidR="002E0D0B" w:rsidRPr="000D4935" w:rsidRDefault="002E0D0B" w:rsidP="002E0D0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</w:tcPr>
          <w:p w14:paraId="77043A6C" w14:textId="77777777" w:rsidR="002E0D0B" w:rsidRPr="000D4935" w:rsidRDefault="002E0D0B" w:rsidP="002E0D0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14:paraId="78424960" w14:textId="77777777" w:rsidR="002E0D0B" w:rsidRPr="000D4935" w:rsidRDefault="002E0D0B" w:rsidP="002E0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  <w:hideMark/>
          </w:tcPr>
          <w:p w14:paraId="2205E9BA" w14:textId="77777777" w:rsidR="002E0D0B" w:rsidRPr="000D4935" w:rsidRDefault="002E0D0B" w:rsidP="002E0D0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57E4562B" w14:textId="77777777" w:rsidR="002E0D0B" w:rsidRPr="000D4935" w:rsidRDefault="002E0D0B" w:rsidP="002E0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top w:val="double" w:sz="4" w:space="0" w:color="auto"/>
            </w:tcBorders>
          </w:tcPr>
          <w:p w14:paraId="6DCA820A" w14:textId="77777777" w:rsidR="002E0D0B" w:rsidRPr="000D4935" w:rsidRDefault="002E0D0B" w:rsidP="002E0D0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0CEBB259" w14:textId="77777777" w:rsidR="002E0D0B" w:rsidRPr="000D4935" w:rsidRDefault="002E0D0B" w:rsidP="002E0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  <w:hideMark/>
          </w:tcPr>
          <w:p w14:paraId="4925A56C" w14:textId="77777777" w:rsidR="002E0D0B" w:rsidRPr="000D4935" w:rsidRDefault="002E0D0B" w:rsidP="002E0D0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0D0B" w:rsidRPr="000D4935" w14:paraId="3A56193A" w14:textId="77777777" w:rsidTr="006F064B">
        <w:tc>
          <w:tcPr>
            <w:tcW w:w="4320" w:type="dxa"/>
            <w:hideMark/>
          </w:tcPr>
          <w:p w14:paraId="05F473E4" w14:textId="77777777" w:rsidR="002E0D0B" w:rsidRPr="000D4935" w:rsidRDefault="002E0D0B" w:rsidP="002E0D0B">
            <w:pPr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 xml:space="preserve">ต้นทุนของสินค้าคงเหลือที่บันทึกรวมในบัญชี </w:t>
            </w:r>
          </w:p>
          <w:p w14:paraId="44DF89A0" w14:textId="4239614A" w:rsidR="002E0D0B" w:rsidRPr="000D4935" w:rsidRDefault="002E0D0B" w:rsidP="002E0D0B">
            <w:pPr>
              <w:tabs>
                <w:tab w:val="clear" w:pos="227"/>
              </w:tabs>
              <w:ind w:firstLine="75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 xml:space="preserve"> ต้นทุนขาย</w:t>
            </w:r>
          </w:p>
        </w:tc>
        <w:tc>
          <w:tcPr>
            <w:tcW w:w="1058" w:type="dxa"/>
          </w:tcPr>
          <w:p w14:paraId="4EAF94EB" w14:textId="77777777" w:rsidR="002E0D0B" w:rsidRPr="000D4935" w:rsidRDefault="002E0D0B" w:rsidP="002E0D0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40F0D463" w14:textId="77777777" w:rsidR="002E0D0B" w:rsidRPr="000D4935" w:rsidRDefault="002E0D0B" w:rsidP="002E0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7210ABB5" w14:textId="77777777" w:rsidR="002E0D0B" w:rsidRPr="000D4935" w:rsidRDefault="002E0D0B" w:rsidP="002E0D0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0498457B" w14:textId="77777777" w:rsidR="002E0D0B" w:rsidRPr="000D4935" w:rsidRDefault="002E0D0B" w:rsidP="002E0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60AE2393" w14:textId="77777777" w:rsidR="002E0D0B" w:rsidRPr="000D4935" w:rsidRDefault="002E0D0B" w:rsidP="002E0D0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13979878" w14:textId="77777777" w:rsidR="002E0D0B" w:rsidRPr="000D4935" w:rsidRDefault="002E0D0B" w:rsidP="002E0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39C0F3CF" w14:textId="77777777" w:rsidR="002E0D0B" w:rsidRPr="000D4935" w:rsidRDefault="002E0D0B" w:rsidP="002E0D0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E0D0B" w:rsidRPr="000D4935" w14:paraId="40E14244" w14:textId="77777777" w:rsidTr="006F064B">
        <w:tc>
          <w:tcPr>
            <w:tcW w:w="4320" w:type="dxa"/>
            <w:shd w:val="clear" w:color="auto" w:fill="auto"/>
            <w:hideMark/>
          </w:tcPr>
          <w:p w14:paraId="1412956C" w14:textId="77777777" w:rsidR="002E0D0B" w:rsidRPr="000D4935" w:rsidRDefault="002E0D0B" w:rsidP="002E0D0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- ต้นทุนขาย</w:t>
            </w:r>
          </w:p>
        </w:tc>
        <w:tc>
          <w:tcPr>
            <w:tcW w:w="1058" w:type="dxa"/>
            <w:shd w:val="clear" w:color="auto" w:fill="auto"/>
          </w:tcPr>
          <w:p w14:paraId="27FB116C" w14:textId="4C737246" w:rsidR="002E0D0B" w:rsidRPr="000D4935" w:rsidRDefault="001E1B1A" w:rsidP="002E0D0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FA1AB1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737</w:t>
            </w:r>
            <w:r w:rsidR="00FA1AB1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259" w:type="dxa"/>
          </w:tcPr>
          <w:p w14:paraId="65D8371F" w14:textId="77777777" w:rsidR="002E0D0B" w:rsidRPr="000D4935" w:rsidRDefault="002E0D0B" w:rsidP="002E0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32C786C4" w14:textId="3A137CB0" w:rsidR="002E0D0B" w:rsidRPr="000D4935" w:rsidRDefault="001E1B1A" w:rsidP="002E0D0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2E0D0B" w:rsidRPr="000D49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  <w:r w:rsidR="002E0D0B" w:rsidRPr="000D49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614</w:t>
            </w:r>
          </w:p>
        </w:tc>
        <w:tc>
          <w:tcPr>
            <w:tcW w:w="253" w:type="dxa"/>
          </w:tcPr>
          <w:p w14:paraId="2B89D343" w14:textId="77777777" w:rsidR="002E0D0B" w:rsidRPr="000D4935" w:rsidRDefault="002E0D0B" w:rsidP="002E0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617A84CF" w14:textId="12E28FDE" w:rsidR="002E0D0B" w:rsidRPr="000D4935" w:rsidRDefault="001E1B1A" w:rsidP="002E0D0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FA1AB1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949</w:t>
            </w:r>
            <w:r w:rsidR="00FA1AB1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296</w:t>
            </w:r>
          </w:p>
        </w:tc>
        <w:tc>
          <w:tcPr>
            <w:tcW w:w="247" w:type="dxa"/>
          </w:tcPr>
          <w:p w14:paraId="3445E060" w14:textId="77777777" w:rsidR="002E0D0B" w:rsidRPr="000D4935" w:rsidRDefault="002E0D0B" w:rsidP="002E0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77BDA148" w14:textId="4C547C45" w:rsidR="002E0D0B" w:rsidRPr="000D4935" w:rsidRDefault="001E1B1A" w:rsidP="002E0D0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2E0D0B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441</w:t>
            </w:r>
            <w:r w:rsidR="002E0D0B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724</w:t>
            </w:r>
          </w:p>
        </w:tc>
      </w:tr>
      <w:tr w:rsidR="002E0D0B" w:rsidRPr="000D4935" w14:paraId="426B6211" w14:textId="77777777" w:rsidTr="006F064B">
        <w:tc>
          <w:tcPr>
            <w:tcW w:w="4320" w:type="dxa"/>
            <w:shd w:val="clear" w:color="auto" w:fill="auto"/>
            <w:hideMark/>
          </w:tcPr>
          <w:p w14:paraId="1CB7EEF7" w14:textId="49BB9C91" w:rsidR="002E0D0B" w:rsidRPr="000D4935" w:rsidRDefault="002E0D0B" w:rsidP="002E0D0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="00863ACB"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57573F6A" w14:textId="52E4D468" w:rsidR="002E0D0B" w:rsidRPr="000D4935" w:rsidRDefault="001E1B1A" w:rsidP="002E0D0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FA1AB1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515</w:t>
            </w:r>
          </w:p>
        </w:tc>
        <w:tc>
          <w:tcPr>
            <w:tcW w:w="259" w:type="dxa"/>
          </w:tcPr>
          <w:p w14:paraId="49289C80" w14:textId="77777777" w:rsidR="002E0D0B" w:rsidRPr="000D4935" w:rsidRDefault="002E0D0B" w:rsidP="002E0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hideMark/>
          </w:tcPr>
          <w:p w14:paraId="3608AFEB" w14:textId="47AAD824" w:rsidR="002E0D0B" w:rsidRPr="000D4935" w:rsidRDefault="001E1B1A" w:rsidP="002E0D0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2E0D0B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047</w:t>
            </w:r>
          </w:p>
        </w:tc>
        <w:tc>
          <w:tcPr>
            <w:tcW w:w="253" w:type="dxa"/>
          </w:tcPr>
          <w:p w14:paraId="0651A6E9" w14:textId="77777777" w:rsidR="002E0D0B" w:rsidRPr="000D4935" w:rsidRDefault="002E0D0B" w:rsidP="002E0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bottom w:val="single" w:sz="4" w:space="0" w:color="auto"/>
            </w:tcBorders>
          </w:tcPr>
          <w:p w14:paraId="057CF8A3" w14:textId="7BDEB8F2" w:rsidR="002E0D0B" w:rsidRPr="000D4935" w:rsidRDefault="001E1B1A" w:rsidP="002E0D0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FA1AB1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515</w:t>
            </w:r>
          </w:p>
        </w:tc>
        <w:tc>
          <w:tcPr>
            <w:tcW w:w="247" w:type="dxa"/>
          </w:tcPr>
          <w:p w14:paraId="265B3D57" w14:textId="77777777" w:rsidR="002E0D0B" w:rsidRPr="000D4935" w:rsidRDefault="002E0D0B" w:rsidP="002E0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hideMark/>
          </w:tcPr>
          <w:p w14:paraId="154CE7F5" w14:textId="35D0D956" w:rsidR="002E0D0B" w:rsidRPr="000D4935" w:rsidRDefault="001E1B1A" w:rsidP="002E0D0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2E0D0B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047</w:t>
            </w:r>
          </w:p>
        </w:tc>
      </w:tr>
      <w:tr w:rsidR="002E0D0B" w:rsidRPr="000D4935" w14:paraId="0B0F499B" w14:textId="77777777" w:rsidTr="006F064B">
        <w:tc>
          <w:tcPr>
            <w:tcW w:w="4320" w:type="dxa"/>
            <w:shd w:val="clear" w:color="auto" w:fill="auto"/>
            <w:hideMark/>
          </w:tcPr>
          <w:p w14:paraId="2C9E0BA1" w14:textId="77777777" w:rsidR="002E0D0B" w:rsidRPr="000D4935" w:rsidRDefault="002E0D0B" w:rsidP="002E0D0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30F714" w14:textId="1B5CAA12" w:rsidR="002E0D0B" w:rsidRPr="000D4935" w:rsidRDefault="001E1B1A" w:rsidP="002E0D0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FA1AB1" w:rsidRPr="000D493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741</w:t>
            </w:r>
            <w:r w:rsidR="00FA1AB1" w:rsidRPr="000D493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905</w:t>
            </w:r>
          </w:p>
        </w:tc>
        <w:tc>
          <w:tcPr>
            <w:tcW w:w="259" w:type="dxa"/>
          </w:tcPr>
          <w:p w14:paraId="5F83A111" w14:textId="77777777" w:rsidR="002E0D0B" w:rsidRPr="000D4935" w:rsidRDefault="002E0D0B" w:rsidP="002E0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7C6EB1B" w14:textId="1C8D8C23" w:rsidR="002E0D0B" w:rsidRPr="000D4935" w:rsidRDefault="001E1B1A" w:rsidP="002E0D0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2E0D0B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183</w:t>
            </w:r>
            <w:r w:rsidR="002E0D0B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661</w:t>
            </w:r>
          </w:p>
        </w:tc>
        <w:tc>
          <w:tcPr>
            <w:tcW w:w="253" w:type="dxa"/>
          </w:tcPr>
          <w:p w14:paraId="05365429" w14:textId="77777777" w:rsidR="002E0D0B" w:rsidRPr="000D4935" w:rsidRDefault="002E0D0B" w:rsidP="002E0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476B36" w14:textId="2B82D1A4" w:rsidR="002E0D0B" w:rsidRPr="000D4935" w:rsidRDefault="001E1B1A" w:rsidP="002E0D0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FA1AB1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953</w:t>
            </w:r>
            <w:r w:rsidR="00FA1AB1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811</w:t>
            </w:r>
          </w:p>
        </w:tc>
        <w:tc>
          <w:tcPr>
            <w:tcW w:w="247" w:type="dxa"/>
          </w:tcPr>
          <w:p w14:paraId="1EE8A094" w14:textId="77777777" w:rsidR="002E0D0B" w:rsidRPr="000D4935" w:rsidRDefault="002E0D0B" w:rsidP="002E0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D651CD0" w14:textId="5C4E1910" w:rsidR="002E0D0B" w:rsidRPr="000D4935" w:rsidRDefault="001E1B1A" w:rsidP="002E0D0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2E0D0B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444</w:t>
            </w:r>
            <w:r w:rsidR="002E0D0B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771</w:t>
            </w:r>
          </w:p>
        </w:tc>
      </w:tr>
    </w:tbl>
    <w:p w14:paraId="64878451" w14:textId="253FBE3F" w:rsidR="003015ED" w:rsidRPr="000D4935" w:rsidRDefault="003015ED" w:rsidP="00301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827A519" w14:textId="7026B464" w:rsidR="009472BF" w:rsidRPr="000D4935" w:rsidRDefault="009472BF" w:rsidP="00F55AFD">
      <w:pPr>
        <w:pStyle w:val="ListParagraph"/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D4935">
        <w:rPr>
          <w:rFonts w:ascii="Angsana New" w:hAnsi="Angsana New"/>
          <w:b/>
          <w:bCs/>
          <w:sz w:val="30"/>
          <w:szCs w:val="30"/>
          <w:cs/>
        </w:rPr>
        <w:br w:type="column"/>
      </w:r>
      <w:r w:rsidRPr="000D4935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7DDAD306" w14:textId="53F5B17B" w:rsidR="002358EE" w:rsidRPr="000D4935" w:rsidRDefault="002358EE" w:rsidP="00301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A2AC2A0" w14:textId="7884FFA6" w:rsidR="009472BF" w:rsidRPr="000D4935" w:rsidRDefault="009472BF" w:rsidP="00947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1E1B1A" w:rsidRPr="000D4935">
        <w:rPr>
          <w:rFonts w:ascii="Angsana New" w:hAnsi="Angsana New"/>
          <w:sz w:val="30"/>
          <w:szCs w:val="30"/>
        </w:rPr>
        <w:t>11</w:t>
      </w:r>
      <w:r w:rsidRPr="000D4935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1E1B1A" w:rsidRPr="000D4935">
        <w:rPr>
          <w:rFonts w:ascii="Angsana New" w:hAnsi="Angsana New"/>
          <w:sz w:val="30"/>
          <w:szCs w:val="30"/>
        </w:rPr>
        <w:t>2563</w:t>
      </w:r>
      <w:r w:rsidRPr="000D4935">
        <w:rPr>
          <w:rFonts w:ascii="Angsana New" w:hAnsi="Angsana New"/>
          <w:sz w:val="30"/>
          <w:szCs w:val="30"/>
          <w:cs/>
        </w:rPr>
        <w:t xml:space="preserve"> บริษัทได้มีการจดทะเบียนจัดตั้ง บริษัท หาดทิพย์ ฟู้ด แอนด์ เบฟเวอร์เรจเจส จำกัด </w:t>
      </w:r>
      <w:r w:rsidRPr="000D4935">
        <w:rPr>
          <w:rFonts w:ascii="Angsana New" w:hAnsi="Angsana New"/>
          <w:sz w:val="30"/>
          <w:szCs w:val="30"/>
        </w:rPr>
        <w:br/>
      </w:r>
      <w:r w:rsidRPr="000D4935">
        <w:rPr>
          <w:rFonts w:ascii="Angsana New" w:hAnsi="Angsana New"/>
          <w:sz w:val="30"/>
          <w:szCs w:val="30"/>
          <w:cs/>
        </w:rPr>
        <w:t>ซึ่ง</w:t>
      </w:r>
      <w:r w:rsidRPr="000D4935">
        <w:rPr>
          <w:rFonts w:ascii="Angsana New" w:hAnsi="Angsana New" w:hint="cs"/>
          <w:sz w:val="30"/>
          <w:szCs w:val="30"/>
          <w:cs/>
        </w:rPr>
        <w:t>เป็นบริษัทย่อยของบริษัท โดย</w:t>
      </w:r>
      <w:r w:rsidRPr="000D4935">
        <w:rPr>
          <w:rFonts w:ascii="Angsana New" w:hAnsi="Angsana New"/>
          <w:sz w:val="30"/>
          <w:szCs w:val="30"/>
          <w:cs/>
        </w:rPr>
        <w:t xml:space="preserve">ดำเนินธุรกิจหลักเกี่ยวกับการผลิตและจำหน่ายอาหาร </w:t>
      </w:r>
      <w:r w:rsidRPr="000D4935">
        <w:rPr>
          <w:rFonts w:ascii="Angsana New" w:hAnsi="Angsana New" w:hint="cs"/>
          <w:sz w:val="30"/>
          <w:szCs w:val="30"/>
          <w:cs/>
        </w:rPr>
        <w:t>บริษัทย่อยดังกล่าว</w:t>
      </w:r>
      <w:r w:rsidRPr="000D4935">
        <w:rPr>
          <w:rFonts w:ascii="Angsana New" w:hAnsi="Angsana New"/>
          <w:sz w:val="30"/>
          <w:szCs w:val="30"/>
          <w:cs/>
        </w:rPr>
        <w:t>มี</w:t>
      </w:r>
      <w:r w:rsidRPr="000D4935">
        <w:rPr>
          <w:rFonts w:ascii="Angsana New" w:hAnsi="Angsana New"/>
          <w:sz w:val="30"/>
          <w:szCs w:val="30"/>
        </w:rPr>
        <w:br/>
      </w:r>
      <w:r w:rsidRPr="000D4935">
        <w:rPr>
          <w:rFonts w:ascii="Angsana New" w:hAnsi="Angsana New"/>
          <w:sz w:val="30"/>
          <w:szCs w:val="30"/>
          <w:cs/>
        </w:rPr>
        <w:t xml:space="preserve">ทุนจดทะเบียนทั้งสิ้น </w:t>
      </w:r>
      <w:r w:rsidR="001E1B1A" w:rsidRPr="000D4935">
        <w:rPr>
          <w:rFonts w:ascii="Angsana New" w:hAnsi="Angsana New"/>
          <w:sz w:val="30"/>
          <w:szCs w:val="30"/>
        </w:rPr>
        <w:t>20</w:t>
      </w:r>
      <w:r w:rsidRPr="000D4935">
        <w:rPr>
          <w:rFonts w:ascii="Angsana New" w:hAnsi="Angsana New"/>
          <w:sz w:val="30"/>
          <w:szCs w:val="30"/>
          <w:cs/>
        </w:rPr>
        <w:t xml:space="preserve"> ล้านบาท โดยมีบริษัท หาดทิพย์ จำกัด (มหาชน) เป็นผู้ถือหุ้นในสัดส่วนร้อยละ </w:t>
      </w:r>
      <w:r w:rsidR="001E1B1A" w:rsidRPr="000D4935">
        <w:rPr>
          <w:rFonts w:ascii="Angsana New" w:hAnsi="Angsana New"/>
          <w:sz w:val="30"/>
          <w:szCs w:val="30"/>
        </w:rPr>
        <w:t>99</w:t>
      </w:r>
      <w:r w:rsidRPr="000D4935">
        <w:rPr>
          <w:rFonts w:ascii="Angsana New" w:hAnsi="Angsana New"/>
          <w:sz w:val="30"/>
          <w:szCs w:val="30"/>
        </w:rPr>
        <w:t>.</w:t>
      </w:r>
      <w:r w:rsidR="001E1B1A" w:rsidRPr="000D4935">
        <w:rPr>
          <w:rFonts w:ascii="Angsana New" w:hAnsi="Angsana New"/>
          <w:sz w:val="30"/>
          <w:szCs w:val="30"/>
        </w:rPr>
        <w:t>99</w:t>
      </w:r>
    </w:p>
    <w:p w14:paraId="65794FAF" w14:textId="77777777" w:rsidR="009472BF" w:rsidRPr="000D4935" w:rsidRDefault="009472BF" w:rsidP="00947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</w:rPr>
        <w:t xml:space="preserve">            </w:t>
      </w:r>
    </w:p>
    <w:p w14:paraId="79F2EB6D" w14:textId="61FE79FF" w:rsidR="009472BF" w:rsidRPr="000D4935" w:rsidRDefault="009472BF" w:rsidP="00947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1E1B1A" w:rsidRPr="000D4935">
        <w:rPr>
          <w:rFonts w:ascii="Angsana New" w:hAnsi="Angsana New"/>
          <w:sz w:val="30"/>
          <w:szCs w:val="30"/>
        </w:rPr>
        <w:t>18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1E1B1A" w:rsidRPr="000D4935">
        <w:rPr>
          <w:rFonts w:ascii="Angsana New" w:hAnsi="Angsana New"/>
          <w:sz w:val="30"/>
          <w:szCs w:val="30"/>
        </w:rPr>
        <w:t>2563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 xml:space="preserve">บริษัทได้มีการจดทะเบียนจัดตั้ง บริษัท กินดี อยู่ดี </w:t>
      </w:r>
      <w:r w:rsidR="001E1B1A" w:rsidRPr="000D4935">
        <w:rPr>
          <w:rFonts w:ascii="Angsana New" w:hAnsi="Angsana New"/>
          <w:sz w:val="30"/>
          <w:szCs w:val="30"/>
        </w:rPr>
        <w:t>2020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>จำกัด ซึ่ง</w:t>
      </w:r>
      <w:r w:rsidRPr="000D4935">
        <w:rPr>
          <w:rFonts w:ascii="Angsana New" w:hAnsi="Angsana New" w:hint="cs"/>
          <w:sz w:val="30"/>
          <w:szCs w:val="30"/>
          <w:cs/>
        </w:rPr>
        <w:t>เป็นบริษัทย่อยของบริษัท โดย</w:t>
      </w:r>
      <w:r w:rsidRPr="000D4935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ดำเนินธุรกิจหลักเกี่ยวกับการผลิตและจำหน่าย</w:t>
      </w:r>
      <w:r w:rsidRPr="000D4935">
        <w:rPr>
          <w:rFonts w:ascii="Angsana New" w:hAnsi="Angsana New" w:hint="cs"/>
          <w:sz w:val="30"/>
          <w:szCs w:val="30"/>
          <w:cs/>
        </w:rPr>
        <w:t>อาหาร</w:t>
      </w:r>
      <w:r w:rsidRPr="000D4935">
        <w:rPr>
          <w:rFonts w:ascii="Angsana New" w:hAnsi="Angsana New"/>
          <w:sz w:val="30"/>
          <w:szCs w:val="30"/>
          <w:cs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>บริษัทย่อยดังกล่าว</w:t>
      </w:r>
      <w:r w:rsidRPr="000D4935">
        <w:rPr>
          <w:rFonts w:ascii="Angsana New" w:hAnsi="Angsana New"/>
          <w:sz w:val="30"/>
          <w:szCs w:val="30"/>
          <w:cs/>
        </w:rPr>
        <w:t xml:space="preserve">มีทุนจดทะเบียนทั้งสิ้น </w:t>
      </w:r>
      <w:r w:rsidRPr="000D4935">
        <w:rPr>
          <w:rFonts w:ascii="Angsana New" w:hAnsi="Angsana New"/>
          <w:sz w:val="30"/>
          <w:szCs w:val="30"/>
        </w:rPr>
        <w:br/>
      </w:r>
      <w:r w:rsidR="001E1B1A" w:rsidRPr="000D4935">
        <w:rPr>
          <w:rFonts w:ascii="Angsana New" w:hAnsi="Angsana New"/>
          <w:sz w:val="30"/>
          <w:szCs w:val="30"/>
        </w:rPr>
        <w:t>30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>ล้านบาท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 xml:space="preserve">ซึ่งเรียกชำระแล้ว </w:t>
      </w:r>
      <w:r w:rsidR="001E1B1A" w:rsidRPr="000D4935">
        <w:rPr>
          <w:rFonts w:ascii="Angsana New" w:hAnsi="Angsana New"/>
          <w:sz w:val="30"/>
          <w:szCs w:val="30"/>
        </w:rPr>
        <w:t>16</w:t>
      </w:r>
      <w:r w:rsidRPr="000D4935">
        <w:rPr>
          <w:rFonts w:ascii="Angsana New" w:hAnsi="Angsana New"/>
          <w:sz w:val="30"/>
          <w:szCs w:val="30"/>
        </w:rPr>
        <w:t>.</w:t>
      </w:r>
      <w:r w:rsidR="001E1B1A" w:rsidRPr="000D4935">
        <w:rPr>
          <w:rFonts w:ascii="Angsana New" w:hAnsi="Angsana New"/>
          <w:sz w:val="30"/>
          <w:szCs w:val="30"/>
        </w:rPr>
        <w:t>5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>ล้านบาท</w:t>
      </w:r>
      <w:r w:rsidRPr="000D4935">
        <w:rPr>
          <w:rFonts w:ascii="Angsana New" w:hAnsi="Angsana New"/>
          <w:sz w:val="30"/>
          <w:szCs w:val="30"/>
          <w:cs/>
        </w:rPr>
        <w:t xml:space="preserve"> โดยมีบริษัท หาดทิพย์ ฟู้ด แอนด์ เบฟเวอร์เรจเจส จำกัด เป็นผู้ถือหุ้นในสัดส่วนร้อยละ </w:t>
      </w:r>
      <w:r w:rsidR="001E1B1A" w:rsidRPr="000D4935">
        <w:rPr>
          <w:rFonts w:ascii="Angsana New" w:hAnsi="Angsana New"/>
          <w:sz w:val="30"/>
          <w:szCs w:val="30"/>
        </w:rPr>
        <w:t>71</w:t>
      </w:r>
      <w:r w:rsidRPr="000D4935">
        <w:rPr>
          <w:rFonts w:ascii="Angsana New" w:hAnsi="Angsana New"/>
          <w:sz w:val="30"/>
          <w:szCs w:val="30"/>
        </w:rPr>
        <w:t>.</w:t>
      </w:r>
      <w:r w:rsidR="001E1B1A" w:rsidRPr="000D4935">
        <w:rPr>
          <w:rFonts w:ascii="Angsana New" w:hAnsi="Angsana New"/>
          <w:sz w:val="30"/>
          <w:szCs w:val="30"/>
        </w:rPr>
        <w:t>00</w:t>
      </w:r>
    </w:p>
    <w:p w14:paraId="773EA24A" w14:textId="77777777" w:rsidR="009472BF" w:rsidRPr="000D4935" w:rsidRDefault="009472BF" w:rsidP="00947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E4EE17" w14:textId="2B0474E5" w:rsidR="009472BF" w:rsidRPr="000D4935" w:rsidRDefault="009472BF" w:rsidP="00947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1E1B1A" w:rsidRPr="000D4935">
        <w:rPr>
          <w:rFonts w:ascii="Angsana New" w:hAnsi="Angsana New"/>
          <w:sz w:val="30"/>
          <w:szCs w:val="30"/>
        </w:rPr>
        <w:t>25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>กุมภาพันธ์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="001E1B1A" w:rsidRPr="000D4935">
        <w:rPr>
          <w:rFonts w:ascii="Angsana New" w:hAnsi="Angsana New"/>
          <w:sz w:val="30"/>
          <w:szCs w:val="30"/>
        </w:rPr>
        <w:t>2563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>บริษัทได้มีการจดทะเบียนจัดตั้ง บริษัท หาดทิพย์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>คอมเมอร์เชียล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>จำกัด ซึ่ง</w:t>
      </w:r>
      <w:r w:rsidRPr="000D4935">
        <w:rPr>
          <w:rFonts w:ascii="Angsana New" w:hAnsi="Angsana New" w:hint="cs"/>
          <w:sz w:val="30"/>
          <w:szCs w:val="30"/>
          <w:cs/>
        </w:rPr>
        <w:t>เป็นบริษัทย่อยของบริษัท โดย</w:t>
      </w:r>
      <w:r w:rsidRPr="000D4935">
        <w:rPr>
          <w:rFonts w:ascii="Angsana New" w:hAnsi="Angsana New"/>
          <w:sz w:val="30"/>
          <w:szCs w:val="30"/>
          <w:cs/>
        </w:rPr>
        <w:t>ดำเนินธุรกิจหลักเกี่ยวกับ</w:t>
      </w:r>
      <w:r w:rsidRPr="000D4935">
        <w:rPr>
          <w:rFonts w:ascii="Angsana New" w:hAnsi="Angsana New" w:hint="cs"/>
          <w:sz w:val="30"/>
          <w:szCs w:val="30"/>
          <w:cs/>
        </w:rPr>
        <w:t>การผลิตและจำหน่ายสินค้าอุปโภคบริโภค</w:t>
      </w:r>
      <w:r w:rsidRPr="000D4935">
        <w:rPr>
          <w:rFonts w:ascii="Angsana New" w:hAnsi="Angsana New"/>
          <w:sz w:val="30"/>
          <w:szCs w:val="30"/>
          <w:cs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>บริษัทย่อยดังกล่าว</w:t>
      </w:r>
      <w:r w:rsidRPr="000D4935">
        <w:rPr>
          <w:rFonts w:ascii="Angsana New" w:hAnsi="Angsana New"/>
          <w:sz w:val="30"/>
          <w:szCs w:val="30"/>
          <w:cs/>
        </w:rPr>
        <w:t>มี</w:t>
      </w:r>
      <w:r w:rsidRPr="000D4935">
        <w:rPr>
          <w:rFonts w:ascii="Angsana New" w:hAnsi="Angsana New"/>
          <w:sz w:val="30"/>
          <w:szCs w:val="30"/>
        </w:rPr>
        <w:br/>
      </w:r>
      <w:r w:rsidRPr="000D4935">
        <w:rPr>
          <w:rFonts w:ascii="Angsana New" w:hAnsi="Angsana New"/>
          <w:sz w:val="30"/>
          <w:szCs w:val="30"/>
          <w:cs/>
        </w:rPr>
        <w:t xml:space="preserve">ทุนจดทะเบียนทั้งสิ้น </w:t>
      </w:r>
      <w:r w:rsidR="001E1B1A" w:rsidRPr="000D4935">
        <w:rPr>
          <w:rFonts w:ascii="Angsana New" w:hAnsi="Angsana New"/>
          <w:sz w:val="30"/>
          <w:szCs w:val="30"/>
        </w:rPr>
        <w:t>16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>ล้านบาท โดยมีบริษัท</w:t>
      </w:r>
      <w:r w:rsidRPr="000D4935">
        <w:rPr>
          <w:rFonts w:ascii="Angsana New" w:hAnsi="Angsana New" w:hint="cs"/>
          <w:sz w:val="30"/>
          <w:szCs w:val="30"/>
          <w:cs/>
        </w:rPr>
        <w:t xml:space="preserve"> หาดทิพย์ </w:t>
      </w:r>
      <w:r w:rsidRPr="000D4935">
        <w:rPr>
          <w:rFonts w:ascii="Angsana New" w:hAnsi="Angsana New"/>
          <w:sz w:val="30"/>
          <w:szCs w:val="30"/>
          <w:cs/>
        </w:rPr>
        <w:t>จำกัด</w:t>
      </w:r>
      <w:r w:rsidRPr="000D4935">
        <w:rPr>
          <w:rFonts w:ascii="Angsana New" w:hAnsi="Angsana New" w:hint="cs"/>
          <w:sz w:val="30"/>
          <w:szCs w:val="30"/>
          <w:cs/>
        </w:rPr>
        <w:t xml:space="preserve"> </w:t>
      </w:r>
      <w:r w:rsidRPr="000D4935">
        <w:rPr>
          <w:rFonts w:ascii="Angsana New" w:hAnsi="Angsana New"/>
          <w:sz w:val="30"/>
          <w:szCs w:val="30"/>
        </w:rPr>
        <w:t>(</w:t>
      </w:r>
      <w:r w:rsidRPr="000D4935">
        <w:rPr>
          <w:rFonts w:ascii="Angsana New" w:hAnsi="Angsana New" w:hint="cs"/>
          <w:sz w:val="30"/>
          <w:szCs w:val="30"/>
          <w:cs/>
        </w:rPr>
        <w:t>มหาชน</w:t>
      </w:r>
      <w:r w:rsidRPr="000D4935">
        <w:rPr>
          <w:rFonts w:ascii="Angsana New" w:hAnsi="Angsana New"/>
          <w:sz w:val="30"/>
          <w:szCs w:val="30"/>
        </w:rPr>
        <w:t>)</w:t>
      </w:r>
      <w:r w:rsidRPr="000D4935">
        <w:rPr>
          <w:rFonts w:ascii="Angsana New" w:hAnsi="Angsana New"/>
          <w:sz w:val="30"/>
          <w:szCs w:val="30"/>
          <w:cs/>
        </w:rPr>
        <w:t xml:space="preserve"> เป็นผู้ถือหุ้นในสัดส่วนร้อยละ </w:t>
      </w:r>
      <w:r w:rsidR="001E1B1A" w:rsidRPr="000D4935">
        <w:rPr>
          <w:rFonts w:ascii="Angsana New" w:hAnsi="Angsana New"/>
          <w:sz w:val="30"/>
          <w:szCs w:val="30"/>
        </w:rPr>
        <w:t>99</w:t>
      </w:r>
      <w:r w:rsidRPr="000D4935">
        <w:rPr>
          <w:rFonts w:ascii="Angsana New" w:hAnsi="Angsana New"/>
          <w:sz w:val="30"/>
          <w:szCs w:val="30"/>
        </w:rPr>
        <w:t>.</w:t>
      </w:r>
      <w:r w:rsidR="001E1B1A" w:rsidRPr="000D4935">
        <w:rPr>
          <w:rFonts w:ascii="Angsana New" w:hAnsi="Angsana New"/>
          <w:sz w:val="30"/>
          <w:szCs w:val="30"/>
        </w:rPr>
        <w:t>99</w:t>
      </w:r>
    </w:p>
    <w:p w14:paraId="418EAFEA" w14:textId="77777777" w:rsidR="009472BF" w:rsidRPr="000D4935" w:rsidRDefault="009472BF" w:rsidP="009472BF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sz w:val="30"/>
          <w:szCs w:val="30"/>
        </w:rPr>
      </w:pPr>
    </w:p>
    <w:p w14:paraId="70C878F9" w14:textId="0F508BDB" w:rsidR="006F4C26" w:rsidRPr="000D4935" w:rsidRDefault="006F4C26" w:rsidP="006A62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1E1B1A" w:rsidRPr="000D4935">
        <w:rPr>
          <w:rFonts w:ascii="Angsana New" w:hAnsi="Angsana New"/>
          <w:sz w:val="30"/>
          <w:szCs w:val="30"/>
        </w:rPr>
        <w:t>14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>ธันวาคม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="001E1B1A" w:rsidRPr="000D4935">
        <w:rPr>
          <w:rFonts w:ascii="Angsana New" w:hAnsi="Angsana New"/>
          <w:sz w:val="30"/>
          <w:szCs w:val="30"/>
        </w:rPr>
        <w:t>2563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>บริษัทได้มีการจดทะเบียนจัดตั้ง บริษัท หาดทิพย์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="00743DDF" w:rsidRPr="000D4935">
        <w:rPr>
          <w:rFonts w:ascii="Angsana New" w:hAnsi="Angsana New" w:hint="cs"/>
          <w:sz w:val="30"/>
          <w:szCs w:val="30"/>
          <w:cs/>
        </w:rPr>
        <w:t>ดีเวลลอ</w:t>
      </w:r>
      <w:r w:rsidR="00E15B41" w:rsidRPr="000D4935">
        <w:rPr>
          <w:rFonts w:ascii="Angsana New" w:hAnsi="Angsana New" w:hint="cs"/>
          <w:sz w:val="30"/>
          <w:szCs w:val="30"/>
          <w:cs/>
        </w:rPr>
        <w:t>ป</w:t>
      </w:r>
      <w:r w:rsidR="00743DDF" w:rsidRPr="000D4935">
        <w:rPr>
          <w:rFonts w:ascii="Angsana New" w:hAnsi="Angsana New" w:hint="cs"/>
          <w:sz w:val="30"/>
          <w:szCs w:val="30"/>
          <w:cs/>
        </w:rPr>
        <w:t>เม้นท์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>จำกัด ซึ่ง</w:t>
      </w:r>
      <w:r w:rsidRPr="000D4935">
        <w:rPr>
          <w:rFonts w:ascii="Angsana New" w:hAnsi="Angsana New" w:hint="cs"/>
          <w:sz w:val="30"/>
          <w:szCs w:val="30"/>
          <w:cs/>
        </w:rPr>
        <w:t>เป็นบริษัทย่อยของบริษัท โดย</w:t>
      </w:r>
      <w:r w:rsidRPr="000D4935">
        <w:rPr>
          <w:rFonts w:ascii="Angsana New" w:hAnsi="Angsana New"/>
          <w:sz w:val="30"/>
          <w:szCs w:val="30"/>
          <w:cs/>
        </w:rPr>
        <w:t>ดำเนินธุรกิจหลักเกี่ยวกับ</w:t>
      </w:r>
      <w:r w:rsidRPr="000D4935">
        <w:rPr>
          <w:rFonts w:ascii="Angsana New" w:hAnsi="Angsana New" w:hint="cs"/>
          <w:sz w:val="30"/>
          <w:szCs w:val="30"/>
          <w:cs/>
        </w:rPr>
        <w:t>การ</w:t>
      </w:r>
      <w:r w:rsidR="006A12CB" w:rsidRPr="000D4935">
        <w:rPr>
          <w:rFonts w:ascii="Angsana New" w:hAnsi="Angsana New" w:hint="cs"/>
          <w:sz w:val="30"/>
          <w:szCs w:val="30"/>
          <w:cs/>
        </w:rPr>
        <w:t>พั</w:t>
      </w:r>
      <w:r w:rsidR="005C3F7A" w:rsidRPr="000D4935">
        <w:rPr>
          <w:rFonts w:ascii="Angsana New" w:hAnsi="Angsana New" w:hint="cs"/>
          <w:sz w:val="30"/>
          <w:szCs w:val="30"/>
          <w:cs/>
        </w:rPr>
        <w:t>ฒนาอ</w:t>
      </w:r>
      <w:r w:rsidR="003A4C28" w:rsidRPr="000D4935">
        <w:rPr>
          <w:rFonts w:ascii="Angsana New" w:hAnsi="Angsana New" w:hint="cs"/>
          <w:sz w:val="30"/>
          <w:szCs w:val="30"/>
          <w:cs/>
        </w:rPr>
        <w:t>สั</w:t>
      </w:r>
      <w:r w:rsidR="005C3F7A" w:rsidRPr="000D4935">
        <w:rPr>
          <w:rFonts w:ascii="Angsana New" w:hAnsi="Angsana New" w:hint="cs"/>
          <w:sz w:val="30"/>
          <w:szCs w:val="30"/>
          <w:cs/>
        </w:rPr>
        <w:t>งหาริมทรัพย์</w:t>
      </w:r>
      <w:r w:rsidRPr="000D4935">
        <w:rPr>
          <w:rFonts w:ascii="Angsana New" w:hAnsi="Angsana New"/>
          <w:sz w:val="30"/>
          <w:szCs w:val="30"/>
          <w:cs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>บริษัทย่อยดังกล่าว</w:t>
      </w:r>
      <w:r w:rsidRPr="000D4935">
        <w:rPr>
          <w:rFonts w:ascii="Angsana New" w:hAnsi="Angsana New"/>
          <w:sz w:val="30"/>
          <w:szCs w:val="30"/>
          <w:cs/>
        </w:rPr>
        <w:t xml:space="preserve">มีทุนจดทะเบียนทั้งสิ้น </w:t>
      </w:r>
      <w:r w:rsidR="001E1B1A" w:rsidRPr="000D4935">
        <w:rPr>
          <w:rFonts w:ascii="Angsana New" w:hAnsi="Angsana New"/>
          <w:sz w:val="30"/>
          <w:szCs w:val="30"/>
        </w:rPr>
        <w:t>1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>ล้านบาท โดยมีบริษัท</w:t>
      </w:r>
      <w:r w:rsidRPr="000D4935">
        <w:rPr>
          <w:rFonts w:ascii="Angsana New" w:hAnsi="Angsana New" w:hint="cs"/>
          <w:sz w:val="30"/>
          <w:szCs w:val="30"/>
          <w:cs/>
        </w:rPr>
        <w:t xml:space="preserve"> หาดทิพย์ </w:t>
      </w:r>
      <w:r w:rsidRPr="000D4935">
        <w:rPr>
          <w:rFonts w:ascii="Angsana New" w:hAnsi="Angsana New"/>
          <w:sz w:val="30"/>
          <w:szCs w:val="30"/>
          <w:cs/>
        </w:rPr>
        <w:t>จำกัด</w:t>
      </w:r>
      <w:r w:rsidRPr="000D4935">
        <w:rPr>
          <w:rFonts w:ascii="Angsana New" w:hAnsi="Angsana New" w:hint="cs"/>
          <w:sz w:val="30"/>
          <w:szCs w:val="30"/>
          <w:cs/>
        </w:rPr>
        <w:t xml:space="preserve"> </w:t>
      </w:r>
      <w:r w:rsidRPr="000D4935">
        <w:rPr>
          <w:rFonts w:ascii="Angsana New" w:hAnsi="Angsana New"/>
          <w:sz w:val="30"/>
          <w:szCs w:val="30"/>
        </w:rPr>
        <w:t>(</w:t>
      </w:r>
      <w:r w:rsidRPr="000D4935">
        <w:rPr>
          <w:rFonts w:ascii="Angsana New" w:hAnsi="Angsana New" w:hint="cs"/>
          <w:sz w:val="30"/>
          <w:szCs w:val="30"/>
          <w:cs/>
        </w:rPr>
        <w:t>มหาชน</w:t>
      </w:r>
      <w:r w:rsidRPr="000D4935">
        <w:rPr>
          <w:rFonts w:ascii="Angsana New" w:hAnsi="Angsana New"/>
          <w:sz w:val="30"/>
          <w:szCs w:val="30"/>
        </w:rPr>
        <w:t>)</w:t>
      </w:r>
      <w:r w:rsidRPr="000D4935">
        <w:rPr>
          <w:rFonts w:ascii="Angsana New" w:hAnsi="Angsana New"/>
          <w:sz w:val="30"/>
          <w:szCs w:val="30"/>
          <w:cs/>
        </w:rPr>
        <w:t xml:space="preserve"> เป็นผู้ถือหุ้นในสัดส่วนร้อยละ </w:t>
      </w:r>
      <w:r w:rsidR="001E1B1A" w:rsidRPr="000D4935">
        <w:rPr>
          <w:rFonts w:ascii="Angsana New" w:hAnsi="Angsana New"/>
          <w:sz w:val="30"/>
          <w:szCs w:val="30"/>
        </w:rPr>
        <w:t>99</w:t>
      </w:r>
      <w:r w:rsidRPr="000D4935">
        <w:rPr>
          <w:rFonts w:ascii="Angsana New" w:hAnsi="Angsana New"/>
          <w:sz w:val="30"/>
          <w:szCs w:val="30"/>
        </w:rPr>
        <w:t>.</w:t>
      </w:r>
      <w:r w:rsidR="001E1B1A" w:rsidRPr="000D4935">
        <w:rPr>
          <w:rFonts w:ascii="Angsana New" w:hAnsi="Angsana New"/>
          <w:sz w:val="30"/>
          <w:szCs w:val="30"/>
        </w:rPr>
        <w:t>96</w:t>
      </w:r>
    </w:p>
    <w:p w14:paraId="085D032A" w14:textId="20CD44F3" w:rsidR="009472BF" w:rsidRPr="000D4935" w:rsidRDefault="009472BF" w:rsidP="009472BF">
      <w:pPr>
        <w:rPr>
          <w:rFonts w:ascii="Angsana New" w:hAnsi="Angsana New"/>
          <w:sz w:val="30"/>
          <w:szCs w:val="30"/>
        </w:rPr>
        <w:sectPr w:rsidR="009472BF" w:rsidRPr="000D4935" w:rsidSect="00280421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19"/>
          <w:cols w:space="720"/>
        </w:sectPr>
      </w:pPr>
    </w:p>
    <w:p w14:paraId="63E5F236" w14:textId="77777777" w:rsidR="00790B1C" w:rsidRPr="000D4935" w:rsidRDefault="00790B1C" w:rsidP="008A15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rPr>
          <w:rFonts w:ascii="Angsana New" w:hAnsi="Angsana New"/>
          <w:b/>
          <w:bCs/>
          <w:sz w:val="30"/>
          <w:szCs w:val="30"/>
        </w:rPr>
      </w:pPr>
    </w:p>
    <w:tbl>
      <w:tblPr>
        <w:tblW w:w="149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3420"/>
        <w:gridCol w:w="900"/>
        <w:gridCol w:w="180"/>
        <w:gridCol w:w="900"/>
        <w:gridCol w:w="185"/>
        <w:gridCol w:w="895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345CA5" w:rsidRPr="000D4935" w:rsidDel="00685444" w14:paraId="0391C30D" w14:textId="77777777" w:rsidTr="001362F1">
        <w:trPr>
          <w:cantSplit/>
          <w:trHeight w:val="363"/>
          <w:tblHeader/>
        </w:trPr>
        <w:tc>
          <w:tcPr>
            <w:tcW w:w="3060" w:type="dxa"/>
          </w:tcPr>
          <w:p w14:paraId="29F30DA1" w14:textId="21A5E779" w:rsidR="001E5EF9" w:rsidRPr="000D4935" w:rsidDel="00685444" w:rsidRDefault="001E5EF9" w:rsidP="000D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880" w:type="dxa"/>
            <w:gridSpan w:val="16"/>
          </w:tcPr>
          <w:p w14:paraId="6C5E9547" w14:textId="18F59D72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D493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345CA5" w:rsidRPr="000D4935" w:rsidDel="00685444" w14:paraId="1A77E6BF" w14:textId="77777777" w:rsidTr="001362F1">
        <w:trPr>
          <w:cantSplit/>
          <w:trHeight w:val="363"/>
          <w:tblHeader/>
        </w:trPr>
        <w:tc>
          <w:tcPr>
            <w:tcW w:w="3060" w:type="dxa"/>
          </w:tcPr>
          <w:p w14:paraId="09F47FC0" w14:textId="77777777" w:rsidR="001E5EF9" w:rsidRPr="000D4935" w:rsidDel="00685444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3420" w:type="dxa"/>
          </w:tcPr>
          <w:p w14:paraId="03D59ACE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34A09133" w14:textId="77777777" w:rsidR="001E5EF9" w:rsidRPr="000D4935" w:rsidDel="00685444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5" w:type="dxa"/>
          </w:tcPr>
          <w:p w14:paraId="0EEF2C7E" w14:textId="77777777" w:rsidR="001E5EF9" w:rsidRPr="000D4935" w:rsidDel="00685444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75" w:type="dxa"/>
            <w:gridSpan w:val="3"/>
          </w:tcPr>
          <w:p w14:paraId="088AA4E2" w14:textId="77777777" w:rsidR="001E5EF9" w:rsidRPr="000D4935" w:rsidDel="00685444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9E4340A" w14:textId="77777777" w:rsidR="001E5EF9" w:rsidRPr="000D4935" w:rsidDel="00685444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gridSpan w:val="3"/>
          </w:tcPr>
          <w:p w14:paraId="52AD377A" w14:textId="77777777" w:rsidR="001E5EF9" w:rsidRPr="000D4935" w:rsidDel="00685444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5A3626F9" w14:textId="77777777" w:rsidR="001E5EF9" w:rsidRPr="000D4935" w:rsidDel="00685444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6A820E9F" w14:textId="7AF5E710" w:rsidR="001E5EF9" w:rsidRPr="000D4935" w:rsidDel="00685444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</w:tr>
      <w:tr w:rsidR="00345CA5" w:rsidRPr="000D4935" w14:paraId="0202FB99" w14:textId="77777777" w:rsidTr="001362F1">
        <w:trPr>
          <w:cantSplit/>
          <w:trHeight w:val="435"/>
          <w:tblHeader/>
        </w:trPr>
        <w:tc>
          <w:tcPr>
            <w:tcW w:w="3060" w:type="dxa"/>
          </w:tcPr>
          <w:p w14:paraId="04DBDFF8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3420" w:type="dxa"/>
          </w:tcPr>
          <w:p w14:paraId="022BD183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D493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ลักษณะธุรกิจ</w:t>
            </w:r>
          </w:p>
        </w:tc>
        <w:tc>
          <w:tcPr>
            <w:tcW w:w="1980" w:type="dxa"/>
            <w:gridSpan w:val="3"/>
          </w:tcPr>
          <w:p w14:paraId="66114CB4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D493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185" w:type="dxa"/>
          </w:tcPr>
          <w:p w14:paraId="40B8857C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75" w:type="dxa"/>
            <w:gridSpan w:val="3"/>
          </w:tcPr>
          <w:p w14:paraId="01E5CCB4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D493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</w:tcPr>
          <w:p w14:paraId="67EAC305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gridSpan w:val="3"/>
          </w:tcPr>
          <w:p w14:paraId="34488869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D493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80" w:type="dxa"/>
          </w:tcPr>
          <w:p w14:paraId="5DA5FCB5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gridSpan w:val="3"/>
          </w:tcPr>
          <w:p w14:paraId="43DCA06B" w14:textId="46AE3810" w:rsidR="001E5EF9" w:rsidRPr="000D4935" w:rsidRDefault="00F2114E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D4935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806F07" w:rsidRPr="000D493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345CA5" w:rsidRPr="000D4935" w14:paraId="0C4D84D2" w14:textId="77777777" w:rsidTr="001362F1">
        <w:trPr>
          <w:cantSplit/>
          <w:trHeight w:val="389"/>
          <w:tblHeader/>
        </w:trPr>
        <w:tc>
          <w:tcPr>
            <w:tcW w:w="3060" w:type="dxa"/>
          </w:tcPr>
          <w:p w14:paraId="1286F21D" w14:textId="77777777" w:rsidR="001E5EF9" w:rsidRPr="000D4935" w:rsidRDefault="001E5EF9" w:rsidP="001E5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3420" w:type="dxa"/>
          </w:tcPr>
          <w:p w14:paraId="5E02F5EF" w14:textId="77777777" w:rsidR="001E5EF9" w:rsidRPr="000D4935" w:rsidRDefault="001E5EF9" w:rsidP="001E5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32A1C2E4" w14:textId="3DE25BE4" w:rsidR="001E5EF9" w:rsidRPr="000D4935" w:rsidRDefault="001E1B1A" w:rsidP="001E5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02BE8258" w14:textId="77777777" w:rsidR="001E5EF9" w:rsidRPr="000D4935" w:rsidRDefault="001E5EF9" w:rsidP="001E5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19B1174" w14:textId="0FCC6C83" w:rsidR="001E5EF9" w:rsidRPr="000D4935" w:rsidRDefault="001E1B1A" w:rsidP="001E5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85" w:type="dxa"/>
          </w:tcPr>
          <w:p w14:paraId="14F984C9" w14:textId="77777777" w:rsidR="001E5EF9" w:rsidRPr="000D4935" w:rsidRDefault="001E5EF9" w:rsidP="001E5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</w:tcPr>
          <w:p w14:paraId="4367BDE1" w14:textId="2869F934" w:rsidR="001E5EF9" w:rsidRPr="000D4935" w:rsidRDefault="001E1B1A" w:rsidP="001E5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7DEC36AD" w14:textId="77777777" w:rsidR="001E5EF9" w:rsidRPr="000D4935" w:rsidRDefault="001E5EF9" w:rsidP="001E5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9FA9829" w14:textId="4088926D" w:rsidR="001E5EF9" w:rsidRPr="000D4935" w:rsidRDefault="001E1B1A" w:rsidP="001E5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14:paraId="4DAC4CE9" w14:textId="77777777" w:rsidR="001E5EF9" w:rsidRPr="000D4935" w:rsidRDefault="001E5EF9" w:rsidP="001E5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660F75B0" w14:textId="35B0BB21" w:rsidR="001E5EF9" w:rsidRPr="000D4935" w:rsidRDefault="001E1B1A" w:rsidP="001E5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7A22C21E" w14:textId="77777777" w:rsidR="001E5EF9" w:rsidRPr="000D4935" w:rsidRDefault="001E5EF9" w:rsidP="001E5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27DE94B" w14:textId="3A3B5856" w:rsidR="001E5EF9" w:rsidRPr="000D4935" w:rsidRDefault="001E1B1A" w:rsidP="001E5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14:paraId="536BA767" w14:textId="77777777" w:rsidR="001E5EF9" w:rsidRPr="000D4935" w:rsidRDefault="001E5EF9" w:rsidP="001E5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64020D5B" w14:textId="75F39934" w:rsidR="001E5EF9" w:rsidRPr="000D4935" w:rsidRDefault="001E1B1A" w:rsidP="001E5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3DC74E53" w14:textId="77777777" w:rsidR="001E5EF9" w:rsidRPr="000D4935" w:rsidRDefault="001E5EF9" w:rsidP="001E5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214A012" w14:textId="2179FBBE" w:rsidR="001E5EF9" w:rsidRPr="000D4935" w:rsidRDefault="001E1B1A" w:rsidP="001E5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083723" w:rsidRPr="000D4935" w14:paraId="7B105C29" w14:textId="77777777" w:rsidTr="001362F1">
        <w:trPr>
          <w:cantSplit/>
          <w:trHeight w:val="197"/>
        </w:trPr>
        <w:tc>
          <w:tcPr>
            <w:tcW w:w="3060" w:type="dxa"/>
            <w:vAlign w:val="bottom"/>
          </w:tcPr>
          <w:p w14:paraId="14ED1B32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</w:tcPr>
          <w:p w14:paraId="67391BC3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</w:tcPr>
          <w:p w14:paraId="14EAF670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D493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5" w:type="dxa"/>
          </w:tcPr>
          <w:p w14:paraId="14FCDE10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95" w:type="dxa"/>
            <w:gridSpan w:val="11"/>
            <w:vAlign w:val="bottom"/>
          </w:tcPr>
          <w:p w14:paraId="43DFC834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D493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083723" w:rsidRPr="000D4935" w14:paraId="05B039A3" w14:textId="77777777" w:rsidTr="001362F1">
        <w:trPr>
          <w:cantSplit/>
          <w:trHeight w:val="197"/>
        </w:trPr>
        <w:tc>
          <w:tcPr>
            <w:tcW w:w="3060" w:type="dxa"/>
            <w:vAlign w:val="bottom"/>
          </w:tcPr>
          <w:p w14:paraId="3DAC98F7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z w:val="28"/>
                <w:szCs w:val="28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3420" w:type="dxa"/>
          </w:tcPr>
          <w:p w14:paraId="2175102D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2FA5D06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CF7E60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283028DB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</w:tcPr>
          <w:p w14:paraId="5A9C1653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vAlign w:val="bottom"/>
          </w:tcPr>
          <w:p w14:paraId="311153E8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0CCB863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8CA5DEB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81E3CE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100D1634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1197D7D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9F011E2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9EACD09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FC8CC7A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559480E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1D2DEB7F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083723" w:rsidRPr="000D4935" w14:paraId="21CE27CA" w14:textId="77777777" w:rsidTr="001362F1">
        <w:trPr>
          <w:cantSplit/>
          <w:trHeight w:val="197"/>
        </w:trPr>
        <w:tc>
          <w:tcPr>
            <w:tcW w:w="3060" w:type="dxa"/>
            <w:vAlign w:val="bottom"/>
          </w:tcPr>
          <w:p w14:paraId="549FD52A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0D493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บริษัท เซ้าเทิร์น ร็อคส์ จำกัด</w:t>
            </w:r>
          </w:p>
        </w:tc>
        <w:tc>
          <w:tcPr>
            <w:tcW w:w="3420" w:type="dxa"/>
          </w:tcPr>
          <w:p w14:paraId="12C199E2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0D493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ผลิตและจำหน่ายขวดพลาสติกกึ่งสำเร็จรูปและ</w:t>
            </w:r>
          </w:p>
        </w:tc>
        <w:tc>
          <w:tcPr>
            <w:tcW w:w="900" w:type="dxa"/>
          </w:tcPr>
          <w:p w14:paraId="28391C9D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20B7EA4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7E06179E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</w:tcPr>
          <w:p w14:paraId="4AC4F186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vAlign w:val="bottom"/>
          </w:tcPr>
          <w:p w14:paraId="00727587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2137956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022A20D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BAF8871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81227FA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B946A46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7BDF211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CFC72EE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BD1FEDB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22B1510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09D3EA3F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095FC8" w:rsidRPr="000D4935" w14:paraId="5EB66DE5" w14:textId="77777777" w:rsidTr="001362F1">
        <w:trPr>
          <w:cantSplit/>
          <w:trHeight w:val="197"/>
        </w:trPr>
        <w:tc>
          <w:tcPr>
            <w:tcW w:w="3060" w:type="dxa"/>
            <w:vAlign w:val="bottom"/>
          </w:tcPr>
          <w:p w14:paraId="7CD92CFF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0D493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   </w:t>
            </w:r>
          </w:p>
        </w:tc>
        <w:tc>
          <w:tcPr>
            <w:tcW w:w="3420" w:type="dxa"/>
          </w:tcPr>
          <w:p w14:paraId="32A030D1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both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0D493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   ขวดพลาสติกและรับจ้างเป่าขวดพลาสติก</w:t>
            </w:r>
          </w:p>
        </w:tc>
        <w:tc>
          <w:tcPr>
            <w:tcW w:w="900" w:type="dxa"/>
            <w:vAlign w:val="center"/>
          </w:tcPr>
          <w:p w14:paraId="467D9745" w14:textId="2F414020" w:rsidR="001E5EF9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99</w:t>
            </w:r>
            <w:r w:rsidR="001E5EF9" w:rsidRPr="000D4935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0D4935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5B2107A2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1D2EBC54" w14:textId="07162170" w:rsidR="001E5EF9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99</w:t>
            </w:r>
            <w:r w:rsidR="001E5EF9" w:rsidRPr="000D4935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0D4935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185" w:type="dxa"/>
            <w:vAlign w:val="center"/>
          </w:tcPr>
          <w:p w14:paraId="24FB9A44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vAlign w:val="bottom"/>
          </w:tcPr>
          <w:p w14:paraId="6359DB92" w14:textId="602D3E30" w:rsidR="001E5EF9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97</w:t>
            </w:r>
            <w:r w:rsidR="001E5EF9" w:rsidRPr="000D493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D4935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  <w:tc>
          <w:tcPr>
            <w:tcW w:w="180" w:type="dxa"/>
            <w:vAlign w:val="bottom"/>
          </w:tcPr>
          <w:p w14:paraId="09496B13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09D751E" w14:textId="58506888" w:rsidR="001E5EF9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97</w:t>
            </w:r>
            <w:r w:rsidR="001E5EF9" w:rsidRPr="000D493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D4935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  <w:tc>
          <w:tcPr>
            <w:tcW w:w="180" w:type="dxa"/>
            <w:vAlign w:val="bottom"/>
          </w:tcPr>
          <w:p w14:paraId="13A2E91A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BD53ED1" w14:textId="06F4BC05" w:rsidR="001E5EF9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96</w:t>
            </w:r>
            <w:r w:rsidR="001E5EF9" w:rsidRPr="000D493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D4935">
              <w:rPr>
                <w:rFonts w:ascii="Angsana New" w:hAnsi="Angsana New" w:hint="cs"/>
                <w:sz w:val="28"/>
                <w:szCs w:val="28"/>
              </w:rPr>
              <w:t>993</w:t>
            </w:r>
          </w:p>
        </w:tc>
        <w:tc>
          <w:tcPr>
            <w:tcW w:w="180" w:type="dxa"/>
            <w:vAlign w:val="bottom"/>
          </w:tcPr>
          <w:p w14:paraId="6ED7D6DA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95A5E02" w14:textId="7C68882E" w:rsidR="001E5EF9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96</w:t>
            </w:r>
            <w:r w:rsidR="001E5EF9" w:rsidRPr="000D493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D4935">
              <w:rPr>
                <w:rFonts w:ascii="Angsana New" w:hAnsi="Angsana New" w:hint="cs"/>
                <w:sz w:val="28"/>
                <w:szCs w:val="28"/>
              </w:rPr>
              <w:t>993</w:t>
            </w:r>
          </w:p>
        </w:tc>
        <w:tc>
          <w:tcPr>
            <w:tcW w:w="180" w:type="dxa"/>
            <w:vAlign w:val="bottom"/>
          </w:tcPr>
          <w:p w14:paraId="4AD55375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74EF9C72" w14:textId="3AA08854" w:rsidR="001E5EF9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>296</w:t>
            </w:r>
            <w:r w:rsidR="00E81CE8" w:rsidRPr="000D4935">
              <w:rPr>
                <w:rFonts w:ascii="Angsana New" w:hAnsi="Angsana New"/>
                <w:sz w:val="28"/>
                <w:szCs w:val="28"/>
              </w:rPr>
              <w:t>,</w:t>
            </w:r>
            <w:r w:rsidRPr="000D4935">
              <w:rPr>
                <w:rFonts w:ascii="Angsana New" w:hAnsi="Angsana New"/>
                <w:sz w:val="28"/>
                <w:szCs w:val="28"/>
              </w:rPr>
              <w:t>979</w:t>
            </w:r>
          </w:p>
        </w:tc>
        <w:tc>
          <w:tcPr>
            <w:tcW w:w="180" w:type="dxa"/>
            <w:vAlign w:val="bottom"/>
          </w:tcPr>
          <w:p w14:paraId="2751C5AA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718D52A" w14:textId="7F3D823E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="001E1B1A" w:rsidRPr="000D4935">
              <w:rPr>
                <w:rFonts w:ascii="Angsana New" w:hAnsi="Angsana New"/>
                <w:sz w:val="28"/>
                <w:szCs w:val="28"/>
              </w:rPr>
              <w:t>304</w:t>
            </w:r>
            <w:r w:rsidR="00531D8B" w:rsidRPr="000D4935">
              <w:rPr>
                <w:rFonts w:ascii="Angsana New" w:hAnsi="Angsana New"/>
                <w:sz w:val="28"/>
                <w:szCs w:val="28"/>
              </w:rPr>
              <w:t>,</w:t>
            </w:r>
            <w:r w:rsidR="001E1B1A" w:rsidRPr="000D4935">
              <w:rPr>
                <w:rFonts w:ascii="Angsana New" w:hAnsi="Angsana New"/>
                <w:sz w:val="28"/>
                <w:szCs w:val="28"/>
              </w:rPr>
              <w:t>980</w:t>
            </w:r>
          </w:p>
        </w:tc>
      </w:tr>
      <w:tr w:rsidR="00095FC8" w:rsidRPr="000D4935" w14:paraId="0C824B5D" w14:textId="77777777" w:rsidTr="001362F1">
        <w:trPr>
          <w:cantSplit/>
          <w:trHeight w:val="197"/>
        </w:trPr>
        <w:tc>
          <w:tcPr>
            <w:tcW w:w="3060" w:type="dxa"/>
            <w:vAlign w:val="bottom"/>
          </w:tcPr>
          <w:p w14:paraId="17A2C887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0D493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บริษัท หาดทิพย์ ฟู้ด แอนด์ </w:t>
            </w:r>
          </w:p>
        </w:tc>
        <w:tc>
          <w:tcPr>
            <w:tcW w:w="3420" w:type="dxa"/>
          </w:tcPr>
          <w:p w14:paraId="5AF3B0D1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0D493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ผลิตและจำหน่ายอาหาร</w:t>
            </w:r>
          </w:p>
        </w:tc>
        <w:tc>
          <w:tcPr>
            <w:tcW w:w="900" w:type="dxa"/>
            <w:vAlign w:val="center"/>
          </w:tcPr>
          <w:p w14:paraId="51D33098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DFC1BEC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3BC80B5F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vAlign w:val="center"/>
          </w:tcPr>
          <w:p w14:paraId="0468FECD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4B03B64B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8754172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55CA953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ED8B91A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B4226A3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3D10F5D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6471596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013FB2E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97C577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E7F3115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08AEBBC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5FC8" w:rsidRPr="000D4935" w14:paraId="5E5F5330" w14:textId="77777777" w:rsidTr="001362F1">
        <w:trPr>
          <w:cantSplit/>
          <w:trHeight w:val="197"/>
        </w:trPr>
        <w:tc>
          <w:tcPr>
            <w:tcW w:w="3060" w:type="dxa"/>
            <w:vAlign w:val="bottom"/>
          </w:tcPr>
          <w:p w14:paraId="7D91EDDF" w14:textId="23BBB424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0D493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    เบฟเวอร์เรจเจส จำกัด</w:t>
            </w:r>
          </w:p>
        </w:tc>
        <w:tc>
          <w:tcPr>
            <w:tcW w:w="3420" w:type="dxa"/>
          </w:tcPr>
          <w:p w14:paraId="625F81F7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0509C79C" w14:textId="349C004F" w:rsidR="001E5EF9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99</w:t>
            </w:r>
            <w:r w:rsidR="001E5EF9" w:rsidRPr="000D4935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0D4935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633B6E35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79FFCC7B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center"/>
          </w:tcPr>
          <w:p w14:paraId="655473BB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73E8C03F" w14:textId="0B838AF5" w:rsidR="001E5EF9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20</w:t>
            </w:r>
            <w:r w:rsidR="001E5EF9" w:rsidRPr="000D493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D4935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  <w:tc>
          <w:tcPr>
            <w:tcW w:w="180" w:type="dxa"/>
            <w:vAlign w:val="bottom"/>
          </w:tcPr>
          <w:p w14:paraId="43241FA2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DE4F4F" w14:textId="77777777" w:rsidR="001E5EF9" w:rsidRPr="000D4935" w:rsidRDefault="001E5EF9" w:rsidP="0083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A957225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248FD96" w14:textId="589333A5" w:rsidR="001E5EF9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>20</w:t>
            </w:r>
            <w:r w:rsidR="009F4D28" w:rsidRPr="000D4935">
              <w:rPr>
                <w:rFonts w:ascii="Angsana New" w:hAnsi="Angsana New"/>
                <w:sz w:val="28"/>
                <w:szCs w:val="28"/>
              </w:rPr>
              <w:t>,</w:t>
            </w:r>
            <w:r w:rsidRPr="000D4935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  <w:vAlign w:val="bottom"/>
          </w:tcPr>
          <w:p w14:paraId="55353EFB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6BDF4B4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0618F34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9BFBACB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B6DF627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893266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095FC8" w:rsidRPr="000D4935" w14:paraId="347D78EA" w14:textId="77777777" w:rsidTr="001362F1">
        <w:trPr>
          <w:cantSplit/>
          <w:trHeight w:val="197"/>
        </w:trPr>
        <w:tc>
          <w:tcPr>
            <w:tcW w:w="3060" w:type="dxa"/>
            <w:vAlign w:val="bottom"/>
          </w:tcPr>
          <w:p w14:paraId="0A073401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0D493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บริษัท หาดทิพย์</w:t>
            </w:r>
            <w:r w:rsidRPr="000D4935">
              <w:rPr>
                <w:rFonts w:ascii="Angsana New" w:hAnsi="Angsana New" w:hint="cs"/>
                <w:spacing w:val="-6"/>
                <w:sz w:val="28"/>
                <w:szCs w:val="28"/>
                <w:lang w:val="en-GB"/>
              </w:rPr>
              <w:t xml:space="preserve"> </w:t>
            </w:r>
            <w:r w:rsidRPr="000D493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คอมเมอร์เชียล</w:t>
            </w:r>
            <w:r w:rsidRPr="000D4935">
              <w:rPr>
                <w:rFonts w:ascii="Angsana New" w:hAnsi="Angsana New" w:hint="cs"/>
                <w:spacing w:val="-6"/>
                <w:sz w:val="28"/>
                <w:szCs w:val="28"/>
                <w:lang w:val="en-GB"/>
              </w:rPr>
              <w:t xml:space="preserve"> </w:t>
            </w:r>
            <w:r w:rsidRPr="000D493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จำกัด</w:t>
            </w:r>
          </w:p>
        </w:tc>
        <w:tc>
          <w:tcPr>
            <w:tcW w:w="3420" w:type="dxa"/>
          </w:tcPr>
          <w:p w14:paraId="5162BC7D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0D493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ผลิตและจำหน่ายสินค้าอุปโภคบริโภค</w:t>
            </w:r>
          </w:p>
        </w:tc>
        <w:tc>
          <w:tcPr>
            <w:tcW w:w="900" w:type="dxa"/>
            <w:vAlign w:val="center"/>
          </w:tcPr>
          <w:p w14:paraId="53E5F51B" w14:textId="0E639909" w:rsidR="001E5EF9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99</w:t>
            </w:r>
            <w:r w:rsidR="001E5EF9" w:rsidRPr="000D4935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0D4935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37F8E3A7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62424526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center"/>
          </w:tcPr>
          <w:p w14:paraId="2363A796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4120E4BB" w14:textId="54CEBA42" w:rsidR="001E5EF9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16</w:t>
            </w:r>
            <w:r w:rsidR="001E5EF9" w:rsidRPr="000D493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D4935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  <w:tc>
          <w:tcPr>
            <w:tcW w:w="180" w:type="dxa"/>
            <w:vAlign w:val="bottom"/>
          </w:tcPr>
          <w:p w14:paraId="25F3BF77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304F06E" w14:textId="77777777" w:rsidR="001E5EF9" w:rsidRPr="000D4935" w:rsidRDefault="001E5EF9" w:rsidP="0083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F886847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F154E19" w14:textId="11C8A318" w:rsidR="001E5EF9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>16</w:t>
            </w:r>
            <w:r w:rsidR="009F4D28" w:rsidRPr="000D4935">
              <w:rPr>
                <w:rFonts w:ascii="Angsana New" w:hAnsi="Angsana New"/>
                <w:sz w:val="28"/>
                <w:szCs w:val="28"/>
              </w:rPr>
              <w:t>,</w:t>
            </w:r>
            <w:r w:rsidRPr="000D4935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  <w:vAlign w:val="bottom"/>
          </w:tcPr>
          <w:p w14:paraId="1F61FAE9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CE390CB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1366E8D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03BD08A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1BC3C9D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6E1DE3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90705" w:rsidRPr="000D4935" w14:paraId="559BEFEA" w14:textId="77777777" w:rsidTr="001362F1">
        <w:trPr>
          <w:cantSplit/>
          <w:trHeight w:val="197"/>
        </w:trPr>
        <w:tc>
          <w:tcPr>
            <w:tcW w:w="3060" w:type="dxa"/>
            <w:vAlign w:val="bottom"/>
          </w:tcPr>
          <w:p w14:paraId="18ABE302" w14:textId="24ADB4B2" w:rsidR="00790705" w:rsidRPr="000D4935" w:rsidRDefault="0079070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0D493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บริษัท หาดทิพย์</w:t>
            </w:r>
            <w:r w:rsidR="003D5521" w:rsidRPr="000D493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  <w:r w:rsidRPr="000D493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ด</w:t>
            </w:r>
            <w:r w:rsidR="003D5521" w:rsidRPr="000D493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ีเ</w:t>
            </w:r>
            <w:r w:rsidRPr="000D493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วล</w:t>
            </w:r>
            <w:r w:rsidR="003D5521" w:rsidRPr="000D493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ล</w:t>
            </w:r>
            <w:r w:rsidRPr="000D493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อ</w:t>
            </w:r>
            <w:r w:rsidR="003D5521" w:rsidRPr="000D493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ป</w:t>
            </w:r>
            <w:r w:rsidRPr="000D493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เม้นท์ จำกัด</w:t>
            </w:r>
          </w:p>
        </w:tc>
        <w:tc>
          <w:tcPr>
            <w:tcW w:w="3420" w:type="dxa"/>
          </w:tcPr>
          <w:p w14:paraId="15307B8D" w14:textId="426E1045" w:rsidR="00790705" w:rsidRPr="000D4935" w:rsidRDefault="006A62EE" w:rsidP="0013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4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0D4935">
              <w:rPr>
                <w:rFonts w:ascii="Angsana New" w:hAnsi="Angsana New" w:hint="cs"/>
                <w:sz w:val="28"/>
                <w:szCs w:val="28"/>
                <w:cs/>
              </w:rPr>
              <w:t>พัฒนาอ</w:t>
            </w:r>
            <w:r w:rsidR="00C341D0" w:rsidRPr="000D4935">
              <w:rPr>
                <w:rFonts w:ascii="Angsana New" w:hAnsi="Angsana New" w:hint="cs"/>
                <w:sz w:val="28"/>
                <w:szCs w:val="28"/>
                <w:cs/>
              </w:rPr>
              <w:t>สั</w:t>
            </w:r>
            <w:r w:rsidRPr="000D4935">
              <w:rPr>
                <w:rFonts w:ascii="Angsana New" w:hAnsi="Angsana New" w:hint="cs"/>
                <w:sz w:val="28"/>
                <w:szCs w:val="28"/>
                <w:cs/>
              </w:rPr>
              <w:t>งหาริมทรัพย์</w:t>
            </w:r>
          </w:p>
        </w:tc>
        <w:tc>
          <w:tcPr>
            <w:tcW w:w="900" w:type="dxa"/>
            <w:vAlign w:val="center"/>
          </w:tcPr>
          <w:p w14:paraId="00009011" w14:textId="747AF816" w:rsidR="0079070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>99</w:t>
            </w:r>
            <w:r w:rsidR="004D3D12" w:rsidRPr="000D4935">
              <w:rPr>
                <w:rFonts w:ascii="Angsana New" w:hAnsi="Angsana New"/>
                <w:sz w:val="28"/>
                <w:szCs w:val="28"/>
              </w:rPr>
              <w:t>.</w:t>
            </w:r>
            <w:r w:rsidRPr="000D4935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80" w:type="dxa"/>
          </w:tcPr>
          <w:p w14:paraId="30A3865D" w14:textId="77777777" w:rsidR="00790705" w:rsidRPr="000D4935" w:rsidRDefault="0079070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0C665B62" w14:textId="5A156C4A" w:rsidR="00790705" w:rsidRPr="000D4935" w:rsidRDefault="004D3D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center"/>
          </w:tcPr>
          <w:p w14:paraId="4DCC6557" w14:textId="77777777" w:rsidR="00790705" w:rsidRPr="000D4935" w:rsidRDefault="0079070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355890ED" w14:textId="653F75F8" w:rsidR="0079070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>1</w:t>
            </w:r>
            <w:r w:rsidR="00326DB7" w:rsidRPr="000D4935">
              <w:rPr>
                <w:rFonts w:ascii="Angsana New" w:hAnsi="Angsana New"/>
                <w:sz w:val="28"/>
                <w:szCs w:val="28"/>
              </w:rPr>
              <w:t>,</w:t>
            </w:r>
            <w:r w:rsidRPr="000D4935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  <w:vAlign w:val="bottom"/>
          </w:tcPr>
          <w:p w14:paraId="21BC912B" w14:textId="77777777" w:rsidR="00790705" w:rsidRPr="000D4935" w:rsidRDefault="0079070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A19D385" w14:textId="6AA0BB40" w:rsidR="00790705" w:rsidRPr="000D4935" w:rsidRDefault="00D14654" w:rsidP="0083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BD4784C" w14:textId="77777777" w:rsidR="00790705" w:rsidRPr="000D4935" w:rsidRDefault="0079070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1117D36E" w14:textId="52B59612" w:rsidR="0079070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>999</w:t>
            </w:r>
          </w:p>
        </w:tc>
        <w:tc>
          <w:tcPr>
            <w:tcW w:w="180" w:type="dxa"/>
            <w:vAlign w:val="bottom"/>
          </w:tcPr>
          <w:p w14:paraId="5A16D1F1" w14:textId="77777777" w:rsidR="00790705" w:rsidRPr="000D4935" w:rsidRDefault="0079070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880E01F" w14:textId="6B6026FE" w:rsidR="00790705" w:rsidRPr="000D4935" w:rsidRDefault="00306DE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322C95F" w14:textId="77777777" w:rsidR="00790705" w:rsidRPr="000D4935" w:rsidRDefault="0079070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8941FA0" w14:textId="62C4C081" w:rsidR="00790705" w:rsidRPr="000D4935" w:rsidRDefault="00306DE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58DF5FF" w14:textId="77777777" w:rsidR="00790705" w:rsidRPr="000D4935" w:rsidRDefault="0079070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230C4E" w14:textId="3119F3CC" w:rsidR="00790705" w:rsidRPr="000D4935" w:rsidRDefault="00306DE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6A03" w:rsidRPr="000D4935" w14:paraId="1525C341" w14:textId="77777777" w:rsidTr="001362F1">
        <w:trPr>
          <w:cantSplit/>
          <w:trHeight w:val="197"/>
        </w:trPr>
        <w:tc>
          <w:tcPr>
            <w:tcW w:w="3060" w:type="dxa"/>
            <w:vAlign w:val="bottom"/>
          </w:tcPr>
          <w:p w14:paraId="4C946EC4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en-GB"/>
              </w:rPr>
            </w:pPr>
            <w:r w:rsidRPr="000D493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    </w:t>
            </w:r>
            <w:r w:rsidRPr="000D493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3420" w:type="dxa"/>
          </w:tcPr>
          <w:p w14:paraId="756A3329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0639A38F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C445B92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1579D9D7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vAlign w:val="center"/>
          </w:tcPr>
          <w:p w14:paraId="7EA6D2DC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60F4463E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37B056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17497B9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0ED9529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801099" w14:textId="1566E74B" w:rsidR="001E5EF9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b/>
                <w:bCs/>
                <w:sz w:val="28"/>
                <w:szCs w:val="28"/>
              </w:rPr>
              <w:t>13</w:t>
            </w:r>
            <w:r w:rsidRPr="000D4935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1E5EF9" w:rsidRPr="000D4935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0D4935">
              <w:rPr>
                <w:rFonts w:ascii="Angsana New" w:hAnsi="Angsana New" w:hint="cs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180" w:type="dxa"/>
            <w:vAlign w:val="bottom"/>
          </w:tcPr>
          <w:p w14:paraId="2D099B18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8FB591" w14:textId="3FFB3190" w:rsidR="001E5EF9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b/>
                <w:bCs/>
                <w:sz w:val="28"/>
                <w:szCs w:val="28"/>
              </w:rPr>
              <w:t>96</w:t>
            </w:r>
            <w:r w:rsidR="001E5EF9" w:rsidRPr="000D4935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0D4935">
              <w:rPr>
                <w:rFonts w:ascii="Angsana New" w:hAnsi="Angsana New" w:hint="cs"/>
                <w:b/>
                <w:bCs/>
                <w:sz w:val="28"/>
                <w:szCs w:val="28"/>
              </w:rPr>
              <w:t>993</w:t>
            </w:r>
          </w:p>
        </w:tc>
        <w:tc>
          <w:tcPr>
            <w:tcW w:w="180" w:type="dxa"/>
            <w:vAlign w:val="bottom"/>
          </w:tcPr>
          <w:p w14:paraId="7835714F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  <w:tab w:val="decimal" w:pos="742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548EAA5" w14:textId="1C1858CC" w:rsidR="001E5EF9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4935">
              <w:rPr>
                <w:rFonts w:ascii="Angsana New" w:hAnsi="Angsana New"/>
                <w:b/>
                <w:bCs/>
                <w:sz w:val="28"/>
                <w:szCs w:val="28"/>
              </w:rPr>
              <w:t>296</w:t>
            </w:r>
            <w:r w:rsidR="00D40BA2" w:rsidRPr="000D493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8"/>
                <w:szCs w:val="28"/>
              </w:rPr>
              <w:t>979</w:t>
            </w:r>
          </w:p>
        </w:tc>
        <w:tc>
          <w:tcPr>
            <w:tcW w:w="180" w:type="dxa"/>
            <w:vAlign w:val="bottom"/>
          </w:tcPr>
          <w:p w14:paraId="495E9B06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  <w:tab w:val="decimal" w:pos="742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D6E2246" w14:textId="52B15C95" w:rsidR="001E5EF9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4935">
              <w:rPr>
                <w:rFonts w:ascii="Angsana New" w:hAnsi="Angsana New"/>
                <w:b/>
                <w:bCs/>
                <w:sz w:val="28"/>
                <w:szCs w:val="28"/>
              </w:rPr>
              <w:t>304</w:t>
            </w:r>
            <w:r w:rsidR="00D40BA2" w:rsidRPr="000D493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8"/>
                <w:szCs w:val="28"/>
              </w:rPr>
              <w:t>980</w:t>
            </w:r>
          </w:p>
        </w:tc>
      </w:tr>
      <w:tr w:rsidR="00095FC8" w:rsidRPr="000D4935" w14:paraId="1B53C87C" w14:textId="77777777" w:rsidTr="001362F1">
        <w:trPr>
          <w:cantSplit/>
          <w:trHeight w:val="197"/>
        </w:trPr>
        <w:tc>
          <w:tcPr>
            <w:tcW w:w="3060" w:type="dxa"/>
            <w:vAlign w:val="bottom"/>
          </w:tcPr>
          <w:p w14:paraId="64C056B3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0D493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   </w:t>
            </w:r>
          </w:p>
        </w:tc>
        <w:tc>
          <w:tcPr>
            <w:tcW w:w="3420" w:type="dxa"/>
          </w:tcPr>
          <w:p w14:paraId="41CAF2CF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21D1CA9D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856B398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0134776F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vAlign w:val="center"/>
          </w:tcPr>
          <w:p w14:paraId="54D68D0D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45EE209D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B65F3C3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14559AD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C8E39E3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74F6CA4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D07ABBD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A545B89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148637F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11DD8F9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119C07E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FA7B29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5FC8" w:rsidRPr="000D4935" w14:paraId="1F7755FD" w14:textId="77777777" w:rsidTr="001362F1">
        <w:trPr>
          <w:cantSplit/>
          <w:trHeight w:val="197"/>
        </w:trPr>
        <w:tc>
          <w:tcPr>
            <w:tcW w:w="3060" w:type="dxa"/>
            <w:vAlign w:val="bottom"/>
          </w:tcPr>
          <w:p w14:paraId="783F08CC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3420" w:type="dxa"/>
          </w:tcPr>
          <w:p w14:paraId="25416C74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79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59EA58CF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E5DDFA9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4259FD6F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vAlign w:val="center"/>
          </w:tcPr>
          <w:p w14:paraId="115C5728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1E88461E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CF6A34B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CE36F81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C397A0F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40C7541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CFB165A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7956F6F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AE0CF2A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D784FEE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B9F36D9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608176C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726F" w:rsidRPr="000D4935" w14:paraId="01D0FC04" w14:textId="77777777" w:rsidTr="001362F1">
        <w:trPr>
          <w:cantSplit/>
          <w:trHeight w:val="197"/>
        </w:trPr>
        <w:tc>
          <w:tcPr>
            <w:tcW w:w="3060" w:type="dxa"/>
            <w:vAlign w:val="bottom"/>
          </w:tcPr>
          <w:p w14:paraId="402A96E3" w14:textId="6D7A905B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0D4935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0D493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กิน</w:t>
            </w:r>
            <w:r w:rsidRPr="000D4935">
              <w:rPr>
                <w:rFonts w:ascii="Angsana New" w:hAnsi="Angsana New" w:hint="cs"/>
                <w:sz w:val="28"/>
                <w:szCs w:val="28"/>
                <w:cs/>
              </w:rPr>
              <w:t xml:space="preserve">ดี </w:t>
            </w:r>
            <w:r w:rsidRPr="000D493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อยู่ดี </w:t>
            </w:r>
            <w:r w:rsidR="001E1B1A" w:rsidRPr="000D4935">
              <w:rPr>
                <w:rFonts w:ascii="Angsana New" w:hAnsi="Angsana New" w:hint="cs"/>
                <w:spacing w:val="-6"/>
                <w:sz w:val="28"/>
                <w:szCs w:val="28"/>
              </w:rPr>
              <w:t>2020</w:t>
            </w:r>
            <w:r w:rsidRPr="000D493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420" w:type="dxa"/>
          </w:tcPr>
          <w:p w14:paraId="3CEB6359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9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0D493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ผลิตและจำหน่ายอาหาร</w:t>
            </w:r>
          </w:p>
        </w:tc>
        <w:tc>
          <w:tcPr>
            <w:tcW w:w="900" w:type="dxa"/>
            <w:vAlign w:val="center"/>
          </w:tcPr>
          <w:p w14:paraId="2D4F21DA" w14:textId="62C52564" w:rsidR="001E5EF9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>71</w:t>
            </w:r>
            <w:r w:rsidR="00D1568A" w:rsidRPr="000D4935">
              <w:rPr>
                <w:rFonts w:ascii="Angsana New" w:hAnsi="Angsana New"/>
                <w:sz w:val="28"/>
                <w:szCs w:val="28"/>
              </w:rPr>
              <w:t>.</w:t>
            </w:r>
            <w:r w:rsidRPr="000D4935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0" w:type="dxa"/>
          </w:tcPr>
          <w:p w14:paraId="4FD27DD6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59326C2F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center"/>
          </w:tcPr>
          <w:p w14:paraId="7E6D210F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3B9A426C" w14:textId="1FF80C96" w:rsidR="001E5EF9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16</w:t>
            </w:r>
            <w:r w:rsidR="001E5EF9" w:rsidRPr="000D493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D4935">
              <w:rPr>
                <w:rFonts w:ascii="Angsana New" w:hAnsi="Angsana New" w:hint="cs"/>
                <w:sz w:val="28"/>
                <w:szCs w:val="28"/>
              </w:rPr>
              <w:t>500</w:t>
            </w:r>
          </w:p>
        </w:tc>
        <w:tc>
          <w:tcPr>
            <w:tcW w:w="180" w:type="dxa"/>
            <w:vAlign w:val="bottom"/>
          </w:tcPr>
          <w:p w14:paraId="27F2FA62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F7C5094" w14:textId="77777777" w:rsidR="001E5EF9" w:rsidRPr="000D4935" w:rsidRDefault="001E5EF9" w:rsidP="0083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F2C0279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667CB73" w14:textId="1DD5DBDA" w:rsidR="001E5EF9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>11</w:t>
            </w:r>
            <w:r w:rsidR="00D1568A" w:rsidRPr="000D4935">
              <w:rPr>
                <w:rFonts w:ascii="Angsana New" w:hAnsi="Angsana New"/>
                <w:sz w:val="28"/>
                <w:szCs w:val="28"/>
              </w:rPr>
              <w:t>,</w:t>
            </w:r>
            <w:r w:rsidRPr="000D4935">
              <w:rPr>
                <w:rFonts w:ascii="Angsana New" w:hAnsi="Angsana New"/>
                <w:sz w:val="28"/>
                <w:szCs w:val="28"/>
              </w:rPr>
              <w:t>715</w:t>
            </w:r>
          </w:p>
        </w:tc>
        <w:tc>
          <w:tcPr>
            <w:tcW w:w="180" w:type="dxa"/>
            <w:vAlign w:val="bottom"/>
          </w:tcPr>
          <w:p w14:paraId="36F4DF68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B2B7072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C85B32E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037EFF6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CFD7AC5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35BBF91" w14:textId="77777777" w:rsidR="001E5EF9" w:rsidRPr="000D4935" w:rsidRDefault="001E5EF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08D1C50B" w14:textId="77777777" w:rsidR="002A7730" w:rsidRPr="000D4935" w:rsidRDefault="002A7730" w:rsidP="00351A49">
      <w:pPr>
        <w:pStyle w:val="block"/>
        <w:spacing w:after="0" w:line="240" w:lineRule="atLeast"/>
        <w:ind w:left="0" w:right="-512"/>
        <w:jc w:val="thaiDistribute"/>
        <w:rPr>
          <w:rFonts w:ascii="Angsana New" w:hAnsi="Angsana New"/>
          <w:spacing w:val="-6"/>
          <w:sz w:val="30"/>
          <w:szCs w:val="30"/>
          <w:lang w:bidi="th-TH"/>
        </w:rPr>
      </w:pPr>
    </w:p>
    <w:p w14:paraId="4EF9F8B3" w14:textId="77777777" w:rsidR="00446F8A" w:rsidRPr="000D4935" w:rsidRDefault="00446F8A" w:rsidP="000A1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06B2946" w14:textId="77777777" w:rsidR="00446F8A" w:rsidRPr="000D4935" w:rsidRDefault="00446F8A" w:rsidP="00446F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  <w:sectPr w:rsidR="00446F8A" w:rsidRPr="000D4935" w:rsidSect="00D562F7">
          <w:headerReference w:type="default" r:id="rId16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245"/>
        </w:sectPr>
      </w:pPr>
    </w:p>
    <w:p w14:paraId="34A4D415" w14:textId="37286517" w:rsidR="000A10DE" w:rsidRDefault="000A10DE" w:rsidP="00C1084B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</w:rPr>
      </w:pPr>
      <w:r w:rsidRPr="000D4935">
        <w:rPr>
          <w:rFonts w:ascii="Angsana New" w:hAnsi="Angsana New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5D74C085" w14:textId="77777777" w:rsidR="00E504DC" w:rsidRPr="000D4935" w:rsidRDefault="00E504DC" w:rsidP="00E504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94"/>
        <w:gridCol w:w="256"/>
        <w:gridCol w:w="1080"/>
        <w:gridCol w:w="270"/>
        <w:gridCol w:w="1080"/>
        <w:gridCol w:w="270"/>
        <w:gridCol w:w="900"/>
      </w:tblGrid>
      <w:tr w:rsidR="00E504DC" w:rsidRPr="000D4935" w14:paraId="7A99AD55" w14:textId="77777777" w:rsidTr="00473498">
        <w:tc>
          <w:tcPr>
            <w:tcW w:w="4230" w:type="dxa"/>
            <w:vMerge w:val="restart"/>
          </w:tcPr>
          <w:p w14:paraId="73AD63CF" w14:textId="397A9B92" w:rsidR="00E504DC" w:rsidRPr="000D4935" w:rsidRDefault="00E504DC" w:rsidP="00E5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</w:p>
          <w:p w14:paraId="5DDAEB9E" w14:textId="531D77A0" w:rsidR="00E504DC" w:rsidRPr="000D4935" w:rsidRDefault="00E504DC" w:rsidP="00C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28DEA23" w14:textId="77777777" w:rsidR="00E504DC" w:rsidRPr="000D4935" w:rsidRDefault="00E504DC" w:rsidP="00C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5BFD1C" w14:textId="77777777" w:rsidR="00E504DC" w:rsidRPr="000D4935" w:rsidRDefault="00E504DC" w:rsidP="00C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909DE16" w14:textId="77777777" w:rsidR="00E504DC" w:rsidRPr="000D4935" w:rsidRDefault="00E504DC" w:rsidP="00C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04DC" w:rsidRPr="000D4935" w14:paraId="2ED6AB44" w14:textId="77777777" w:rsidTr="00473498">
        <w:tc>
          <w:tcPr>
            <w:tcW w:w="4230" w:type="dxa"/>
            <w:vMerge/>
          </w:tcPr>
          <w:p w14:paraId="749B90AF" w14:textId="77777777" w:rsidR="00E504DC" w:rsidRPr="000D4935" w:rsidRDefault="00E504DC" w:rsidP="00C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</w:tcPr>
          <w:p w14:paraId="0F0A7EB1" w14:textId="77777777" w:rsidR="00E504DC" w:rsidRPr="000D4935" w:rsidRDefault="00E504DC" w:rsidP="00CF5237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56" w:type="dxa"/>
          </w:tcPr>
          <w:p w14:paraId="20AAFC2F" w14:textId="77777777" w:rsidR="00E504DC" w:rsidRPr="000D4935" w:rsidRDefault="00E504DC" w:rsidP="00CF5237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A994D2C" w14:textId="77777777" w:rsidR="00E504DC" w:rsidRPr="000D4935" w:rsidRDefault="00E504DC" w:rsidP="00CF5237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4632705E" w14:textId="77777777" w:rsidR="00E504DC" w:rsidRPr="000D4935" w:rsidRDefault="00E504DC" w:rsidP="00C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0DA8C2" w14:textId="77777777" w:rsidR="00E504DC" w:rsidRPr="000D4935" w:rsidRDefault="00E504DC" w:rsidP="00CF5237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5F0FCF73" w14:textId="77777777" w:rsidR="00E504DC" w:rsidRPr="000D4935" w:rsidRDefault="00E504DC" w:rsidP="00CF5237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C9658B9" w14:textId="77777777" w:rsidR="00E504DC" w:rsidRPr="000D4935" w:rsidRDefault="00E504DC" w:rsidP="00CF5237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E504DC" w:rsidRPr="000D4935" w14:paraId="005873EB" w14:textId="77777777" w:rsidTr="00473498">
        <w:tc>
          <w:tcPr>
            <w:tcW w:w="4230" w:type="dxa"/>
          </w:tcPr>
          <w:p w14:paraId="7C75257E" w14:textId="77777777" w:rsidR="00E504DC" w:rsidRPr="000D4935" w:rsidRDefault="00E504DC" w:rsidP="00CF523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352C5227" w14:textId="2752B5DC" w:rsidR="00E504DC" w:rsidRPr="000D4935" w:rsidRDefault="00E504DC" w:rsidP="00CF5237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493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D493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D493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146F2" w:rsidRPr="000D4935" w14:paraId="595FEBF6" w14:textId="77777777" w:rsidTr="00473498">
        <w:tc>
          <w:tcPr>
            <w:tcW w:w="4230" w:type="dxa"/>
          </w:tcPr>
          <w:p w14:paraId="5C63B85D" w14:textId="481AB1C1" w:rsidR="009146F2" w:rsidRPr="000D4935" w:rsidRDefault="009146F2" w:rsidP="009146F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94" w:type="dxa"/>
          </w:tcPr>
          <w:p w14:paraId="78A4B840" w14:textId="5FA34C28" w:rsidR="009146F2" w:rsidRPr="00690701" w:rsidRDefault="009146F2" w:rsidP="009146F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206,388</w:t>
            </w:r>
          </w:p>
        </w:tc>
        <w:tc>
          <w:tcPr>
            <w:tcW w:w="256" w:type="dxa"/>
          </w:tcPr>
          <w:p w14:paraId="623D7020" w14:textId="77777777" w:rsidR="009146F2" w:rsidRPr="000D4935" w:rsidRDefault="009146F2" w:rsidP="009146F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0365A5" w14:textId="783904E6" w:rsidR="009146F2" w:rsidRPr="000D4935" w:rsidRDefault="009146F2" w:rsidP="009146F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206,388</w:t>
            </w:r>
          </w:p>
        </w:tc>
        <w:tc>
          <w:tcPr>
            <w:tcW w:w="270" w:type="dxa"/>
          </w:tcPr>
          <w:p w14:paraId="1F5F6BF8" w14:textId="77777777" w:rsidR="009146F2" w:rsidRPr="000D4935" w:rsidRDefault="009146F2" w:rsidP="00914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BDDAB1" w14:textId="31837C0F" w:rsidR="009146F2" w:rsidRPr="000D4935" w:rsidRDefault="009146F2" w:rsidP="009146F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207,346</w:t>
            </w:r>
          </w:p>
        </w:tc>
        <w:tc>
          <w:tcPr>
            <w:tcW w:w="270" w:type="dxa"/>
          </w:tcPr>
          <w:p w14:paraId="507B8AB9" w14:textId="77777777" w:rsidR="009146F2" w:rsidRPr="000D4935" w:rsidRDefault="009146F2" w:rsidP="00914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E85AD8E" w14:textId="664F1CD6" w:rsidR="009146F2" w:rsidRPr="000D4935" w:rsidRDefault="009146F2" w:rsidP="009146F2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207,346</w:t>
            </w:r>
          </w:p>
        </w:tc>
      </w:tr>
    </w:tbl>
    <w:p w14:paraId="546FD212" w14:textId="77777777" w:rsidR="00B0219E" w:rsidRPr="00E504DC" w:rsidRDefault="00B0219E" w:rsidP="00E50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7E1FBA14" w14:textId="0F8A986C" w:rsidR="00850016" w:rsidRPr="000D4935" w:rsidRDefault="00850016" w:rsidP="008731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 w:hint="cs"/>
          <w:sz w:val="30"/>
          <w:szCs w:val="30"/>
          <w:cs/>
        </w:rPr>
        <w:t>ข้อมูลเกี่ยวกับสัญญาเช่าเปิดเผยใน</w:t>
      </w:r>
      <w:r w:rsidR="003D6DF4" w:rsidRPr="000D4935">
        <w:rPr>
          <w:rFonts w:ascii="Angsana New" w:hAnsi="Angsana New" w:hint="cs"/>
          <w:sz w:val="30"/>
          <w:szCs w:val="30"/>
          <w:cs/>
        </w:rPr>
        <w:t xml:space="preserve">หมายเหตุข้อ </w:t>
      </w:r>
      <w:r w:rsidR="001E1B1A" w:rsidRPr="000D4935">
        <w:rPr>
          <w:rFonts w:ascii="Angsana New" w:hAnsi="Angsana New"/>
          <w:sz w:val="30"/>
          <w:szCs w:val="30"/>
        </w:rPr>
        <w:t>11</w:t>
      </w:r>
    </w:p>
    <w:p w14:paraId="3268F83B" w14:textId="2D590A7C" w:rsidR="00CB4F20" w:rsidRPr="000D4935" w:rsidRDefault="00CB4F20" w:rsidP="0014722A">
      <w:pPr>
        <w:tabs>
          <w:tab w:val="clear" w:pos="680"/>
          <w:tab w:val="center" w:pos="540"/>
          <w:tab w:val="center" w:pos="81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260"/>
        <w:gridCol w:w="236"/>
        <w:gridCol w:w="1204"/>
      </w:tblGrid>
      <w:tr w:rsidR="00CE3921" w:rsidRPr="000D4935" w14:paraId="1D9D8E0D" w14:textId="77777777" w:rsidTr="00081AB9">
        <w:trPr>
          <w:trHeight w:val="20"/>
          <w:tblHeader/>
        </w:trPr>
        <w:tc>
          <w:tcPr>
            <w:tcW w:w="6480" w:type="dxa"/>
          </w:tcPr>
          <w:p w14:paraId="26279476" w14:textId="77777777" w:rsidR="00CE3921" w:rsidRPr="000D4935" w:rsidRDefault="00CE3921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0D91635D" w14:textId="325D833F" w:rsidR="00CE3921" w:rsidRPr="000D4935" w:rsidRDefault="00CE3921" w:rsidP="00C4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6B12" w:rsidRPr="000D4935" w14:paraId="7BBA44E6" w14:textId="77777777" w:rsidTr="00081AB9">
        <w:trPr>
          <w:trHeight w:val="20"/>
          <w:tblHeader/>
        </w:trPr>
        <w:tc>
          <w:tcPr>
            <w:tcW w:w="6480" w:type="dxa"/>
          </w:tcPr>
          <w:p w14:paraId="70F8FFE5" w14:textId="47DAD0E0" w:rsidR="00796B12" w:rsidRPr="000D4935" w:rsidRDefault="00796B12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1E1B1A"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1B7DFAD7" w14:textId="6A16F289" w:rsidR="00796B12" w:rsidRPr="000D4935" w:rsidRDefault="001E1B1A" w:rsidP="00C4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center"/>
          </w:tcPr>
          <w:p w14:paraId="4B0CCD51" w14:textId="77777777" w:rsidR="00796B12" w:rsidRPr="000D4935" w:rsidRDefault="00796B12" w:rsidP="00C4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452D73A4" w14:textId="37A2D6F6" w:rsidR="00796B12" w:rsidRPr="000D4935" w:rsidRDefault="001E1B1A" w:rsidP="00C4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96B12" w:rsidRPr="000D4935" w14:paraId="478F860A" w14:textId="77777777" w:rsidTr="00081AB9">
        <w:trPr>
          <w:trHeight w:val="20"/>
          <w:tblHeader/>
        </w:trPr>
        <w:tc>
          <w:tcPr>
            <w:tcW w:w="6480" w:type="dxa"/>
          </w:tcPr>
          <w:p w14:paraId="33F22218" w14:textId="77777777" w:rsidR="00796B12" w:rsidRPr="000D4935" w:rsidRDefault="00796B12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B12B3FB" w14:textId="4469EEF2" w:rsidR="00796B12" w:rsidRPr="000D4935" w:rsidRDefault="00796B12" w:rsidP="00C4067B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0D493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6A6557" w:rsidRPr="000D493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D493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96B12" w:rsidRPr="000D4935" w14:paraId="3AD3BB32" w14:textId="77777777" w:rsidTr="00081AB9">
        <w:trPr>
          <w:trHeight w:val="20"/>
          <w:tblHeader/>
        </w:trPr>
        <w:tc>
          <w:tcPr>
            <w:tcW w:w="6480" w:type="dxa"/>
          </w:tcPr>
          <w:p w14:paraId="68161029" w14:textId="7F0BD185" w:rsidR="00796B12" w:rsidRPr="000D4935" w:rsidRDefault="00796B12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</w:t>
            </w:r>
            <w:r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2700" w:type="dxa"/>
            <w:gridSpan w:val="3"/>
          </w:tcPr>
          <w:p w14:paraId="3176EFA1" w14:textId="77777777" w:rsidR="00796B12" w:rsidRPr="000D4935" w:rsidRDefault="00796B12" w:rsidP="00C4067B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20665" w:rsidRPr="000D4935" w14:paraId="50AD3C28" w14:textId="77777777" w:rsidTr="00081AB9">
        <w:trPr>
          <w:trHeight w:val="20"/>
        </w:trPr>
        <w:tc>
          <w:tcPr>
            <w:tcW w:w="6480" w:type="dxa"/>
          </w:tcPr>
          <w:p w14:paraId="67C1407B" w14:textId="77777777" w:rsidR="00820665" w:rsidRPr="000D4935" w:rsidRDefault="00820665" w:rsidP="0082066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7BD3AE48" w14:textId="602A8AE8" w:rsidR="00820665" w:rsidRPr="000D4935" w:rsidRDefault="001E1B1A" w:rsidP="0082066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9A7633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610</w:t>
            </w:r>
          </w:p>
        </w:tc>
        <w:tc>
          <w:tcPr>
            <w:tcW w:w="236" w:type="dxa"/>
          </w:tcPr>
          <w:p w14:paraId="02D20D2D" w14:textId="77777777" w:rsidR="00820665" w:rsidRPr="000D4935" w:rsidRDefault="00820665" w:rsidP="00820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4F502521" w14:textId="70E59FB5" w:rsidR="00820665" w:rsidRPr="000D4935" w:rsidRDefault="001E1B1A" w:rsidP="0082066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20665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850</w:t>
            </w:r>
          </w:p>
        </w:tc>
      </w:tr>
    </w:tbl>
    <w:p w14:paraId="41CB57B5" w14:textId="77777777" w:rsidR="00796B12" w:rsidRPr="000D4935" w:rsidRDefault="00796B12" w:rsidP="00796B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color w:val="0000FF"/>
          <w:sz w:val="28"/>
          <w:szCs w:val="28"/>
        </w:rPr>
      </w:pPr>
    </w:p>
    <w:p w14:paraId="0007B7AB" w14:textId="77777777" w:rsidR="007C52D3" w:rsidRPr="000D4935" w:rsidRDefault="000A10DE" w:rsidP="00F6328B">
      <w:pPr>
        <w:tabs>
          <w:tab w:val="clear" w:pos="680"/>
          <w:tab w:val="center" w:pos="540"/>
          <w:tab w:val="center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7C52D3" w:rsidRPr="000D4935">
        <w:rPr>
          <w:rFonts w:ascii="Angsana New" w:hAnsi="Angsana New" w:hint="cs"/>
          <w:sz w:val="30"/>
          <w:szCs w:val="30"/>
          <w:cs/>
        </w:rPr>
        <w:t>ประกอบด้วยที่ดินที่ถือครองเพื่อโครงการในอนาคต และที่ดินที่ให้เช่าแก่บริษัทย่อย</w:t>
      </w:r>
    </w:p>
    <w:p w14:paraId="431DD27E" w14:textId="77777777" w:rsidR="007C52D3" w:rsidRPr="000D4935" w:rsidRDefault="007C52D3" w:rsidP="00F6328B">
      <w:pPr>
        <w:tabs>
          <w:tab w:val="clear" w:pos="680"/>
          <w:tab w:val="center" w:pos="540"/>
          <w:tab w:val="center" w:pos="81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13747F5" w14:textId="39BAFACA" w:rsidR="003A3EA8" w:rsidRPr="000D4935" w:rsidRDefault="00D761C0" w:rsidP="00796B1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0D4935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1E1B1A" w:rsidRPr="000D4935">
        <w:rPr>
          <w:rFonts w:ascii="Angsana New" w:hAnsi="Angsana New"/>
          <w:sz w:val="30"/>
          <w:szCs w:val="30"/>
        </w:rPr>
        <w:t>31</w:t>
      </w:r>
      <w:r w:rsidRPr="000D4935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1E1B1A" w:rsidRPr="000D4935">
        <w:rPr>
          <w:rFonts w:ascii="Angsana New" w:hAnsi="Angsana New"/>
          <w:sz w:val="30"/>
          <w:szCs w:val="30"/>
        </w:rPr>
        <w:t>2563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>จำนวน</w:t>
      </w:r>
      <w:r w:rsidR="00324CD1" w:rsidRPr="000D4935">
        <w:rPr>
          <w:rFonts w:ascii="Angsana New" w:hAnsi="Angsana New"/>
          <w:sz w:val="30"/>
          <w:szCs w:val="30"/>
        </w:rPr>
        <w:t xml:space="preserve"> </w:t>
      </w:r>
      <w:r w:rsidR="001E1B1A" w:rsidRPr="000D4935">
        <w:rPr>
          <w:rFonts w:ascii="Angsana New" w:hAnsi="Angsana New"/>
          <w:sz w:val="30"/>
          <w:szCs w:val="30"/>
        </w:rPr>
        <w:t>577</w:t>
      </w:r>
      <w:r w:rsidR="00480A55" w:rsidRPr="000D4935">
        <w:rPr>
          <w:rFonts w:ascii="Angsana New" w:hAnsi="Angsana New"/>
          <w:sz w:val="30"/>
          <w:szCs w:val="30"/>
        </w:rPr>
        <w:t>.</w:t>
      </w:r>
      <w:r w:rsidR="001E1B1A" w:rsidRPr="000D4935">
        <w:rPr>
          <w:rFonts w:ascii="Angsana New" w:hAnsi="Angsana New"/>
          <w:sz w:val="30"/>
          <w:szCs w:val="30"/>
        </w:rPr>
        <w:t>91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>ล้านบาท</w:t>
      </w:r>
      <w:r w:rsidRPr="000D4935">
        <w:rPr>
          <w:rFonts w:ascii="Angsana New" w:hAnsi="Angsana New" w:hint="cs"/>
          <w:sz w:val="30"/>
          <w:szCs w:val="30"/>
          <w:cs/>
        </w:rPr>
        <w:t xml:space="preserve"> </w:t>
      </w:r>
      <w:r w:rsidRPr="000D493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1E1B1A" w:rsidRPr="000D4935">
        <w:rPr>
          <w:rFonts w:ascii="Angsana New" w:hAnsi="Angsana New"/>
          <w:i/>
          <w:iCs/>
          <w:sz w:val="30"/>
          <w:szCs w:val="30"/>
        </w:rPr>
        <w:t>2562</w:t>
      </w:r>
      <w:r w:rsidRPr="000D4935">
        <w:rPr>
          <w:rFonts w:ascii="Angsana New" w:hAnsi="Angsana New"/>
          <w:i/>
          <w:iCs/>
          <w:sz w:val="30"/>
          <w:szCs w:val="30"/>
        </w:rPr>
        <w:t xml:space="preserve">: </w:t>
      </w:r>
      <w:r w:rsidR="001E1B1A" w:rsidRPr="000D4935">
        <w:rPr>
          <w:rFonts w:ascii="Angsana New" w:hAnsi="Angsana New"/>
          <w:i/>
          <w:iCs/>
          <w:sz w:val="30"/>
          <w:szCs w:val="30"/>
        </w:rPr>
        <w:t>607</w:t>
      </w:r>
      <w:r w:rsidR="006B53D4" w:rsidRPr="000D4935">
        <w:rPr>
          <w:rFonts w:ascii="Angsana New" w:hAnsi="Angsana New"/>
          <w:i/>
          <w:iCs/>
          <w:sz w:val="30"/>
          <w:szCs w:val="30"/>
        </w:rPr>
        <w:t>.</w:t>
      </w:r>
      <w:r w:rsidR="001E1B1A" w:rsidRPr="000D4935">
        <w:rPr>
          <w:rFonts w:ascii="Angsana New" w:hAnsi="Angsana New"/>
          <w:i/>
          <w:iCs/>
          <w:sz w:val="30"/>
          <w:szCs w:val="30"/>
        </w:rPr>
        <w:t>3</w:t>
      </w:r>
      <w:r w:rsidRPr="000D4935">
        <w:rPr>
          <w:rFonts w:ascii="Angsana New" w:hAnsi="Angsana New"/>
          <w:i/>
          <w:iCs/>
          <w:sz w:val="30"/>
          <w:szCs w:val="30"/>
        </w:rPr>
        <w:t xml:space="preserve"> </w:t>
      </w:r>
      <w:r w:rsidRPr="000D4935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0D4935">
        <w:rPr>
          <w:rFonts w:ascii="Angsana New" w:hAnsi="Angsana New" w:hint="cs"/>
          <w:sz w:val="30"/>
          <w:szCs w:val="30"/>
          <w:cs/>
        </w:rPr>
        <w:t xml:space="preserve"> ประเมินราคา</w:t>
      </w:r>
      <w:r w:rsidRPr="000D4935">
        <w:rPr>
          <w:rFonts w:ascii="Angsana New" w:hAnsi="Angsana New"/>
          <w:sz w:val="30"/>
          <w:szCs w:val="30"/>
          <w:cs/>
        </w:rPr>
        <w:t>โดยผู้ประเมินราคาอิสระ</w:t>
      </w:r>
      <w:r w:rsidR="00796B12" w:rsidRPr="000D4935">
        <w:rPr>
          <w:rFonts w:asciiTheme="majorBidi" w:hAnsiTheme="majorBidi" w:cstheme="majorBidi"/>
          <w:sz w:val="28"/>
          <w:szCs w:val="28"/>
          <w:cs/>
        </w:rPr>
        <w:t>โดยวิธี</w:t>
      </w:r>
      <w:r w:rsidR="00796B12" w:rsidRPr="000D4935">
        <w:rPr>
          <w:rFonts w:ascii="Angsana New" w:hAnsi="Angsana New"/>
          <w:sz w:val="30"/>
          <w:szCs w:val="30"/>
          <w:cs/>
        </w:rPr>
        <w:t>มูลค่าตลาดสำหรับการใช้ประโยชน์ปัจจุบัน</w:t>
      </w:r>
      <w:r w:rsidR="00CA6B78" w:rsidRPr="000D4935">
        <w:rPr>
          <w:rFonts w:ascii="Angsana New" w:hAnsi="Angsana New" w:hint="cs"/>
          <w:sz w:val="30"/>
          <w:szCs w:val="30"/>
          <w:cs/>
        </w:rPr>
        <w:t xml:space="preserve"> </w:t>
      </w:r>
      <w:r w:rsidR="00796B12" w:rsidRPr="000D4935">
        <w:rPr>
          <w:rFonts w:ascii="Angsana New" w:hAnsi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1E1B1A" w:rsidRPr="000D4935">
        <w:rPr>
          <w:rFonts w:ascii="Angsana New" w:hAnsi="Angsana New"/>
          <w:sz w:val="30"/>
          <w:szCs w:val="30"/>
        </w:rPr>
        <w:t>3</w:t>
      </w:r>
    </w:p>
    <w:p w14:paraId="27614925" w14:textId="77777777" w:rsidR="00EF5B0D" w:rsidRPr="000D4935" w:rsidRDefault="00EF5B0D" w:rsidP="00796B1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0D03F99" w14:textId="77777777" w:rsidR="0031595D" w:rsidRPr="000D4935" w:rsidRDefault="00EE58A1" w:rsidP="0031595D">
      <w:pPr>
        <w:ind w:left="540" w:right="-360"/>
        <w:jc w:val="both"/>
        <w:rPr>
          <w:szCs w:val="22"/>
        </w:rPr>
      </w:pPr>
      <w:r w:rsidRPr="000D4935">
        <w:rPr>
          <w:b/>
          <w:bCs/>
          <w:sz w:val="30"/>
          <w:szCs w:val="30"/>
          <w:cs/>
        </w:rPr>
        <w:t>การวัดมูลค่ายุติธรรม</w:t>
      </w:r>
      <w:r w:rsidRPr="000D4935">
        <w:rPr>
          <w:rFonts w:hint="cs"/>
          <w:szCs w:val="22"/>
          <w:cs/>
        </w:rPr>
        <w:t xml:space="preserve"> </w:t>
      </w:r>
    </w:p>
    <w:p w14:paraId="20248FE6" w14:textId="77777777" w:rsidR="0031595D" w:rsidRPr="000D4935" w:rsidRDefault="0031595D" w:rsidP="003159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35B130B0" w14:textId="77777777" w:rsidR="0031595D" w:rsidRPr="000D4935" w:rsidRDefault="00EE58A1" w:rsidP="0031595D">
      <w:pPr>
        <w:ind w:left="540" w:right="-360"/>
        <w:jc w:val="both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i/>
          <w:iCs/>
          <w:sz w:val="30"/>
          <w:szCs w:val="30"/>
          <w:cs/>
        </w:rPr>
        <w:t>ลำดับชั้นมูลค่ายุติธรรม</w:t>
      </w:r>
      <w:r w:rsidRPr="000D4935">
        <w:rPr>
          <w:rFonts w:ascii="Angsana New" w:hAnsi="Angsana New"/>
          <w:sz w:val="30"/>
          <w:szCs w:val="30"/>
          <w:cs/>
        </w:rPr>
        <w:t xml:space="preserve"> </w:t>
      </w:r>
    </w:p>
    <w:p w14:paraId="69A5AA60" w14:textId="77777777" w:rsidR="0031595D" w:rsidRPr="000D4935" w:rsidRDefault="0031595D" w:rsidP="0031595D">
      <w:pPr>
        <w:ind w:left="540" w:right="-360"/>
        <w:jc w:val="both"/>
        <w:rPr>
          <w:rFonts w:ascii="Angsana New" w:hAnsi="Angsana New"/>
          <w:sz w:val="28"/>
          <w:szCs w:val="28"/>
        </w:rPr>
      </w:pPr>
    </w:p>
    <w:p w14:paraId="138607EF" w14:textId="77777777" w:rsidR="00B321FD" w:rsidRPr="000D4935" w:rsidRDefault="00EE58A1" w:rsidP="00571536">
      <w:pPr>
        <w:ind w:left="540" w:right="65"/>
        <w:jc w:val="thaiDistribute"/>
        <w:rPr>
          <w:szCs w:val="22"/>
        </w:rPr>
      </w:pPr>
      <w:r w:rsidRPr="000D4935">
        <w:rPr>
          <w:rFonts w:ascii="Angsana New" w:hAnsi="Angsana New" w:hint="cs"/>
          <w:sz w:val="30"/>
          <w:szCs w:val="30"/>
          <w:cs/>
        </w:rPr>
        <w:t>มูลค่ายุติธรรมของอสังหาริมทรัพย์เพื่อการลงทุนถูกประเมินโดยผู้ประเมินราคาทรัพย์สินอิสระจาก</w:t>
      </w:r>
      <w:r w:rsidR="00B321FD" w:rsidRPr="000D4935">
        <w:rPr>
          <w:rFonts w:ascii="Angsana New" w:hAnsi="Angsana New" w:hint="cs"/>
          <w:sz w:val="30"/>
          <w:szCs w:val="30"/>
          <w:cs/>
        </w:rPr>
        <w:t>ภายนอก</w:t>
      </w:r>
      <w:r w:rsidRPr="000D4935">
        <w:rPr>
          <w:rFonts w:ascii="Angsana New" w:hAnsi="Angsana New" w:hint="cs"/>
          <w:sz w:val="30"/>
          <w:szCs w:val="30"/>
          <w:cs/>
        </w:rPr>
        <w:t xml:space="preserve">ซึ่งมีคุณสมบัติในวิชาชีพที่เหมาะสมและมีประสบการณ์ในการประเมินราคาทรัพย์สิน </w:t>
      </w:r>
    </w:p>
    <w:p w14:paraId="17EB143F" w14:textId="77777777" w:rsidR="00B321FD" w:rsidRPr="000D4935" w:rsidRDefault="00B321FD" w:rsidP="00B321FD">
      <w:pPr>
        <w:ind w:left="540" w:right="65"/>
        <w:jc w:val="thaiDistribute"/>
        <w:rPr>
          <w:rFonts w:ascii="Angsana New" w:hAnsi="Angsana New"/>
          <w:sz w:val="28"/>
          <w:szCs w:val="28"/>
        </w:rPr>
      </w:pPr>
    </w:p>
    <w:p w14:paraId="3074861C" w14:textId="55744842" w:rsidR="00EE58A1" w:rsidRPr="000D4935" w:rsidRDefault="00EE58A1" w:rsidP="00B321FD">
      <w:pPr>
        <w:ind w:left="540" w:right="65"/>
        <w:jc w:val="thaiDistribute"/>
        <w:rPr>
          <w:rFonts w:ascii="Angsana New" w:hAnsi="Angsana New"/>
          <w:sz w:val="30"/>
          <w:szCs w:val="30"/>
          <w:cs/>
        </w:rPr>
      </w:pPr>
      <w:r w:rsidRPr="000D4935">
        <w:rPr>
          <w:rFonts w:ascii="Angsana New" w:hAnsi="Angsana New" w:hint="cs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1E1B1A" w:rsidRPr="000D4935">
        <w:rPr>
          <w:rFonts w:ascii="Angsana New" w:hAnsi="Angsana New"/>
          <w:sz w:val="30"/>
          <w:szCs w:val="30"/>
        </w:rPr>
        <w:t>3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>จากเกณฑ์ข้อมูลที่นำมาใช้ในเทคนิคการประเมินมูลค่ายุติธรรม</w:t>
      </w:r>
    </w:p>
    <w:p w14:paraId="652F0DF0" w14:textId="77777777" w:rsidR="00231651" w:rsidRDefault="00231651" w:rsidP="00B321FD">
      <w:pPr>
        <w:ind w:left="540" w:right="65"/>
        <w:jc w:val="thaiDistribute"/>
        <w:rPr>
          <w:szCs w:val="22"/>
        </w:rPr>
      </w:pPr>
    </w:p>
    <w:p w14:paraId="25790DB2" w14:textId="77777777" w:rsidR="00473498" w:rsidRDefault="00473498" w:rsidP="00B321FD">
      <w:pPr>
        <w:ind w:left="540" w:right="65"/>
        <w:jc w:val="thaiDistribute"/>
        <w:rPr>
          <w:szCs w:val="22"/>
        </w:rPr>
      </w:pPr>
    </w:p>
    <w:p w14:paraId="50F62CB6" w14:textId="77777777" w:rsidR="00473498" w:rsidRDefault="00473498" w:rsidP="00B321FD">
      <w:pPr>
        <w:ind w:left="540" w:right="65"/>
        <w:jc w:val="thaiDistribute"/>
        <w:rPr>
          <w:szCs w:val="22"/>
        </w:rPr>
      </w:pPr>
    </w:p>
    <w:p w14:paraId="125409F8" w14:textId="77777777" w:rsidR="00473498" w:rsidRDefault="00473498" w:rsidP="00B321FD">
      <w:pPr>
        <w:ind w:left="540" w:right="65"/>
        <w:jc w:val="thaiDistribute"/>
        <w:rPr>
          <w:szCs w:val="22"/>
        </w:rPr>
      </w:pPr>
    </w:p>
    <w:p w14:paraId="0C2364E2" w14:textId="77777777" w:rsidR="00473498" w:rsidRPr="000D4935" w:rsidRDefault="00473498" w:rsidP="00B321FD">
      <w:pPr>
        <w:ind w:left="540" w:right="65"/>
        <w:jc w:val="thaiDistribute"/>
        <w:rPr>
          <w:szCs w:val="22"/>
          <w:cs/>
        </w:rPr>
      </w:pPr>
    </w:p>
    <w:p w14:paraId="03DC5D7E" w14:textId="77777777" w:rsidR="00EE58A1" w:rsidRPr="000D4935" w:rsidRDefault="00EE58A1" w:rsidP="00C96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D4935">
        <w:rPr>
          <w:rFonts w:ascii="Angsana New" w:hAnsi="Angsana New"/>
          <w:i/>
          <w:iCs/>
          <w:sz w:val="30"/>
          <w:szCs w:val="30"/>
          <w:cs/>
        </w:rPr>
        <w:lastRenderedPageBreak/>
        <w:t>เทคนิคการประเมินมูลค่าและข้อมูลที่ไม่สามารถสังเกตได้ที่มีนัยสำคัญ</w:t>
      </w:r>
    </w:p>
    <w:p w14:paraId="37FB4DEB" w14:textId="77777777" w:rsidR="00364963" w:rsidRPr="000D4935" w:rsidRDefault="00364963" w:rsidP="00C96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3EE8F69D" w14:textId="0D34A4D6" w:rsidR="00ED2DA7" w:rsidRPr="000D4935" w:rsidRDefault="00364963" w:rsidP="00C96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 w:hint="cs"/>
          <w:sz w:val="30"/>
          <w:szCs w:val="30"/>
          <w:cs/>
        </w:rPr>
        <w:t>ผู้ประเมินอิสระภายนอกใช้วิธีเปรียบเทียบราคาตลาด (</w:t>
      </w:r>
      <w:r w:rsidRPr="000D4935">
        <w:rPr>
          <w:rFonts w:ascii="Angsana New" w:hAnsi="Angsana New"/>
          <w:sz w:val="30"/>
          <w:szCs w:val="30"/>
        </w:rPr>
        <w:t xml:space="preserve">Market Comparison Approach) </w:t>
      </w:r>
      <w:r w:rsidR="00ED2DA7" w:rsidRPr="000D4935">
        <w:rPr>
          <w:rFonts w:ascii="Angsana New" w:hAnsi="Angsana New" w:hint="cs"/>
          <w:sz w:val="30"/>
          <w:szCs w:val="30"/>
          <w:cs/>
        </w:rPr>
        <w:t>ในการวัดมูลค่ายุติธรรมของ อสังหาริมทรัพย์เพื่อการลงทุน</w:t>
      </w:r>
    </w:p>
    <w:p w14:paraId="37A467E8" w14:textId="77777777" w:rsidR="00C34E94" w:rsidRPr="000D4935" w:rsidRDefault="00C34E94" w:rsidP="00C96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D0C435" w14:textId="77777777" w:rsidR="00364963" w:rsidRPr="000D4935" w:rsidRDefault="00364963" w:rsidP="00C96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 w:hint="cs"/>
          <w:sz w:val="30"/>
          <w:szCs w:val="30"/>
          <w:cs/>
        </w:rPr>
        <w:t xml:space="preserve">ข้อมูลที่ไม่สามารถสังเกตได้ที่มีนัยสำคัญในการประเมินมูลค่ายุติธรรมของอสังหาริมทรัพย์เพื่อการลงทุน คือ </w:t>
      </w:r>
      <w:r w:rsidR="00850293" w:rsidRPr="000D4935">
        <w:rPr>
          <w:rFonts w:ascii="Angsana New" w:hAnsi="Angsana New" w:hint="cs"/>
          <w:sz w:val="30"/>
          <w:szCs w:val="30"/>
          <w:cs/>
        </w:rPr>
        <w:t xml:space="preserve">   </w:t>
      </w:r>
      <w:r w:rsidRPr="000D4935">
        <w:rPr>
          <w:rFonts w:ascii="Angsana New" w:hAnsi="Angsana New" w:hint="cs"/>
          <w:sz w:val="30"/>
          <w:szCs w:val="30"/>
          <w:cs/>
        </w:rPr>
        <w:t>ราคาเสนอ</w:t>
      </w:r>
      <w:r w:rsidR="00F60290" w:rsidRPr="000D4935">
        <w:rPr>
          <w:rFonts w:ascii="Angsana New" w:hAnsi="Angsana New" w:hint="cs"/>
          <w:sz w:val="30"/>
          <w:szCs w:val="30"/>
          <w:cs/>
        </w:rPr>
        <w:t>ซื้อขาย และราคาซื้อขาย</w:t>
      </w:r>
      <w:r w:rsidRPr="000D4935">
        <w:rPr>
          <w:rFonts w:ascii="Angsana New" w:hAnsi="Angsana New" w:hint="cs"/>
          <w:sz w:val="30"/>
          <w:szCs w:val="30"/>
          <w:cs/>
        </w:rPr>
        <w:t>ของอสังหาริมทรัพย์เพื่อการลงทุนเปรียบเทียบที่คล้ายคลึงกันปรับด้วยปัจจัยความต่างอื่นๆ</w:t>
      </w:r>
    </w:p>
    <w:p w14:paraId="2F03EDB6" w14:textId="723CE599" w:rsidR="00820665" w:rsidRPr="000D4935" w:rsidRDefault="00820665" w:rsidP="00B61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820665" w:rsidRPr="000D4935" w:rsidSect="00D562F7">
          <w:headerReference w:type="default" r:id="rId17"/>
          <w:pgSz w:w="11909" w:h="16834" w:code="9"/>
          <w:pgMar w:top="691" w:right="1152" w:bottom="576" w:left="1152" w:header="720" w:footer="720" w:gutter="0"/>
          <w:paperSrc w:first="7" w:other="7"/>
          <w:cols w:space="720"/>
        </w:sectPr>
      </w:pPr>
    </w:p>
    <w:p w14:paraId="44C32B65" w14:textId="77777777" w:rsidR="003A3EA8" w:rsidRPr="000D4935" w:rsidRDefault="003A3EA8" w:rsidP="00446F8A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D4935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</w:t>
      </w:r>
      <w:r w:rsidR="00674E26" w:rsidRPr="000D4935">
        <w:rPr>
          <w:rFonts w:ascii="Angsana New" w:hAnsi="Angsana New"/>
          <w:b/>
          <w:bCs/>
          <w:sz w:val="30"/>
          <w:szCs w:val="30"/>
        </w:rPr>
        <w:t xml:space="preserve"> </w:t>
      </w:r>
      <w:r w:rsidRPr="000D4935">
        <w:rPr>
          <w:rFonts w:ascii="Angsana New" w:hAnsi="Angsana New"/>
          <w:b/>
          <w:bCs/>
          <w:sz w:val="30"/>
          <w:szCs w:val="30"/>
          <w:cs/>
        </w:rPr>
        <w:t xml:space="preserve">และอุปกรณ์   </w:t>
      </w:r>
    </w:p>
    <w:p w14:paraId="4181615D" w14:textId="77777777" w:rsidR="00B05EA2" w:rsidRPr="000D4935" w:rsidRDefault="00B05EA2" w:rsidP="00A668B0">
      <w:pPr>
        <w:spacing w:line="240" w:lineRule="auto"/>
        <w:rPr>
          <w:rFonts w:ascii="Angsana New" w:hAnsi="Angsana New"/>
        </w:rPr>
      </w:pPr>
    </w:p>
    <w:tbl>
      <w:tblPr>
        <w:tblW w:w="15300" w:type="dxa"/>
        <w:tblInd w:w="-90" w:type="dxa"/>
        <w:tblBorders>
          <w:bottom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7"/>
        <w:gridCol w:w="810"/>
        <w:gridCol w:w="270"/>
        <w:gridCol w:w="810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810"/>
        <w:gridCol w:w="270"/>
        <w:gridCol w:w="720"/>
        <w:gridCol w:w="270"/>
        <w:gridCol w:w="763"/>
      </w:tblGrid>
      <w:tr w:rsidR="00F16A03" w:rsidRPr="000D4935" w14:paraId="299B46E1" w14:textId="77777777" w:rsidTr="00466F8D">
        <w:trPr>
          <w:trHeight w:val="290"/>
        </w:trPr>
        <w:tc>
          <w:tcPr>
            <w:tcW w:w="2567" w:type="dxa"/>
          </w:tcPr>
          <w:p w14:paraId="1B810D3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733" w:type="dxa"/>
            <w:gridSpan w:val="23"/>
            <w:tcBorders>
              <w:bottom w:val="nil"/>
            </w:tcBorders>
          </w:tcPr>
          <w:p w14:paraId="40E4EE6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16A03" w:rsidRPr="000D4935" w14:paraId="37AF6A17" w14:textId="77777777" w:rsidTr="00466F8D">
        <w:tc>
          <w:tcPr>
            <w:tcW w:w="2567" w:type="dxa"/>
          </w:tcPr>
          <w:p w14:paraId="44FAEE9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699F1FC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89396E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7110BB7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9F489C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555ED4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C7BDAA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67F7B0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39E9C7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6E58FE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70" w:type="dxa"/>
          </w:tcPr>
          <w:p w14:paraId="1FCE180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07CF4E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4CCF1E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569018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86CBDB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EB6B9E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3066AD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83CD20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0524B4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01EE2D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BF1629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65F44B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FDB296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</w:tcPr>
          <w:p w14:paraId="05D0D60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16A03" w:rsidRPr="000D4935" w14:paraId="7A11510A" w14:textId="77777777" w:rsidTr="00466F8D">
        <w:tc>
          <w:tcPr>
            <w:tcW w:w="2567" w:type="dxa"/>
          </w:tcPr>
          <w:p w14:paraId="5F85B9E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970" w:type="dxa"/>
            <w:gridSpan w:val="5"/>
            <w:tcBorders>
              <w:top w:val="nil"/>
              <w:bottom w:val="single" w:sz="4" w:space="0" w:color="auto"/>
            </w:tcBorders>
          </w:tcPr>
          <w:p w14:paraId="283928E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</w:tcPr>
          <w:p w14:paraId="33E243C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A4E6BA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3"/>
          </w:tcPr>
          <w:p w14:paraId="7D83C68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สิ่งปลูกสร้างและ</w:t>
            </w:r>
          </w:p>
        </w:tc>
        <w:tc>
          <w:tcPr>
            <w:tcW w:w="810" w:type="dxa"/>
          </w:tcPr>
          <w:p w14:paraId="4363BDA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46F615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FF6573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487CC88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6268E7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033F20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3D9A49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F8BA30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AF9EE2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</w:tcPr>
          <w:p w14:paraId="41331BD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0BF419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270" w:type="dxa"/>
          </w:tcPr>
          <w:p w14:paraId="244368A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</w:tcPr>
          <w:p w14:paraId="4913077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8274F" w:rsidRPr="000D4935" w14:paraId="73C1B5B8" w14:textId="77777777" w:rsidTr="00466F8D">
        <w:tc>
          <w:tcPr>
            <w:tcW w:w="2567" w:type="dxa"/>
          </w:tcPr>
          <w:p w14:paraId="055EE86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507070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9A6175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3DA8FD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ส่วนที่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2CC20A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C0CF3A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7EBC00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A32CA7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98F50F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A20E91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B9C0D4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CB5128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7995EEA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7F0B24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37F3A67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945A27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F77299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982743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ภาชนะบรรจุ</w:t>
            </w:r>
          </w:p>
        </w:tc>
        <w:tc>
          <w:tcPr>
            <w:tcW w:w="270" w:type="dxa"/>
          </w:tcPr>
          <w:p w14:paraId="5CB077C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8F10B4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ส่งเสริม</w:t>
            </w:r>
          </w:p>
        </w:tc>
        <w:tc>
          <w:tcPr>
            <w:tcW w:w="1260" w:type="dxa"/>
            <w:gridSpan w:val="3"/>
          </w:tcPr>
          <w:p w14:paraId="524A7CC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ก่อสร้างและ</w:t>
            </w:r>
          </w:p>
        </w:tc>
        <w:tc>
          <w:tcPr>
            <w:tcW w:w="763" w:type="dxa"/>
          </w:tcPr>
          <w:p w14:paraId="0EA1E45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16A03" w:rsidRPr="000D4935" w14:paraId="706E73BD" w14:textId="77777777" w:rsidTr="00466F8D">
        <w:tc>
          <w:tcPr>
            <w:tcW w:w="2567" w:type="dxa"/>
          </w:tcPr>
          <w:p w14:paraId="6965450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D173BF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</w:tcPr>
          <w:p w14:paraId="2F648C0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F5D015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ตีราคาเพิ่ม</w:t>
            </w:r>
          </w:p>
        </w:tc>
        <w:tc>
          <w:tcPr>
            <w:tcW w:w="270" w:type="dxa"/>
          </w:tcPr>
          <w:p w14:paraId="6E088EA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954F9F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2C06C1E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A49FC8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</w:tcPr>
          <w:p w14:paraId="2369D50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E1E75C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61989C3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6ADFD2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BD51E0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9EDC51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70" w:type="dxa"/>
          </w:tcPr>
          <w:p w14:paraId="41AFC9D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FDE406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</w:tcBorders>
          </w:tcPr>
          <w:p w14:paraId="5C5A65D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1301FDE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270" w:type="dxa"/>
          </w:tcPr>
          <w:p w14:paraId="4E76C9C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E28CED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การขาย</w:t>
            </w:r>
          </w:p>
        </w:tc>
        <w:tc>
          <w:tcPr>
            <w:tcW w:w="270" w:type="dxa"/>
          </w:tcPr>
          <w:p w14:paraId="3E93A9E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1E9EBA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270" w:type="dxa"/>
          </w:tcPr>
          <w:p w14:paraId="4602D66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</w:tcPr>
          <w:p w14:paraId="75E86B6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B4726F" w:rsidRPr="000D4935" w14:paraId="033BDFB1" w14:textId="77777777" w:rsidTr="00466F8D">
        <w:tc>
          <w:tcPr>
            <w:tcW w:w="2567" w:type="dxa"/>
          </w:tcPr>
          <w:p w14:paraId="585B019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733" w:type="dxa"/>
            <w:gridSpan w:val="23"/>
          </w:tcPr>
          <w:p w14:paraId="3658AEE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0D4935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0D4935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B4726F" w:rsidRPr="000D4935" w14:paraId="14E7FF11" w14:textId="77777777" w:rsidTr="00466F8D">
        <w:tc>
          <w:tcPr>
            <w:tcW w:w="2567" w:type="dxa"/>
          </w:tcPr>
          <w:p w14:paraId="2B014D1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0D4935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ราคาทุน </w:t>
            </w:r>
            <w:r w:rsidRPr="000D4935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/</w:t>
            </w:r>
            <w:r w:rsidRPr="000D4935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 ราคาประเมินใหม่</w:t>
            </w:r>
          </w:p>
        </w:tc>
        <w:tc>
          <w:tcPr>
            <w:tcW w:w="810" w:type="dxa"/>
          </w:tcPr>
          <w:p w14:paraId="6BF813C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71B734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322A82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39920C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48B58D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0DD300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088BEF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9138AB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6DBE292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33ED69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CBAB1D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144BF1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564EF6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C427A2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D55C5C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E9103F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C51D5B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A800BF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D58F28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85DFEE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9091BD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D7EEAB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</w:tcPr>
          <w:p w14:paraId="18FF4AD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16A03" w:rsidRPr="000D4935" w14:paraId="7498A7E3" w14:textId="77777777" w:rsidTr="00466F8D">
        <w:trPr>
          <w:trHeight w:val="245"/>
        </w:trPr>
        <w:tc>
          <w:tcPr>
            <w:tcW w:w="2567" w:type="dxa"/>
          </w:tcPr>
          <w:p w14:paraId="2330EF8B" w14:textId="4ED421ED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1</w:t>
            </w:r>
            <w:r w:rsidRPr="000D4935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7625C19" w14:textId="2C77FEBC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156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195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73F23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21F03BE" w14:textId="0F6F10DC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455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913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DF3D8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1476184" w14:textId="417B2EC1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612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108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74F51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3EC7CF4" w14:textId="36BD356D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67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134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827C8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2F0F3E1" w14:textId="03674449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878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622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C8E39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5D0046D" w14:textId="598AEE7F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546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643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46AB0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A1B2FC4" w14:textId="1A6901A1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761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478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0422F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9BEDA8A" w14:textId="1DA1AD53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714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424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D2B46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360A0B2" w14:textId="50B6B71A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23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879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01CA7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8C13689" w14:textId="3D1471CB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314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915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55F08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6FA0F56" w14:textId="3E34BCF6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29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418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2B465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613620E4" w14:textId="68BE0BB3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5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948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621</w:t>
            </w:r>
          </w:p>
        </w:tc>
      </w:tr>
      <w:tr w:rsidR="00F16A03" w:rsidRPr="000D4935" w14:paraId="1E834CBB" w14:textId="77777777" w:rsidTr="00466F8D">
        <w:tc>
          <w:tcPr>
            <w:tcW w:w="2567" w:type="dxa"/>
          </w:tcPr>
          <w:p w14:paraId="1F6DA03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0D4935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BA8DF8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93638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95E221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4D887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87A2AF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CEC31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41FD54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46B36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75E4F3D" w14:textId="14E3C82C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12AD8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F98E49F" w14:textId="77777777" w:rsidR="00C32885" w:rsidRPr="000D4935" w:rsidRDefault="00C32885" w:rsidP="0083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877EE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41C4745" w14:textId="1D7229F1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11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958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E71CB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C45CC4F" w14:textId="6AFFC933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44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784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BBCA2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B469FF1" w14:textId="7B678B01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444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72CAD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1DDC38D" w14:textId="18F254C8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53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351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A3B97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B0FABE7" w14:textId="5979EF1D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125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063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429F4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1DE61368" w14:textId="4954FA75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235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665</w:t>
            </w:r>
          </w:p>
        </w:tc>
      </w:tr>
      <w:tr w:rsidR="00F16A03" w:rsidRPr="000D4935" w14:paraId="347675AD" w14:textId="77777777" w:rsidTr="00466F8D">
        <w:tc>
          <w:tcPr>
            <w:tcW w:w="2567" w:type="dxa"/>
          </w:tcPr>
          <w:p w14:paraId="2E23748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139592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1DC9F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1D8F2CE" w14:textId="5B6FBAD5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E76A8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AEF996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DC469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18D6167" w14:textId="15E49AD1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2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035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DE962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132C83B" w14:textId="3F2870FA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31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745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38618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201D5E0" w14:textId="76109851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31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557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76D2D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8822045" w14:textId="508E1B76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11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282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1CE56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69AC284" w14:textId="6A8A2F62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4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134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25311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FD867B0" w14:textId="77777777" w:rsidR="00C32885" w:rsidRPr="000D4935" w:rsidRDefault="00C32885" w:rsidP="0083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0EB73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B975827" w14:textId="77777777" w:rsidR="00C32885" w:rsidRPr="000D4935" w:rsidRDefault="00C32885" w:rsidP="0083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1D993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28BFD5E" w14:textId="78B15EF6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88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247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83DAE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6072F038" w14:textId="3BCA98C8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7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494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A7455" w:rsidRPr="000D4935" w14:paraId="14E9785A" w14:textId="77777777" w:rsidTr="00466F8D">
        <w:tc>
          <w:tcPr>
            <w:tcW w:w="2567" w:type="dxa"/>
          </w:tcPr>
          <w:p w14:paraId="3F8D45D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9BC1FD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11E6EC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78D4CF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2CE9D2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B700A6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44D045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9AB668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F8A01D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C7688E6" w14:textId="3E94194C" w:rsidR="00C32885" w:rsidRPr="000D4935" w:rsidRDefault="00C32885" w:rsidP="0083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191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1A6EC51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68B9544" w14:textId="77777777" w:rsidR="00C32885" w:rsidRPr="000D4935" w:rsidRDefault="00C32885" w:rsidP="0083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3EA14F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6340C18" w14:textId="28BA39DA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9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188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25C0DAE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29B6048" w14:textId="793A4FA9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15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863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4DC98E1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85DAE00" w14:textId="5F71574E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6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350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4CE90A1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33426BD" w14:textId="1DC8FFFD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4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210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22BEDE1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F5B6331" w14:textId="77777777" w:rsidR="00C32885" w:rsidRPr="000D4935" w:rsidRDefault="00C32885" w:rsidP="00AF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FF8F6D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</w:tcPr>
          <w:p w14:paraId="4D216340" w14:textId="089D9F1B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35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802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195AFF" w:rsidRPr="000D4935" w14:paraId="188B5219" w14:textId="77777777" w:rsidTr="00112974">
        <w:trPr>
          <w:trHeight w:val="262"/>
        </w:trPr>
        <w:tc>
          <w:tcPr>
            <w:tcW w:w="2567" w:type="dxa"/>
          </w:tcPr>
          <w:p w14:paraId="5BBACFF6" w14:textId="26DEA160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และ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28C9043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2B3380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07A198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732ED0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17BAC41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301447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12ACD6E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BBD735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7DFEFAD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9E9FE5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60CE5F2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824A94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617E709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AB2375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2028A7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687642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331A135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A64F56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5E265EF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116ADB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5E13C40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753823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</w:tcPr>
          <w:p w14:paraId="19B6E56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AA7455" w:rsidRPr="000D4935" w14:paraId="5BD9091C" w14:textId="77777777" w:rsidTr="00466F8D">
        <w:tc>
          <w:tcPr>
            <w:tcW w:w="2567" w:type="dxa"/>
          </w:tcPr>
          <w:p w14:paraId="33D94CF8" w14:textId="7FBB31DB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26A8F4D" w14:textId="371D59E9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156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195</w:t>
            </w:r>
          </w:p>
        </w:tc>
        <w:tc>
          <w:tcPr>
            <w:tcW w:w="270" w:type="dxa"/>
            <w:tcBorders>
              <w:bottom w:val="nil"/>
            </w:tcBorders>
          </w:tcPr>
          <w:p w14:paraId="3D08423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0E0BECE" w14:textId="6A9C385B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455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913</w:t>
            </w:r>
          </w:p>
        </w:tc>
        <w:tc>
          <w:tcPr>
            <w:tcW w:w="270" w:type="dxa"/>
            <w:tcBorders>
              <w:bottom w:val="nil"/>
            </w:tcBorders>
          </w:tcPr>
          <w:p w14:paraId="4904864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D9F45E7" w14:textId="2F1682EB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612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108</w:t>
            </w:r>
          </w:p>
        </w:tc>
        <w:tc>
          <w:tcPr>
            <w:tcW w:w="270" w:type="dxa"/>
            <w:tcBorders>
              <w:bottom w:val="nil"/>
            </w:tcBorders>
          </w:tcPr>
          <w:p w14:paraId="72498F7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B130083" w14:textId="76B8685E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69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169</w:t>
            </w:r>
          </w:p>
        </w:tc>
        <w:tc>
          <w:tcPr>
            <w:tcW w:w="270" w:type="dxa"/>
            <w:tcBorders>
              <w:bottom w:val="nil"/>
            </w:tcBorders>
          </w:tcPr>
          <w:p w14:paraId="7307615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D2EA9A3" w14:textId="3044847C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910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241</w:t>
            </w:r>
          </w:p>
        </w:tc>
        <w:tc>
          <w:tcPr>
            <w:tcW w:w="270" w:type="dxa"/>
            <w:tcBorders>
              <w:bottom w:val="nil"/>
            </w:tcBorders>
          </w:tcPr>
          <w:p w14:paraId="022EBA7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5B34E00" w14:textId="03F14466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578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200</w:t>
            </w:r>
          </w:p>
        </w:tc>
        <w:tc>
          <w:tcPr>
            <w:tcW w:w="270" w:type="dxa"/>
            <w:tcBorders>
              <w:bottom w:val="nil"/>
            </w:tcBorders>
          </w:tcPr>
          <w:p w14:paraId="5AC444B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68E2FB3" w14:textId="0CAFC19A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775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530</w:t>
            </w:r>
          </w:p>
        </w:tc>
        <w:tc>
          <w:tcPr>
            <w:tcW w:w="270" w:type="dxa"/>
            <w:tcBorders>
              <w:bottom w:val="nil"/>
            </w:tcBorders>
          </w:tcPr>
          <w:p w14:paraId="07C8B77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A3387CE" w14:textId="1C8C947A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747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479</w:t>
            </w:r>
          </w:p>
        </w:tc>
        <w:tc>
          <w:tcPr>
            <w:tcW w:w="270" w:type="dxa"/>
            <w:tcBorders>
              <w:bottom w:val="nil"/>
            </w:tcBorders>
          </w:tcPr>
          <w:p w14:paraId="65EDC46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D955439" w14:textId="304F8FE4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17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973</w:t>
            </w:r>
          </w:p>
        </w:tc>
        <w:tc>
          <w:tcPr>
            <w:tcW w:w="270" w:type="dxa"/>
            <w:tcBorders>
              <w:bottom w:val="nil"/>
            </w:tcBorders>
          </w:tcPr>
          <w:p w14:paraId="14CD0B9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9435816" w14:textId="7F15FE66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364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056</w:t>
            </w:r>
          </w:p>
        </w:tc>
        <w:tc>
          <w:tcPr>
            <w:tcW w:w="270" w:type="dxa"/>
            <w:tcBorders>
              <w:bottom w:val="nil"/>
            </w:tcBorders>
          </w:tcPr>
          <w:p w14:paraId="4796F37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5082F20" w14:textId="5E47D9D8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66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234</w:t>
            </w:r>
          </w:p>
        </w:tc>
        <w:tc>
          <w:tcPr>
            <w:tcW w:w="270" w:type="dxa"/>
            <w:tcBorders>
              <w:bottom w:val="nil"/>
            </w:tcBorders>
          </w:tcPr>
          <w:p w14:paraId="260485E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16913633" w14:textId="2E18A09A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140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990</w:t>
            </w:r>
          </w:p>
        </w:tc>
      </w:tr>
      <w:tr w:rsidR="00195AFF" w:rsidRPr="000D4935" w14:paraId="0C8C7CF3" w14:textId="77777777" w:rsidTr="00112974">
        <w:trPr>
          <w:trHeight w:val="316"/>
        </w:trPr>
        <w:tc>
          <w:tcPr>
            <w:tcW w:w="2567" w:type="dxa"/>
          </w:tcPr>
          <w:p w14:paraId="4D6C59BA" w14:textId="2DABB7CB" w:rsidR="00C32885" w:rsidRPr="000D4935" w:rsidRDefault="00C8757B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935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0BB0C76" w14:textId="6DCC20F4" w:rsidR="00C32885" w:rsidRPr="000D4935" w:rsidRDefault="00C44E0D" w:rsidP="00255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D9E72E" w14:textId="77777777" w:rsidR="00C32885" w:rsidRPr="000D4935" w:rsidRDefault="00C32885" w:rsidP="002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C86A128" w14:textId="514CF5FF" w:rsidR="00C32885" w:rsidRPr="000D4935" w:rsidRDefault="001E1B1A" w:rsidP="002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410</w:t>
            </w:r>
            <w:r w:rsidR="004C6D94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043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E16662" w14:textId="77777777" w:rsidR="00C32885" w:rsidRPr="000D4935" w:rsidRDefault="00C32885" w:rsidP="002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92171F9" w14:textId="25EE53CD" w:rsidR="00C32885" w:rsidRPr="000D4935" w:rsidRDefault="001E1B1A" w:rsidP="00262195">
            <w:pPr>
              <w:tabs>
                <w:tab w:val="clear" w:pos="227"/>
                <w:tab w:val="clear" w:pos="454"/>
                <w:tab w:val="clear" w:pos="680"/>
                <w:tab w:val="left" w:pos="654"/>
                <w:tab w:val="left" w:pos="712"/>
              </w:tabs>
              <w:spacing w:line="320" w:lineRule="exact"/>
              <w:ind w:right="-1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41</w:t>
            </w:r>
            <w:r w:rsidR="00F9423D">
              <w:rPr>
                <w:rFonts w:ascii="Angsana New" w:hAnsi="Angsana New"/>
                <w:sz w:val="22"/>
                <w:szCs w:val="22"/>
              </w:rPr>
              <w:t>9</w:t>
            </w:r>
            <w:r w:rsidR="004C6D94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AD0304">
              <w:rPr>
                <w:rFonts w:ascii="Angsana New" w:hAnsi="Angsana New"/>
                <w:sz w:val="22"/>
                <w:szCs w:val="22"/>
              </w:rPr>
              <w:t>043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1E5C63" w14:textId="77777777" w:rsidR="00C32885" w:rsidRPr="000D4935" w:rsidRDefault="00C32885" w:rsidP="002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ECB106B" w14:textId="6C59E802" w:rsidR="00C32885" w:rsidRPr="000D4935" w:rsidRDefault="00120FA9" w:rsidP="00AF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41932B" w14:textId="77777777" w:rsidR="00C32885" w:rsidRPr="000D4935" w:rsidRDefault="00C32885" w:rsidP="002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1B7983D" w14:textId="77B4F893" w:rsidR="00C32885" w:rsidRPr="000D4935" w:rsidRDefault="00255792" w:rsidP="00255792">
            <w:pPr>
              <w:tabs>
                <w:tab w:val="clear" w:pos="454"/>
                <w:tab w:val="clear" w:pos="680"/>
                <w:tab w:val="left" w:pos="751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6A09F0" w:rsidRPr="000D493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D493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456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5817CD" w14:textId="77777777" w:rsidR="00C32885" w:rsidRPr="000D4935" w:rsidRDefault="00C32885" w:rsidP="002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D9603CB" w14:textId="29C45FE2" w:rsidR="00C32885" w:rsidRPr="000D4935" w:rsidRDefault="006A09F0" w:rsidP="00262195">
            <w:pPr>
              <w:tabs>
                <w:tab w:val="clear" w:pos="454"/>
                <w:tab w:val="decimal" w:pos="432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 xml:space="preserve">     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118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1C4102" w14:textId="77777777" w:rsidR="00C32885" w:rsidRPr="000D4935" w:rsidRDefault="00C32885" w:rsidP="002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9F6E7C2" w14:textId="5BB72CE9" w:rsidR="00C32885" w:rsidRPr="000D4935" w:rsidRDefault="00FE27F9" w:rsidP="00262195">
            <w:pPr>
              <w:tabs>
                <w:tab w:val="clear" w:pos="227"/>
                <w:tab w:val="clear" w:pos="454"/>
                <w:tab w:val="clear" w:pos="680"/>
                <w:tab w:val="left" w:pos="111"/>
                <w:tab w:val="left" w:pos="381"/>
                <w:tab w:val="decimal" w:pos="471"/>
                <w:tab w:val="left" w:pos="588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15</w:t>
            </w:r>
            <w:r w:rsidR="00861D39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739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25C50A" w14:textId="77777777" w:rsidR="00C32885" w:rsidRPr="000D4935" w:rsidRDefault="00C32885" w:rsidP="002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404AFA7" w14:textId="47646E18" w:rsidR="00C32885" w:rsidRPr="000D4935" w:rsidRDefault="001E1B1A" w:rsidP="00262195">
            <w:pPr>
              <w:tabs>
                <w:tab w:val="decimal" w:pos="612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12</w:t>
            </w:r>
            <w:r w:rsidR="005A2B84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641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D37B28" w14:textId="77777777" w:rsidR="00C32885" w:rsidRPr="000D4935" w:rsidRDefault="00C32885" w:rsidP="002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6285519" w14:textId="2900F721" w:rsidR="00C32885" w:rsidRPr="000D4935" w:rsidRDefault="001E1B1A" w:rsidP="0002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394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554FF6" w14:textId="77777777" w:rsidR="00C32885" w:rsidRPr="000D4935" w:rsidRDefault="00C32885" w:rsidP="0026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12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7E983D2" w14:textId="4756EF22" w:rsidR="00C32885" w:rsidRPr="000D4935" w:rsidRDefault="001E1B1A" w:rsidP="0002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50</w:t>
            </w:r>
            <w:r w:rsidR="006974A8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735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72FCB0" w14:textId="77777777" w:rsidR="00C32885" w:rsidRPr="000D4935" w:rsidRDefault="00C32885" w:rsidP="0002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12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A54A6E8" w14:textId="1D16E004" w:rsidR="00C32885" w:rsidRPr="000D4935" w:rsidRDefault="001E1B1A" w:rsidP="0002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205</w:t>
            </w:r>
            <w:r w:rsidR="003D15C8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211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93EA40" w14:textId="77777777" w:rsidR="00C32885" w:rsidRPr="000D4935" w:rsidRDefault="00C32885" w:rsidP="0002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418E562B" w14:textId="34C3CE9A" w:rsidR="00C32885" w:rsidRPr="000D4935" w:rsidRDefault="001E1B1A" w:rsidP="0002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70</w:t>
            </w:r>
            <w:r w:rsidR="006D30C8">
              <w:rPr>
                <w:rFonts w:ascii="Angsana New" w:hAnsi="Angsana New"/>
                <w:sz w:val="22"/>
                <w:szCs w:val="22"/>
              </w:rPr>
              <w:t>4</w:t>
            </w:r>
            <w:r w:rsidR="00FF6287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6D30C8">
              <w:rPr>
                <w:rFonts w:ascii="Angsana New" w:hAnsi="Angsana New"/>
                <w:sz w:val="22"/>
                <w:szCs w:val="22"/>
              </w:rPr>
              <w:t>337</w:t>
            </w:r>
          </w:p>
        </w:tc>
      </w:tr>
      <w:tr w:rsidR="00F16A03" w:rsidRPr="000D4935" w14:paraId="46ADC7D3" w14:textId="77777777" w:rsidTr="00466F8D">
        <w:tc>
          <w:tcPr>
            <w:tcW w:w="2567" w:type="dxa"/>
          </w:tcPr>
          <w:p w14:paraId="04A23B2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EC384C8" w14:textId="4414E3C5" w:rsidR="00C32885" w:rsidRPr="000D4935" w:rsidRDefault="001E1B1A" w:rsidP="0083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15</w:t>
            </w:r>
            <w:r w:rsidR="003742A8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540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C9C90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132836A" w14:textId="42D1393E" w:rsidR="00C32885" w:rsidRPr="000D4935" w:rsidRDefault="003742A8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E839D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D00FAFA" w14:textId="0081267E" w:rsidR="00C32885" w:rsidRPr="000D4935" w:rsidRDefault="001E1B1A" w:rsidP="0083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15</w:t>
            </w:r>
            <w:r w:rsidR="003742A8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540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A90FE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5D4DF67" w14:textId="42C328A4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459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8B1FE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E539E35" w14:textId="5CCB655F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72</w:t>
            </w:r>
            <w:r w:rsidR="007976DE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962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E9476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865D0DA" w14:textId="6449F72D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71</w:t>
            </w:r>
            <w:r w:rsidR="00C51A20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992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0A142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EB34D7E" w14:textId="3E1C6380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7</w:t>
            </w:r>
            <w:r w:rsidR="00B661B0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165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B0BF4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AA5EA58" w14:textId="0F09F3B8" w:rsidR="00C32885" w:rsidRPr="000D4935" w:rsidRDefault="003B47F7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244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874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1C019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F76E775" w14:textId="4521C1BC" w:rsidR="00C32885" w:rsidRPr="000D4935" w:rsidRDefault="003B47F7" w:rsidP="0083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9A644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1059325" w14:textId="695ABD2E" w:rsidR="00C32885" w:rsidRPr="000D4935" w:rsidRDefault="001E1B1A" w:rsidP="0002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781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EAB162" w14:textId="77777777" w:rsidR="00C32885" w:rsidRPr="000D4935" w:rsidRDefault="00C32885" w:rsidP="0002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FA3C641" w14:textId="34F20886" w:rsidR="00C32885" w:rsidRPr="000D4935" w:rsidRDefault="00DF62CF" w:rsidP="0002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200</w:t>
            </w:r>
            <w:r w:rsidR="003D15C8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597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F99AA7" w14:textId="77777777" w:rsidR="00C32885" w:rsidRPr="000D4935" w:rsidRDefault="00C32885" w:rsidP="0002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1AAF005E" w14:textId="11E17842" w:rsidR="00C32885" w:rsidRPr="000D4935" w:rsidRDefault="00140562" w:rsidP="0002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276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572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567A6" w:rsidRPr="000D4935" w14:paraId="1B99249D" w14:textId="77777777" w:rsidTr="00466F8D">
        <w:tc>
          <w:tcPr>
            <w:tcW w:w="2567" w:type="dxa"/>
          </w:tcPr>
          <w:p w14:paraId="13D7D3E7" w14:textId="77777777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9E90E1F" w14:textId="500759F3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(3,283)</w:t>
            </w:r>
          </w:p>
        </w:tc>
        <w:tc>
          <w:tcPr>
            <w:tcW w:w="270" w:type="dxa"/>
            <w:tcBorders>
              <w:bottom w:val="nil"/>
            </w:tcBorders>
          </w:tcPr>
          <w:p w14:paraId="5CCFA6DB" w14:textId="77777777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5411978" w14:textId="47E42E21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D7AD860" w14:textId="77777777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CCBB529" w14:textId="70A41AC7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(3,283)</w:t>
            </w:r>
          </w:p>
        </w:tc>
        <w:tc>
          <w:tcPr>
            <w:tcW w:w="270" w:type="dxa"/>
            <w:tcBorders>
              <w:bottom w:val="nil"/>
            </w:tcBorders>
          </w:tcPr>
          <w:p w14:paraId="2DF1E161" w14:textId="77777777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36006E7" w14:textId="5C769830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5F59C65" w14:textId="77777777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A7D8551" w14:textId="1D09CA1C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C7037DC" w14:textId="77777777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81BDF0A" w14:textId="13BD3998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(193,307)</w:t>
            </w:r>
          </w:p>
        </w:tc>
        <w:tc>
          <w:tcPr>
            <w:tcW w:w="270" w:type="dxa"/>
            <w:tcBorders>
              <w:bottom w:val="nil"/>
            </w:tcBorders>
          </w:tcPr>
          <w:p w14:paraId="60488708" w14:textId="77777777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971163F" w14:textId="76BBFB17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(17,508)</w:t>
            </w:r>
          </w:p>
        </w:tc>
        <w:tc>
          <w:tcPr>
            <w:tcW w:w="270" w:type="dxa"/>
            <w:tcBorders>
              <w:bottom w:val="nil"/>
            </w:tcBorders>
          </w:tcPr>
          <w:p w14:paraId="626F4EA5" w14:textId="77777777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328EF06" w14:textId="25201D08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(36,058)</w:t>
            </w:r>
          </w:p>
        </w:tc>
        <w:tc>
          <w:tcPr>
            <w:tcW w:w="270" w:type="dxa"/>
            <w:tcBorders>
              <w:bottom w:val="nil"/>
            </w:tcBorders>
          </w:tcPr>
          <w:p w14:paraId="3466A647" w14:textId="77777777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105B740" w14:textId="23F3BCD8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(6,717)</w:t>
            </w:r>
          </w:p>
        </w:tc>
        <w:tc>
          <w:tcPr>
            <w:tcW w:w="270" w:type="dxa"/>
            <w:tcBorders>
              <w:bottom w:val="nil"/>
            </w:tcBorders>
          </w:tcPr>
          <w:p w14:paraId="3353FAB3" w14:textId="77777777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7C586CF" w14:textId="350952F2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(6,351)</w:t>
            </w:r>
          </w:p>
        </w:tc>
        <w:tc>
          <w:tcPr>
            <w:tcW w:w="270" w:type="dxa"/>
            <w:tcBorders>
              <w:bottom w:val="nil"/>
            </w:tcBorders>
          </w:tcPr>
          <w:p w14:paraId="2FD18E9D" w14:textId="77777777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558E797" w14:textId="03C8BEF4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EB95B6F" w14:textId="77777777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</w:tcPr>
          <w:p w14:paraId="77F5610D" w14:textId="0FB6B6D0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(2</w:t>
            </w:r>
            <w:r w:rsidR="00F633D7">
              <w:rPr>
                <w:rFonts w:ascii="Angsana New" w:hAnsi="Angsana New"/>
                <w:sz w:val="22"/>
                <w:szCs w:val="22"/>
              </w:rPr>
              <w:t>63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F633D7">
              <w:rPr>
                <w:rFonts w:ascii="Angsana New" w:hAnsi="Angsana New"/>
                <w:sz w:val="22"/>
                <w:szCs w:val="22"/>
              </w:rPr>
              <w:t>224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567A6" w:rsidRPr="000D4935" w14:paraId="376880E9" w14:textId="77777777" w:rsidTr="00466F8D">
        <w:tc>
          <w:tcPr>
            <w:tcW w:w="2567" w:type="dxa"/>
            <w:tcBorders>
              <w:bottom w:val="nil"/>
            </w:tcBorders>
          </w:tcPr>
          <w:p w14:paraId="5D1E5C4C" w14:textId="526A6ED5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0C7B177" w14:textId="3C059F8B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177,452</w:t>
            </w:r>
          </w:p>
        </w:tc>
        <w:tc>
          <w:tcPr>
            <w:tcW w:w="270" w:type="dxa"/>
            <w:tcBorders>
              <w:bottom w:val="nil"/>
            </w:tcBorders>
          </w:tcPr>
          <w:p w14:paraId="37F0049D" w14:textId="77777777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DEDC18C" w14:textId="3EB18BD9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1,865,956</w:t>
            </w:r>
          </w:p>
        </w:tc>
        <w:tc>
          <w:tcPr>
            <w:tcW w:w="270" w:type="dxa"/>
            <w:tcBorders>
              <w:bottom w:val="nil"/>
            </w:tcBorders>
          </w:tcPr>
          <w:p w14:paraId="7526C869" w14:textId="77777777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6BE358F5" w14:textId="6D573741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2,043,408</w:t>
            </w:r>
          </w:p>
        </w:tc>
        <w:tc>
          <w:tcPr>
            <w:tcW w:w="270" w:type="dxa"/>
            <w:tcBorders>
              <w:bottom w:val="nil"/>
            </w:tcBorders>
          </w:tcPr>
          <w:p w14:paraId="0BD88FBD" w14:textId="77777777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E0F0C52" w14:textId="39ABF4DF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69,628</w:t>
            </w:r>
          </w:p>
        </w:tc>
        <w:tc>
          <w:tcPr>
            <w:tcW w:w="270" w:type="dxa"/>
            <w:tcBorders>
              <w:bottom w:val="nil"/>
            </w:tcBorders>
          </w:tcPr>
          <w:p w14:paraId="72586447" w14:textId="77777777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40BE45D" w14:textId="5204515A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983,659</w:t>
            </w:r>
          </w:p>
        </w:tc>
        <w:tc>
          <w:tcPr>
            <w:tcW w:w="270" w:type="dxa"/>
            <w:tcBorders>
              <w:bottom w:val="nil"/>
            </w:tcBorders>
          </w:tcPr>
          <w:p w14:paraId="1744A545" w14:textId="77777777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3F85079B" w14:textId="697A242A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1,457,003</w:t>
            </w:r>
          </w:p>
        </w:tc>
        <w:tc>
          <w:tcPr>
            <w:tcW w:w="270" w:type="dxa"/>
            <w:tcBorders>
              <w:bottom w:val="nil"/>
            </w:tcBorders>
          </w:tcPr>
          <w:p w14:paraId="6D81A058" w14:textId="77777777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0F14469" w14:textId="26361521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780,926</w:t>
            </w:r>
          </w:p>
        </w:tc>
        <w:tc>
          <w:tcPr>
            <w:tcW w:w="270" w:type="dxa"/>
            <w:tcBorders>
              <w:bottom w:val="nil"/>
            </w:tcBorders>
          </w:tcPr>
          <w:p w14:paraId="62DA2E1C" w14:textId="77777777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727CA53" w14:textId="563392D3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479,188</w:t>
            </w:r>
          </w:p>
        </w:tc>
        <w:tc>
          <w:tcPr>
            <w:tcW w:w="270" w:type="dxa"/>
            <w:tcBorders>
              <w:bottom w:val="nil"/>
            </w:tcBorders>
          </w:tcPr>
          <w:p w14:paraId="7C89D067" w14:textId="77777777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E0D0218" w14:textId="2B6CAD55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11,650</w:t>
            </w:r>
          </w:p>
        </w:tc>
        <w:tc>
          <w:tcPr>
            <w:tcW w:w="270" w:type="dxa"/>
            <w:tcBorders>
              <w:bottom w:val="nil"/>
            </w:tcBorders>
          </w:tcPr>
          <w:p w14:paraId="6416242A" w14:textId="77777777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0764A1B" w14:textId="21B171F9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409,221</w:t>
            </w:r>
          </w:p>
        </w:tc>
        <w:tc>
          <w:tcPr>
            <w:tcW w:w="270" w:type="dxa"/>
            <w:tcBorders>
              <w:bottom w:val="nil"/>
            </w:tcBorders>
          </w:tcPr>
          <w:p w14:paraId="1505C866" w14:textId="77777777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19E5BBB0" w14:textId="2FABA58C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70,848</w:t>
            </w:r>
          </w:p>
        </w:tc>
        <w:tc>
          <w:tcPr>
            <w:tcW w:w="270" w:type="dxa"/>
            <w:tcBorders>
              <w:bottom w:val="nil"/>
            </w:tcBorders>
          </w:tcPr>
          <w:p w14:paraId="1D5DFF1E" w14:textId="77777777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10F3DF" w14:textId="1AF8334C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6,305,531</w:t>
            </w:r>
          </w:p>
        </w:tc>
      </w:tr>
      <w:tr w:rsidR="000567A6" w:rsidRPr="000D4935" w14:paraId="33A28941" w14:textId="77777777" w:rsidTr="00466F8D">
        <w:tc>
          <w:tcPr>
            <w:tcW w:w="2567" w:type="dxa"/>
            <w:tcBorders>
              <w:top w:val="nil"/>
              <w:bottom w:val="nil"/>
            </w:tcBorders>
          </w:tcPr>
          <w:p w14:paraId="3F264EC0" w14:textId="77777777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733" w:type="dxa"/>
            <w:gridSpan w:val="23"/>
            <w:tcBorders>
              <w:top w:val="nil"/>
              <w:bottom w:val="nil"/>
            </w:tcBorders>
          </w:tcPr>
          <w:p w14:paraId="3BA7E900" w14:textId="77777777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0567A6" w:rsidRPr="000D4935" w14:paraId="351639FC" w14:textId="77777777" w:rsidTr="00466F8D">
        <w:tc>
          <w:tcPr>
            <w:tcW w:w="2567" w:type="dxa"/>
            <w:tcBorders>
              <w:top w:val="nil"/>
              <w:bottom w:val="nil"/>
            </w:tcBorders>
          </w:tcPr>
          <w:p w14:paraId="7D785DCC" w14:textId="77777777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733" w:type="dxa"/>
            <w:gridSpan w:val="23"/>
            <w:tcBorders>
              <w:top w:val="nil"/>
              <w:bottom w:val="nil"/>
            </w:tcBorders>
          </w:tcPr>
          <w:p w14:paraId="0DB35D7D" w14:textId="77777777" w:rsidR="000567A6" w:rsidRPr="000D4935" w:rsidRDefault="000567A6" w:rsidP="0005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</w:tbl>
    <w:p w14:paraId="0C495696" w14:textId="31D5D43A" w:rsidR="00C8757B" w:rsidRPr="000D4935" w:rsidRDefault="00C8757B"/>
    <w:p w14:paraId="34B8EB73" w14:textId="77777777" w:rsidR="00CA16A3" w:rsidRPr="000D4935" w:rsidRDefault="00CA16A3"/>
    <w:p w14:paraId="27D1F1C2" w14:textId="77777777" w:rsidR="00CA16A3" w:rsidRPr="000D4935" w:rsidRDefault="00CA16A3"/>
    <w:p w14:paraId="42C8D97D" w14:textId="77777777" w:rsidR="00CA16A3" w:rsidRPr="000D4935" w:rsidRDefault="00CA16A3"/>
    <w:p w14:paraId="018CA721" w14:textId="77777777" w:rsidR="00CA16A3" w:rsidRPr="000D4935" w:rsidRDefault="00CA16A3"/>
    <w:p w14:paraId="69F8D821" w14:textId="77777777" w:rsidR="00466F8D" w:rsidRPr="000D4935" w:rsidRDefault="00466F8D"/>
    <w:tbl>
      <w:tblPr>
        <w:tblW w:w="15300" w:type="dxa"/>
        <w:tblInd w:w="-90" w:type="dxa"/>
        <w:tblBorders>
          <w:bottom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7"/>
        <w:gridCol w:w="810"/>
        <w:gridCol w:w="270"/>
        <w:gridCol w:w="810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810"/>
        <w:gridCol w:w="270"/>
        <w:gridCol w:w="720"/>
        <w:gridCol w:w="270"/>
        <w:gridCol w:w="763"/>
      </w:tblGrid>
      <w:tr w:rsidR="00F16A03" w:rsidRPr="000D4935" w14:paraId="5CE9A1C2" w14:textId="77777777" w:rsidTr="00466F8D">
        <w:tc>
          <w:tcPr>
            <w:tcW w:w="2567" w:type="dxa"/>
            <w:tcBorders>
              <w:top w:val="nil"/>
              <w:bottom w:val="nil"/>
            </w:tcBorders>
          </w:tcPr>
          <w:p w14:paraId="59C712C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733" w:type="dxa"/>
            <w:gridSpan w:val="23"/>
            <w:tcBorders>
              <w:top w:val="nil"/>
              <w:bottom w:val="nil"/>
            </w:tcBorders>
          </w:tcPr>
          <w:p w14:paraId="45294FD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16A03" w:rsidRPr="000D4935" w14:paraId="1CD27CA8" w14:textId="77777777" w:rsidTr="00466F8D">
        <w:tc>
          <w:tcPr>
            <w:tcW w:w="2567" w:type="dxa"/>
            <w:tcBorders>
              <w:top w:val="nil"/>
              <w:bottom w:val="nil"/>
            </w:tcBorders>
          </w:tcPr>
          <w:p w14:paraId="09EF6C7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120D4A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8B69E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669BAB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2C365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82CEB1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42A7A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E262ED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DF0BE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CD7654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54DA3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843404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05994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CD6A03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CE6E2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A656D4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1EB1E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49B0A9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F0F98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9A160E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0F1B8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19F672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441E4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5F495F1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8274F" w:rsidRPr="000D4935" w14:paraId="1DDEE9F3" w14:textId="77777777" w:rsidTr="00466F8D">
        <w:tc>
          <w:tcPr>
            <w:tcW w:w="2567" w:type="dxa"/>
            <w:tcBorders>
              <w:top w:val="nil"/>
              <w:bottom w:val="nil"/>
            </w:tcBorders>
          </w:tcPr>
          <w:p w14:paraId="5204F77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970" w:type="dxa"/>
            <w:gridSpan w:val="5"/>
            <w:tcBorders>
              <w:top w:val="nil"/>
              <w:bottom w:val="single" w:sz="4" w:space="0" w:color="auto"/>
            </w:tcBorders>
          </w:tcPr>
          <w:p w14:paraId="2395B60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749CF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1B727B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</w:tcPr>
          <w:p w14:paraId="5A7C86B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สิ่งปลูกสร้างและ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64889B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D7577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B4450E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E1208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5AA079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F284F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0E5139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2E33D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A88B09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EAF68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90188C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E99A1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7EC9C6D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8274F" w:rsidRPr="000D4935" w14:paraId="2A8FFA86" w14:textId="77777777" w:rsidTr="00466F8D">
        <w:tc>
          <w:tcPr>
            <w:tcW w:w="2567" w:type="dxa"/>
            <w:tcBorders>
              <w:top w:val="nil"/>
              <w:bottom w:val="nil"/>
            </w:tcBorders>
          </w:tcPr>
          <w:p w14:paraId="0BC1C4D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23A9B42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071885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5E88970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ส่วนที่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17839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6204F0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85E16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B25A01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7B3A2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B72623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2F1B2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032212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2DC70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D3941D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A0B1D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7D2ACC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3AAF2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E5D22E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ภาชนะบรรจุ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10242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4479CF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ส่งเสริม</w:t>
            </w:r>
          </w:p>
        </w:tc>
        <w:tc>
          <w:tcPr>
            <w:tcW w:w="1260" w:type="dxa"/>
            <w:gridSpan w:val="3"/>
            <w:tcBorders>
              <w:top w:val="nil"/>
              <w:bottom w:val="nil"/>
            </w:tcBorders>
          </w:tcPr>
          <w:p w14:paraId="3A5CD34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ก่อสร้างและ</w:t>
            </w: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1621D25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16A03" w:rsidRPr="000D4935" w14:paraId="1CB70552" w14:textId="77777777" w:rsidTr="00466F8D">
        <w:tc>
          <w:tcPr>
            <w:tcW w:w="2567" w:type="dxa"/>
            <w:tcBorders>
              <w:top w:val="nil"/>
              <w:bottom w:val="nil"/>
            </w:tcBorders>
          </w:tcPr>
          <w:p w14:paraId="708ABE1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5AC842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55A9F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F659F7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ตีราคาเพิ่ม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A2E64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C681F9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916EE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358557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D4270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BEAEF9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อาคารเช่า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F76EB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55E648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435BE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02A2E2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39315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62584C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64BC4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B971F9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A4E2F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3A3ED3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การขาย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D0BFA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D54837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444F5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0DA5624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F16A03" w:rsidRPr="000D4935" w14:paraId="206B4B70" w14:textId="77777777" w:rsidTr="00466F8D">
        <w:tc>
          <w:tcPr>
            <w:tcW w:w="2567" w:type="dxa"/>
            <w:tcBorders>
              <w:top w:val="nil"/>
              <w:bottom w:val="nil"/>
            </w:tcBorders>
          </w:tcPr>
          <w:p w14:paraId="3453ECF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733" w:type="dxa"/>
            <w:gridSpan w:val="23"/>
            <w:tcBorders>
              <w:top w:val="nil"/>
              <w:bottom w:val="nil"/>
            </w:tcBorders>
          </w:tcPr>
          <w:p w14:paraId="12B7635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0D4935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0D4935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68274F" w:rsidRPr="000D4935" w14:paraId="3748AD52" w14:textId="77777777" w:rsidTr="00466F8D">
        <w:tc>
          <w:tcPr>
            <w:tcW w:w="2567" w:type="dxa"/>
            <w:tcBorders>
              <w:top w:val="nil"/>
            </w:tcBorders>
          </w:tcPr>
          <w:p w14:paraId="4F39D61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8D5FD8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6B019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8292C3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92077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334E64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73E6C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C69FD4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25424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56BDF2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5CBAB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E73559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A6952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6B4240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D7D35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DD4DCB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25612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70DFAB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58835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4B29AC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E8DB2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A2B26D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7D627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7936683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AA7455" w:rsidRPr="000D4935" w14:paraId="3E2FDDFA" w14:textId="77777777" w:rsidTr="00466F8D">
        <w:tc>
          <w:tcPr>
            <w:tcW w:w="2567" w:type="dxa"/>
            <w:tcBorders>
              <w:bottom w:val="nil"/>
            </w:tcBorders>
          </w:tcPr>
          <w:p w14:paraId="7A2DE433" w14:textId="6092BB3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0D4935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1</w:t>
            </w:r>
            <w:r w:rsidRPr="000D4935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D98685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AE6EBE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7F5D0A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C5212F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3AF9E4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358A58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AD3C0D5" w14:textId="1CCA06A5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19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822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48995E1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EBC0A86" w14:textId="10998A0E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330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384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4EEC92E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4CD0BD9" w14:textId="7D8A015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708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612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294C72C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4DCFCAF" w14:textId="2DF38A1D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654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675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5CD6BA1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4ADC937" w14:textId="033FEE43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465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701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0A0D1A0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3AD1AB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2E7E9C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6014433" w14:textId="64C0D7A8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257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652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59A2337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E9E2FE1" w14:textId="77777777" w:rsidR="00C32885" w:rsidRPr="000D4935" w:rsidRDefault="00C32885" w:rsidP="0091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59FB30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6AA45A7A" w14:textId="2D362BD2" w:rsidR="00C32885" w:rsidRPr="000D4935" w:rsidRDefault="00C32885" w:rsidP="0046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2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436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846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8274F" w:rsidRPr="000D4935" w14:paraId="38E249BC" w14:textId="77777777" w:rsidTr="00466F8D">
        <w:tc>
          <w:tcPr>
            <w:tcW w:w="2567" w:type="dxa"/>
            <w:tcBorders>
              <w:bottom w:val="nil"/>
            </w:tcBorders>
          </w:tcPr>
          <w:p w14:paraId="4D6389A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EA395B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B472F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9AB389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A6979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A11CE8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CC8A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91A0CDF" w14:textId="1F8A5D14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5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873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6CCA4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399355A" w14:textId="7E5F45AB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36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326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A087A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480CFDB" w14:textId="134FA5C8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82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321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B2FBA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96BCE5D" w14:textId="23D7D0F0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40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865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D8AA3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E05DC8F" w14:textId="3B6CC954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80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028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EB541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C05865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FE9F5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53415EF" w14:textId="27880F99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26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690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3A74A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F99E3D6" w14:textId="77777777" w:rsidR="00C32885" w:rsidRPr="000D4935" w:rsidRDefault="00C32885" w:rsidP="0091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C6794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3227B89E" w14:textId="7184F5D2" w:rsidR="00C32885" w:rsidRPr="000D4935" w:rsidRDefault="00C32885" w:rsidP="0046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272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103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D6C6D" w:rsidRPr="000D4935" w14:paraId="3EA5145A" w14:textId="77777777" w:rsidTr="00466F8D">
        <w:tc>
          <w:tcPr>
            <w:tcW w:w="2567" w:type="dxa"/>
            <w:tcBorders>
              <w:top w:val="nil"/>
              <w:bottom w:val="nil"/>
            </w:tcBorders>
          </w:tcPr>
          <w:p w14:paraId="5C337DF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3E73A62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B9D59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544279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AFEA5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1BD78F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D5D35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5219EBB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74213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D2B5076" w14:textId="0F7B9F09" w:rsidR="00C32885" w:rsidRPr="000D4935" w:rsidRDefault="00911687" w:rsidP="0091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BAA70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0A630BA" w14:textId="77777777" w:rsidR="00C32885" w:rsidRPr="000D4935" w:rsidRDefault="00C32885" w:rsidP="00AF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A8151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53E75DD" w14:textId="28F60948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8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972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3C7CF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13922BB4" w14:textId="5C49B484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15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382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A35F6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3B90939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79F9A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66AEBDC" w14:textId="26339E64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4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154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E7244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5466701C" w14:textId="77777777" w:rsidR="00C32885" w:rsidRPr="000D4935" w:rsidRDefault="00C32885" w:rsidP="0091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E7B93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</w:tcPr>
          <w:p w14:paraId="6CBA358B" w14:textId="780444DE" w:rsidR="00C32885" w:rsidRPr="000D4935" w:rsidRDefault="001E1B1A" w:rsidP="0046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28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579</w:t>
            </w:r>
          </w:p>
        </w:tc>
      </w:tr>
      <w:tr w:rsidR="00195AFF" w:rsidRPr="000D4935" w14:paraId="1213091A" w14:textId="77777777" w:rsidTr="00466F8D">
        <w:tc>
          <w:tcPr>
            <w:tcW w:w="2567" w:type="dxa"/>
          </w:tcPr>
          <w:p w14:paraId="5E0A881A" w14:textId="1F59B2E2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และ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55142B4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1CC465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14B3366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A3AA2C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6836DD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B1A41E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295FF32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0FFA84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4AE8BEA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DE80D3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2A4F3E4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D1456E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5057799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6E1931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56D4BA6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9FF4A6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11D6DEA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B27DF0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43A47BF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833A96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10F616D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BD6910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</w:tcPr>
          <w:p w14:paraId="018623AB" w14:textId="77777777" w:rsidR="00C32885" w:rsidRPr="000D4935" w:rsidRDefault="00C32885" w:rsidP="0046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68274F" w:rsidRPr="000D4935" w14:paraId="0C4B4EE1" w14:textId="77777777" w:rsidTr="00466F8D">
        <w:tc>
          <w:tcPr>
            <w:tcW w:w="2567" w:type="dxa"/>
            <w:tcBorders>
              <w:bottom w:val="nil"/>
            </w:tcBorders>
          </w:tcPr>
          <w:p w14:paraId="7F50E3D7" w14:textId="08E32902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lang w:val="en-ZW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D4199B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B1F0C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D6F7F4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719C7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68CF98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4E21B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56F2ED5" w14:textId="7706476A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695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648FA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DE8A1B6" w14:textId="4E8AC54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366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639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90901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4F3CAEB" w14:textId="2951290A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790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933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BC850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648D183" w14:textId="5BFA151E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686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568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9A524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5523BE9" w14:textId="013C3425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530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347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D1519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F3479B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2ECD4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D860E89" w14:textId="5CBBC265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280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188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E86D6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1BA7EEF" w14:textId="77777777" w:rsidR="00C32885" w:rsidRPr="000D4935" w:rsidRDefault="00C32885" w:rsidP="0091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A4613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6F32D611" w14:textId="3883BA86" w:rsidR="00C32885" w:rsidRPr="000D4935" w:rsidRDefault="00C32885" w:rsidP="00600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680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370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</w:tr>
      <w:tr w:rsidR="004A6A81" w:rsidRPr="000D4935" w14:paraId="43E661F2" w14:textId="77777777" w:rsidTr="00466F8D">
        <w:tc>
          <w:tcPr>
            <w:tcW w:w="2567" w:type="dxa"/>
            <w:tcBorders>
              <w:bottom w:val="nil"/>
            </w:tcBorders>
          </w:tcPr>
          <w:p w14:paraId="401DB53A" w14:textId="77777777" w:rsidR="004A6A81" w:rsidRPr="000D4935" w:rsidRDefault="004A6A81" w:rsidP="004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EBE4158" w14:textId="50C0F8BA" w:rsidR="004A6A81" w:rsidRPr="000D4935" w:rsidRDefault="004A6A81" w:rsidP="004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DDAD8C" w14:textId="77777777" w:rsidR="004A6A81" w:rsidRPr="000D4935" w:rsidRDefault="004A6A81" w:rsidP="004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A57D93C" w14:textId="1612EAD0" w:rsidR="004A6A81" w:rsidRPr="000D4935" w:rsidRDefault="004A6A81" w:rsidP="004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359290" w14:textId="77777777" w:rsidR="004A6A81" w:rsidRPr="000D4935" w:rsidRDefault="004A6A81" w:rsidP="004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D4467E5" w14:textId="6EC6EEF9" w:rsidR="004A6A81" w:rsidRPr="000D4935" w:rsidRDefault="004A6A81" w:rsidP="004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527DE7" w14:textId="77777777" w:rsidR="004A6A81" w:rsidRPr="000D4935" w:rsidRDefault="004A6A81" w:rsidP="004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BB4EC38" w14:textId="404F72CC" w:rsidR="004A6A81" w:rsidRPr="000D4935" w:rsidRDefault="004A6A81" w:rsidP="004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6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051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D7105C" w14:textId="77777777" w:rsidR="004A6A81" w:rsidRPr="000D4935" w:rsidRDefault="004A6A81" w:rsidP="004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39B8877" w14:textId="14244498" w:rsidR="004A6A81" w:rsidRPr="000D4935" w:rsidRDefault="00A8234B" w:rsidP="004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39</w:t>
            </w:r>
            <w:r w:rsidR="00106877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080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CF1E8F" w14:textId="77777777" w:rsidR="004A6A81" w:rsidRPr="000D4935" w:rsidRDefault="004A6A81" w:rsidP="004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4D45247" w14:textId="00061225" w:rsidR="004A6A81" w:rsidRPr="000D4935" w:rsidRDefault="007E6E7B" w:rsidP="004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88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446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655138" w14:textId="77777777" w:rsidR="004A6A81" w:rsidRPr="000D4935" w:rsidRDefault="004A6A81" w:rsidP="004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9E9D2F7" w14:textId="0EC5A97A" w:rsidR="004A6A81" w:rsidRPr="000D4935" w:rsidRDefault="004A6A81" w:rsidP="004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40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315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4F573A" w14:textId="77777777" w:rsidR="004A6A81" w:rsidRPr="000D4935" w:rsidRDefault="004A6A81" w:rsidP="004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0D20B88" w14:textId="2C9E9634" w:rsidR="004A6A81" w:rsidRPr="000D4935" w:rsidRDefault="004A6A81" w:rsidP="004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94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513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115AD7" w14:textId="77777777" w:rsidR="004A6A81" w:rsidRPr="000D4935" w:rsidRDefault="004A6A81" w:rsidP="004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5D6BC74" w14:textId="295DED1F" w:rsidR="004A6A81" w:rsidRPr="000D4935" w:rsidRDefault="00962A68" w:rsidP="004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087984" w14:textId="77777777" w:rsidR="004A6A81" w:rsidRPr="000D4935" w:rsidRDefault="004A6A81" w:rsidP="004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22AB2D2" w14:textId="0229B49D" w:rsidR="004A6A81" w:rsidRPr="000D4935" w:rsidRDefault="00962A68" w:rsidP="004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31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45</w:t>
            </w:r>
            <w:r w:rsidR="00C741E9" w:rsidRPr="000D4935">
              <w:rPr>
                <w:rFonts w:ascii="Angsana New" w:hAnsi="Angsana New"/>
                <w:sz w:val="22"/>
                <w:szCs w:val="22"/>
              </w:rPr>
              <w:t>1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1ACB0E" w14:textId="77777777" w:rsidR="004A6A81" w:rsidRPr="000D4935" w:rsidRDefault="004A6A81" w:rsidP="004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DEC845F" w14:textId="092D6697" w:rsidR="004A6A81" w:rsidRPr="000D4935" w:rsidRDefault="00962A68" w:rsidP="0096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9EF167" w14:textId="77777777" w:rsidR="004A6A81" w:rsidRPr="000D4935" w:rsidRDefault="004A6A81" w:rsidP="004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0D9FBB70" w14:textId="7B6D8A89" w:rsidR="004A6A81" w:rsidRPr="000D4935" w:rsidRDefault="00962A68" w:rsidP="004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299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85</w:t>
            </w:r>
            <w:r w:rsidR="00C741E9" w:rsidRPr="000D4935">
              <w:rPr>
                <w:rFonts w:ascii="Angsana New" w:hAnsi="Angsana New"/>
                <w:sz w:val="22"/>
                <w:szCs w:val="22"/>
              </w:rPr>
              <w:t>6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D6C6D" w:rsidRPr="000D4935" w14:paraId="192B5C96" w14:textId="77777777" w:rsidTr="00466F8D">
        <w:tc>
          <w:tcPr>
            <w:tcW w:w="2567" w:type="dxa"/>
            <w:tcBorders>
              <w:bottom w:val="nil"/>
            </w:tcBorders>
          </w:tcPr>
          <w:p w14:paraId="78486BD5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D5DD24D" w14:textId="39A590AA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599AA1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F8DF757" w14:textId="1FAB9EA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56B12E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CD7ECD5" w14:textId="15F23ECB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A566EB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E6A2069" w14:textId="04FEA3DD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6A2A38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5BE28A86" w14:textId="5892CD3E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E90AE7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3353F9B0" w14:textId="6B09AD8C" w:rsidR="0019318A" w:rsidRPr="000D4935" w:rsidRDefault="001E1B1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178</w:t>
            </w:r>
            <w:r w:rsidR="0019318A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001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9EB080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5DE5F6FD" w14:textId="3FFBE99A" w:rsidR="0019318A" w:rsidRPr="000D4935" w:rsidRDefault="001E1B1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18</w:t>
            </w:r>
            <w:r w:rsidR="0019318A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207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41359B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12B25227" w14:textId="76BE7B53" w:rsidR="0019318A" w:rsidRPr="000D4935" w:rsidRDefault="001E1B1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189</w:t>
            </w:r>
            <w:r w:rsidR="0019318A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869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0669A6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370FEA16" w14:textId="135E9209" w:rsidR="0019318A" w:rsidRPr="000D4935" w:rsidRDefault="00962A68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940D3B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62CC75F6" w14:textId="61B52385" w:rsidR="0019318A" w:rsidRPr="000D4935" w:rsidRDefault="001E1B1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6</w:t>
            </w:r>
            <w:r w:rsidR="00962A68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317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D63D00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2DEF12A6" w14:textId="2DC55F69" w:rsidR="0019318A" w:rsidRPr="000D4935" w:rsidRDefault="00962A68" w:rsidP="0096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AB487D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</w:tcPr>
          <w:p w14:paraId="1108C99E" w14:textId="55D0F0DE" w:rsidR="0019318A" w:rsidRPr="000D4935" w:rsidRDefault="001E1B1A" w:rsidP="0096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392</w:t>
            </w:r>
            <w:r w:rsidR="00962A68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394</w:t>
            </w:r>
            <w:r w:rsidR="00962A68" w:rsidRPr="000D4935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</w:tr>
      <w:tr w:rsidR="004D6C6D" w:rsidRPr="000D4935" w14:paraId="2D9870E1" w14:textId="77777777" w:rsidTr="00466F8D">
        <w:tc>
          <w:tcPr>
            <w:tcW w:w="2567" w:type="dxa"/>
          </w:tcPr>
          <w:p w14:paraId="2F8BA416" w14:textId="2E7E28A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B229F4F" w14:textId="32656D15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465FD6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8D748D2" w14:textId="7816910C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115CFC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328E7F8" w14:textId="14C77212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57E651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E2B875F" w14:textId="6610ACCB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746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F5081B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14496F4" w14:textId="57D6A17D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405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719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5FC963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8BD9E07" w14:textId="324B24B2" w:rsidR="0019318A" w:rsidRPr="000D4935" w:rsidRDefault="00F329BF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701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378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644749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B0FA612" w14:textId="29F00D28" w:rsidR="0019318A" w:rsidRPr="000D4935" w:rsidRDefault="00FF4A2F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708</w:t>
            </w:r>
            <w:r w:rsidR="00263A4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676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62BF67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155BB77" w14:textId="4DD86DCF" w:rsidR="0019318A" w:rsidRPr="000D4935" w:rsidRDefault="00962A68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434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991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05B78B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35F3E3E" w14:textId="2E151998" w:rsidR="0019318A" w:rsidRPr="000D4935" w:rsidRDefault="00962A68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E395D4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7E6E5" w14:textId="20DE1563" w:rsidR="0019318A" w:rsidRPr="000D4935" w:rsidRDefault="00962A68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305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32</w:t>
            </w:r>
            <w:r w:rsidR="00C741E9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61A2DA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79B15FDB" w14:textId="07EA0D99" w:rsidR="0019318A" w:rsidRPr="000D4935" w:rsidRDefault="00962A68" w:rsidP="0096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B74C85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14:paraId="26FF5CD0" w14:textId="2DBB04CE" w:rsidR="0019318A" w:rsidRPr="000D4935" w:rsidRDefault="00211ACF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587</w:t>
            </w:r>
            <w:r w:rsidR="006A43BB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83</w:t>
            </w:r>
            <w:r w:rsidR="00C741E9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</w:tr>
      <w:tr w:rsidR="004D6C6D" w:rsidRPr="000D4935" w14:paraId="5B49521F" w14:textId="77777777" w:rsidTr="00FD53D1">
        <w:tc>
          <w:tcPr>
            <w:tcW w:w="2567" w:type="dxa"/>
          </w:tcPr>
          <w:p w14:paraId="07C99817" w14:textId="77777777" w:rsidR="00FD53D1" w:rsidRPr="000D4935" w:rsidRDefault="00FD53D1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5BDC689F" w14:textId="77777777" w:rsidR="00FD53D1" w:rsidRPr="000D4935" w:rsidRDefault="00FD53D1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A6736E" w14:textId="77777777" w:rsidR="00FD53D1" w:rsidRPr="000D4935" w:rsidRDefault="00FD53D1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59A70A5E" w14:textId="77777777" w:rsidR="00FD53D1" w:rsidRPr="000D4935" w:rsidRDefault="00FD53D1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4595F5" w14:textId="77777777" w:rsidR="00FD53D1" w:rsidRPr="000D4935" w:rsidRDefault="00FD53D1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2096C1BB" w14:textId="77777777" w:rsidR="00FD53D1" w:rsidRPr="000D4935" w:rsidRDefault="00FD53D1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92E1CC" w14:textId="77777777" w:rsidR="00FD53D1" w:rsidRPr="000D4935" w:rsidRDefault="00FD53D1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67ED3828" w14:textId="77777777" w:rsidR="00FD53D1" w:rsidRPr="000D4935" w:rsidRDefault="00FD53D1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9049B3" w14:textId="77777777" w:rsidR="00FD53D1" w:rsidRPr="000D4935" w:rsidRDefault="00FD53D1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44681279" w14:textId="77777777" w:rsidR="00FD53D1" w:rsidRPr="000D4935" w:rsidRDefault="00FD53D1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997981" w14:textId="77777777" w:rsidR="00FD53D1" w:rsidRPr="000D4935" w:rsidRDefault="00FD53D1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5D749FF" w14:textId="77777777" w:rsidR="00FD53D1" w:rsidRPr="000D4935" w:rsidRDefault="00FD53D1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3E5FFA" w14:textId="77777777" w:rsidR="00FD53D1" w:rsidRPr="000D4935" w:rsidRDefault="00FD53D1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6F4D756" w14:textId="77777777" w:rsidR="00FD53D1" w:rsidRPr="000D4935" w:rsidRDefault="00FD53D1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F5A5BA" w14:textId="77777777" w:rsidR="00FD53D1" w:rsidRPr="000D4935" w:rsidRDefault="00FD53D1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5FE3C635" w14:textId="77777777" w:rsidR="00FD53D1" w:rsidRPr="000D4935" w:rsidRDefault="00FD53D1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37BFFD" w14:textId="77777777" w:rsidR="00FD53D1" w:rsidRPr="000D4935" w:rsidRDefault="00FD53D1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35CD137E" w14:textId="77777777" w:rsidR="00FD53D1" w:rsidRPr="000D4935" w:rsidRDefault="00FD53D1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71A6A9" w14:textId="77777777" w:rsidR="00FD53D1" w:rsidRPr="000D4935" w:rsidRDefault="00FD53D1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136BB8" w14:textId="77777777" w:rsidR="00FD53D1" w:rsidRPr="000D4935" w:rsidRDefault="00FD53D1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18793D" w14:textId="77777777" w:rsidR="00FD53D1" w:rsidRPr="000D4935" w:rsidRDefault="00FD53D1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27EFFBB1" w14:textId="77777777" w:rsidR="00FD53D1" w:rsidRPr="000D4935" w:rsidRDefault="00FD53D1" w:rsidP="0096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9789AC" w14:textId="77777777" w:rsidR="00FD53D1" w:rsidRPr="000D4935" w:rsidRDefault="00FD53D1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</w:tcPr>
          <w:p w14:paraId="1C895331" w14:textId="77777777" w:rsidR="00FD53D1" w:rsidRPr="000D4935" w:rsidRDefault="00FD53D1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19318A" w:rsidRPr="000D4935" w14:paraId="26B79425" w14:textId="77777777" w:rsidTr="00466F8D">
        <w:tc>
          <w:tcPr>
            <w:tcW w:w="2567" w:type="dxa"/>
            <w:tcBorders>
              <w:bottom w:val="nil"/>
            </w:tcBorders>
          </w:tcPr>
          <w:p w14:paraId="5AA990E1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D4935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627E95F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30AEFD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AB5F2B5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2CD894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07D82E6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13A94B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F525FE9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365A4B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E32B169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CCCB88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0A8F7B4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3358F4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5E87B0E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C5BB8D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6B8E68B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711F90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4D4B293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D39462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5F04B6B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8A1D38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38F9C8C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759156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145547FE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9318A" w:rsidRPr="000D4935" w14:paraId="22B07EB4" w14:textId="77777777" w:rsidTr="00466F8D">
        <w:tc>
          <w:tcPr>
            <w:tcW w:w="2567" w:type="dxa"/>
            <w:tcBorders>
              <w:bottom w:val="nil"/>
            </w:tcBorders>
          </w:tcPr>
          <w:p w14:paraId="6BBB241C" w14:textId="2B5ACC38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56529C1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FF9407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BDE8BE3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A957E9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29E5451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159CFC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B346F87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A74AD0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DEDCCF4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DC79BE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3374457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45A109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C3FB189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8A9163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8F85AC8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BF8000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F9E5591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458625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E383DFE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AEF92F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99A7DF4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DED979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6E49DD02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9318A" w:rsidRPr="000D4935" w14:paraId="702C0D20" w14:textId="77777777" w:rsidTr="00466F8D">
        <w:tc>
          <w:tcPr>
            <w:tcW w:w="2567" w:type="dxa"/>
            <w:tcBorders>
              <w:bottom w:val="nil"/>
            </w:tcBorders>
          </w:tcPr>
          <w:p w14:paraId="67F9854C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0D4935">
              <w:rPr>
                <w:rFonts w:ascii="Angsana New" w:hAnsi="Angsana New"/>
                <w:sz w:val="22"/>
                <w:szCs w:val="22"/>
                <w:cs/>
              </w:rPr>
              <w:t>ภายใต้กรรมสิทธิ์ของกลุ่มบริษัท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A7BA081" w14:textId="37902888" w:rsidR="0019318A" w:rsidRPr="000D4935" w:rsidRDefault="001E1B1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156</w:t>
            </w:r>
            <w:r w:rsidR="0019318A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195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C96449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018FBD2" w14:textId="46DC5C04" w:rsidR="0019318A" w:rsidRPr="000D4935" w:rsidRDefault="001E1B1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</w:t>
            </w:r>
            <w:r w:rsidR="0019318A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455</w:t>
            </w:r>
            <w:r w:rsidR="0019318A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913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815CB6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2CE9F83" w14:textId="4225BA33" w:rsidR="0019318A" w:rsidRPr="000D4935" w:rsidRDefault="001E1B1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</w:t>
            </w:r>
            <w:r w:rsidR="0019318A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612</w:t>
            </w:r>
            <w:r w:rsidR="0019318A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108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CA538F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BF46F29" w14:textId="3BE39F81" w:rsidR="0019318A" w:rsidRPr="000D4935" w:rsidRDefault="001E1B1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43</w:t>
            </w:r>
            <w:r w:rsidR="0019318A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474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596C68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0A0BD01" w14:textId="09351A3A" w:rsidR="0019318A" w:rsidRPr="000D4935" w:rsidRDefault="001E1B1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543</w:t>
            </w:r>
            <w:r w:rsidR="0019318A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602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7FA682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9238637" w14:textId="511E7282" w:rsidR="0019318A" w:rsidRPr="000D4935" w:rsidRDefault="001E1B1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782</w:t>
            </w:r>
            <w:r w:rsidR="0019318A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887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E0E6A4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8FCE251" w14:textId="6419FC22" w:rsidR="0019318A" w:rsidRPr="000D4935" w:rsidRDefault="001E1B1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88</w:t>
            </w:r>
            <w:r w:rsidR="0019318A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962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8314DD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7C46183" w14:textId="711EA77F" w:rsidR="0019318A" w:rsidRPr="000D4935" w:rsidRDefault="001E1B1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53</w:t>
            </w:r>
            <w:r w:rsidR="0019318A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706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DDC8EA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E71892F" w14:textId="68B2700B" w:rsidR="0019318A" w:rsidRPr="000D4935" w:rsidRDefault="001E1B1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17</w:t>
            </w:r>
            <w:r w:rsidR="0019318A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973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A89130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1D6B25B" w14:textId="13FF62A0" w:rsidR="0019318A" w:rsidRPr="000D4935" w:rsidRDefault="001E1B1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83</w:t>
            </w:r>
            <w:r w:rsidR="0019318A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868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8537AE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5B5FA41" w14:textId="7A14F837" w:rsidR="0019318A" w:rsidRPr="000D4935" w:rsidRDefault="001E1B1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66</w:t>
            </w:r>
            <w:r w:rsidR="0019318A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234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4E8CF9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0D82DB84" w14:textId="1C2B1BD5" w:rsidR="0019318A" w:rsidRPr="000D4935" w:rsidRDefault="001E1B1A" w:rsidP="00600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20" w:lineRule="exact"/>
              <w:ind w:left="-108" w:right="-19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3</w:t>
            </w:r>
            <w:r w:rsidR="0019318A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292</w:t>
            </w:r>
            <w:r w:rsidR="0019318A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814</w:t>
            </w:r>
          </w:p>
        </w:tc>
      </w:tr>
      <w:tr w:rsidR="004D6C6D" w:rsidRPr="000D4935" w14:paraId="58B77A60" w14:textId="77777777" w:rsidTr="00466F8D">
        <w:tc>
          <w:tcPr>
            <w:tcW w:w="2567" w:type="dxa"/>
            <w:tcBorders>
              <w:bottom w:val="nil"/>
            </w:tcBorders>
          </w:tcPr>
          <w:p w14:paraId="65006AFA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0D4935">
              <w:rPr>
                <w:rFonts w:ascii="Angsana New" w:hAnsi="Angsana New"/>
                <w:sz w:val="22"/>
                <w:szCs w:val="22"/>
                <w:cs/>
              </w:rPr>
              <w:t>ภายใต้</w:t>
            </w: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สัญญาเช่าการเงิน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5C14D774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69A66CB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C663192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7886DE1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57EC2149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8C5D17A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801F4A2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E12D758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33DC4BC6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553A7B3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5553D6B" w14:textId="42939EFD" w:rsidR="0019318A" w:rsidRPr="000D4935" w:rsidRDefault="001E1B1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4</w:t>
            </w:r>
            <w:r w:rsidR="0019318A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380</w:t>
            </w:r>
          </w:p>
        </w:tc>
        <w:tc>
          <w:tcPr>
            <w:tcW w:w="270" w:type="dxa"/>
            <w:tcBorders>
              <w:bottom w:val="nil"/>
            </w:tcBorders>
          </w:tcPr>
          <w:p w14:paraId="0221FEFA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6D3F6CC6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53CCB5D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78527AAF" w14:textId="0AB73E96" w:rsidR="0019318A" w:rsidRPr="000D4935" w:rsidRDefault="001E1B1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163</w:t>
            </w:r>
            <w:r w:rsidR="0019318A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426</w:t>
            </w:r>
          </w:p>
        </w:tc>
        <w:tc>
          <w:tcPr>
            <w:tcW w:w="270" w:type="dxa"/>
            <w:tcBorders>
              <w:bottom w:val="nil"/>
            </w:tcBorders>
          </w:tcPr>
          <w:p w14:paraId="0F398BDB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DB702D6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0F4A102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3D1BEB1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08D5488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08F0C325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77B1ED6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</w:tcPr>
          <w:p w14:paraId="695ABAA7" w14:textId="2B444377" w:rsidR="0019318A" w:rsidRPr="000D4935" w:rsidRDefault="001E1B1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167</w:t>
            </w:r>
            <w:r w:rsidR="0019318A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806</w:t>
            </w:r>
          </w:p>
        </w:tc>
      </w:tr>
      <w:tr w:rsidR="004D6C6D" w:rsidRPr="000D4935" w14:paraId="1059DF18" w14:textId="77777777" w:rsidTr="00466F8D">
        <w:tc>
          <w:tcPr>
            <w:tcW w:w="2567" w:type="dxa"/>
            <w:tcBorders>
              <w:bottom w:val="nil"/>
            </w:tcBorders>
          </w:tcPr>
          <w:p w14:paraId="11DE8953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146DD77" w14:textId="317E46A2" w:rsidR="0019318A" w:rsidRPr="000D4935" w:rsidRDefault="001E1B1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156</w:t>
            </w:r>
            <w:r w:rsidR="0019318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AAED6E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6636E93" w14:textId="4A7ECABD" w:rsidR="0019318A" w:rsidRPr="000D4935" w:rsidRDefault="001E1B1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19318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455</w:t>
            </w:r>
            <w:r w:rsidR="0019318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913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95E088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3D3A728" w14:textId="59F7837C" w:rsidR="0019318A" w:rsidRPr="000D4935" w:rsidRDefault="001E1B1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19318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612</w:t>
            </w:r>
            <w:r w:rsidR="0019318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C09D00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D53B908" w14:textId="367531CC" w:rsidR="0019318A" w:rsidRPr="000D4935" w:rsidRDefault="001E1B1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43</w:t>
            </w:r>
            <w:r w:rsidR="0019318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474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EE2BF1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F1893B1" w14:textId="3B81EC92" w:rsidR="0019318A" w:rsidRPr="000D4935" w:rsidRDefault="001E1B1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543</w:t>
            </w:r>
            <w:r w:rsidR="0019318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602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E6D0A7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DDF9153" w14:textId="1010044D" w:rsidR="0019318A" w:rsidRPr="000D4935" w:rsidRDefault="001E1B1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787</w:t>
            </w:r>
            <w:r w:rsidR="0019318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D70454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7CDE8EE" w14:textId="66092220" w:rsidR="0019318A" w:rsidRPr="000D4935" w:rsidRDefault="001E1B1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88</w:t>
            </w:r>
            <w:r w:rsidR="0019318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962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6DA0D8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C042A7" w14:textId="2E761830" w:rsidR="0019318A" w:rsidRPr="000D4935" w:rsidRDefault="001E1B1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217</w:t>
            </w:r>
            <w:r w:rsidR="0019318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C9E5C0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B7FB6F7" w14:textId="4A3F7366" w:rsidR="0019318A" w:rsidRPr="000D4935" w:rsidRDefault="001E1B1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17</w:t>
            </w:r>
            <w:r w:rsidR="0019318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973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9AEEC1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BC657D4" w14:textId="28F62363" w:rsidR="0019318A" w:rsidRPr="000D4935" w:rsidRDefault="001E1B1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83</w:t>
            </w:r>
            <w:r w:rsidR="0019318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868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242135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C1AA2C7" w14:textId="4FD5253B" w:rsidR="0019318A" w:rsidRPr="000D4935" w:rsidRDefault="001E1B1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66</w:t>
            </w:r>
            <w:r w:rsidR="0019318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E392CB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double" w:sz="4" w:space="0" w:color="auto"/>
            </w:tcBorders>
          </w:tcPr>
          <w:p w14:paraId="0983622C" w14:textId="22033917" w:rsidR="0019318A" w:rsidRPr="000D4935" w:rsidRDefault="001E1B1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  <w:r w:rsidR="0019318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460</w:t>
            </w:r>
            <w:r w:rsidR="0019318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620</w:t>
            </w:r>
          </w:p>
        </w:tc>
      </w:tr>
      <w:tr w:rsidR="0019318A" w:rsidRPr="000D4935" w14:paraId="7FF1F56E" w14:textId="77777777" w:rsidTr="00466F8D">
        <w:tc>
          <w:tcPr>
            <w:tcW w:w="2567" w:type="dxa"/>
            <w:tcBorders>
              <w:bottom w:val="nil"/>
            </w:tcBorders>
          </w:tcPr>
          <w:p w14:paraId="62D05C88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6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E7AABD0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1E45AB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B639BBE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5AB425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DBDCD7B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809997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190E849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2BF55D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470B725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2EDAED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791750A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43CA4A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DB44190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44127F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9865C2B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8AA2C8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B939F3C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508CB3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23288F2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BC5E31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0765312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5DA823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3208354F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9318A" w:rsidRPr="000D4935" w14:paraId="208EF528" w14:textId="77777777" w:rsidTr="00466F8D">
        <w:tc>
          <w:tcPr>
            <w:tcW w:w="2567" w:type="dxa"/>
            <w:tcBorders>
              <w:bottom w:val="nil"/>
            </w:tcBorders>
          </w:tcPr>
          <w:p w14:paraId="54F03BE6" w14:textId="79F669A7" w:rsidR="0019318A" w:rsidRPr="000D4935" w:rsidRDefault="00B8057E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F36BB00" w14:textId="3909A17F" w:rsidR="0019318A" w:rsidRPr="000D4935" w:rsidRDefault="001E1B1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177</w:t>
            </w:r>
            <w:r w:rsidR="00211ACF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45</w:t>
            </w:r>
            <w:r w:rsidR="002C7440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B0BDAE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469650C" w14:textId="13E0B435" w:rsidR="0019318A" w:rsidRPr="000D4935" w:rsidRDefault="001E1B1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211ACF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865</w:t>
            </w:r>
            <w:r w:rsidR="00211ACF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956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5656FA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D537195" w14:textId="195159D9" w:rsidR="0019318A" w:rsidRPr="000D4935" w:rsidRDefault="001E1B1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  <w:r w:rsidR="00211ACF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043</w:t>
            </w:r>
            <w:r w:rsidR="00211ACF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40</w:t>
            </w:r>
            <w:r w:rsidR="006F0768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396D40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720D724" w14:textId="4F8425F9" w:rsidR="0019318A" w:rsidRPr="000D4935" w:rsidRDefault="001E1B1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37</w:t>
            </w:r>
            <w:r w:rsidR="00211ACF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88</w:t>
            </w:r>
            <w:r w:rsidR="00915A2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EA3DF9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2582E48" w14:textId="51009E93" w:rsidR="0019318A" w:rsidRPr="000D4935" w:rsidRDefault="001E1B1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577</w:t>
            </w:r>
            <w:r w:rsidR="004F42EF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940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F45C2A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880B990" w14:textId="299DBADE" w:rsidR="0019318A" w:rsidRPr="000D4935" w:rsidRDefault="001E1B1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755</w:t>
            </w:r>
            <w:r w:rsidR="004F42EF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  <w:r w:rsidR="00BC4172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  <w:r w:rsidR="00C741E9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5B77FF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9172B55" w14:textId="14BA0228" w:rsidR="0019318A" w:rsidRPr="000D4935" w:rsidRDefault="001E1B1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72</w:t>
            </w:r>
            <w:r w:rsidR="00505BB0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E63079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1DE6E91" w14:textId="0CA10432" w:rsidR="0019318A" w:rsidRPr="000D4935" w:rsidRDefault="001E1B1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44</w:t>
            </w:r>
            <w:r w:rsidR="002D10C9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197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449DFF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C6E1A00" w14:textId="4DA147B8" w:rsidR="0019318A" w:rsidRPr="000D4935" w:rsidRDefault="001E1B1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11</w:t>
            </w:r>
            <w:r w:rsidR="00AD6C0B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650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E84E16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90884E5" w14:textId="51BB8779" w:rsidR="0019318A" w:rsidRPr="000D4935" w:rsidRDefault="001E1B1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103</w:t>
            </w:r>
            <w:r w:rsidR="00AD6C0B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B024A6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899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DF3C67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D1D14F5" w14:textId="38657F7E" w:rsidR="0019318A" w:rsidRPr="000D4935" w:rsidRDefault="001E1B1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70</w:t>
            </w:r>
            <w:r w:rsidR="00AD6C0B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848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B9D72A" w14:textId="77777777" w:rsidR="0019318A" w:rsidRPr="000D4935" w:rsidRDefault="0019318A" w:rsidP="0019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47805022" w14:textId="69C75E40" w:rsidR="0019318A" w:rsidRPr="000D4935" w:rsidRDefault="001E1B1A" w:rsidP="00600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20" w:lineRule="exact"/>
              <w:ind w:left="-108" w:right="-19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  <w:r w:rsidR="00AD6C0B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717</w:t>
            </w:r>
            <w:r w:rsidR="00AD6C0B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699</w:t>
            </w:r>
          </w:p>
        </w:tc>
      </w:tr>
    </w:tbl>
    <w:p w14:paraId="736842AC" w14:textId="77777777" w:rsidR="001A3220" w:rsidRPr="000D4935" w:rsidRDefault="001A3220" w:rsidP="00C32885">
      <w:pPr>
        <w:spacing w:line="240" w:lineRule="auto"/>
        <w:rPr>
          <w:rFonts w:ascii="Times New Roman" w:hAnsi="Times New Roman"/>
          <w:sz w:val="22"/>
          <w:szCs w:val="22"/>
        </w:rPr>
        <w:sectPr w:rsidR="001A3220" w:rsidRPr="000D4935" w:rsidSect="00D562F7">
          <w:headerReference w:type="default" r:id="rId18"/>
          <w:headerReference w:type="first" r:id="rId19"/>
          <w:pgSz w:w="16834" w:h="11909" w:orient="landscape" w:code="9"/>
          <w:pgMar w:top="691" w:right="1152" w:bottom="576" w:left="1152" w:header="720" w:footer="518" w:gutter="0"/>
          <w:paperSrc w:first="7" w:other="7"/>
          <w:cols w:space="720"/>
          <w:titlePg/>
          <w:docGrid w:linePitch="245"/>
        </w:sectPr>
      </w:pPr>
    </w:p>
    <w:p w14:paraId="617EAF24" w14:textId="4565F4AC" w:rsidR="00C32885" w:rsidRPr="000D4935" w:rsidRDefault="00C32885" w:rsidP="00C32885">
      <w:pPr>
        <w:spacing w:line="240" w:lineRule="auto"/>
        <w:rPr>
          <w:rFonts w:ascii="Times New Roman" w:hAnsi="Times New Roman"/>
          <w:sz w:val="22"/>
          <w:szCs w:val="22"/>
        </w:rPr>
      </w:pPr>
    </w:p>
    <w:tbl>
      <w:tblPr>
        <w:tblW w:w="15210" w:type="dxa"/>
        <w:tblInd w:w="-90" w:type="dxa"/>
        <w:tblBorders>
          <w:bottom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810"/>
        <w:gridCol w:w="270"/>
        <w:gridCol w:w="900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</w:tblGrid>
      <w:tr w:rsidR="00F16A03" w:rsidRPr="000D4935" w14:paraId="49F8D1BA" w14:textId="77777777" w:rsidTr="0059166F">
        <w:trPr>
          <w:trHeight w:val="290"/>
        </w:trPr>
        <w:tc>
          <w:tcPr>
            <w:tcW w:w="2340" w:type="dxa"/>
          </w:tcPr>
          <w:p w14:paraId="4E7A8A5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870" w:type="dxa"/>
            <w:gridSpan w:val="23"/>
            <w:tcBorders>
              <w:bottom w:val="nil"/>
            </w:tcBorders>
          </w:tcPr>
          <w:p w14:paraId="4E19AC6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16A03" w:rsidRPr="000D4935" w14:paraId="1F09C692" w14:textId="77777777" w:rsidTr="0059166F">
        <w:tc>
          <w:tcPr>
            <w:tcW w:w="2340" w:type="dxa"/>
          </w:tcPr>
          <w:p w14:paraId="6992974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7C235F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09C2C6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2603AB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0B878E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7002552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48AD93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DBD126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9774B4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08F276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70" w:type="dxa"/>
          </w:tcPr>
          <w:p w14:paraId="1EE6662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7E94BD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C1066D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C46A5E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D57F15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1D2E06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1F715F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F11D8E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ABAF6A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195424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61B8C6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9E7497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8FAAE5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3FF952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16A03" w:rsidRPr="000D4935" w14:paraId="19ECE2D3" w14:textId="77777777" w:rsidTr="0059166F">
        <w:tc>
          <w:tcPr>
            <w:tcW w:w="2340" w:type="dxa"/>
          </w:tcPr>
          <w:p w14:paraId="55139AD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060" w:type="dxa"/>
            <w:gridSpan w:val="5"/>
            <w:tcBorders>
              <w:top w:val="nil"/>
              <w:bottom w:val="single" w:sz="4" w:space="0" w:color="auto"/>
            </w:tcBorders>
          </w:tcPr>
          <w:p w14:paraId="6C29099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00" w:lineRule="exact"/>
              <w:ind w:right="-111" w:hanging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</w:tcPr>
          <w:p w14:paraId="7D61E8F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033BA3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3"/>
          </w:tcPr>
          <w:p w14:paraId="4B7C233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 xml:space="preserve">      สิ่งปลูกสร้างและ</w:t>
            </w:r>
          </w:p>
        </w:tc>
        <w:tc>
          <w:tcPr>
            <w:tcW w:w="810" w:type="dxa"/>
          </w:tcPr>
          <w:p w14:paraId="745F5D7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99103A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B45254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46B332C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3B032B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997882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4550086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A6034F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7DC826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</w:tcPr>
          <w:p w14:paraId="71839CB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120A0A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270" w:type="dxa"/>
          </w:tcPr>
          <w:p w14:paraId="3BC0F8A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510A09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8274F" w:rsidRPr="000D4935" w14:paraId="79DFDE1B" w14:textId="77777777" w:rsidTr="0059166F">
        <w:tc>
          <w:tcPr>
            <w:tcW w:w="2340" w:type="dxa"/>
          </w:tcPr>
          <w:p w14:paraId="2FC66DC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A6E3CD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21FE96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D4904B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ส่วนที่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465EC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7AE0B7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AFBEAD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D6E176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3855CB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E434B3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6AA9D8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A69542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05CF14F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4653B8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6AA9690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030352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473BE5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7759A05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ภาชนะบรรจุ</w:t>
            </w:r>
          </w:p>
        </w:tc>
        <w:tc>
          <w:tcPr>
            <w:tcW w:w="270" w:type="dxa"/>
          </w:tcPr>
          <w:p w14:paraId="446818B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888336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ส่งเสริม</w:t>
            </w:r>
          </w:p>
        </w:tc>
        <w:tc>
          <w:tcPr>
            <w:tcW w:w="1350" w:type="dxa"/>
            <w:gridSpan w:val="3"/>
          </w:tcPr>
          <w:p w14:paraId="4C293FA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ก่อสร้างและ</w:t>
            </w:r>
          </w:p>
        </w:tc>
        <w:tc>
          <w:tcPr>
            <w:tcW w:w="810" w:type="dxa"/>
          </w:tcPr>
          <w:p w14:paraId="657CA55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16A03" w:rsidRPr="000D4935" w14:paraId="5F157188" w14:textId="77777777" w:rsidTr="0059166F">
        <w:tc>
          <w:tcPr>
            <w:tcW w:w="2340" w:type="dxa"/>
          </w:tcPr>
          <w:p w14:paraId="1C58BA6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2F3E05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</w:tcPr>
          <w:p w14:paraId="30F2BBD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6B1D8E4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ตีราคาเพิ่ม</w:t>
            </w:r>
          </w:p>
        </w:tc>
        <w:tc>
          <w:tcPr>
            <w:tcW w:w="270" w:type="dxa"/>
          </w:tcPr>
          <w:p w14:paraId="67E761A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29B12A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02282EC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A961C3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</w:tcPr>
          <w:p w14:paraId="4BC4769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B067A3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528A5C8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10C7FC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778E11B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04A63F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70" w:type="dxa"/>
          </w:tcPr>
          <w:p w14:paraId="60E99D1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7D3D966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</w:tcBorders>
          </w:tcPr>
          <w:p w14:paraId="3EC0266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6C8E9C7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270" w:type="dxa"/>
          </w:tcPr>
          <w:p w14:paraId="3615EAB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1D9FB4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การขาย</w:t>
            </w:r>
          </w:p>
        </w:tc>
        <w:tc>
          <w:tcPr>
            <w:tcW w:w="270" w:type="dxa"/>
          </w:tcPr>
          <w:p w14:paraId="228A486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E08A7A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270" w:type="dxa"/>
          </w:tcPr>
          <w:p w14:paraId="1D14BBC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F73F89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B4726F" w:rsidRPr="000D4935" w14:paraId="5570E41A" w14:textId="77777777" w:rsidTr="0059166F">
        <w:tc>
          <w:tcPr>
            <w:tcW w:w="2340" w:type="dxa"/>
          </w:tcPr>
          <w:p w14:paraId="54B147B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870" w:type="dxa"/>
            <w:gridSpan w:val="23"/>
          </w:tcPr>
          <w:p w14:paraId="30194B7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0D4935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0D4935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B4726F" w:rsidRPr="000D4935" w14:paraId="7590D0FB" w14:textId="77777777" w:rsidTr="0059166F">
        <w:tc>
          <w:tcPr>
            <w:tcW w:w="2340" w:type="dxa"/>
          </w:tcPr>
          <w:p w14:paraId="66EBAB6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0D4935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ราคาทุน </w:t>
            </w:r>
            <w:r w:rsidRPr="000D4935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/</w:t>
            </w:r>
            <w:r w:rsidRPr="000D4935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 ราคาประเมินใหม่</w:t>
            </w:r>
          </w:p>
        </w:tc>
        <w:tc>
          <w:tcPr>
            <w:tcW w:w="810" w:type="dxa"/>
          </w:tcPr>
          <w:p w14:paraId="7A1BBF8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59046F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B00056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ADBB0F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9217D5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4D2BC5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8F220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5184B2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007888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C0E9FA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810A5D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1B7C61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235FED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C7DA22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AC3415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FAE138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42EE31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5CC235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75471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534AF1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12EFE7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2E5230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B7C95E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16A03" w:rsidRPr="000D4935" w14:paraId="2398D9A7" w14:textId="77777777" w:rsidTr="0059166F">
        <w:tc>
          <w:tcPr>
            <w:tcW w:w="2340" w:type="dxa"/>
          </w:tcPr>
          <w:p w14:paraId="4FAE2166" w14:textId="05577016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1</w:t>
            </w:r>
            <w:r w:rsidRPr="000D4935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6441567" w14:textId="2A3C18E1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155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539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F5F7F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336BFFB" w14:textId="23C4147E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455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503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6FE6A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DF1B3FF" w14:textId="6C47FCAF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611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042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93111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1041FFC" w14:textId="74E1FE1C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64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052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4BE4F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89B5FC0" w14:textId="530E2838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816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835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B50CE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BBE11E7" w14:textId="1A501425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201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731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C1A60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10B55F3" w14:textId="5A51DB69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730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373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ED2B5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7A456D6" w14:textId="77D22831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710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710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A42C5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3466604" w14:textId="4F7292DD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23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879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C481D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3B50B03" w14:textId="3580D2B3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314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915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74550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0ED8B7D" w14:textId="06C01E15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29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076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0CED8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F008FC9" w14:textId="4E066BFD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5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502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613</w:t>
            </w:r>
          </w:p>
        </w:tc>
      </w:tr>
      <w:tr w:rsidR="00F16A03" w:rsidRPr="000D4935" w14:paraId="21C826C2" w14:textId="77777777" w:rsidTr="0059166F">
        <w:tc>
          <w:tcPr>
            <w:tcW w:w="2340" w:type="dxa"/>
          </w:tcPr>
          <w:p w14:paraId="39E2A80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754A52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5195A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5E5F2A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9A5D6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9FE6B4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66260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9CD02C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F157C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DC136F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65D0F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50E283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28837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C4857C0" w14:textId="4E0AB35B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11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896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5B53C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0A95912" w14:textId="190880CB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44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784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CB03B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6599CC1" w14:textId="020FC05B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444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DF70D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4F85140" w14:textId="3B0FC787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53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351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51F51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4346253" w14:textId="5FC0C333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116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333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ACE45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BC1B84D" w14:textId="5DBD2D14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226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808</w:t>
            </w:r>
          </w:p>
        </w:tc>
      </w:tr>
      <w:tr w:rsidR="00F16A03" w:rsidRPr="000D4935" w14:paraId="4F9BBC6B" w14:textId="77777777" w:rsidTr="0059166F">
        <w:tc>
          <w:tcPr>
            <w:tcW w:w="2340" w:type="dxa"/>
          </w:tcPr>
          <w:p w14:paraId="1683B09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519D7E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7CDDA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0516CD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C8A3D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242F42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9D761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CC7A50C" w14:textId="25677254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2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035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1397A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4AD906C" w14:textId="354E9C31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31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745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8A664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581E8E3" w14:textId="3598171A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22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485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D0306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4DE5EB3" w14:textId="721D3D80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11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282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E3CD1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B400A48" w14:textId="5132AEB5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4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134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D7299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363AA5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8A008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64314B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7F340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8FBF88A" w14:textId="1B3FA62E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79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175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7A939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A7D9A78" w14:textId="15E215C5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7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494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A7455" w:rsidRPr="000D4935" w14:paraId="6EF66D0B" w14:textId="77777777" w:rsidTr="0059166F">
        <w:tc>
          <w:tcPr>
            <w:tcW w:w="2340" w:type="dxa"/>
          </w:tcPr>
          <w:p w14:paraId="2498320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DC3481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7B1CAF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AC41E2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0C58F6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61AC54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C0ECF0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F28BC5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8CD76E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D57189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1582EA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F03956A" w14:textId="77777777" w:rsidR="00C32885" w:rsidRPr="000D4935" w:rsidRDefault="00C32885" w:rsidP="00600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787D2E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0B3E2FA" w14:textId="6931873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9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179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70178DF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2AD8A27" w14:textId="6D123880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15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863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6699E32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8ABC846" w14:textId="046C1178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6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350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312F0A5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4AD3898" w14:textId="7308968C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4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210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346122D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D837E0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886DB8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8A00BEE" w14:textId="0FD83E05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35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602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195AFF" w:rsidRPr="000D4935" w14:paraId="52154BEB" w14:textId="77777777" w:rsidTr="0059166F">
        <w:trPr>
          <w:trHeight w:val="262"/>
        </w:trPr>
        <w:tc>
          <w:tcPr>
            <w:tcW w:w="2340" w:type="dxa"/>
          </w:tcPr>
          <w:p w14:paraId="7EC2390D" w14:textId="4334E23B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และ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C13A3E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882C7D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C38E8C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E480A0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CB60E5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F51820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34F6905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20BA00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43084C7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06A7C8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037EDD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CACC7D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B7B88C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D3B245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0ED121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1DBCDF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878DC1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F9F2FA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38F4406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D583F2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D7B50C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ED5953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2CA330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AA7455" w:rsidRPr="000D4935" w14:paraId="72E4A0D3" w14:textId="77777777" w:rsidTr="0059166F">
        <w:tc>
          <w:tcPr>
            <w:tcW w:w="2340" w:type="dxa"/>
          </w:tcPr>
          <w:p w14:paraId="160E5A41" w14:textId="69FD8A98" w:rsidR="00297C18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B024A6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FA927F6" w14:textId="7842FC20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155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539</w:t>
            </w:r>
          </w:p>
        </w:tc>
        <w:tc>
          <w:tcPr>
            <w:tcW w:w="270" w:type="dxa"/>
            <w:tcBorders>
              <w:bottom w:val="nil"/>
            </w:tcBorders>
          </w:tcPr>
          <w:p w14:paraId="576ED29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192F7D3" w14:textId="475C1B41" w:rsidR="00C32885" w:rsidRPr="000D4935" w:rsidRDefault="00DC1061" w:rsidP="00DC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455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503</w:t>
            </w:r>
          </w:p>
        </w:tc>
        <w:tc>
          <w:tcPr>
            <w:tcW w:w="270" w:type="dxa"/>
            <w:tcBorders>
              <w:bottom w:val="nil"/>
            </w:tcBorders>
          </w:tcPr>
          <w:p w14:paraId="0E3A403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BBEE475" w14:textId="77CC8F85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611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270" w:type="dxa"/>
            <w:tcBorders>
              <w:bottom w:val="nil"/>
            </w:tcBorders>
          </w:tcPr>
          <w:p w14:paraId="154F523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F11EF9C" w14:textId="1C02A673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66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087</w:t>
            </w:r>
          </w:p>
        </w:tc>
        <w:tc>
          <w:tcPr>
            <w:tcW w:w="270" w:type="dxa"/>
            <w:tcBorders>
              <w:bottom w:val="nil"/>
            </w:tcBorders>
          </w:tcPr>
          <w:p w14:paraId="0E21EF2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6E100A3" w14:textId="36379413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848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580</w:t>
            </w:r>
          </w:p>
        </w:tc>
        <w:tc>
          <w:tcPr>
            <w:tcW w:w="270" w:type="dxa"/>
            <w:tcBorders>
              <w:bottom w:val="nil"/>
            </w:tcBorders>
          </w:tcPr>
          <w:p w14:paraId="40E25A0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6A3F50A" w14:textId="71CF6033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224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216</w:t>
            </w:r>
          </w:p>
        </w:tc>
        <w:tc>
          <w:tcPr>
            <w:tcW w:w="270" w:type="dxa"/>
            <w:tcBorders>
              <w:bottom w:val="nil"/>
            </w:tcBorders>
          </w:tcPr>
          <w:p w14:paraId="1AFC533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D10D22C" w14:textId="4D22795E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744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372</w:t>
            </w:r>
          </w:p>
        </w:tc>
        <w:tc>
          <w:tcPr>
            <w:tcW w:w="270" w:type="dxa"/>
            <w:tcBorders>
              <w:bottom w:val="nil"/>
            </w:tcBorders>
          </w:tcPr>
          <w:p w14:paraId="695BCB7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19A244D" w14:textId="0C6D0445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743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765</w:t>
            </w:r>
          </w:p>
        </w:tc>
        <w:tc>
          <w:tcPr>
            <w:tcW w:w="270" w:type="dxa"/>
            <w:tcBorders>
              <w:bottom w:val="nil"/>
            </w:tcBorders>
          </w:tcPr>
          <w:p w14:paraId="116F3FB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3EB3919" w14:textId="78D9783A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17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973</w:t>
            </w:r>
          </w:p>
        </w:tc>
        <w:tc>
          <w:tcPr>
            <w:tcW w:w="270" w:type="dxa"/>
            <w:tcBorders>
              <w:bottom w:val="nil"/>
            </w:tcBorders>
          </w:tcPr>
          <w:p w14:paraId="21FA6A9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ED7A6FB" w14:textId="49ABEEA5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364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056</w:t>
            </w:r>
          </w:p>
        </w:tc>
        <w:tc>
          <w:tcPr>
            <w:tcW w:w="270" w:type="dxa"/>
            <w:tcBorders>
              <w:bottom w:val="nil"/>
            </w:tcBorders>
          </w:tcPr>
          <w:p w14:paraId="522D9E4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B1E2BB7" w14:textId="1119240C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66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234</w:t>
            </w:r>
          </w:p>
        </w:tc>
        <w:tc>
          <w:tcPr>
            <w:tcW w:w="270" w:type="dxa"/>
            <w:tcBorders>
              <w:bottom w:val="nil"/>
            </w:tcBorders>
          </w:tcPr>
          <w:p w14:paraId="0F7FD31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5D2CBE3" w14:textId="65B9C6FC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686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325</w:t>
            </w:r>
          </w:p>
        </w:tc>
      </w:tr>
      <w:tr w:rsidR="00F16A03" w:rsidRPr="000D4935" w14:paraId="6B66CA96" w14:textId="77777777" w:rsidTr="0059166F">
        <w:tc>
          <w:tcPr>
            <w:tcW w:w="2340" w:type="dxa"/>
          </w:tcPr>
          <w:p w14:paraId="47FAA4E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596160D" w14:textId="601EBDFB" w:rsidR="00C32885" w:rsidRPr="000D4935" w:rsidRDefault="0004694B" w:rsidP="00521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D8D78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ED1119D" w14:textId="356F1E7D" w:rsidR="00C32885" w:rsidRPr="000D4935" w:rsidRDefault="000B136B" w:rsidP="00DC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410,043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9D770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4EBE37E" w14:textId="61BC8F06" w:rsidR="00C32885" w:rsidRPr="000D4935" w:rsidRDefault="000B136B" w:rsidP="00992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41</w:t>
            </w:r>
            <w:r w:rsidR="0004694B">
              <w:rPr>
                <w:rFonts w:ascii="Angsana New" w:hAnsi="Angsana New"/>
                <w:sz w:val="22"/>
                <w:szCs w:val="22"/>
              </w:rPr>
              <w:t>9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04694B">
              <w:rPr>
                <w:rFonts w:ascii="Angsana New" w:hAnsi="Angsana New"/>
                <w:sz w:val="22"/>
                <w:szCs w:val="22"/>
              </w:rPr>
              <w:t>043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83291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ACC7322" w14:textId="0B89AEA8" w:rsidR="00C32885" w:rsidRPr="000D4935" w:rsidRDefault="00B46BC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69AB0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0D316EA" w14:textId="06D557B5" w:rsidR="00C32885" w:rsidRPr="000D4935" w:rsidRDefault="00E76E57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22F40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0F7F99E" w14:textId="01B52007" w:rsidR="00C32885" w:rsidRPr="000D4935" w:rsidRDefault="00E76E57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301D3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4DD4900" w14:textId="1676E843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14</w:t>
            </w:r>
            <w:r w:rsidR="00C96002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335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46819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3E6F3D8" w14:textId="44452798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12</w:t>
            </w:r>
            <w:r w:rsidR="00482878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641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258BD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171D5ED" w14:textId="5AB16F0C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394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28A87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DD375A9" w14:textId="31CED9E1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50</w:t>
            </w:r>
            <w:r w:rsidR="005673CD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735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559B9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33FB5A6" w14:textId="720BCE82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191</w:t>
            </w:r>
            <w:r w:rsidR="00E809C4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74</w:t>
            </w:r>
            <w:r w:rsidR="000B136B" w:rsidRPr="000D4935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284C1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AFBDD55" w14:textId="73DFB680" w:rsidR="00C32885" w:rsidRPr="000D4935" w:rsidRDefault="00F65E3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68</w:t>
            </w:r>
            <w:r w:rsidR="00DA795B">
              <w:rPr>
                <w:rFonts w:ascii="Angsana New" w:hAnsi="Angsana New"/>
                <w:sz w:val="22"/>
                <w:szCs w:val="22"/>
              </w:rPr>
              <w:t>8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DA795B">
              <w:rPr>
                <w:rFonts w:ascii="Angsana New" w:hAnsi="Angsana New"/>
                <w:sz w:val="22"/>
                <w:szCs w:val="22"/>
              </w:rPr>
              <w:t>891</w:t>
            </w:r>
          </w:p>
        </w:tc>
      </w:tr>
      <w:tr w:rsidR="00F16A03" w:rsidRPr="000D4935" w14:paraId="4B4247F8" w14:textId="77777777" w:rsidTr="0059166F">
        <w:tc>
          <w:tcPr>
            <w:tcW w:w="2340" w:type="dxa"/>
          </w:tcPr>
          <w:p w14:paraId="6176CBF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57C672D" w14:textId="7EAE621C" w:rsidR="00C32885" w:rsidRPr="000D4935" w:rsidRDefault="001E1B1A" w:rsidP="00521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15</w:t>
            </w:r>
            <w:r w:rsidR="00E53ED6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540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8F010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926BDDB" w14:textId="49F2EFF8" w:rsidR="00C32885" w:rsidRPr="000D4935" w:rsidRDefault="00C60884" w:rsidP="00C6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4E7EB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460B5A9" w14:textId="5002DC85" w:rsidR="00C32885" w:rsidRPr="000D4935" w:rsidRDefault="001E1B1A" w:rsidP="00992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15</w:t>
            </w:r>
            <w:r w:rsidR="00C60884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540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25D33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F239427" w14:textId="593E0E0A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459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F7937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EE0A993" w14:textId="66A3E7B6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66</w:t>
            </w:r>
            <w:r w:rsidR="00E76E57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036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D63D7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5013953" w14:textId="637F724A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68</w:t>
            </w:r>
            <w:r w:rsidR="00E76E57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603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01145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3766317" w14:textId="64BFA4F2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6</w:t>
            </w:r>
            <w:r w:rsidR="00C96002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489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C42B2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3B7F059" w14:textId="2E6A9BF3" w:rsidR="00C32885" w:rsidRPr="000D4935" w:rsidRDefault="00482878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244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835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8C724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109EA5B" w14:textId="4EB22C82" w:rsidR="00C32885" w:rsidRPr="000D4935" w:rsidRDefault="00482878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70A4F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0754D9B" w14:textId="14E751F5" w:rsidR="00C32885" w:rsidRPr="000D4935" w:rsidRDefault="001E1B1A" w:rsidP="00600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781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2EFDC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8CAF6FD" w14:textId="70AAA1D2" w:rsidR="00C32885" w:rsidRPr="000D4935" w:rsidRDefault="00F3615F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187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311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72223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E96D3A6" w14:textId="1E3DDEF1" w:rsidR="00C32885" w:rsidRPr="000D4935" w:rsidRDefault="00F3615F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274</w:t>
            </w:r>
            <w:r w:rsidR="0097004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238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A795B" w:rsidRPr="000D4935" w14:paraId="04E15F49" w14:textId="77777777" w:rsidTr="0059166F">
        <w:tc>
          <w:tcPr>
            <w:tcW w:w="2340" w:type="dxa"/>
          </w:tcPr>
          <w:p w14:paraId="48CFC591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5DB28A9" w14:textId="4CCB4452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9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(3,283)</w:t>
            </w:r>
          </w:p>
        </w:tc>
        <w:tc>
          <w:tcPr>
            <w:tcW w:w="270" w:type="dxa"/>
            <w:tcBorders>
              <w:bottom w:val="nil"/>
            </w:tcBorders>
          </w:tcPr>
          <w:p w14:paraId="23B3C532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2A0D4EC" w14:textId="457A0AFD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F153FB2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D3960F6" w14:textId="5F9D5D6D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(3,283)</w:t>
            </w:r>
          </w:p>
        </w:tc>
        <w:tc>
          <w:tcPr>
            <w:tcW w:w="270" w:type="dxa"/>
            <w:tcBorders>
              <w:bottom w:val="nil"/>
            </w:tcBorders>
          </w:tcPr>
          <w:p w14:paraId="7D499A46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BB078A0" w14:textId="0D7BD54F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C105C15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AA94FD1" w14:textId="566DD79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C67FBFC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C3AE470" w14:textId="459572CB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(193,307)</w:t>
            </w:r>
          </w:p>
        </w:tc>
        <w:tc>
          <w:tcPr>
            <w:tcW w:w="270" w:type="dxa"/>
            <w:tcBorders>
              <w:bottom w:val="nil"/>
            </w:tcBorders>
          </w:tcPr>
          <w:p w14:paraId="3A5A7A20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C0BE482" w14:textId="46DC7155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(17,493)</w:t>
            </w:r>
          </w:p>
        </w:tc>
        <w:tc>
          <w:tcPr>
            <w:tcW w:w="270" w:type="dxa"/>
            <w:tcBorders>
              <w:bottom w:val="nil"/>
            </w:tcBorders>
          </w:tcPr>
          <w:p w14:paraId="2F4A22A0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A1F0DF8" w14:textId="695AF90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(36,057)</w:t>
            </w:r>
          </w:p>
        </w:tc>
        <w:tc>
          <w:tcPr>
            <w:tcW w:w="270" w:type="dxa"/>
            <w:tcBorders>
              <w:bottom w:val="nil"/>
            </w:tcBorders>
          </w:tcPr>
          <w:p w14:paraId="2467C5A0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C155F7F" w14:textId="755FC795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(6,717)</w:t>
            </w:r>
          </w:p>
        </w:tc>
        <w:tc>
          <w:tcPr>
            <w:tcW w:w="270" w:type="dxa"/>
            <w:tcBorders>
              <w:bottom w:val="nil"/>
            </w:tcBorders>
          </w:tcPr>
          <w:p w14:paraId="1AFD52D8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35FFBCB" w14:textId="583BE5B9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(6,351)</w:t>
            </w:r>
          </w:p>
        </w:tc>
        <w:tc>
          <w:tcPr>
            <w:tcW w:w="270" w:type="dxa"/>
            <w:tcBorders>
              <w:bottom w:val="nil"/>
            </w:tcBorders>
          </w:tcPr>
          <w:p w14:paraId="144B4DA0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7EDB36A" w14:textId="18780A55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508BD80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B5AC918" w14:textId="371A31E0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(2</w:t>
            </w:r>
            <w:r>
              <w:rPr>
                <w:rFonts w:ascii="Angsana New" w:hAnsi="Angsana New"/>
                <w:sz w:val="22"/>
                <w:szCs w:val="22"/>
              </w:rPr>
              <w:t>63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208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A795B" w:rsidRPr="000D4935" w14:paraId="3EA46C9C" w14:textId="77777777" w:rsidTr="0059166F">
        <w:tc>
          <w:tcPr>
            <w:tcW w:w="2340" w:type="dxa"/>
            <w:tcBorders>
              <w:bottom w:val="nil"/>
            </w:tcBorders>
          </w:tcPr>
          <w:p w14:paraId="55112486" w14:textId="2BE5F805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6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DB2FA94" w14:textId="2C581B8D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176,796</w:t>
            </w:r>
          </w:p>
        </w:tc>
        <w:tc>
          <w:tcPr>
            <w:tcW w:w="270" w:type="dxa"/>
            <w:tcBorders>
              <w:bottom w:val="nil"/>
            </w:tcBorders>
          </w:tcPr>
          <w:p w14:paraId="2643C7B3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150DFE4" w14:textId="5FDACCEE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1,865,546</w:t>
            </w:r>
          </w:p>
        </w:tc>
        <w:tc>
          <w:tcPr>
            <w:tcW w:w="270" w:type="dxa"/>
            <w:tcBorders>
              <w:bottom w:val="nil"/>
            </w:tcBorders>
          </w:tcPr>
          <w:p w14:paraId="66A9FAB4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203B32B" w14:textId="2B4630FA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2,042,342</w:t>
            </w:r>
          </w:p>
        </w:tc>
        <w:tc>
          <w:tcPr>
            <w:tcW w:w="270" w:type="dxa"/>
            <w:tcBorders>
              <w:bottom w:val="nil"/>
            </w:tcBorders>
          </w:tcPr>
          <w:p w14:paraId="02FD420E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8DBC6DC" w14:textId="0B885EE9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66,546</w:t>
            </w:r>
          </w:p>
        </w:tc>
        <w:tc>
          <w:tcPr>
            <w:tcW w:w="270" w:type="dxa"/>
            <w:tcBorders>
              <w:bottom w:val="nil"/>
            </w:tcBorders>
          </w:tcPr>
          <w:p w14:paraId="3268D378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7A858280" w14:textId="3C3CBC1D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914,616</w:t>
            </w:r>
          </w:p>
        </w:tc>
        <w:tc>
          <w:tcPr>
            <w:tcW w:w="270" w:type="dxa"/>
            <w:tcBorders>
              <w:bottom w:val="nil"/>
            </w:tcBorders>
          </w:tcPr>
          <w:p w14:paraId="6EEC5585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B99B43E" w14:textId="0FCD6596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1,099,512</w:t>
            </w:r>
          </w:p>
        </w:tc>
        <w:tc>
          <w:tcPr>
            <w:tcW w:w="270" w:type="dxa"/>
            <w:tcBorders>
              <w:bottom w:val="nil"/>
            </w:tcBorders>
          </w:tcPr>
          <w:p w14:paraId="52A4A223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0ECFD0C" w14:textId="18E3C618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747,703</w:t>
            </w:r>
          </w:p>
        </w:tc>
        <w:tc>
          <w:tcPr>
            <w:tcW w:w="270" w:type="dxa"/>
            <w:tcBorders>
              <w:bottom w:val="nil"/>
            </w:tcBorders>
          </w:tcPr>
          <w:p w14:paraId="6EB47126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B65BD10" w14:textId="36731129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475,514</w:t>
            </w:r>
          </w:p>
        </w:tc>
        <w:tc>
          <w:tcPr>
            <w:tcW w:w="270" w:type="dxa"/>
            <w:tcBorders>
              <w:bottom w:val="nil"/>
            </w:tcBorders>
          </w:tcPr>
          <w:p w14:paraId="2912C4D6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50161E28" w14:textId="494C61D6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11,650</w:t>
            </w:r>
          </w:p>
        </w:tc>
        <w:tc>
          <w:tcPr>
            <w:tcW w:w="270" w:type="dxa"/>
            <w:tcBorders>
              <w:bottom w:val="nil"/>
            </w:tcBorders>
          </w:tcPr>
          <w:p w14:paraId="7B8FCB41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56757DF0" w14:textId="74E02E51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409,221</w:t>
            </w:r>
          </w:p>
        </w:tc>
        <w:tc>
          <w:tcPr>
            <w:tcW w:w="270" w:type="dxa"/>
            <w:tcBorders>
              <w:bottom w:val="nil"/>
            </w:tcBorders>
          </w:tcPr>
          <w:p w14:paraId="746D4DCE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04ECE13" w14:textId="431A2DC6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70,666</w:t>
            </w:r>
          </w:p>
        </w:tc>
        <w:tc>
          <w:tcPr>
            <w:tcW w:w="270" w:type="dxa"/>
            <w:tcBorders>
              <w:bottom w:val="nil"/>
            </w:tcBorders>
          </w:tcPr>
          <w:p w14:paraId="0A447AA9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0224B03" w14:textId="602C5136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5,837,770</w:t>
            </w:r>
          </w:p>
        </w:tc>
      </w:tr>
      <w:tr w:rsidR="00DA795B" w:rsidRPr="000D4935" w14:paraId="07BF3925" w14:textId="77777777" w:rsidTr="0059166F">
        <w:tc>
          <w:tcPr>
            <w:tcW w:w="2340" w:type="dxa"/>
            <w:tcBorders>
              <w:top w:val="nil"/>
              <w:bottom w:val="nil"/>
            </w:tcBorders>
          </w:tcPr>
          <w:p w14:paraId="44E77131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DEE48D4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6CD9AA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1FE710EC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80F01E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3388AC8E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508E97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367B09E0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36BA1B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38E6E95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351C9F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6297FF70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2F594E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3F81FB93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9D0227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3A688482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B05042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4503D66F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180" w:lineRule="exact"/>
              <w:ind w:left="-108" w:right="-1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462DBA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2550467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969001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351F2CC4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180" w:lineRule="exact"/>
              <w:ind w:left="-108" w:right="-1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0520BE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47C5BBB7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DA795B" w:rsidRPr="000D4935" w14:paraId="06902C1F" w14:textId="77777777" w:rsidTr="0059166F">
        <w:tc>
          <w:tcPr>
            <w:tcW w:w="2340" w:type="dxa"/>
            <w:tcBorders>
              <w:top w:val="nil"/>
              <w:bottom w:val="nil"/>
            </w:tcBorders>
          </w:tcPr>
          <w:p w14:paraId="4DFFF5DD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F880CAE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5B508B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72DBC8A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A6BE04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7D48F05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7F9E7D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AEFFBEC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A076C2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DF8CB38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98D58B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E452A29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6F39B0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C050A21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624AC3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DDAEC37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A4B77F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42061D9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568C16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849020E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E0B9AA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F3F7BDB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7F7D3D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2F47097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DA795B" w:rsidRPr="000D4935" w14:paraId="409CF211" w14:textId="77777777" w:rsidTr="0059166F">
        <w:tc>
          <w:tcPr>
            <w:tcW w:w="2340" w:type="dxa"/>
            <w:tcBorders>
              <w:top w:val="nil"/>
              <w:bottom w:val="nil"/>
            </w:tcBorders>
          </w:tcPr>
          <w:p w14:paraId="63F95DE0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093588D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B914ED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A64C41A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C40AE2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9E28075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66C1C0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E23B3E5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B94D87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1E01F43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1C4AC4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E6D43F4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D4C021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CDB9FB0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89D36A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280775B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6F9C7A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5D2B390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3F5A7A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C7ED8E1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53126B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2F6752D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FA252E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E71036B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DA795B" w:rsidRPr="000D4935" w14:paraId="6B2FDE93" w14:textId="77777777" w:rsidTr="0059166F">
        <w:tc>
          <w:tcPr>
            <w:tcW w:w="2340" w:type="dxa"/>
            <w:tcBorders>
              <w:top w:val="nil"/>
              <w:bottom w:val="nil"/>
            </w:tcBorders>
          </w:tcPr>
          <w:p w14:paraId="5FFF59FB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22BC9EC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EE5779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69E96A6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06220B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F54BB44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A0ED2E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8B7D082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C6DA0D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DA801DC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5C264B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735EF20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237D56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B8C167F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47E034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870EB1B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F837D5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382DC17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4245E7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F80B052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F907F1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AB26D55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194C57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792861E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DA795B" w:rsidRPr="000D4935" w14:paraId="49B8A610" w14:textId="77777777" w:rsidTr="0059166F">
        <w:tc>
          <w:tcPr>
            <w:tcW w:w="2340" w:type="dxa"/>
            <w:tcBorders>
              <w:top w:val="nil"/>
              <w:bottom w:val="nil"/>
            </w:tcBorders>
          </w:tcPr>
          <w:p w14:paraId="267A97A7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818AB06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65D859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F29BFFF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B7889B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F007C86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B5EED4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E98262B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FCE981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A96E84E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5AEEA6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D8228E0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66F9A9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A848B88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E9B0A8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52AE51C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A45955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103FCE0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0905E6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234314F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5454C7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9452F28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2F12B6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EED894A" w14:textId="77777777" w:rsidR="00DA795B" w:rsidRPr="000D4935" w:rsidRDefault="00DA795B" w:rsidP="00DA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</w:tbl>
    <w:p w14:paraId="2F921E36" w14:textId="77777777" w:rsidR="001E4D45" w:rsidRPr="000D4935" w:rsidRDefault="001E4D45" w:rsidP="00C96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right="-918"/>
        <w:rPr>
          <w:rFonts w:ascii="Angsana New" w:hAnsi="Angsana New"/>
          <w:b/>
          <w:bCs/>
          <w:i/>
          <w:iCs/>
          <w:sz w:val="22"/>
          <w:szCs w:val="22"/>
        </w:rPr>
        <w:sectPr w:rsidR="001E4D45" w:rsidRPr="000D4935" w:rsidSect="00D562F7">
          <w:pgSz w:w="16834" w:h="11909" w:orient="landscape" w:code="9"/>
          <w:pgMar w:top="691" w:right="1152" w:bottom="576" w:left="1152" w:header="720" w:footer="518" w:gutter="0"/>
          <w:paperSrc w:first="7" w:other="7"/>
          <w:cols w:space="720"/>
          <w:titlePg/>
          <w:docGrid w:linePitch="245"/>
        </w:sectPr>
      </w:pPr>
    </w:p>
    <w:tbl>
      <w:tblPr>
        <w:tblW w:w="15210" w:type="dxa"/>
        <w:tblInd w:w="-90" w:type="dxa"/>
        <w:tblBorders>
          <w:bottom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810"/>
        <w:gridCol w:w="270"/>
        <w:gridCol w:w="900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</w:tblGrid>
      <w:tr w:rsidR="0068274F" w:rsidRPr="000D4935" w14:paraId="558B302F" w14:textId="77777777" w:rsidTr="0059166F">
        <w:trPr>
          <w:trHeight w:val="290"/>
        </w:trPr>
        <w:tc>
          <w:tcPr>
            <w:tcW w:w="2340" w:type="dxa"/>
            <w:tcBorders>
              <w:top w:val="nil"/>
            </w:tcBorders>
          </w:tcPr>
          <w:p w14:paraId="59D79E9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870" w:type="dxa"/>
            <w:gridSpan w:val="23"/>
            <w:tcBorders>
              <w:bottom w:val="nil"/>
            </w:tcBorders>
          </w:tcPr>
          <w:p w14:paraId="3FEBD65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16A03" w:rsidRPr="000D4935" w14:paraId="50D8ED30" w14:textId="77777777" w:rsidTr="0059166F">
        <w:tc>
          <w:tcPr>
            <w:tcW w:w="2340" w:type="dxa"/>
          </w:tcPr>
          <w:p w14:paraId="57C44DB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0E6731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3DA451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799A0B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BB7045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472D529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0C7644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C5E81F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0AD6F0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8880D5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70" w:type="dxa"/>
          </w:tcPr>
          <w:p w14:paraId="3675BC1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DBDCE1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598BAD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F44026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F1CE36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24D239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45C0A2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9FEB5B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B8DF9C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0B35DD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C24F80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14CBB8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7C200E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8AA85B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16A03" w:rsidRPr="000D4935" w14:paraId="109CB878" w14:textId="77777777" w:rsidTr="0059166F">
        <w:tc>
          <w:tcPr>
            <w:tcW w:w="2340" w:type="dxa"/>
          </w:tcPr>
          <w:p w14:paraId="2D10224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060" w:type="dxa"/>
            <w:gridSpan w:val="5"/>
            <w:tcBorders>
              <w:top w:val="nil"/>
              <w:bottom w:val="single" w:sz="4" w:space="0" w:color="auto"/>
            </w:tcBorders>
          </w:tcPr>
          <w:p w14:paraId="5EFEECF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right="-111" w:hanging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</w:tcPr>
          <w:p w14:paraId="74D5489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54DF38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3"/>
          </w:tcPr>
          <w:p w14:paraId="0A83C6C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 xml:space="preserve">      สิ่งปลูกสร้างและ</w:t>
            </w:r>
          </w:p>
        </w:tc>
        <w:tc>
          <w:tcPr>
            <w:tcW w:w="810" w:type="dxa"/>
          </w:tcPr>
          <w:p w14:paraId="7C6D802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FD968E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29A239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E53F7C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6554F4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1D03E2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CED175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EA52EC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200A81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</w:tcPr>
          <w:p w14:paraId="7E3E4B4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6DBE95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270" w:type="dxa"/>
          </w:tcPr>
          <w:p w14:paraId="2D92BD8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17E2D4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8274F" w:rsidRPr="000D4935" w14:paraId="019C2DBC" w14:textId="77777777" w:rsidTr="0059166F">
        <w:tc>
          <w:tcPr>
            <w:tcW w:w="2340" w:type="dxa"/>
          </w:tcPr>
          <w:p w14:paraId="675D90C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B893E6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B2BA9C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51DA95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ส่วนที่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F5305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24D328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6976D1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A409FE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C42987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1DFCE4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1F8FA0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79C5A3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543D32D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AD4058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42E5A27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E96FB4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132041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76D4D78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ภาชนะบรรจุ</w:t>
            </w:r>
          </w:p>
        </w:tc>
        <w:tc>
          <w:tcPr>
            <w:tcW w:w="270" w:type="dxa"/>
          </w:tcPr>
          <w:p w14:paraId="5E5D2DB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7AF721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ส่งเสริม</w:t>
            </w:r>
          </w:p>
        </w:tc>
        <w:tc>
          <w:tcPr>
            <w:tcW w:w="1350" w:type="dxa"/>
            <w:gridSpan w:val="3"/>
          </w:tcPr>
          <w:p w14:paraId="60B7AC9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ก่อสร้างและ</w:t>
            </w:r>
          </w:p>
        </w:tc>
        <w:tc>
          <w:tcPr>
            <w:tcW w:w="810" w:type="dxa"/>
          </w:tcPr>
          <w:p w14:paraId="0164584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16A03" w:rsidRPr="000D4935" w14:paraId="5141E42C" w14:textId="77777777" w:rsidTr="0059166F">
        <w:tc>
          <w:tcPr>
            <w:tcW w:w="2340" w:type="dxa"/>
          </w:tcPr>
          <w:p w14:paraId="5F933BC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E68DBE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</w:tcPr>
          <w:p w14:paraId="07C9FF2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6B4E056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ตีราคาเพิ่ม</w:t>
            </w:r>
          </w:p>
        </w:tc>
        <w:tc>
          <w:tcPr>
            <w:tcW w:w="270" w:type="dxa"/>
          </w:tcPr>
          <w:p w14:paraId="2B3348B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97A7D8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1B2FBD4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17E117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</w:tcPr>
          <w:p w14:paraId="2C70913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57FD16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4391683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C589D8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2EA0858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F2EA5E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70" w:type="dxa"/>
          </w:tcPr>
          <w:p w14:paraId="1B9FEC1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6131A97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</w:tcBorders>
          </w:tcPr>
          <w:p w14:paraId="493E218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6F990AD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270" w:type="dxa"/>
          </w:tcPr>
          <w:p w14:paraId="5D41A8E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AFA8F9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การขาย</w:t>
            </w:r>
          </w:p>
        </w:tc>
        <w:tc>
          <w:tcPr>
            <w:tcW w:w="270" w:type="dxa"/>
          </w:tcPr>
          <w:p w14:paraId="3963B1F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0AEC18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270" w:type="dxa"/>
          </w:tcPr>
          <w:p w14:paraId="0B42EA0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118D8C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F16A03" w:rsidRPr="000D4935" w14:paraId="35BA77F5" w14:textId="77777777" w:rsidTr="0059166F">
        <w:tc>
          <w:tcPr>
            <w:tcW w:w="2340" w:type="dxa"/>
          </w:tcPr>
          <w:p w14:paraId="67DB528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870" w:type="dxa"/>
            <w:gridSpan w:val="23"/>
            <w:tcBorders>
              <w:bottom w:val="nil"/>
            </w:tcBorders>
          </w:tcPr>
          <w:p w14:paraId="63FB2B5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0D4935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0D4935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68274F" w:rsidRPr="000D4935" w14:paraId="1008CB8B" w14:textId="77777777" w:rsidTr="0059166F">
        <w:tc>
          <w:tcPr>
            <w:tcW w:w="2340" w:type="dxa"/>
            <w:tcBorders>
              <w:top w:val="nil"/>
            </w:tcBorders>
          </w:tcPr>
          <w:p w14:paraId="4D98B33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61F39B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F4FB7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F5EE41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61D9A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2E74FC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EB7D8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B3B526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D5E3C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19054E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154B2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0F0E41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6C41A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81F1C4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8B9DC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3302BD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0F97F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34516E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8B78C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DA619D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39AD2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7B5D5B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D5A2A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FCCD4B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AA7455" w:rsidRPr="000D4935" w14:paraId="721895EA" w14:textId="77777777" w:rsidTr="0059166F">
        <w:tc>
          <w:tcPr>
            <w:tcW w:w="2340" w:type="dxa"/>
            <w:tcBorders>
              <w:bottom w:val="nil"/>
            </w:tcBorders>
          </w:tcPr>
          <w:p w14:paraId="3C755848" w14:textId="5A9DC509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0D4935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1</w:t>
            </w:r>
            <w:r w:rsidRPr="000D4935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CC8924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59FA81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901854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A63C53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091E4E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807AA3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91AE012" w14:textId="3715A04E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19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350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3712DA5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94E5613" w14:textId="2F212BAF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320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991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7D49126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75320A0" w14:textId="3ED25B15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608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150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4B17910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223EA4C" w14:textId="155CD903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629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435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16E0524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6C06FFD" w14:textId="015CFA73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462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997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0F9517B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5BBF3B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6828A3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8FCBFFD" w14:textId="381A2FDD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257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652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635E115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ACB4A69" w14:textId="77777777" w:rsidR="00C32885" w:rsidRPr="000D4935" w:rsidRDefault="00C32885" w:rsidP="00AF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3F26CE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648635D" w14:textId="24785B7A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2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298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575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8274F" w:rsidRPr="000D4935" w14:paraId="2049135D" w14:textId="77777777" w:rsidTr="0059166F">
        <w:tc>
          <w:tcPr>
            <w:tcW w:w="2340" w:type="dxa"/>
            <w:tcBorders>
              <w:bottom w:val="nil"/>
            </w:tcBorders>
          </w:tcPr>
          <w:p w14:paraId="343C158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01224D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1B6B2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DEA68F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CADE1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5B7284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919C7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32C4532" w14:textId="52B11F54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5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720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6738F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7018FF0" w14:textId="23B0FE1C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33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228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FBAEC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F6BB6F2" w14:textId="4975CD8A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51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136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56286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E598E27" w14:textId="551B0E0B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38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486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AF3CA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9B5710F" w14:textId="73375071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79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537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BF295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0A2914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AB347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E09AED3" w14:textId="0DA447F2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26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690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84A17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F32BFF3" w14:textId="77777777" w:rsidR="00C32885" w:rsidRPr="000D4935" w:rsidRDefault="00C32885" w:rsidP="00AF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FA9AD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11290C7" w14:textId="51C3B735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234</w:t>
            </w:r>
            <w:r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sz w:val="22"/>
                <w:szCs w:val="22"/>
              </w:rPr>
              <w:t>797</w:t>
            </w:r>
            <w:r w:rsidRPr="000D493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D6C6D" w:rsidRPr="000D4935" w14:paraId="5ECDAAF4" w14:textId="77777777" w:rsidTr="0059166F">
        <w:tc>
          <w:tcPr>
            <w:tcW w:w="2340" w:type="dxa"/>
            <w:tcBorders>
              <w:top w:val="nil"/>
              <w:bottom w:val="nil"/>
            </w:tcBorders>
          </w:tcPr>
          <w:p w14:paraId="2E788DE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61E9D7A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03D71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560A0D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075D7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099F77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B6C05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6FE4B2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953CB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5C47A28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340C8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3ED0B8C9" w14:textId="77777777" w:rsidR="00C32885" w:rsidRPr="000D4935" w:rsidRDefault="00C32885" w:rsidP="00992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4DBD8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96CBAF7" w14:textId="430432A8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8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963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4D3DD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D495B95" w14:textId="5473D192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15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382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4B491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6D4072D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8185E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6FF9ED5D" w14:textId="09D8D4B0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4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154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1406D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3556477C" w14:textId="77777777" w:rsidR="00C32885" w:rsidRPr="000D4935" w:rsidRDefault="00C32885" w:rsidP="00AF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01256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905CE72" w14:textId="7E1FF33C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28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499</w:t>
            </w:r>
          </w:p>
        </w:tc>
      </w:tr>
      <w:tr w:rsidR="00195AFF" w:rsidRPr="000D4935" w14:paraId="0480DDF6" w14:textId="77777777" w:rsidTr="0059166F">
        <w:tc>
          <w:tcPr>
            <w:tcW w:w="2340" w:type="dxa"/>
          </w:tcPr>
          <w:p w14:paraId="13242DAE" w14:textId="2772E402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และ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6DF93A4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D3DE6B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1AC8355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DB271E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11C80F4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2FEA2E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3DBD6EA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74A257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28B9C7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0FF874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5F6AD0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357C7E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399C6F7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16BEDF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6494BAC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8CE37E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5A43DAC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82C1AA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4F07016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ACEE2E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4DE3A11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0A8D6A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583F03C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68274F" w:rsidRPr="000D4935" w14:paraId="7FC4E616" w14:textId="77777777" w:rsidTr="0059166F">
        <w:tc>
          <w:tcPr>
            <w:tcW w:w="2340" w:type="dxa"/>
            <w:tcBorders>
              <w:bottom w:val="nil"/>
            </w:tcBorders>
          </w:tcPr>
          <w:p w14:paraId="5ECFD2B9" w14:textId="459E51D2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5D3F16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E1C3D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623798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FB23F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2A06DD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A37FA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E65886D" w14:textId="7B31E0E1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070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FBE8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AADF1ED" w14:textId="1D5B1AC9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354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219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26EE9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69CA486" w14:textId="0B065D21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659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286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6077F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9E6AC3A" w14:textId="77949409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658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95</w:t>
            </w:r>
            <w:r w:rsidR="00832C04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8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69E5B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69E839C" w14:textId="17E94BF0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527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152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2BC14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BA19C5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F7017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BFFAF28" w14:textId="131C357F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280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188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EF809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12468BC" w14:textId="77777777" w:rsidR="00C32885" w:rsidRPr="000D4935" w:rsidRDefault="00C32885" w:rsidP="00AF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D2CC4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DF3099F" w14:textId="0AFBC17A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504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873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</w:tr>
      <w:tr w:rsidR="001639BE" w:rsidRPr="000D4935" w14:paraId="547E7532" w14:textId="77777777" w:rsidTr="0059166F">
        <w:tc>
          <w:tcPr>
            <w:tcW w:w="2340" w:type="dxa"/>
            <w:tcBorders>
              <w:bottom w:val="nil"/>
            </w:tcBorders>
          </w:tcPr>
          <w:p w14:paraId="3FBBC537" w14:textId="77777777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189A620" w14:textId="0451A77F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B6D69E" w14:textId="77777777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9543FB1" w14:textId="149FC1CC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1C5068" w14:textId="77777777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94556DC" w14:textId="42725005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220EC9" w14:textId="77777777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99E1F32" w14:textId="28755983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(5,897)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1F8367" w14:textId="77777777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E00CFC5" w14:textId="6D44A014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(35,464)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2FB219" w14:textId="77777777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0D05AC0" w14:textId="6A3B7AE4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(56,416)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364047" w14:textId="77777777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04CDD66" w14:textId="7868740D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(38,068)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D68AC3" w14:textId="77777777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4964C94" w14:textId="58BBD017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(94,037)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04BFC6" w14:textId="77777777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23E125A" w14:textId="4F74707E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52F79D" w14:textId="77777777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3F2119C" w14:textId="5CB1F7B0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(31,451)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9A63C3" w14:textId="77777777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5F224BB" w14:textId="3C366908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77DB32" w14:textId="77777777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220EF05" w14:textId="624239D2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(261,333)</w:t>
            </w:r>
          </w:p>
        </w:tc>
      </w:tr>
      <w:tr w:rsidR="001639BE" w:rsidRPr="000D4935" w14:paraId="28AAA1A1" w14:textId="77777777" w:rsidTr="0059166F">
        <w:tc>
          <w:tcPr>
            <w:tcW w:w="2340" w:type="dxa"/>
            <w:tcBorders>
              <w:bottom w:val="nil"/>
            </w:tcBorders>
          </w:tcPr>
          <w:p w14:paraId="1262EBF7" w14:textId="77777777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8030C50" w14:textId="4B93779F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FC5200" w14:textId="77777777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15E28413" w14:textId="4FDA70BF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F1779D" w14:textId="77777777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3868A0B" w14:textId="3674B3D9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6A90D3" w14:textId="77777777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242DDC5" w14:textId="5802EDA3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42B6CB" w14:textId="77777777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C6B56A0" w14:textId="3FD9E00F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E6F98A" w14:textId="77777777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3FFEC91" w14:textId="7B1E21E6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178,001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232A73" w14:textId="77777777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C206B52" w14:textId="16853805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18,198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C21810" w14:textId="77777777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3B21C72C" w14:textId="215C37CF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189,869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E2C704" w14:textId="77777777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BF9AABD" w14:textId="09654837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17D6AD" w14:textId="77777777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1935F4C" w14:textId="32F38D8B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6,317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BBC624" w14:textId="77777777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37AD439F" w14:textId="0E683319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07FDDC" w14:textId="77777777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6A2A543" w14:textId="4993C067" w:rsidR="001639BE" w:rsidRPr="000D4935" w:rsidRDefault="001639BE" w:rsidP="0016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392,385</w:t>
            </w:r>
          </w:p>
        </w:tc>
      </w:tr>
      <w:tr w:rsidR="00AA7455" w:rsidRPr="000D4935" w14:paraId="2029A3CB" w14:textId="77777777" w:rsidTr="0059166F">
        <w:tc>
          <w:tcPr>
            <w:tcW w:w="2340" w:type="dxa"/>
            <w:tcBorders>
              <w:bottom w:val="nil"/>
            </w:tcBorders>
          </w:tcPr>
          <w:p w14:paraId="3507705C" w14:textId="13E4FFB1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96E4F36" w14:textId="1D9632B6" w:rsidR="00C32885" w:rsidRPr="000D4935" w:rsidRDefault="001639BE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E1CA0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C0F0D62" w14:textId="2624294A" w:rsidR="00C32885" w:rsidRPr="000D4935" w:rsidRDefault="001639BE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8148F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2D8CF79" w14:textId="5450C610" w:rsidR="00C32885" w:rsidRPr="000D4935" w:rsidRDefault="001639BE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9C212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AB0F151" w14:textId="0B7971DF" w:rsidR="00C32885" w:rsidRPr="000D4935" w:rsidRDefault="008D4C77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967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269EF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1AC80AE" w14:textId="7F615A4F" w:rsidR="00C32885" w:rsidRPr="000D4935" w:rsidRDefault="00073DF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389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683</w:t>
            </w:r>
            <w:r w:rsidR="006E5569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D17A1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C4586E4" w14:textId="4BB99BFD" w:rsidR="00C32885" w:rsidRPr="000D4935" w:rsidRDefault="006E556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537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701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54BE0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80C0823" w14:textId="31E57656" w:rsidR="00C32885" w:rsidRPr="000D4935" w:rsidRDefault="007A01FD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678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828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A0F38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9AAEFC2" w14:textId="27DE341A" w:rsidR="00C32885" w:rsidRPr="000D4935" w:rsidRDefault="004801A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431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320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BCD96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0ECAB18" w14:textId="37D9945D" w:rsidR="00C32885" w:rsidRPr="000D4935" w:rsidRDefault="00F33F58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6C826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7D446C0" w14:textId="11F1DE3D" w:rsidR="00C32885" w:rsidRPr="000D4935" w:rsidRDefault="00F33F58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305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322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AADB3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6A9826F" w14:textId="4E7CFBBB" w:rsidR="00C32885" w:rsidRPr="000D4935" w:rsidRDefault="00F33F58" w:rsidP="00AF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FDBD0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44AAF08" w14:textId="62F35AFE" w:rsidR="00C32885" w:rsidRPr="000D4935" w:rsidRDefault="00F33F58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373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821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</w:tr>
      <w:tr w:rsidR="00F16A03" w:rsidRPr="000D4935" w14:paraId="2BE46122" w14:textId="77777777" w:rsidTr="0059166F">
        <w:tc>
          <w:tcPr>
            <w:tcW w:w="2340" w:type="dxa"/>
          </w:tcPr>
          <w:p w14:paraId="787D6D1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7ECE52E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C507D5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6E5E08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BE2838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BDD145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B61DA9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640AD6C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EDE4B9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105A0C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F6382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3D60B8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5856F5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5B0E58D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0740FD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F8FB69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75CADC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598271F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C5C15E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73C1500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A28FCC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71765A7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478C6C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86F2B7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16A03" w:rsidRPr="000D4935" w14:paraId="2F53B625" w14:textId="77777777" w:rsidTr="0059166F">
        <w:tc>
          <w:tcPr>
            <w:tcW w:w="2340" w:type="dxa"/>
          </w:tcPr>
          <w:p w14:paraId="736F1F7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D4935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810" w:type="dxa"/>
            <w:tcBorders>
              <w:bottom w:val="nil"/>
            </w:tcBorders>
          </w:tcPr>
          <w:p w14:paraId="091697A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2C3EA4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100A4F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0C5E13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25DBF1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178B37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6E89BB7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4E9AFE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40E0B8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9DC44D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24A5C1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9BC236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41A78EC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41D16A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7AFBAF0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476AAF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778A60B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2ADE85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4B5FAA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45D142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41DC282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5FDABF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5FBB4BB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16A03" w:rsidRPr="000D4935" w14:paraId="525D2C4F" w14:textId="77777777" w:rsidTr="0059166F">
        <w:trPr>
          <w:trHeight w:val="262"/>
        </w:trPr>
        <w:tc>
          <w:tcPr>
            <w:tcW w:w="2340" w:type="dxa"/>
            <w:shd w:val="clear" w:color="auto" w:fill="auto"/>
          </w:tcPr>
          <w:p w14:paraId="397F720C" w14:textId="37625403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947109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53A58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202FD5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BEF59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3E1422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B4B6C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6D3CE0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929F3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1F2797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2B83F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67215C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BA9A4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EBE9DD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B941F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B23FE1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D87B8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207871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D74FA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017BDF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E08A9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630DFF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0C501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F6A0C0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16A03" w:rsidRPr="000D4935" w14:paraId="3DA01EA0" w14:textId="77777777" w:rsidTr="0059166F">
        <w:tc>
          <w:tcPr>
            <w:tcW w:w="2340" w:type="dxa"/>
          </w:tcPr>
          <w:p w14:paraId="5B79A79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0D4935">
              <w:rPr>
                <w:rFonts w:ascii="Angsana New" w:hAnsi="Angsana New"/>
                <w:sz w:val="22"/>
                <w:szCs w:val="22"/>
                <w:cs/>
              </w:rPr>
              <w:t>ภายใต้กรรมสิทธิ์ของบริษัท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51F4457" w14:textId="2D000A7A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155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539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8D9A7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26ABCEB" w14:textId="7AD13C1D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455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503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DE2B2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D2A88AF" w14:textId="30538A3D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611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042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CA625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62A6E80" w14:textId="4612C165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41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017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DE23B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90D80E4" w14:textId="6251BEAF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494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361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16A15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D395442" w14:textId="2A2224AE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560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550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62624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860689A" w14:textId="0CD28A92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85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414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99A1A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1DA747B" w14:textId="24ABBDF5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53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476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B3681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1AD89FC" w14:textId="1432B68F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17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973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93488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2528E41" w14:textId="3B5AB9DD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83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868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282F5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4AC6995" w14:textId="7CB88888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66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234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5B383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78893F0" w14:textId="620E608F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3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013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935</w:t>
            </w:r>
          </w:p>
        </w:tc>
      </w:tr>
      <w:tr w:rsidR="00AA7455" w:rsidRPr="000D4935" w14:paraId="728391FE" w14:textId="77777777" w:rsidTr="0059166F">
        <w:tc>
          <w:tcPr>
            <w:tcW w:w="2340" w:type="dxa"/>
          </w:tcPr>
          <w:p w14:paraId="42C3C20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0D4935">
              <w:rPr>
                <w:rFonts w:ascii="Angsana New" w:hAnsi="Angsana New"/>
                <w:sz w:val="22"/>
                <w:szCs w:val="22"/>
                <w:cs/>
              </w:rPr>
              <w:t>ภายใต้สัญญาเช่าการเงิน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AF87C6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9CA96F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0FAB66" w14:textId="77777777" w:rsidR="00C32885" w:rsidRPr="000D4935" w:rsidRDefault="00C32885" w:rsidP="001D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02F3E1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F6D267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969424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61F72E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F87159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C53A1B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F6F9FE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8554FC8" w14:textId="4C5FC7DC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4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380</w:t>
            </w:r>
          </w:p>
        </w:tc>
        <w:tc>
          <w:tcPr>
            <w:tcW w:w="270" w:type="dxa"/>
            <w:tcBorders>
              <w:bottom w:val="nil"/>
            </w:tcBorders>
          </w:tcPr>
          <w:p w14:paraId="5BE28BB7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D16C014" w14:textId="77777777" w:rsidR="00C32885" w:rsidRPr="000D4935" w:rsidRDefault="00C32885" w:rsidP="00AF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CD3758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7500FE9" w14:textId="37B009C7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163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137</w:t>
            </w:r>
          </w:p>
        </w:tc>
        <w:tc>
          <w:tcPr>
            <w:tcW w:w="270" w:type="dxa"/>
            <w:tcBorders>
              <w:bottom w:val="nil"/>
            </w:tcBorders>
          </w:tcPr>
          <w:p w14:paraId="457F380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C9480D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81E8E7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74C627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869628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DF53725" w14:textId="77777777" w:rsidR="00C32885" w:rsidRPr="000D4935" w:rsidRDefault="00C32885" w:rsidP="00AF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351746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6ECB909" w14:textId="3A0E9C37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D4935">
              <w:rPr>
                <w:rFonts w:ascii="Angsana New" w:hAnsi="Angsana New"/>
                <w:sz w:val="22"/>
                <w:szCs w:val="22"/>
              </w:rPr>
              <w:t>167</w:t>
            </w:r>
            <w:r w:rsidR="00C32885" w:rsidRPr="000D4935">
              <w:rPr>
                <w:rFonts w:ascii="Angsana New" w:hAnsi="Angsana New"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sz w:val="22"/>
                <w:szCs w:val="22"/>
              </w:rPr>
              <w:t>517</w:t>
            </w:r>
          </w:p>
        </w:tc>
      </w:tr>
      <w:tr w:rsidR="004D6C6D" w:rsidRPr="000D4935" w14:paraId="5CFF5D80" w14:textId="77777777" w:rsidTr="0059166F">
        <w:tc>
          <w:tcPr>
            <w:tcW w:w="2340" w:type="dxa"/>
            <w:tcBorders>
              <w:bottom w:val="nil"/>
            </w:tcBorders>
          </w:tcPr>
          <w:p w14:paraId="3C84A3B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788EF8E" w14:textId="495656D0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155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539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5AF92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C14E320" w14:textId="6BEDCDCA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455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503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59FEA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F8AC65F" w14:textId="2345BEFD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611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E920D2" w14:textId="77777777" w:rsidR="00C32885" w:rsidRPr="000D4935" w:rsidRDefault="00C32885" w:rsidP="0001785B">
            <w:pPr>
              <w:rPr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F9D113A" w14:textId="72C62843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41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017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AA97F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695AE69" w14:textId="7E11643E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494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50C26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03E64C6" w14:textId="1BACF7C4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564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930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ACCFB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4A9FD91" w14:textId="299B7181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85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414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718C3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71C6959" w14:textId="47FB3C3D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216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613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027FF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2F3A0F6" w14:textId="0221B7EC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17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973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72D7B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BCAFD06" w14:textId="5E36A6BB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83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868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598BB9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752090D" w14:textId="0738E312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66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32378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E89F16B" w14:textId="38936B13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181</w:t>
            </w:r>
            <w:r w:rsidR="00C32885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452</w:t>
            </w:r>
          </w:p>
        </w:tc>
      </w:tr>
      <w:tr w:rsidR="00F16A03" w:rsidRPr="000D4935" w14:paraId="241F6848" w14:textId="77777777" w:rsidTr="0059166F">
        <w:tc>
          <w:tcPr>
            <w:tcW w:w="2340" w:type="dxa"/>
            <w:tcBorders>
              <w:top w:val="nil"/>
              <w:bottom w:val="nil"/>
            </w:tcBorders>
          </w:tcPr>
          <w:p w14:paraId="4F8529C9" w14:textId="4690C4E0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6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2A0D47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04C2C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4B0764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B6478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BE3CA2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D03E5E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BF59F6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F1D51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087B70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8671D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DC9681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AC372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3CC3DA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6677A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F0913CA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490938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EF3853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4A104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75E6AD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34F8F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741081C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E0D9F0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11595C5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47F4C" w:rsidRPr="000D4935" w14:paraId="3868D9A9" w14:textId="77777777" w:rsidTr="00020565">
        <w:tc>
          <w:tcPr>
            <w:tcW w:w="2340" w:type="dxa"/>
            <w:tcBorders>
              <w:bottom w:val="nil"/>
            </w:tcBorders>
          </w:tcPr>
          <w:p w14:paraId="474BC2ED" w14:textId="42E4FEC9" w:rsidR="00C32885" w:rsidRPr="000D4935" w:rsidRDefault="0002056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1E1B1A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081CDF9" w14:textId="171F87D3" w:rsidR="00C32885" w:rsidRPr="000D4935" w:rsidRDefault="001E1B1A" w:rsidP="0000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17</w:t>
            </w:r>
            <w:r w:rsidR="00810642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  <w:r w:rsidR="000078B3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4A60BC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796</w:t>
            </w:r>
          </w:p>
        </w:tc>
        <w:tc>
          <w:tcPr>
            <w:tcW w:w="270" w:type="dxa"/>
            <w:tcBorders>
              <w:bottom w:val="nil"/>
            </w:tcBorders>
          </w:tcPr>
          <w:p w14:paraId="4EC7950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9AE44DA" w14:textId="0FBDE19D" w:rsidR="00C32885" w:rsidRPr="000D4935" w:rsidRDefault="001E1B1A" w:rsidP="004A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4A5CE2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B82F40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865</w:t>
            </w:r>
            <w:r w:rsidR="004A5CE2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FD116F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546</w:t>
            </w:r>
          </w:p>
        </w:tc>
        <w:tc>
          <w:tcPr>
            <w:tcW w:w="270" w:type="dxa"/>
            <w:tcBorders>
              <w:bottom w:val="nil"/>
            </w:tcBorders>
          </w:tcPr>
          <w:p w14:paraId="0D94485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CA74590" w14:textId="5130FF8B" w:rsidR="00C32885" w:rsidRPr="000D4935" w:rsidRDefault="001E1B1A" w:rsidP="00E3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  <w:r w:rsidR="00047F22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042</w:t>
            </w:r>
            <w:r w:rsidR="00047F22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34</w:t>
            </w:r>
            <w:r w:rsidR="006164C4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</w:tcPr>
          <w:p w14:paraId="08245BA4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5DC4A23" w14:textId="01C2CCA4" w:rsidR="00C32885" w:rsidRPr="000D4935" w:rsidRDefault="001E1B1A" w:rsidP="00E3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35</w:t>
            </w:r>
            <w:r w:rsidR="00E31BE2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579</w:t>
            </w:r>
          </w:p>
        </w:tc>
        <w:tc>
          <w:tcPr>
            <w:tcW w:w="270" w:type="dxa"/>
            <w:tcBorders>
              <w:bottom w:val="nil"/>
            </w:tcBorders>
          </w:tcPr>
          <w:p w14:paraId="1F151D53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812AF54" w14:textId="13119499" w:rsidR="00C32885" w:rsidRPr="000D4935" w:rsidRDefault="001E1B1A" w:rsidP="0082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524</w:t>
            </w:r>
            <w:r w:rsidR="008277F4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93</w:t>
            </w:r>
            <w:r w:rsidR="00A41E34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</w:tcPr>
          <w:p w14:paraId="4FDCE981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8F6D858" w14:textId="32DCCB9D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561</w:t>
            </w:r>
            <w:r w:rsidR="00111218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811</w:t>
            </w:r>
          </w:p>
        </w:tc>
        <w:tc>
          <w:tcPr>
            <w:tcW w:w="270" w:type="dxa"/>
            <w:tcBorders>
              <w:bottom w:val="nil"/>
            </w:tcBorders>
          </w:tcPr>
          <w:p w14:paraId="60D6AA0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6464E6D" w14:textId="1E797353" w:rsidR="00C32885" w:rsidRPr="000D4935" w:rsidRDefault="001E1B1A" w:rsidP="00495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68</w:t>
            </w:r>
            <w:r w:rsidR="00495539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87</w:t>
            </w:r>
            <w:r w:rsidR="00A41E34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</w:tcPr>
          <w:p w14:paraId="723B6AAF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C78B987" w14:textId="145041EE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44</w:t>
            </w:r>
            <w:r w:rsidR="00CD58E8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19</w:t>
            </w:r>
            <w:r w:rsidR="00A41E34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</w:tcPr>
          <w:p w14:paraId="6E7256EB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37D5E59" w14:textId="08709293" w:rsidR="00C32885" w:rsidRPr="000D4935" w:rsidRDefault="001E1B1A" w:rsidP="00815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11</w:t>
            </w:r>
            <w:r w:rsidR="0081571D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650</w:t>
            </w:r>
          </w:p>
        </w:tc>
        <w:tc>
          <w:tcPr>
            <w:tcW w:w="270" w:type="dxa"/>
            <w:tcBorders>
              <w:bottom w:val="nil"/>
            </w:tcBorders>
          </w:tcPr>
          <w:p w14:paraId="6B99423D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18F0A0E" w14:textId="5CCB80CE" w:rsidR="00C32885" w:rsidRPr="000D4935" w:rsidRDefault="001E1B1A" w:rsidP="00815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103</w:t>
            </w:r>
            <w:r w:rsidR="0081571D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EA36E6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899</w:t>
            </w:r>
          </w:p>
        </w:tc>
        <w:tc>
          <w:tcPr>
            <w:tcW w:w="270" w:type="dxa"/>
            <w:tcBorders>
              <w:bottom w:val="nil"/>
            </w:tcBorders>
          </w:tcPr>
          <w:p w14:paraId="1781AA82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476F499" w14:textId="7DF60D52" w:rsidR="00C32885" w:rsidRPr="000D4935" w:rsidRDefault="001E1B1A" w:rsidP="00B84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70</w:t>
            </w:r>
            <w:r w:rsidR="00B84391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666</w:t>
            </w:r>
          </w:p>
        </w:tc>
        <w:tc>
          <w:tcPr>
            <w:tcW w:w="270" w:type="dxa"/>
            <w:tcBorders>
              <w:bottom w:val="nil"/>
            </w:tcBorders>
          </w:tcPr>
          <w:p w14:paraId="42927456" w14:textId="77777777" w:rsidR="00C32885" w:rsidRPr="000D4935" w:rsidRDefault="00C3288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785F085" w14:textId="077B9027" w:rsidR="00C32885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  <w:r w:rsidR="0022188C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463</w:t>
            </w:r>
            <w:r w:rsidR="00CD58E8" w:rsidRPr="000D493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2"/>
                <w:szCs w:val="22"/>
              </w:rPr>
              <w:t>949</w:t>
            </w:r>
          </w:p>
        </w:tc>
      </w:tr>
    </w:tbl>
    <w:p w14:paraId="7B3DF6DB" w14:textId="19A47344" w:rsidR="004033EE" w:rsidRPr="000D4935" w:rsidRDefault="004033EE" w:rsidP="004033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14:paraId="267ACFB8" w14:textId="13343948" w:rsidR="004033EE" w:rsidRPr="000D4935" w:rsidRDefault="004033EE" w:rsidP="004033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s/>
        </w:rPr>
        <w:sectPr w:rsidR="004033EE" w:rsidRPr="000D4935" w:rsidSect="00D562F7">
          <w:pgSz w:w="16834" w:h="11909" w:orient="landscape" w:code="9"/>
          <w:pgMar w:top="691" w:right="1152" w:bottom="576" w:left="1152" w:header="720" w:footer="518" w:gutter="0"/>
          <w:paperSrc w:first="7" w:other="7"/>
          <w:cols w:space="720"/>
          <w:titlePg/>
          <w:docGrid w:linePitch="245"/>
        </w:sectPr>
      </w:pPr>
      <w:r w:rsidRPr="000D4935">
        <w:rPr>
          <w:rFonts w:ascii="Angsana New" w:hAnsi="Angsana New"/>
        </w:rPr>
        <w:tab/>
      </w:r>
    </w:p>
    <w:p w14:paraId="66D04B11" w14:textId="356EE93B" w:rsidR="006765FC" w:rsidRPr="000D4935" w:rsidRDefault="006765FC" w:rsidP="006765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spacing w:after="0"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 w:hint="cs"/>
          <w:sz w:val="30"/>
          <w:szCs w:val="30"/>
          <w:cs/>
        </w:rPr>
        <w:lastRenderedPageBreak/>
        <w:t xml:space="preserve">ในระหว่างไตรมาสที่สี่ปี </w:t>
      </w:r>
      <w:r w:rsidR="001E1B1A" w:rsidRPr="000D4935">
        <w:rPr>
          <w:rFonts w:ascii="Angsana New" w:hAnsi="Angsana New"/>
          <w:sz w:val="30"/>
          <w:szCs w:val="30"/>
        </w:rPr>
        <w:t>2563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 xml:space="preserve">บริษัทได้จัดให้มีการประเมินราคาที่ดินของบริษัทใหม่ โดยบริษัทได้ว่าจ้าง              บริษัท </w:t>
      </w:r>
      <w:r w:rsidR="00B66076" w:rsidRPr="000D4935">
        <w:rPr>
          <w:rFonts w:ascii="Angsana New" w:hAnsi="Angsana New" w:hint="cs"/>
          <w:sz w:val="30"/>
          <w:szCs w:val="30"/>
          <w:cs/>
        </w:rPr>
        <w:t>เอ</w:t>
      </w:r>
      <w:r w:rsidR="00203278" w:rsidRPr="000D4935">
        <w:rPr>
          <w:rFonts w:ascii="Angsana New" w:hAnsi="Angsana New" w:hint="cs"/>
          <w:sz w:val="30"/>
          <w:szCs w:val="30"/>
          <w:cs/>
        </w:rPr>
        <w:t>เจนซี่ ฟอร์</w:t>
      </w:r>
      <w:r w:rsidR="00094739" w:rsidRPr="000D4935">
        <w:rPr>
          <w:rFonts w:ascii="Angsana New" w:hAnsi="Angsana New" w:hint="cs"/>
          <w:sz w:val="30"/>
          <w:szCs w:val="30"/>
          <w:cs/>
        </w:rPr>
        <w:t xml:space="preserve"> เรียลเอสเตท แอฟแฟร์ส</w:t>
      </w:r>
      <w:r w:rsidRPr="000D4935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Pr="000D4935">
        <w:rPr>
          <w:rFonts w:ascii="Angsana New" w:hAnsi="Angsana New"/>
          <w:color w:val="FFFFFF"/>
          <w:sz w:val="30"/>
          <w:szCs w:val="30"/>
        </w:rPr>
        <w:t>/</w:t>
      </w:r>
      <w:r w:rsidRPr="000D4935">
        <w:rPr>
          <w:rFonts w:ascii="Angsana New" w:hAnsi="Angsana New"/>
          <w:sz w:val="30"/>
          <w:szCs w:val="30"/>
          <w:cs/>
        </w:rPr>
        <w:t>ซึ</w:t>
      </w:r>
      <w:r w:rsidRPr="000D4935">
        <w:rPr>
          <w:rFonts w:ascii="Angsana New" w:hAnsi="Angsana New" w:hint="cs"/>
          <w:sz w:val="30"/>
          <w:szCs w:val="30"/>
          <w:cs/>
        </w:rPr>
        <w:t>่</w:t>
      </w:r>
      <w:r w:rsidRPr="000D4935">
        <w:rPr>
          <w:rFonts w:ascii="Angsana New" w:hAnsi="Angsana New"/>
          <w:sz w:val="30"/>
          <w:szCs w:val="30"/>
          <w:cs/>
        </w:rPr>
        <w:t>ง</w:t>
      </w:r>
      <w:r w:rsidRPr="000D4935">
        <w:rPr>
          <w:rFonts w:ascii="Angsana New" w:hAnsi="Angsana New" w:hint="cs"/>
          <w:sz w:val="30"/>
          <w:szCs w:val="30"/>
          <w:cs/>
        </w:rPr>
        <w:t>เป็น</w:t>
      </w:r>
      <w:r w:rsidRPr="000D4935">
        <w:rPr>
          <w:rFonts w:ascii="Angsana New" w:hAnsi="Angsana New"/>
          <w:sz w:val="30"/>
          <w:szCs w:val="30"/>
          <w:cs/>
        </w:rPr>
        <w:t>ผู้ประเมินราคา</w:t>
      </w:r>
      <w:r w:rsidRPr="000D4935">
        <w:rPr>
          <w:rFonts w:ascii="Angsana New" w:hAnsi="Angsana New" w:hint="cs"/>
          <w:sz w:val="30"/>
          <w:szCs w:val="30"/>
          <w:cs/>
        </w:rPr>
        <w:t>อิสระ โดย</w:t>
      </w:r>
      <w:r w:rsidRPr="000D4935">
        <w:rPr>
          <w:rFonts w:ascii="Angsana New" w:hAnsi="Angsana New"/>
          <w:sz w:val="30"/>
          <w:szCs w:val="30"/>
          <w:cs/>
        </w:rPr>
        <w:t>ใช้เกณฑ์ราคาตลาดตามรายงานการประเมินราคา</w:t>
      </w:r>
      <w:r w:rsidR="00094739" w:rsidRPr="000D4935">
        <w:rPr>
          <w:rFonts w:ascii="Angsana New" w:hAnsi="Angsana New" w:hint="cs"/>
          <w:sz w:val="30"/>
          <w:szCs w:val="30"/>
          <w:cs/>
        </w:rPr>
        <w:t xml:space="preserve"> </w:t>
      </w:r>
      <w:r w:rsidRPr="000D4935">
        <w:rPr>
          <w:rFonts w:ascii="Angsana New" w:hAnsi="Angsana New"/>
          <w:spacing w:val="4"/>
          <w:sz w:val="30"/>
          <w:szCs w:val="30"/>
          <w:cs/>
        </w:rPr>
        <w:t xml:space="preserve">ลงวันที่ </w:t>
      </w:r>
      <w:r w:rsidR="001E1B1A" w:rsidRPr="000D4935">
        <w:rPr>
          <w:rFonts w:ascii="Angsana New" w:hAnsi="Angsana New"/>
          <w:spacing w:val="4"/>
          <w:sz w:val="30"/>
          <w:szCs w:val="30"/>
        </w:rPr>
        <w:t>10</w:t>
      </w:r>
      <w:r w:rsidRPr="000D4935">
        <w:rPr>
          <w:rFonts w:ascii="Angsana New" w:hAnsi="Angsana New"/>
          <w:spacing w:val="4"/>
          <w:sz w:val="30"/>
          <w:szCs w:val="30"/>
        </w:rPr>
        <w:t xml:space="preserve"> </w:t>
      </w:r>
      <w:r w:rsidRPr="000D4935">
        <w:rPr>
          <w:rFonts w:ascii="Angsana New" w:hAnsi="Angsana New" w:hint="cs"/>
          <w:spacing w:val="4"/>
          <w:sz w:val="30"/>
          <w:szCs w:val="30"/>
          <w:cs/>
        </w:rPr>
        <w:t xml:space="preserve">พฤศจิกายน </w:t>
      </w:r>
      <w:r w:rsidR="001E1B1A" w:rsidRPr="000D4935">
        <w:rPr>
          <w:rFonts w:ascii="Angsana New" w:hAnsi="Angsana New"/>
          <w:spacing w:val="4"/>
          <w:sz w:val="30"/>
          <w:szCs w:val="30"/>
        </w:rPr>
        <w:t>2563</w:t>
      </w:r>
      <w:r w:rsidRPr="000D4935">
        <w:rPr>
          <w:rFonts w:ascii="Angsana New" w:hAnsi="Angsana New"/>
          <w:spacing w:val="4"/>
          <w:sz w:val="30"/>
          <w:szCs w:val="30"/>
        </w:rPr>
        <w:t xml:space="preserve"> </w:t>
      </w:r>
      <w:r w:rsidRPr="000D4935">
        <w:rPr>
          <w:rFonts w:ascii="Angsana New" w:hAnsi="Angsana New"/>
          <w:spacing w:val="4"/>
          <w:sz w:val="30"/>
          <w:szCs w:val="30"/>
          <w:cs/>
        </w:rPr>
        <w:t>ถึง</w:t>
      </w:r>
      <w:r w:rsidRPr="000D4935">
        <w:rPr>
          <w:rFonts w:ascii="Angsana New" w:hAnsi="Angsana New"/>
          <w:color w:val="FFFFFF"/>
          <w:spacing w:val="4"/>
          <w:sz w:val="30"/>
          <w:szCs w:val="30"/>
        </w:rPr>
        <w:t>/</w:t>
      </w:r>
      <w:r w:rsidR="001E1B1A" w:rsidRPr="000D4935">
        <w:rPr>
          <w:rFonts w:ascii="Angsana New" w:hAnsi="Angsana New"/>
          <w:spacing w:val="4"/>
          <w:sz w:val="30"/>
          <w:szCs w:val="30"/>
        </w:rPr>
        <w:t>18</w:t>
      </w:r>
      <w:r w:rsidRPr="000D493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1660D5" w:rsidRPr="000D4935">
        <w:rPr>
          <w:rFonts w:ascii="Angsana New" w:hAnsi="Angsana New" w:hint="cs"/>
          <w:spacing w:val="4"/>
          <w:sz w:val="30"/>
          <w:szCs w:val="30"/>
          <w:cs/>
        </w:rPr>
        <w:t>พฤศจิกายน</w:t>
      </w:r>
      <w:r w:rsidRPr="000D493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1E1B1A" w:rsidRPr="000D4935">
        <w:rPr>
          <w:rFonts w:ascii="Angsana New" w:hAnsi="Angsana New"/>
          <w:spacing w:val="4"/>
          <w:sz w:val="30"/>
          <w:szCs w:val="30"/>
        </w:rPr>
        <w:t>2563</w:t>
      </w:r>
      <w:r w:rsidRPr="000D4935">
        <w:rPr>
          <w:rFonts w:ascii="Angsana New" w:hAnsi="Angsana New"/>
          <w:spacing w:val="4"/>
          <w:sz w:val="30"/>
          <w:szCs w:val="30"/>
        </w:rPr>
        <w:t xml:space="preserve"> </w:t>
      </w:r>
      <w:r w:rsidRPr="000D4935">
        <w:rPr>
          <w:rFonts w:ascii="Angsana New" w:hAnsi="Angsana New" w:hint="cs"/>
          <w:spacing w:val="4"/>
          <w:sz w:val="30"/>
          <w:szCs w:val="30"/>
          <w:cs/>
        </w:rPr>
        <w:t>ซึ่งมีผลทำให้ที่ดินของกลุ่มบริษัทและบริษัทมีมูลค่าเพิ่มขึ้น</w:t>
      </w:r>
      <w:r w:rsidRPr="000D4935">
        <w:rPr>
          <w:rFonts w:ascii="Angsana New" w:hAnsi="Angsana New" w:hint="cs"/>
          <w:sz w:val="30"/>
          <w:szCs w:val="30"/>
          <w:cs/>
        </w:rPr>
        <w:t xml:space="preserve"> </w:t>
      </w:r>
      <w:r w:rsidR="001E1B1A" w:rsidRPr="000D4935">
        <w:rPr>
          <w:rFonts w:ascii="Angsana New" w:hAnsi="Angsana New"/>
          <w:sz w:val="30"/>
          <w:szCs w:val="30"/>
        </w:rPr>
        <w:t>410</w:t>
      </w:r>
      <w:r w:rsidR="00CB1FB2" w:rsidRPr="000D4935">
        <w:rPr>
          <w:rFonts w:ascii="Angsana New" w:hAnsi="Angsana New"/>
          <w:sz w:val="30"/>
          <w:szCs w:val="30"/>
        </w:rPr>
        <w:t>.</w:t>
      </w:r>
      <w:r w:rsidR="001E1B1A" w:rsidRPr="000D4935">
        <w:rPr>
          <w:rFonts w:ascii="Angsana New" w:hAnsi="Angsana New"/>
          <w:sz w:val="30"/>
          <w:szCs w:val="30"/>
        </w:rPr>
        <w:t>0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>ล้านบาท กลุ่มบริษัทและบริษัท</w:t>
      </w:r>
      <w:r w:rsidRPr="000D4935">
        <w:rPr>
          <w:rFonts w:ascii="Angsana New" w:hAnsi="Angsana New"/>
          <w:sz w:val="30"/>
          <w:szCs w:val="30"/>
          <w:cs/>
        </w:rPr>
        <w:t>ได้บันทึก</w:t>
      </w:r>
      <w:r w:rsidRPr="000D4935">
        <w:rPr>
          <w:rFonts w:ascii="Angsana New" w:hAnsi="Angsana New" w:hint="cs"/>
          <w:sz w:val="30"/>
          <w:szCs w:val="30"/>
          <w:cs/>
        </w:rPr>
        <w:t xml:space="preserve">ภาษีเงินได้จากการประเมินราคาที่ดินที่เพิ่มขึ้นไว้ในบัญชี“หนี้สินภาษีเงินได้รอตัดบัญชี” เป็นจำนวน </w:t>
      </w:r>
      <w:r w:rsidR="001E1B1A" w:rsidRPr="000D4935">
        <w:rPr>
          <w:rFonts w:ascii="Angsana New" w:hAnsi="Angsana New"/>
          <w:sz w:val="30"/>
          <w:szCs w:val="30"/>
        </w:rPr>
        <w:t>82</w:t>
      </w:r>
      <w:r w:rsidR="000661D5" w:rsidRPr="000D4935">
        <w:rPr>
          <w:rFonts w:ascii="Angsana New" w:hAnsi="Angsana New"/>
          <w:sz w:val="30"/>
          <w:szCs w:val="30"/>
        </w:rPr>
        <w:t>.</w:t>
      </w:r>
      <w:r w:rsidR="001E1B1A" w:rsidRPr="000D4935">
        <w:rPr>
          <w:rFonts w:ascii="Angsana New" w:hAnsi="Angsana New"/>
          <w:sz w:val="30"/>
          <w:szCs w:val="30"/>
        </w:rPr>
        <w:t>0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>ล้านบาท และ</w:t>
      </w:r>
      <w:r w:rsidRPr="000D4935">
        <w:rPr>
          <w:rFonts w:ascii="Angsana New" w:hAnsi="Angsana New"/>
          <w:sz w:val="30"/>
          <w:szCs w:val="30"/>
          <w:cs/>
        </w:rPr>
        <w:t>บันทึกส่วนที่เพิ่มขึ้นของมูลค่าที่ดินจากการประเมินราคาสุทธิจากภาษีเงินได้</w:t>
      </w:r>
      <w:r w:rsidRPr="000D4935">
        <w:rPr>
          <w:rFonts w:ascii="Angsana New" w:hAnsi="Angsana New" w:hint="cs"/>
          <w:sz w:val="30"/>
          <w:szCs w:val="30"/>
          <w:cs/>
        </w:rPr>
        <w:t xml:space="preserve"> สำหรับกลุ่มบริษัทและบริษัทเป็นจำนวน</w:t>
      </w:r>
      <w:r w:rsidRPr="000D4935">
        <w:rPr>
          <w:rFonts w:ascii="Angsana New" w:hAnsi="Angsana New"/>
          <w:color w:val="FFFFFF"/>
          <w:sz w:val="30"/>
          <w:szCs w:val="30"/>
        </w:rPr>
        <w:t xml:space="preserve"> </w:t>
      </w:r>
      <w:r w:rsidR="001E1B1A" w:rsidRPr="000D4935">
        <w:rPr>
          <w:rFonts w:ascii="Angsana New" w:hAnsi="Angsana New"/>
          <w:sz w:val="30"/>
          <w:szCs w:val="30"/>
        </w:rPr>
        <w:t>328</w:t>
      </w:r>
      <w:r w:rsidR="00632D1F" w:rsidRPr="000D4935">
        <w:rPr>
          <w:rFonts w:ascii="Angsana New" w:hAnsi="Angsana New"/>
          <w:sz w:val="30"/>
          <w:szCs w:val="30"/>
        </w:rPr>
        <w:t>.</w:t>
      </w:r>
      <w:r w:rsidR="001E1B1A" w:rsidRPr="000D4935">
        <w:rPr>
          <w:rFonts w:ascii="Angsana New" w:hAnsi="Angsana New"/>
          <w:sz w:val="30"/>
          <w:szCs w:val="30"/>
        </w:rPr>
        <w:t>0</w:t>
      </w:r>
      <w:r w:rsidRPr="000D4935">
        <w:rPr>
          <w:rFonts w:ascii="Angsana New" w:hAnsi="Angsana New"/>
          <w:color w:val="FFFFFF"/>
          <w:sz w:val="30"/>
          <w:szCs w:val="30"/>
        </w:rPr>
        <w:t>/</w:t>
      </w:r>
      <w:r w:rsidRPr="000D4935">
        <w:rPr>
          <w:rFonts w:ascii="Angsana New" w:hAnsi="Angsana New"/>
          <w:sz w:val="30"/>
          <w:szCs w:val="30"/>
          <w:cs/>
        </w:rPr>
        <w:t>ล้านบาท</w:t>
      </w:r>
      <w:r w:rsidRPr="000D4935">
        <w:rPr>
          <w:rFonts w:ascii="Angsana New" w:hAnsi="Angsana New"/>
          <w:color w:val="FFFFFF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>ไว้ในบัญชี</w:t>
      </w:r>
      <w:r w:rsidRPr="000D4935">
        <w:rPr>
          <w:rFonts w:ascii="Angsana New" w:hAnsi="Angsana New"/>
          <w:color w:val="FFFFFF"/>
          <w:sz w:val="30"/>
          <w:szCs w:val="30"/>
        </w:rPr>
        <w:t>/</w:t>
      </w:r>
      <w:r w:rsidRPr="000D4935">
        <w:rPr>
          <w:rFonts w:ascii="Angsana New" w:hAnsi="Angsana New"/>
          <w:sz w:val="30"/>
          <w:szCs w:val="30"/>
        </w:rPr>
        <w:t>“</w:t>
      </w:r>
      <w:r w:rsidR="00901C47" w:rsidRPr="000D4935">
        <w:rPr>
          <w:rFonts w:ascii="Angsana New" w:hAnsi="Angsana New" w:hint="cs"/>
          <w:sz w:val="30"/>
          <w:szCs w:val="30"/>
          <w:cs/>
        </w:rPr>
        <w:t>สำรอง</w:t>
      </w:r>
      <w:r w:rsidRPr="000D4935">
        <w:rPr>
          <w:rFonts w:ascii="Angsana New" w:hAnsi="Angsana New"/>
          <w:sz w:val="30"/>
          <w:szCs w:val="30"/>
          <w:cs/>
        </w:rPr>
        <w:t>การตีราคาสินทรัพย์</w:t>
      </w:r>
      <w:r w:rsidR="00F55A07" w:rsidRPr="000D4935">
        <w:rPr>
          <w:rFonts w:ascii="Angsana New" w:hAnsi="Angsana New" w:hint="cs"/>
          <w:sz w:val="30"/>
          <w:szCs w:val="30"/>
          <w:cs/>
        </w:rPr>
        <w:t>ใหม่</w:t>
      </w:r>
      <w:r w:rsidRPr="000D4935">
        <w:rPr>
          <w:rFonts w:ascii="Angsana New" w:hAnsi="Angsana New"/>
          <w:sz w:val="30"/>
          <w:szCs w:val="30"/>
        </w:rPr>
        <w:t>”</w:t>
      </w:r>
      <w:r w:rsidRPr="000D4935">
        <w:rPr>
          <w:rFonts w:ascii="Angsana New" w:hAnsi="Angsana New"/>
          <w:color w:val="FFFFFF"/>
          <w:sz w:val="30"/>
          <w:szCs w:val="30"/>
        </w:rPr>
        <w:t>/</w:t>
      </w:r>
      <w:r w:rsidRPr="000D4935">
        <w:rPr>
          <w:rFonts w:ascii="Angsana New" w:hAnsi="Angsana New"/>
          <w:sz w:val="30"/>
          <w:szCs w:val="30"/>
          <w:cs/>
        </w:rPr>
        <w:t>ซึ่งแสดงไว้</w:t>
      </w:r>
      <w:r w:rsidRPr="000D4935">
        <w:rPr>
          <w:rFonts w:ascii="Angsana New" w:hAnsi="Angsana New" w:hint="cs"/>
          <w:sz w:val="30"/>
          <w:szCs w:val="30"/>
          <w:cs/>
        </w:rPr>
        <w:t>ภายใต้</w:t>
      </w:r>
      <w:r w:rsidRPr="000D4935">
        <w:rPr>
          <w:rFonts w:ascii="Angsana New" w:hAnsi="Angsana New"/>
          <w:sz w:val="30"/>
          <w:szCs w:val="30"/>
          <w:cs/>
        </w:rPr>
        <w:t>องค์ประกอบอื่นของส่วนผู้ถือหุ้นภายใต้ส่วนของผู้ถือหุ้นในงบแสดงฐานะการเงิน</w:t>
      </w:r>
    </w:p>
    <w:p w14:paraId="75427F11" w14:textId="77777777" w:rsidR="006765FC" w:rsidRPr="000D4935" w:rsidRDefault="006765FC" w:rsidP="006765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spacing w:after="0" w:line="240" w:lineRule="auto"/>
        <w:ind w:left="540" w:right="6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96DBEB1" w14:textId="101CA1B8" w:rsidR="001E3888" w:rsidRPr="000D4935" w:rsidRDefault="001E3888" w:rsidP="001E3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ณ</w:t>
      </w:r>
      <w:r w:rsidRPr="000D4935">
        <w:rPr>
          <w:rFonts w:ascii="Angsana New" w:hAnsi="Angsana New"/>
          <w:color w:val="FFFFFF"/>
          <w:sz w:val="30"/>
          <w:szCs w:val="30"/>
        </w:rPr>
        <w:t>/</w:t>
      </w:r>
      <w:r w:rsidRPr="000D4935">
        <w:rPr>
          <w:rFonts w:ascii="Angsana New" w:hAnsi="Angsana New"/>
          <w:sz w:val="30"/>
          <w:szCs w:val="30"/>
          <w:cs/>
        </w:rPr>
        <w:t>วันที่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="001E1B1A" w:rsidRPr="000D4935">
        <w:rPr>
          <w:rFonts w:ascii="Angsana New" w:hAnsi="Angsana New"/>
          <w:sz w:val="30"/>
          <w:szCs w:val="30"/>
        </w:rPr>
        <w:t>31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 xml:space="preserve">ธันวาคม </w:t>
      </w:r>
      <w:r w:rsidR="001E1B1A" w:rsidRPr="000D4935">
        <w:rPr>
          <w:rFonts w:ascii="Angsana New" w:hAnsi="Angsana New"/>
          <w:sz w:val="30"/>
          <w:szCs w:val="30"/>
        </w:rPr>
        <w:t>2563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="00F55A07" w:rsidRPr="000D4935">
        <w:rPr>
          <w:rFonts w:ascii="Angsana New" w:hAnsi="Angsana New" w:hint="cs"/>
          <w:sz w:val="30"/>
          <w:szCs w:val="30"/>
          <w:cs/>
        </w:rPr>
        <w:t>สำรอง</w:t>
      </w:r>
      <w:r w:rsidR="00F55A07" w:rsidRPr="000D4935">
        <w:rPr>
          <w:rFonts w:ascii="Angsana New" w:hAnsi="Angsana New"/>
          <w:sz w:val="30"/>
          <w:szCs w:val="30"/>
          <w:cs/>
        </w:rPr>
        <w:t>การตีราคาสินทรัพย์</w:t>
      </w:r>
      <w:r w:rsidR="00F55A07" w:rsidRPr="000D4935">
        <w:rPr>
          <w:rFonts w:ascii="Angsana New" w:hAnsi="Angsana New" w:hint="cs"/>
          <w:sz w:val="30"/>
          <w:szCs w:val="30"/>
          <w:cs/>
        </w:rPr>
        <w:t>ใหม่</w:t>
      </w:r>
      <w:r w:rsidR="000E52E3">
        <w:rPr>
          <w:rFonts w:ascii="Angsana New" w:hAnsi="Angsana New"/>
          <w:sz w:val="30"/>
          <w:szCs w:val="30"/>
        </w:rPr>
        <w:t xml:space="preserve"> </w:t>
      </w:r>
      <w:r w:rsidR="0017700B" w:rsidRPr="000D4935">
        <w:rPr>
          <w:rFonts w:ascii="Angsana New" w:hAnsi="Angsana New"/>
          <w:sz w:val="30"/>
          <w:szCs w:val="30"/>
        </w:rPr>
        <w:t>–</w:t>
      </w:r>
      <w:r w:rsidRPr="000D4935">
        <w:rPr>
          <w:rFonts w:ascii="Angsana New" w:hAnsi="Angsana New"/>
          <w:sz w:val="30"/>
          <w:szCs w:val="30"/>
          <w:cs/>
        </w:rPr>
        <w:t xml:space="preserve"> สุทธิจากภาษีเงินได้สำหรับกลุ่มบริษัทและบริษัทมีจำนวน</w:t>
      </w:r>
      <w:r w:rsidR="0080014B" w:rsidRPr="000D4935">
        <w:rPr>
          <w:rFonts w:ascii="Angsana New" w:hAnsi="Angsana New"/>
          <w:sz w:val="30"/>
          <w:szCs w:val="30"/>
        </w:rPr>
        <w:t xml:space="preserve"> </w:t>
      </w:r>
      <w:r w:rsidR="001E1B1A" w:rsidRPr="000D4935">
        <w:rPr>
          <w:rFonts w:ascii="Angsana New" w:hAnsi="Angsana New"/>
          <w:sz w:val="30"/>
          <w:szCs w:val="30"/>
        </w:rPr>
        <w:t>1</w:t>
      </w:r>
      <w:r w:rsidR="00095271" w:rsidRPr="000D4935">
        <w:rPr>
          <w:rFonts w:ascii="Angsana New" w:hAnsi="Angsana New"/>
          <w:sz w:val="30"/>
          <w:szCs w:val="30"/>
        </w:rPr>
        <w:t>,</w:t>
      </w:r>
      <w:r w:rsidR="001E1B1A" w:rsidRPr="000D4935">
        <w:rPr>
          <w:rFonts w:ascii="Angsana New" w:hAnsi="Angsana New"/>
          <w:sz w:val="30"/>
          <w:szCs w:val="30"/>
        </w:rPr>
        <w:t>616</w:t>
      </w:r>
      <w:r w:rsidR="00B642A9" w:rsidRPr="000D4935">
        <w:rPr>
          <w:rFonts w:ascii="Angsana New" w:hAnsi="Angsana New"/>
          <w:sz w:val="30"/>
          <w:szCs w:val="30"/>
        </w:rPr>
        <w:t>.</w:t>
      </w:r>
      <w:r w:rsidR="001E1B1A" w:rsidRPr="000D4935">
        <w:rPr>
          <w:rFonts w:ascii="Angsana New" w:hAnsi="Angsana New"/>
          <w:sz w:val="30"/>
          <w:szCs w:val="30"/>
        </w:rPr>
        <w:t>0</w:t>
      </w:r>
      <w:r w:rsidR="0080014B"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>ล้านบาท</w:t>
      </w:r>
      <w:r w:rsidRPr="000D4935">
        <w:rPr>
          <w:rFonts w:ascii="Angsana New" w:hAnsi="Angsana New"/>
          <w:color w:val="FFFFFF"/>
          <w:sz w:val="30"/>
          <w:szCs w:val="30"/>
        </w:rPr>
        <w:t>/</w:t>
      </w:r>
      <w:r w:rsidRPr="000D4935">
        <w:rPr>
          <w:rFonts w:ascii="Angsana New" w:hAnsi="Angsana New"/>
          <w:sz w:val="30"/>
          <w:szCs w:val="30"/>
          <w:cs/>
        </w:rPr>
        <w:t>และ</w:t>
      </w:r>
      <w:r w:rsidR="0017700B" w:rsidRPr="000D4935">
        <w:rPr>
          <w:rFonts w:ascii="Angsana New" w:hAnsi="Angsana New"/>
          <w:sz w:val="30"/>
          <w:szCs w:val="30"/>
        </w:rPr>
        <w:t xml:space="preserve"> </w:t>
      </w:r>
      <w:r w:rsidR="001E1B1A" w:rsidRPr="000D4935">
        <w:rPr>
          <w:rFonts w:ascii="Angsana New" w:hAnsi="Angsana New"/>
          <w:sz w:val="30"/>
          <w:szCs w:val="30"/>
        </w:rPr>
        <w:t>1</w:t>
      </w:r>
      <w:r w:rsidR="00680BCA" w:rsidRPr="000D4935">
        <w:rPr>
          <w:rFonts w:ascii="Angsana New" w:hAnsi="Angsana New"/>
          <w:sz w:val="30"/>
          <w:szCs w:val="30"/>
        </w:rPr>
        <w:t>,</w:t>
      </w:r>
      <w:r w:rsidR="001E1B1A" w:rsidRPr="000D4935">
        <w:rPr>
          <w:rFonts w:ascii="Angsana New" w:hAnsi="Angsana New"/>
          <w:sz w:val="30"/>
          <w:szCs w:val="30"/>
        </w:rPr>
        <w:t>616</w:t>
      </w:r>
      <w:r w:rsidR="00680BCA" w:rsidRPr="000D4935">
        <w:rPr>
          <w:rFonts w:ascii="Angsana New" w:hAnsi="Angsana New"/>
          <w:sz w:val="30"/>
          <w:szCs w:val="30"/>
        </w:rPr>
        <w:t>.</w:t>
      </w:r>
      <w:r w:rsidR="001E1B1A" w:rsidRPr="000D4935">
        <w:rPr>
          <w:rFonts w:ascii="Angsana New" w:hAnsi="Angsana New"/>
          <w:sz w:val="30"/>
          <w:szCs w:val="30"/>
        </w:rPr>
        <w:t>0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>ล้านบาท</w:t>
      </w:r>
      <w:r w:rsidRPr="000D4935">
        <w:rPr>
          <w:rFonts w:ascii="Angsana New" w:hAnsi="Angsana New"/>
          <w:color w:val="FFFFFF"/>
          <w:sz w:val="30"/>
          <w:szCs w:val="30"/>
        </w:rPr>
        <w:t>/</w:t>
      </w:r>
      <w:r w:rsidRPr="000D4935">
        <w:rPr>
          <w:rFonts w:ascii="Angsana New" w:hAnsi="Angsana New"/>
          <w:sz w:val="30"/>
          <w:szCs w:val="30"/>
          <w:cs/>
        </w:rPr>
        <w:t>ตามลำดับ</w:t>
      </w:r>
      <w:r w:rsidRPr="000D4935">
        <w:rPr>
          <w:rFonts w:ascii="Angsana New" w:hAnsi="Angsana New"/>
          <w:i/>
          <w:iCs/>
          <w:color w:val="FFFFFF"/>
          <w:sz w:val="30"/>
          <w:szCs w:val="30"/>
        </w:rPr>
        <w:t>/</w:t>
      </w:r>
      <w:r w:rsidRPr="000D4935">
        <w:rPr>
          <w:rFonts w:ascii="Angsana New" w:hAnsi="Angsana New"/>
          <w:i/>
          <w:iCs/>
          <w:sz w:val="30"/>
          <w:szCs w:val="30"/>
        </w:rPr>
        <w:t>(</w:t>
      </w:r>
      <w:r w:rsidR="001E1B1A" w:rsidRPr="000D4935">
        <w:rPr>
          <w:rFonts w:ascii="Angsana New" w:hAnsi="Angsana New"/>
          <w:i/>
          <w:iCs/>
          <w:sz w:val="30"/>
          <w:szCs w:val="30"/>
        </w:rPr>
        <w:t>31</w:t>
      </w:r>
      <w:r w:rsidRPr="000D4935">
        <w:rPr>
          <w:rFonts w:ascii="Angsana New" w:hAnsi="Angsana New"/>
          <w:i/>
          <w:iCs/>
          <w:color w:val="FFFFFF"/>
          <w:sz w:val="30"/>
          <w:szCs w:val="30"/>
        </w:rPr>
        <w:t>/</w:t>
      </w:r>
      <w:r w:rsidRPr="000D4935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1E1B1A" w:rsidRPr="000D4935">
        <w:rPr>
          <w:rFonts w:ascii="Angsana New" w:hAnsi="Angsana New"/>
          <w:i/>
          <w:iCs/>
          <w:sz w:val="30"/>
          <w:szCs w:val="30"/>
        </w:rPr>
        <w:t>2562</w:t>
      </w:r>
      <w:r w:rsidRPr="000D4935">
        <w:rPr>
          <w:rFonts w:ascii="Angsana New" w:hAnsi="Angsana New"/>
          <w:i/>
          <w:iCs/>
          <w:sz w:val="30"/>
          <w:szCs w:val="30"/>
        </w:rPr>
        <w:t>:</w:t>
      </w:r>
      <w:r w:rsidRPr="000D4935">
        <w:rPr>
          <w:rFonts w:ascii="Angsana New" w:hAnsi="Angsana New"/>
          <w:i/>
          <w:iCs/>
          <w:color w:val="FFFFFF"/>
          <w:sz w:val="30"/>
          <w:szCs w:val="30"/>
        </w:rPr>
        <w:t>/</w:t>
      </w:r>
      <w:r w:rsidRPr="000D4935">
        <w:rPr>
          <w:rFonts w:ascii="Angsana New" w:hAnsi="Angsana New"/>
          <w:i/>
          <w:iCs/>
          <w:sz w:val="30"/>
          <w:szCs w:val="30"/>
          <w:cs/>
        </w:rPr>
        <w:t>สำหรับกลุ่มบริษัทและบริษัทมี จำนวน</w:t>
      </w:r>
      <w:r w:rsidRPr="000D4935">
        <w:rPr>
          <w:rFonts w:ascii="Angsana New" w:hAnsi="Angsana New"/>
          <w:i/>
          <w:iCs/>
          <w:color w:val="FFFFFF"/>
          <w:sz w:val="30"/>
          <w:szCs w:val="30"/>
        </w:rPr>
        <w:t>/</w:t>
      </w:r>
      <w:r w:rsidR="001E1B1A" w:rsidRPr="000D4935">
        <w:rPr>
          <w:rFonts w:ascii="Angsana New" w:hAnsi="Angsana New"/>
          <w:i/>
          <w:iCs/>
          <w:sz w:val="30"/>
          <w:szCs w:val="30"/>
        </w:rPr>
        <w:t>1</w:t>
      </w:r>
      <w:r w:rsidR="002D194C" w:rsidRPr="000D4935">
        <w:rPr>
          <w:rFonts w:ascii="Angsana New" w:hAnsi="Angsana New"/>
          <w:i/>
          <w:iCs/>
          <w:sz w:val="30"/>
          <w:szCs w:val="30"/>
        </w:rPr>
        <w:t>,</w:t>
      </w:r>
      <w:r w:rsidR="001E1B1A" w:rsidRPr="000D4935">
        <w:rPr>
          <w:rFonts w:ascii="Angsana New" w:hAnsi="Angsana New"/>
          <w:i/>
          <w:iCs/>
          <w:sz w:val="30"/>
          <w:szCs w:val="30"/>
        </w:rPr>
        <w:t>288</w:t>
      </w:r>
      <w:r w:rsidR="002D194C" w:rsidRPr="000D4935">
        <w:rPr>
          <w:rFonts w:ascii="Angsana New" w:hAnsi="Angsana New"/>
          <w:i/>
          <w:iCs/>
          <w:sz w:val="30"/>
          <w:szCs w:val="30"/>
        </w:rPr>
        <w:t>.</w:t>
      </w:r>
      <w:r w:rsidR="001E1B1A" w:rsidRPr="000D4935">
        <w:rPr>
          <w:rFonts w:ascii="Angsana New" w:hAnsi="Angsana New"/>
          <w:i/>
          <w:iCs/>
          <w:sz w:val="30"/>
          <w:szCs w:val="30"/>
        </w:rPr>
        <w:t>0</w:t>
      </w:r>
      <w:r w:rsidRPr="000D4935">
        <w:rPr>
          <w:rFonts w:ascii="Angsana New" w:hAnsi="Angsana New"/>
          <w:i/>
          <w:iCs/>
          <w:color w:val="FFFFFF"/>
          <w:sz w:val="30"/>
          <w:szCs w:val="30"/>
        </w:rPr>
        <w:t>/</w:t>
      </w:r>
      <w:r w:rsidRPr="000D4935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0D4935">
        <w:rPr>
          <w:rFonts w:ascii="Angsana New" w:hAnsi="Angsana New"/>
          <w:i/>
          <w:iCs/>
          <w:color w:val="FFFFFF"/>
          <w:sz w:val="30"/>
          <w:szCs w:val="30"/>
        </w:rPr>
        <w:t>/</w:t>
      </w:r>
      <w:r w:rsidRPr="000D4935">
        <w:rPr>
          <w:rFonts w:ascii="Angsana New" w:hAnsi="Angsana New"/>
          <w:i/>
          <w:iCs/>
          <w:sz w:val="30"/>
          <w:szCs w:val="30"/>
          <w:cs/>
        </w:rPr>
        <w:t>และ</w:t>
      </w:r>
      <w:r w:rsidRPr="000D4935">
        <w:rPr>
          <w:rFonts w:ascii="Angsana New" w:hAnsi="Angsana New"/>
          <w:i/>
          <w:iCs/>
          <w:color w:val="FFFFFF"/>
          <w:sz w:val="30"/>
          <w:szCs w:val="30"/>
          <w:cs/>
        </w:rPr>
        <w:t xml:space="preserve"> </w:t>
      </w:r>
      <w:r w:rsidR="001E1B1A" w:rsidRPr="000D4935">
        <w:rPr>
          <w:rFonts w:ascii="Angsana New" w:hAnsi="Angsana New"/>
          <w:i/>
          <w:iCs/>
          <w:sz w:val="30"/>
          <w:szCs w:val="30"/>
        </w:rPr>
        <w:t>1</w:t>
      </w:r>
      <w:r w:rsidR="002D194C" w:rsidRPr="000D4935">
        <w:rPr>
          <w:rFonts w:ascii="Angsana New" w:hAnsi="Angsana New"/>
          <w:i/>
          <w:iCs/>
          <w:sz w:val="30"/>
          <w:szCs w:val="30"/>
        </w:rPr>
        <w:t>,</w:t>
      </w:r>
      <w:r w:rsidR="001E1B1A" w:rsidRPr="000D4935">
        <w:rPr>
          <w:rFonts w:ascii="Angsana New" w:hAnsi="Angsana New"/>
          <w:i/>
          <w:iCs/>
          <w:sz w:val="30"/>
          <w:szCs w:val="30"/>
        </w:rPr>
        <w:t>287</w:t>
      </w:r>
      <w:r w:rsidR="002D194C" w:rsidRPr="000D4935">
        <w:rPr>
          <w:rFonts w:ascii="Angsana New" w:hAnsi="Angsana New"/>
          <w:i/>
          <w:iCs/>
          <w:sz w:val="30"/>
          <w:szCs w:val="30"/>
        </w:rPr>
        <w:t>.</w:t>
      </w:r>
      <w:r w:rsidR="001E1B1A" w:rsidRPr="000D4935">
        <w:rPr>
          <w:rFonts w:ascii="Angsana New" w:hAnsi="Angsana New"/>
          <w:i/>
          <w:iCs/>
          <w:sz w:val="30"/>
          <w:szCs w:val="30"/>
        </w:rPr>
        <w:t>9</w:t>
      </w:r>
      <w:r w:rsidRPr="000D4935">
        <w:rPr>
          <w:rFonts w:ascii="Angsana New" w:hAnsi="Angsana New"/>
          <w:i/>
          <w:iCs/>
          <w:sz w:val="30"/>
          <w:szCs w:val="30"/>
        </w:rPr>
        <w:t xml:space="preserve"> </w:t>
      </w:r>
      <w:r w:rsidRPr="000D4935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0D4935">
        <w:rPr>
          <w:rFonts w:ascii="Angsana New" w:hAnsi="Angsana New"/>
          <w:i/>
          <w:iCs/>
          <w:sz w:val="30"/>
          <w:szCs w:val="30"/>
        </w:rPr>
        <w:t xml:space="preserve"> </w:t>
      </w:r>
      <w:r w:rsidRPr="000D4935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Pr="000D4935">
        <w:rPr>
          <w:rFonts w:ascii="Angsana New" w:hAnsi="Angsana New"/>
          <w:i/>
          <w:iCs/>
          <w:sz w:val="30"/>
          <w:szCs w:val="30"/>
        </w:rPr>
        <w:t>)</w:t>
      </w:r>
    </w:p>
    <w:p w14:paraId="423958CE" w14:textId="77777777" w:rsidR="001E3888" w:rsidRPr="000D4935" w:rsidRDefault="001E3888" w:rsidP="001E3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spacing w:line="240" w:lineRule="auto"/>
        <w:ind w:left="540" w:right="65"/>
        <w:jc w:val="thaiDistribute"/>
        <w:rPr>
          <w:rFonts w:ascii="Angsana New" w:hAnsi="Angsana New"/>
          <w:sz w:val="20"/>
          <w:szCs w:val="20"/>
        </w:rPr>
      </w:pPr>
    </w:p>
    <w:p w14:paraId="2D109BC5" w14:textId="026FD1CB" w:rsidR="001E3888" w:rsidRPr="000D4935" w:rsidRDefault="001E3888" w:rsidP="001E3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 w:hint="cs"/>
          <w:sz w:val="30"/>
          <w:szCs w:val="30"/>
          <w:cs/>
        </w:rPr>
        <w:t>ราคาทรัพย์สิน</w:t>
      </w:r>
      <w:r w:rsidR="00896292" w:rsidRPr="000D4935">
        <w:rPr>
          <w:rFonts w:ascii="Angsana New" w:hAnsi="Angsana New" w:hint="cs"/>
          <w:sz w:val="30"/>
          <w:szCs w:val="30"/>
          <w:cs/>
        </w:rPr>
        <w:t>ของกลุ่มบริษัทและบริษัท</w:t>
      </w:r>
      <w:r w:rsidRPr="000D4935">
        <w:rPr>
          <w:rFonts w:ascii="Angsana New" w:hAnsi="Angsana New" w:hint="cs"/>
          <w:sz w:val="30"/>
          <w:szCs w:val="30"/>
          <w:cs/>
        </w:rPr>
        <w:t xml:space="preserve">ก่อนหักค่าเสื่อมราคาสะสมของอาคาร เครื่องจักรและอุปกรณ์ ซึ่งได้คิดค่าเสื่อมราคาเต็มจำนวนแล้วแต่ยังคงใช้งานจนถึง ณ วันที่ </w:t>
      </w:r>
      <w:r w:rsidR="001E1B1A" w:rsidRPr="000D4935">
        <w:rPr>
          <w:rFonts w:ascii="Angsana New" w:hAnsi="Angsana New"/>
          <w:sz w:val="30"/>
          <w:szCs w:val="30"/>
        </w:rPr>
        <w:t>31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E1B1A" w:rsidRPr="000D4935">
        <w:rPr>
          <w:rFonts w:ascii="Angsana New" w:hAnsi="Angsana New"/>
          <w:sz w:val="30"/>
          <w:szCs w:val="30"/>
        </w:rPr>
        <w:t>2563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="000B359F" w:rsidRPr="000D4935">
        <w:rPr>
          <w:rFonts w:ascii="Angsana New" w:hAnsi="Angsana New" w:hint="cs"/>
          <w:sz w:val="30"/>
          <w:szCs w:val="30"/>
          <w:cs/>
        </w:rPr>
        <w:t>มีจำนวน</w:t>
      </w:r>
      <w:r w:rsidR="00896292" w:rsidRPr="000D4935">
        <w:rPr>
          <w:rFonts w:ascii="Angsana New" w:hAnsi="Angsana New" w:hint="cs"/>
          <w:sz w:val="30"/>
          <w:szCs w:val="30"/>
          <w:cs/>
        </w:rPr>
        <w:t xml:space="preserve"> </w:t>
      </w:r>
      <w:r w:rsidR="001E1B1A" w:rsidRPr="000D4935">
        <w:rPr>
          <w:rFonts w:ascii="Angsana New" w:hAnsi="Angsana New"/>
          <w:sz w:val="30"/>
          <w:szCs w:val="30"/>
        </w:rPr>
        <w:t>1</w:t>
      </w:r>
      <w:r w:rsidR="006A7626" w:rsidRPr="000D4935">
        <w:rPr>
          <w:rFonts w:ascii="Angsana New" w:hAnsi="Angsana New"/>
          <w:sz w:val="30"/>
          <w:szCs w:val="30"/>
        </w:rPr>
        <w:t>,</w:t>
      </w:r>
      <w:r w:rsidR="001E1B1A" w:rsidRPr="000D4935">
        <w:rPr>
          <w:rFonts w:ascii="Angsana New" w:hAnsi="Angsana New"/>
          <w:sz w:val="30"/>
          <w:szCs w:val="30"/>
        </w:rPr>
        <w:t>367</w:t>
      </w:r>
      <w:r w:rsidR="00091A1E" w:rsidRPr="000D4935">
        <w:rPr>
          <w:rFonts w:ascii="Angsana New" w:hAnsi="Angsana New"/>
          <w:sz w:val="30"/>
          <w:szCs w:val="30"/>
        </w:rPr>
        <w:t>.</w:t>
      </w:r>
      <w:r w:rsidR="001E1B1A" w:rsidRPr="000D4935">
        <w:rPr>
          <w:rFonts w:ascii="Angsana New" w:hAnsi="Angsana New"/>
          <w:sz w:val="30"/>
          <w:szCs w:val="30"/>
        </w:rPr>
        <w:t>03</w:t>
      </w:r>
      <w:r w:rsidR="000B61A0" w:rsidRPr="000D4935">
        <w:rPr>
          <w:rFonts w:ascii="Angsana New" w:hAnsi="Angsana New"/>
          <w:sz w:val="30"/>
          <w:szCs w:val="30"/>
        </w:rPr>
        <w:t xml:space="preserve"> </w:t>
      </w:r>
      <w:r w:rsidR="000B359F" w:rsidRPr="000D4935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1E1B1A" w:rsidRPr="000D4935">
        <w:rPr>
          <w:rFonts w:ascii="Angsana New" w:hAnsi="Angsana New"/>
          <w:sz w:val="30"/>
          <w:szCs w:val="30"/>
        </w:rPr>
        <w:t>1</w:t>
      </w:r>
      <w:r w:rsidR="00444C5F" w:rsidRPr="000D4935">
        <w:rPr>
          <w:rFonts w:ascii="Angsana New" w:hAnsi="Angsana New"/>
          <w:sz w:val="30"/>
          <w:szCs w:val="30"/>
        </w:rPr>
        <w:t>,</w:t>
      </w:r>
      <w:r w:rsidR="001E1B1A" w:rsidRPr="000D4935">
        <w:rPr>
          <w:rFonts w:ascii="Angsana New" w:hAnsi="Angsana New"/>
          <w:sz w:val="30"/>
          <w:szCs w:val="30"/>
        </w:rPr>
        <w:t>339</w:t>
      </w:r>
      <w:r w:rsidR="00444C5F" w:rsidRPr="000D4935">
        <w:rPr>
          <w:rFonts w:ascii="Angsana New" w:hAnsi="Angsana New"/>
          <w:sz w:val="30"/>
          <w:szCs w:val="30"/>
        </w:rPr>
        <w:t>.</w:t>
      </w:r>
      <w:r w:rsidR="001E1B1A" w:rsidRPr="000D4935">
        <w:rPr>
          <w:rFonts w:ascii="Angsana New" w:hAnsi="Angsana New"/>
          <w:sz w:val="30"/>
          <w:szCs w:val="30"/>
        </w:rPr>
        <w:t>69</w:t>
      </w:r>
      <w:r w:rsidR="000B359F" w:rsidRPr="000D4935">
        <w:rPr>
          <w:rFonts w:ascii="Angsana New" w:hAnsi="Angsana New"/>
          <w:sz w:val="30"/>
          <w:szCs w:val="30"/>
        </w:rPr>
        <w:t xml:space="preserve"> </w:t>
      </w:r>
      <w:r w:rsidR="000B359F" w:rsidRPr="000D4935">
        <w:rPr>
          <w:rFonts w:ascii="Angsana New" w:hAnsi="Angsana New" w:hint="cs"/>
          <w:sz w:val="30"/>
          <w:szCs w:val="30"/>
          <w:cs/>
        </w:rPr>
        <w:t>ล้านบาท</w:t>
      </w:r>
      <w:r w:rsidR="000B359F" w:rsidRPr="000D4935">
        <w:rPr>
          <w:rFonts w:ascii="Angsana New" w:hAnsi="Angsana New"/>
          <w:sz w:val="30"/>
          <w:szCs w:val="30"/>
        </w:rPr>
        <w:t xml:space="preserve"> </w:t>
      </w:r>
      <w:r w:rsidR="000B359F" w:rsidRPr="000D4935">
        <w:rPr>
          <w:rFonts w:ascii="Angsana New" w:hAnsi="Angsana New" w:hint="cs"/>
          <w:sz w:val="30"/>
          <w:szCs w:val="30"/>
          <w:cs/>
        </w:rPr>
        <w:t>ตามลำดับ</w:t>
      </w:r>
      <w:r w:rsidRPr="000D4935">
        <w:rPr>
          <w:rFonts w:ascii="Angsana New" w:hAnsi="Angsana New" w:hint="cs"/>
          <w:sz w:val="30"/>
          <w:szCs w:val="30"/>
          <w:cs/>
        </w:rPr>
        <w:t xml:space="preserve"> </w:t>
      </w:r>
      <w:r w:rsidR="00957786" w:rsidRPr="000D4935">
        <w:rPr>
          <w:rFonts w:ascii="Angsana New" w:hAnsi="Angsana New"/>
          <w:i/>
          <w:iCs/>
          <w:sz w:val="30"/>
          <w:szCs w:val="30"/>
        </w:rPr>
        <w:t>(</w:t>
      </w:r>
      <w:r w:rsidR="001E1B1A" w:rsidRPr="000D4935">
        <w:rPr>
          <w:rFonts w:ascii="Angsana New" w:hAnsi="Angsana New"/>
          <w:i/>
          <w:iCs/>
          <w:sz w:val="30"/>
          <w:szCs w:val="30"/>
        </w:rPr>
        <w:t>2562</w:t>
      </w:r>
      <w:r w:rsidR="000B359F" w:rsidRPr="000D4935">
        <w:rPr>
          <w:rFonts w:ascii="Angsana New" w:hAnsi="Angsana New"/>
          <w:i/>
          <w:iCs/>
          <w:sz w:val="30"/>
          <w:szCs w:val="30"/>
        </w:rPr>
        <w:t>:</w:t>
      </w:r>
      <w:r w:rsidR="000B359F" w:rsidRPr="000D4935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1E1B1A" w:rsidRPr="000D4935">
        <w:rPr>
          <w:rFonts w:ascii="Angsana New" w:hAnsi="Angsana New"/>
          <w:i/>
          <w:iCs/>
          <w:sz w:val="30"/>
          <w:szCs w:val="30"/>
        </w:rPr>
        <w:t>1</w:t>
      </w:r>
      <w:r w:rsidR="00B0098F" w:rsidRPr="000D4935">
        <w:rPr>
          <w:rFonts w:ascii="Angsana New" w:hAnsi="Angsana New"/>
          <w:i/>
          <w:iCs/>
          <w:sz w:val="30"/>
          <w:szCs w:val="30"/>
        </w:rPr>
        <w:t>,</w:t>
      </w:r>
      <w:r w:rsidR="001E1B1A" w:rsidRPr="000D4935">
        <w:rPr>
          <w:rFonts w:ascii="Angsana New" w:hAnsi="Angsana New"/>
          <w:i/>
          <w:iCs/>
          <w:sz w:val="30"/>
          <w:szCs w:val="30"/>
        </w:rPr>
        <w:t>477</w:t>
      </w:r>
      <w:r w:rsidR="006933EE" w:rsidRPr="000D4935">
        <w:rPr>
          <w:rFonts w:ascii="Angsana New" w:hAnsi="Angsana New"/>
          <w:i/>
          <w:iCs/>
          <w:sz w:val="30"/>
          <w:szCs w:val="30"/>
        </w:rPr>
        <w:t>.</w:t>
      </w:r>
      <w:r w:rsidR="001E1B1A" w:rsidRPr="000D4935">
        <w:rPr>
          <w:rFonts w:ascii="Angsana New" w:hAnsi="Angsana New"/>
          <w:i/>
          <w:iCs/>
          <w:sz w:val="30"/>
          <w:szCs w:val="30"/>
        </w:rPr>
        <w:t>1</w:t>
      </w:r>
      <w:r w:rsidR="00B0098F" w:rsidRPr="000D4935">
        <w:rPr>
          <w:rFonts w:ascii="Angsana New" w:hAnsi="Angsana New"/>
          <w:i/>
          <w:iCs/>
          <w:sz w:val="30"/>
          <w:szCs w:val="30"/>
        </w:rPr>
        <w:t xml:space="preserve"> </w:t>
      </w:r>
      <w:r w:rsidR="000B359F" w:rsidRPr="000D4935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1E1B1A" w:rsidRPr="000D4935">
        <w:rPr>
          <w:rFonts w:ascii="Angsana New" w:hAnsi="Angsana New"/>
          <w:i/>
          <w:iCs/>
          <w:sz w:val="30"/>
          <w:szCs w:val="30"/>
        </w:rPr>
        <w:t>1</w:t>
      </w:r>
      <w:r w:rsidR="008C0FCF" w:rsidRPr="000D4935">
        <w:rPr>
          <w:rFonts w:ascii="Angsana New" w:hAnsi="Angsana New"/>
          <w:i/>
          <w:iCs/>
          <w:sz w:val="30"/>
          <w:szCs w:val="30"/>
        </w:rPr>
        <w:t>,</w:t>
      </w:r>
      <w:r w:rsidR="001E1B1A" w:rsidRPr="000D4935">
        <w:rPr>
          <w:rFonts w:ascii="Angsana New" w:hAnsi="Angsana New"/>
          <w:i/>
          <w:iCs/>
          <w:sz w:val="30"/>
          <w:szCs w:val="30"/>
        </w:rPr>
        <w:t>458</w:t>
      </w:r>
      <w:r w:rsidR="006933EE" w:rsidRPr="000D4935">
        <w:rPr>
          <w:rFonts w:ascii="Angsana New" w:hAnsi="Angsana New"/>
          <w:i/>
          <w:iCs/>
          <w:sz w:val="30"/>
          <w:szCs w:val="30"/>
        </w:rPr>
        <w:t>.</w:t>
      </w:r>
      <w:r w:rsidR="001E1B1A" w:rsidRPr="000D4935">
        <w:rPr>
          <w:rFonts w:ascii="Angsana New" w:hAnsi="Angsana New"/>
          <w:i/>
          <w:iCs/>
          <w:sz w:val="30"/>
          <w:szCs w:val="30"/>
        </w:rPr>
        <w:t>3</w:t>
      </w:r>
      <w:r w:rsidR="000B359F" w:rsidRPr="000D4935">
        <w:rPr>
          <w:rFonts w:ascii="Angsana New" w:hAnsi="Angsana New"/>
          <w:i/>
          <w:iCs/>
          <w:sz w:val="30"/>
          <w:szCs w:val="30"/>
        </w:rPr>
        <w:t xml:space="preserve"> </w:t>
      </w:r>
      <w:r w:rsidR="000B359F" w:rsidRPr="000D493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0D4935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7134B299" w14:textId="77777777" w:rsidR="001E3888" w:rsidRPr="000D4935" w:rsidRDefault="001E3888" w:rsidP="001E3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spacing w:line="240" w:lineRule="auto"/>
        <w:ind w:left="540" w:right="65"/>
        <w:jc w:val="thaiDistribute"/>
        <w:rPr>
          <w:rFonts w:ascii="Angsana New" w:hAnsi="Angsana New"/>
          <w:sz w:val="20"/>
          <w:szCs w:val="20"/>
          <w:cs/>
        </w:rPr>
      </w:pPr>
    </w:p>
    <w:p w14:paraId="2ADD0E74" w14:textId="77777777" w:rsidR="003E31B0" w:rsidRPr="000D4935" w:rsidRDefault="008A7A1C" w:rsidP="003E31B0">
      <w:pPr>
        <w:ind w:left="540" w:right="-360"/>
        <w:jc w:val="both"/>
        <w:rPr>
          <w:szCs w:val="22"/>
        </w:rPr>
      </w:pPr>
      <w:r w:rsidRPr="000D4935">
        <w:rPr>
          <w:b/>
          <w:bCs/>
          <w:sz w:val="30"/>
          <w:szCs w:val="30"/>
          <w:cs/>
        </w:rPr>
        <w:t>การวัดมูลค่ายุติธรรม</w:t>
      </w:r>
      <w:r w:rsidRPr="000D4935">
        <w:rPr>
          <w:rFonts w:hint="cs"/>
          <w:szCs w:val="22"/>
          <w:cs/>
        </w:rPr>
        <w:t xml:space="preserve"> </w:t>
      </w:r>
    </w:p>
    <w:p w14:paraId="7D8047C9" w14:textId="77777777" w:rsidR="003E31B0" w:rsidRPr="000D4935" w:rsidRDefault="003E31B0" w:rsidP="003E31B0">
      <w:pPr>
        <w:ind w:left="540" w:right="-360"/>
        <w:jc w:val="both"/>
        <w:rPr>
          <w:rFonts w:ascii="Angsana New" w:hAnsi="Angsana New"/>
          <w:sz w:val="20"/>
          <w:szCs w:val="20"/>
        </w:rPr>
      </w:pPr>
    </w:p>
    <w:p w14:paraId="3D4EED72" w14:textId="77777777" w:rsidR="003E31B0" w:rsidRPr="000D4935" w:rsidRDefault="008A7A1C" w:rsidP="003E31B0">
      <w:pPr>
        <w:ind w:left="540" w:right="-360"/>
        <w:jc w:val="both"/>
        <w:rPr>
          <w:szCs w:val="22"/>
        </w:rPr>
      </w:pPr>
      <w:r w:rsidRPr="000D4935">
        <w:rPr>
          <w:rFonts w:ascii="Angsana New" w:hAnsi="Angsana New"/>
          <w:i/>
          <w:iCs/>
          <w:sz w:val="30"/>
          <w:szCs w:val="30"/>
          <w:cs/>
        </w:rPr>
        <w:t>ลำดับชั้นมูลค่ายุติธรรม</w:t>
      </w:r>
      <w:r w:rsidRPr="000D4935">
        <w:rPr>
          <w:rFonts w:ascii="Angsana New" w:hAnsi="Angsana New"/>
          <w:sz w:val="30"/>
          <w:szCs w:val="30"/>
          <w:cs/>
        </w:rPr>
        <w:t xml:space="preserve"> </w:t>
      </w:r>
    </w:p>
    <w:p w14:paraId="17F7F8F8" w14:textId="77777777" w:rsidR="003E31B0" w:rsidRPr="000D4935" w:rsidRDefault="003E31B0" w:rsidP="003E31B0">
      <w:pPr>
        <w:ind w:left="540" w:right="-360"/>
        <w:jc w:val="both"/>
        <w:rPr>
          <w:rFonts w:ascii="Angsana New" w:hAnsi="Angsana New"/>
          <w:sz w:val="20"/>
          <w:szCs w:val="20"/>
        </w:rPr>
      </w:pPr>
    </w:p>
    <w:p w14:paraId="1F1711AC" w14:textId="77777777" w:rsidR="008A7A1C" w:rsidRPr="000D4935" w:rsidRDefault="008A7A1C" w:rsidP="004F352A">
      <w:pPr>
        <w:ind w:left="547" w:right="65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 w:hint="cs"/>
          <w:sz w:val="30"/>
          <w:szCs w:val="30"/>
          <w:cs/>
        </w:rPr>
        <w:t>มูลค่ายุติธรรมของที่ดินถูกประเมินโดยผู้ประเมินราคาทรัพย์สินอิสระจากภายนอก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</w:t>
      </w:r>
      <w:r w:rsidR="00D65663" w:rsidRPr="000D4935">
        <w:rPr>
          <w:rFonts w:ascii="Angsana New" w:hAnsi="Angsana New" w:hint="cs"/>
          <w:sz w:val="30"/>
          <w:szCs w:val="30"/>
          <w:cs/>
        </w:rPr>
        <w:t>ะเมินราคาทรัพย์สิน</w:t>
      </w:r>
      <w:r w:rsidRPr="000D493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30DA336" w14:textId="77777777" w:rsidR="004F352A" w:rsidRPr="000D4935" w:rsidRDefault="004F352A" w:rsidP="004F352A">
      <w:pPr>
        <w:ind w:left="547" w:right="65"/>
        <w:jc w:val="thaiDistribute"/>
        <w:rPr>
          <w:rFonts w:ascii="Angsana New" w:hAnsi="Angsana New"/>
          <w:sz w:val="20"/>
          <w:szCs w:val="20"/>
        </w:rPr>
      </w:pPr>
    </w:p>
    <w:p w14:paraId="4D3B4381" w14:textId="2700ACB1" w:rsidR="008A7A1C" w:rsidRPr="000D4935" w:rsidRDefault="008A7A1C" w:rsidP="00127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 w:hint="cs"/>
          <w:sz w:val="30"/>
          <w:szCs w:val="30"/>
          <w:cs/>
        </w:rPr>
        <w:t>การวัดมูลค่ายุติธรรม</w:t>
      </w:r>
      <w:r w:rsidR="00127585" w:rsidRPr="000D4935">
        <w:rPr>
          <w:rFonts w:ascii="Angsana New" w:hAnsi="Angsana New" w:hint="cs"/>
          <w:sz w:val="30"/>
          <w:szCs w:val="30"/>
          <w:cs/>
        </w:rPr>
        <w:t>ของ</w:t>
      </w:r>
      <w:r w:rsidRPr="000D4935">
        <w:rPr>
          <w:rFonts w:ascii="Angsana New" w:hAnsi="Angsana New" w:hint="cs"/>
          <w:sz w:val="30"/>
          <w:szCs w:val="30"/>
          <w:cs/>
        </w:rPr>
        <w:t xml:space="preserve">ที่ดินถูกจัดลำดับชั้นการวัดมูลค่ายุติธรรมอยู่ในระดับที่ </w:t>
      </w:r>
      <w:r w:rsidR="001E1B1A" w:rsidRPr="000D4935">
        <w:rPr>
          <w:rFonts w:ascii="Angsana New" w:hAnsi="Angsana New"/>
          <w:sz w:val="30"/>
          <w:szCs w:val="30"/>
        </w:rPr>
        <w:t>3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>จากเกณฑ์ข้อมูลที่นำมาใช้ในเทคนิคการประเมินมูลค่ายุติธรรม</w:t>
      </w:r>
    </w:p>
    <w:p w14:paraId="7599937C" w14:textId="77777777" w:rsidR="00962240" w:rsidRPr="000D4935" w:rsidRDefault="00962240" w:rsidP="00127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1FBC0445" w14:textId="77777777" w:rsidR="008A7A1C" w:rsidRPr="000D4935" w:rsidRDefault="008A7A1C" w:rsidP="001E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0D4935">
        <w:rPr>
          <w:rFonts w:ascii="Angsana New" w:hAnsi="Angsana New"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0AFC873D" w14:textId="77777777" w:rsidR="008A7A1C" w:rsidRPr="000D4935" w:rsidRDefault="008A7A1C" w:rsidP="001E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6"/>
          <w:szCs w:val="26"/>
        </w:rPr>
      </w:pPr>
    </w:p>
    <w:p w14:paraId="14DCDD2B" w14:textId="77777777" w:rsidR="008A7A1C" w:rsidRPr="000D4935" w:rsidRDefault="008A7A1C" w:rsidP="001E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 w:hint="cs"/>
          <w:sz w:val="30"/>
          <w:szCs w:val="30"/>
          <w:cs/>
        </w:rPr>
        <w:t>ผู้ประเมินอิสระภายนอกใช้วิธีเปรียบเทียบราคาตลาด (</w:t>
      </w:r>
      <w:r w:rsidRPr="000D4935">
        <w:rPr>
          <w:rFonts w:ascii="Angsana New" w:hAnsi="Angsana New"/>
          <w:sz w:val="30"/>
          <w:szCs w:val="30"/>
        </w:rPr>
        <w:t>Market Comparison Approach)</w:t>
      </w:r>
      <w:r w:rsidR="001E7BD1" w:rsidRPr="000D4935">
        <w:rPr>
          <w:rFonts w:ascii="Angsana New" w:hAnsi="Angsana New"/>
          <w:sz w:val="30"/>
          <w:szCs w:val="30"/>
        </w:rPr>
        <w:t xml:space="preserve"> </w:t>
      </w:r>
      <w:r w:rsidR="001E7BD1" w:rsidRPr="000D4935">
        <w:rPr>
          <w:rFonts w:ascii="Angsana New" w:hAnsi="Angsana New" w:hint="cs"/>
          <w:sz w:val="30"/>
          <w:szCs w:val="30"/>
          <w:cs/>
        </w:rPr>
        <w:t>ในการประเมินมูลค่ายุติธรรมของที่ดิน</w:t>
      </w:r>
      <w:r w:rsidRPr="000D4935">
        <w:rPr>
          <w:rFonts w:ascii="Angsana New" w:hAnsi="Angsana New"/>
          <w:sz w:val="30"/>
          <w:szCs w:val="30"/>
        </w:rPr>
        <w:t xml:space="preserve">  </w:t>
      </w:r>
    </w:p>
    <w:p w14:paraId="781D8253" w14:textId="77777777" w:rsidR="008A7A1C" w:rsidRPr="000D4935" w:rsidRDefault="008A7A1C" w:rsidP="001E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6"/>
          <w:szCs w:val="26"/>
        </w:rPr>
      </w:pPr>
    </w:p>
    <w:p w14:paraId="1F1DA3D7" w14:textId="79AF9C1F" w:rsidR="00DE437F" w:rsidRPr="000D4935" w:rsidRDefault="008A7A1C" w:rsidP="001E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D4935">
        <w:rPr>
          <w:rFonts w:ascii="Angsana New" w:hAnsi="Angsana New" w:hint="cs"/>
          <w:sz w:val="30"/>
          <w:szCs w:val="30"/>
          <w:cs/>
        </w:rPr>
        <w:t>ข้อมูลที่ไม่สามารถสังเกตได้ที่มีนัยสำคัญในการประเมินมูลค่ายุติธรรมของ</w:t>
      </w:r>
      <w:r w:rsidR="001E7BD1" w:rsidRPr="000D4935">
        <w:rPr>
          <w:rFonts w:ascii="Angsana New" w:hAnsi="Angsana New" w:hint="cs"/>
          <w:sz w:val="30"/>
          <w:szCs w:val="30"/>
          <w:cs/>
        </w:rPr>
        <w:t>ที่ดิน</w:t>
      </w:r>
      <w:r w:rsidRPr="000D4935">
        <w:rPr>
          <w:rFonts w:ascii="Angsana New" w:hAnsi="Angsana New" w:hint="cs"/>
          <w:sz w:val="30"/>
          <w:szCs w:val="30"/>
          <w:cs/>
        </w:rPr>
        <w:t xml:space="preserve"> คือ ราคาเสนอ</w:t>
      </w:r>
      <w:r w:rsidR="004B24B7" w:rsidRPr="000D4935">
        <w:rPr>
          <w:rFonts w:ascii="Angsana New" w:hAnsi="Angsana New" w:hint="cs"/>
          <w:sz w:val="30"/>
          <w:szCs w:val="30"/>
          <w:cs/>
        </w:rPr>
        <w:t>ซื้อขาย และราคา ซื้อขาย</w:t>
      </w:r>
      <w:r w:rsidRPr="000D4935">
        <w:rPr>
          <w:rFonts w:ascii="Angsana New" w:hAnsi="Angsana New" w:hint="cs"/>
          <w:sz w:val="30"/>
          <w:szCs w:val="30"/>
          <w:cs/>
        </w:rPr>
        <w:t>ของ</w:t>
      </w:r>
      <w:r w:rsidR="00465F4E" w:rsidRPr="000D4935">
        <w:rPr>
          <w:rFonts w:ascii="Angsana New" w:hAnsi="Angsana New" w:hint="cs"/>
          <w:sz w:val="30"/>
          <w:szCs w:val="30"/>
          <w:cs/>
        </w:rPr>
        <w:t>ที่ดิน</w:t>
      </w:r>
      <w:r w:rsidRPr="000D4935">
        <w:rPr>
          <w:rFonts w:ascii="Angsana New" w:hAnsi="Angsana New" w:hint="cs"/>
          <w:sz w:val="30"/>
          <w:szCs w:val="30"/>
          <w:cs/>
        </w:rPr>
        <w:t>เปรียบเทียบที่คล้ายคลึงกันปรับด้วยปัจจัยความต่างอื่นๆ</w:t>
      </w:r>
    </w:p>
    <w:p w14:paraId="61054D0B" w14:textId="77777777" w:rsidR="00DE437F" w:rsidRPr="000D4935" w:rsidRDefault="00DE437F" w:rsidP="00446F8A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br w:type="column"/>
      </w:r>
      <w:r w:rsidRPr="000D4935">
        <w:rPr>
          <w:rFonts w:hint="cs"/>
          <w:b/>
          <w:bCs/>
          <w:szCs w:val="30"/>
          <w:cs/>
        </w:rPr>
        <w:lastRenderedPageBreak/>
        <w:t>สัญญาเช่า</w:t>
      </w:r>
    </w:p>
    <w:p w14:paraId="69DB215F" w14:textId="77777777" w:rsidR="00FF2257" w:rsidRPr="000D4935" w:rsidRDefault="00FF2257" w:rsidP="00DE437F">
      <w:pPr>
        <w:pStyle w:val="block"/>
        <w:spacing w:after="0" w:line="240" w:lineRule="auto"/>
        <w:ind w:left="340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20B4F6C3" w14:textId="352003AC" w:rsidR="00DE437F" w:rsidRPr="000D4935" w:rsidRDefault="00DE437F" w:rsidP="00C14107">
      <w:pPr>
        <w:pStyle w:val="block"/>
        <w:spacing w:after="0" w:line="240" w:lineRule="auto"/>
        <w:ind w:left="540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0D4935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46523E52" w14:textId="77777777" w:rsidR="00C14107" w:rsidRPr="000D4935" w:rsidRDefault="00C14107" w:rsidP="00C14107">
      <w:pPr>
        <w:pStyle w:val="block"/>
        <w:spacing w:after="0" w:line="240" w:lineRule="auto"/>
        <w:ind w:left="540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2070"/>
        <w:gridCol w:w="360"/>
        <w:gridCol w:w="2160"/>
      </w:tblGrid>
      <w:tr w:rsidR="00DE437F" w:rsidRPr="000D4935" w14:paraId="675777A9" w14:textId="77777777" w:rsidTr="00C14107">
        <w:trPr>
          <w:cantSplit/>
          <w:trHeight w:val="353"/>
          <w:tblHeader/>
        </w:trPr>
        <w:tc>
          <w:tcPr>
            <w:tcW w:w="4500" w:type="dxa"/>
            <w:vAlign w:val="bottom"/>
            <w:hideMark/>
          </w:tcPr>
          <w:p w14:paraId="04C10F15" w14:textId="2A6CC8D6" w:rsidR="00DE437F" w:rsidRPr="000D4935" w:rsidRDefault="00DE437F" w:rsidP="0001785B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="001E1B1A"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1E1B1A"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070" w:type="dxa"/>
            <w:hideMark/>
          </w:tcPr>
          <w:p w14:paraId="409363C1" w14:textId="06BD1156" w:rsidR="00DE437F" w:rsidRPr="000D4935" w:rsidRDefault="00DE437F" w:rsidP="00C14107">
            <w:pPr>
              <w:pStyle w:val="acctmergecolhdg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60" w:type="dxa"/>
          </w:tcPr>
          <w:p w14:paraId="7166BADA" w14:textId="77777777" w:rsidR="00DE437F" w:rsidRPr="000D4935" w:rsidRDefault="00DE437F" w:rsidP="00C14107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hideMark/>
          </w:tcPr>
          <w:p w14:paraId="0D1B31F0" w14:textId="1E4EB33C" w:rsidR="00DE437F" w:rsidRPr="000D4935" w:rsidRDefault="00DE437F" w:rsidP="00C14107">
            <w:pPr>
              <w:pStyle w:val="acctmergecolhdg"/>
              <w:spacing w:line="240" w:lineRule="auto"/>
              <w:ind w:left="-79" w:right="-76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E437F" w:rsidRPr="000D4935" w14:paraId="497D61EC" w14:textId="77777777" w:rsidTr="00C14107">
        <w:trPr>
          <w:cantSplit/>
          <w:tblHeader/>
        </w:trPr>
        <w:tc>
          <w:tcPr>
            <w:tcW w:w="4500" w:type="dxa"/>
          </w:tcPr>
          <w:p w14:paraId="2196866F" w14:textId="77777777" w:rsidR="00DE437F" w:rsidRPr="000D4935" w:rsidRDefault="00DE437F" w:rsidP="0001785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90" w:type="dxa"/>
            <w:gridSpan w:val="3"/>
            <w:hideMark/>
          </w:tcPr>
          <w:p w14:paraId="26B0035A" w14:textId="77777777" w:rsidR="00DE437F" w:rsidRPr="000D4935" w:rsidRDefault="00DE437F" w:rsidP="00C14107">
            <w:pPr>
              <w:pStyle w:val="acctfourfigures"/>
              <w:tabs>
                <w:tab w:val="left" w:pos="2173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493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D493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D493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E437F" w:rsidRPr="000D4935" w14:paraId="691E7656" w14:textId="77777777" w:rsidTr="00C14107">
        <w:trPr>
          <w:cantSplit/>
        </w:trPr>
        <w:tc>
          <w:tcPr>
            <w:tcW w:w="4500" w:type="dxa"/>
            <w:hideMark/>
          </w:tcPr>
          <w:p w14:paraId="6A22667C" w14:textId="77777777" w:rsidR="00DE437F" w:rsidRPr="000D4935" w:rsidRDefault="00DE437F" w:rsidP="0001785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070" w:type="dxa"/>
          </w:tcPr>
          <w:p w14:paraId="44C29563" w14:textId="77777777" w:rsidR="00DE437F" w:rsidRPr="000D4935" w:rsidRDefault="00DE437F" w:rsidP="000178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77E9D7D8" w14:textId="77777777" w:rsidR="00DE437F" w:rsidRPr="000D4935" w:rsidRDefault="00DE437F" w:rsidP="0001785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10A7459" w14:textId="77777777" w:rsidR="00DE437F" w:rsidRPr="000D4935" w:rsidRDefault="00DE437F" w:rsidP="000178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437F" w:rsidRPr="000D4935" w14:paraId="4C4F5F13" w14:textId="77777777" w:rsidTr="00C14107">
        <w:trPr>
          <w:cantSplit/>
        </w:trPr>
        <w:tc>
          <w:tcPr>
            <w:tcW w:w="4500" w:type="dxa"/>
          </w:tcPr>
          <w:p w14:paraId="50AEB2AF" w14:textId="77777777" w:rsidR="00DE437F" w:rsidRPr="000D4935" w:rsidRDefault="00DE437F" w:rsidP="0001785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070" w:type="dxa"/>
          </w:tcPr>
          <w:p w14:paraId="5909BD90" w14:textId="0E203C10" w:rsidR="00DE437F" w:rsidRPr="000D4935" w:rsidRDefault="001E1B1A" w:rsidP="00C1410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EE4F6C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999</w:t>
            </w:r>
          </w:p>
        </w:tc>
        <w:tc>
          <w:tcPr>
            <w:tcW w:w="360" w:type="dxa"/>
          </w:tcPr>
          <w:p w14:paraId="65BA1CEB" w14:textId="77777777" w:rsidR="00DE437F" w:rsidRPr="000D4935" w:rsidRDefault="00DE437F" w:rsidP="00C1410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FF45AE2" w14:textId="2EC5334C" w:rsidR="00DE437F" w:rsidRPr="000D4935" w:rsidRDefault="001E1B1A" w:rsidP="00C141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0E4F84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001</w:t>
            </w:r>
          </w:p>
        </w:tc>
      </w:tr>
      <w:tr w:rsidR="00DE437F" w:rsidRPr="000D4935" w14:paraId="0B68EF2B" w14:textId="77777777" w:rsidTr="00C14107">
        <w:trPr>
          <w:cantSplit/>
        </w:trPr>
        <w:tc>
          <w:tcPr>
            <w:tcW w:w="4500" w:type="dxa"/>
          </w:tcPr>
          <w:p w14:paraId="051C5A77" w14:textId="77777777" w:rsidR="00DE437F" w:rsidRPr="000D4935" w:rsidRDefault="00DE437F" w:rsidP="0001785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070" w:type="dxa"/>
          </w:tcPr>
          <w:p w14:paraId="2BC72B33" w14:textId="2500D284" w:rsidR="00DE437F" w:rsidRPr="000D4935" w:rsidRDefault="001E1B1A" w:rsidP="00C1410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147</w:t>
            </w:r>
            <w:r w:rsidR="00E718CD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422</w:t>
            </w:r>
          </w:p>
        </w:tc>
        <w:tc>
          <w:tcPr>
            <w:tcW w:w="360" w:type="dxa"/>
          </w:tcPr>
          <w:p w14:paraId="12D0FE33" w14:textId="77777777" w:rsidR="00DE437F" w:rsidRPr="000D4935" w:rsidRDefault="00DE437F" w:rsidP="00C1410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76B4A69E" w14:textId="535E2B24" w:rsidR="00DE437F" w:rsidRPr="000D4935" w:rsidRDefault="001E1B1A" w:rsidP="00C141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145</w:t>
            </w:r>
            <w:r w:rsidR="006E19A0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649</w:t>
            </w:r>
          </w:p>
        </w:tc>
      </w:tr>
      <w:tr w:rsidR="00DE437F" w:rsidRPr="000D4935" w14:paraId="6298B029" w14:textId="77777777" w:rsidTr="00C14107">
        <w:trPr>
          <w:cantSplit/>
        </w:trPr>
        <w:tc>
          <w:tcPr>
            <w:tcW w:w="4500" w:type="dxa"/>
            <w:hideMark/>
          </w:tcPr>
          <w:p w14:paraId="7D7A234A" w14:textId="77777777" w:rsidR="00DE437F" w:rsidRPr="000D4935" w:rsidRDefault="00DE437F" w:rsidP="0001785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A8C9BD" w14:textId="20B8092B" w:rsidR="00DE437F" w:rsidRPr="000D4935" w:rsidRDefault="001E1B1A" w:rsidP="00C1410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167</w:t>
            </w:r>
            <w:r w:rsidR="00CD436E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421</w:t>
            </w:r>
          </w:p>
        </w:tc>
        <w:tc>
          <w:tcPr>
            <w:tcW w:w="360" w:type="dxa"/>
          </w:tcPr>
          <w:p w14:paraId="53503B3D" w14:textId="77777777" w:rsidR="00DE437F" w:rsidRPr="000D4935" w:rsidRDefault="00DE437F" w:rsidP="00C1410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FD7C5C" w14:textId="66E9934B" w:rsidR="00DE437F" w:rsidRPr="000D4935" w:rsidRDefault="001E1B1A" w:rsidP="00C141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158</w:t>
            </w:r>
            <w:r w:rsidR="0068045C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650</w:t>
            </w:r>
          </w:p>
        </w:tc>
      </w:tr>
    </w:tbl>
    <w:p w14:paraId="16AAED76" w14:textId="77777777" w:rsidR="00DE437F" w:rsidRPr="000D4935" w:rsidRDefault="00DE437F" w:rsidP="00DE4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2EE971D4" w14:textId="55CA99E3" w:rsidR="00DE437F" w:rsidRPr="000D4935" w:rsidRDefault="00DE437F" w:rsidP="00DE437F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bidi="th-TH"/>
        </w:rPr>
      </w:pPr>
      <w:r w:rsidRPr="000D4935">
        <w:rPr>
          <w:rFonts w:ascii="Angsana New" w:hAnsi="Angsana New"/>
          <w:sz w:val="30"/>
          <w:szCs w:val="30"/>
          <w:cs/>
        </w:rPr>
        <w:t>กลุ่มบริษัทเช่า</w:t>
      </w:r>
      <w:r w:rsidR="00DD0FBC" w:rsidRPr="000D4935">
        <w:rPr>
          <w:rFonts w:ascii="Angsana New" w:hAnsi="Angsana New" w:hint="cs"/>
          <w:sz w:val="30"/>
          <w:szCs w:val="30"/>
          <w:cs/>
          <w:lang w:bidi="th-TH"/>
        </w:rPr>
        <w:t>อาคาร</w:t>
      </w:r>
      <w:r w:rsidRPr="000D4935">
        <w:rPr>
          <w:rFonts w:ascii="Angsana New" w:hAnsi="Angsana New" w:hint="cs"/>
          <w:sz w:val="30"/>
          <w:szCs w:val="30"/>
          <w:cs/>
        </w:rPr>
        <w:t>เป็น</w:t>
      </w:r>
      <w:r w:rsidRPr="000D4935">
        <w:rPr>
          <w:rFonts w:ascii="Angsana New" w:hAnsi="Angsana New"/>
          <w:sz w:val="30"/>
          <w:szCs w:val="30"/>
          <w:cs/>
        </w:rPr>
        <w:t xml:space="preserve">ระยะเวลา </w:t>
      </w:r>
      <w:r w:rsidR="001E1B1A" w:rsidRPr="0060021C">
        <w:rPr>
          <w:rFonts w:ascii="Angsana New" w:hAnsi="Angsana New"/>
          <w:sz w:val="30"/>
          <w:szCs w:val="30"/>
        </w:rPr>
        <w:t>2</w:t>
      </w:r>
      <w:r w:rsidR="00E67ABC" w:rsidRPr="0060021C">
        <w:rPr>
          <w:rFonts w:ascii="Angsana New" w:hAnsi="Angsana New"/>
          <w:sz w:val="30"/>
          <w:szCs w:val="30"/>
        </w:rPr>
        <w:t>-</w:t>
      </w:r>
      <w:r w:rsidR="001E1B1A" w:rsidRPr="0060021C">
        <w:rPr>
          <w:rFonts w:ascii="Angsana New" w:hAnsi="Angsana New"/>
          <w:sz w:val="30"/>
          <w:szCs w:val="30"/>
        </w:rPr>
        <w:t>3</w:t>
      </w:r>
      <w:r w:rsidRPr="000D4935">
        <w:rPr>
          <w:rFonts w:ascii="Angsana New" w:hAnsi="Angsana New"/>
          <w:sz w:val="30"/>
          <w:szCs w:val="30"/>
          <w:cs/>
        </w:rPr>
        <w:t xml:space="preserve"> ปี</w:t>
      </w:r>
      <w:r w:rsidRPr="000D4935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0D4935">
        <w:rPr>
          <w:rFonts w:ascii="Angsana New" w:hAnsi="Angsana New"/>
          <w:sz w:val="30"/>
          <w:szCs w:val="30"/>
          <w:cs/>
          <w:lang w:bidi="th-TH"/>
        </w:rPr>
        <w:t xml:space="preserve">โดยมีสิทธิต่ออายุสัญญาเช่าเมื่อสิ้นสุดอายุสัญญา </w:t>
      </w:r>
      <w:r w:rsidRPr="000D4935">
        <w:rPr>
          <w:rFonts w:ascii="Angsana New" w:hAnsi="Angsana New" w:hint="cs"/>
          <w:sz w:val="30"/>
          <w:szCs w:val="30"/>
          <w:cs/>
          <w:lang w:bidi="th-TH"/>
        </w:rPr>
        <w:t>ค่าเช่า</w:t>
      </w:r>
      <w:r w:rsidRPr="000D4935">
        <w:rPr>
          <w:rFonts w:ascii="Angsana New" w:hAnsi="Angsana New"/>
          <w:sz w:val="30"/>
          <w:szCs w:val="30"/>
          <w:cs/>
          <w:lang w:bidi="th-TH"/>
        </w:rPr>
        <w:t>กำหนดชำระเป็นรายเดือนตามอัตราที่</w:t>
      </w:r>
      <w:r w:rsidRPr="000D4935">
        <w:rPr>
          <w:rFonts w:ascii="Angsana New" w:hAnsi="Angsana New" w:hint="cs"/>
          <w:sz w:val="30"/>
          <w:szCs w:val="30"/>
          <w:cs/>
          <w:lang w:bidi="th-TH"/>
        </w:rPr>
        <w:t>ระบุ</w:t>
      </w:r>
      <w:r w:rsidRPr="000D4935">
        <w:rPr>
          <w:rFonts w:ascii="Angsana New" w:hAnsi="Angsana New"/>
          <w:sz w:val="30"/>
          <w:szCs w:val="30"/>
          <w:cs/>
          <w:lang w:bidi="th-TH"/>
        </w:rPr>
        <w:t>ไว้ในสัญญา</w:t>
      </w:r>
    </w:p>
    <w:p w14:paraId="30E15EC0" w14:textId="77777777" w:rsidR="007B062F" w:rsidRPr="000D4935" w:rsidRDefault="007B062F" w:rsidP="00DE437F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018DB31" w14:textId="613EF652" w:rsidR="007B062F" w:rsidRPr="000D4935" w:rsidRDefault="001E3BB6" w:rsidP="007B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 w:hint="cs"/>
          <w:sz w:val="30"/>
          <w:szCs w:val="30"/>
          <w:cs/>
          <w:lang w:val="en-GB"/>
        </w:rPr>
        <w:t>กลุ่ม</w:t>
      </w:r>
      <w:r w:rsidR="007B062F" w:rsidRPr="000D4935">
        <w:rPr>
          <w:rFonts w:ascii="Angsana New" w:hAnsi="Angsana New" w:hint="cs"/>
          <w:sz w:val="30"/>
          <w:szCs w:val="30"/>
          <w:cs/>
        </w:rPr>
        <w:t>บริษัทได้ทำสัญญาเช่ายานพาหนะ</w:t>
      </w:r>
      <w:r w:rsidR="006574D9" w:rsidRPr="000D4935">
        <w:rPr>
          <w:rFonts w:ascii="Angsana New" w:hAnsi="Angsana New" w:hint="cs"/>
          <w:sz w:val="30"/>
          <w:szCs w:val="30"/>
          <w:cs/>
        </w:rPr>
        <w:t>โดย</w:t>
      </w:r>
      <w:r w:rsidR="007B062F" w:rsidRPr="000D4935">
        <w:rPr>
          <w:rFonts w:ascii="Angsana New" w:hAnsi="Angsana New" w:hint="cs"/>
          <w:sz w:val="30"/>
          <w:szCs w:val="30"/>
          <w:cs/>
        </w:rPr>
        <w:t>มีกำหนดการจ่ายชำระเป็นรายเดือน กรรมสิทธิ์ในยานพาหนะดังกล่าวจะโอนเป็นของ</w:t>
      </w:r>
      <w:r w:rsidR="00A44A26" w:rsidRPr="000D4935">
        <w:rPr>
          <w:rFonts w:ascii="Angsana New" w:hAnsi="Angsana New" w:hint="cs"/>
          <w:sz w:val="30"/>
          <w:szCs w:val="30"/>
          <w:cs/>
        </w:rPr>
        <w:t>กลุ่ม</w:t>
      </w:r>
      <w:r w:rsidR="007B062F" w:rsidRPr="000D4935">
        <w:rPr>
          <w:rFonts w:ascii="Angsana New" w:hAnsi="Angsana New" w:hint="cs"/>
          <w:sz w:val="30"/>
          <w:szCs w:val="30"/>
          <w:cs/>
        </w:rPr>
        <w:t>บริษัท เมื่อ</w:t>
      </w:r>
      <w:r w:rsidR="00A44A26" w:rsidRPr="000D4935">
        <w:rPr>
          <w:rFonts w:ascii="Angsana New" w:hAnsi="Angsana New" w:hint="cs"/>
          <w:sz w:val="30"/>
          <w:szCs w:val="30"/>
          <w:cs/>
        </w:rPr>
        <w:t>กลุ่ม</w:t>
      </w:r>
      <w:r w:rsidR="007B062F" w:rsidRPr="000D4935">
        <w:rPr>
          <w:rFonts w:ascii="Angsana New" w:hAnsi="Angsana New" w:hint="cs"/>
          <w:sz w:val="30"/>
          <w:szCs w:val="30"/>
          <w:cs/>
        </w:rPr>
        <w:t>บริษัทใช้สิทธิเลือกซื้อและจ่ายชำระเงินค่าสิทธิในการซื้อดังกล่าวแล้ว</w:t>
      </w:r>
    </w:p>
    <w:p w14:paraId="6FC855FA" w14:textId="77777777" w:rsidR="00DE437F" w:rsidRPr="000D4935" w:rsidRDefault="00DE437F" w:rsidP="00DE4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FDA0296" w14:textId="6A1E32D8" w:rsidR="00D95AB9" w:rsidRPr="000D4935" w:rsidRDefault="00DE437F" w:rsidP="00D95AB9">
      <w:pPr>
        <w:tabs>
          <w:tab w:val="clear" w:pos="454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 xml:space="preserve"> </w:t>
      </w:r>
      <w:r w:rsidR="00D95AB9" w:rsidRPr="000D4935">
        <w:rPr>
          <w:rFonts w:ascii="Angsana New" w:hAnsi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29A2159A" w14:textId="77777777" w:rsidR="00D95AB9" w:rsidRPr="000D4935" w:rsidRDefault="00D95AB9" w:rsidP="00D95AB9">
      <w:pPr>
        <w:tabs>
          <w:tab w:val="clear" w:pos="454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988B02F" w14:textId="64763C10" w:rsidR="00DE1063" w:rsidRPr="000D4935" w:rsidRDefault="00D95AB9" w:rsidP="00D95AB9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D4935">
        <w:rPr>
          <w:rFonts w:ascii="Angsana New" w:hAnsi="Angsana New"/>
          <w:sz w:val="30"/>
          <w:szCs w:val="30"/>
          <w:cs/>
        </w:rPr>
        <w:t>สัญญาเช่าอสังหาริมทรัพย์บางสัญญาให้สิทธิ</w:t>
      </w:r>
      <w:r w:rsidRPr="0060021C">
        <w:rPr>
          <w:rFonts w:ascii="Angsana New" w:hAnsi="Angsana New"/>
          <w:sz w:val="30"/>
          <w:szCs w:val="30"/>
          <w:cs/>
        </w:rPr>
        <w:t>กลุ่มบริษัท</w:t>
      </w:r>
      <w:r w:rsidRPr="000D4935">
        <w:rPr>
          <w:rFonts w:ascii="Angsana New" w:hAnsi="Angsana New"/>
          <w:sz w:val="30"/>
          <w:szCs w:val="30"/>
          <w:cs/>
        </w:rPr>
        <w:t>ในการเลือกขยายอายุสัญญาเช่าภายในหนึ่งปีก่อนสิ้นสุดระยะเวลาเช่าที่บอกเลิกไม่ได้ ในทางปฏิบัติ</w:t>
      </w:r>
      <w:r w:rsidRPr="0060021C">
        <w:rPr>
          <w:rFonts w:ascii="Angsana New" w:hAnsi="Angsana New"/>
          <w:sz w:val="30"/>
          <w:szCs w:val="30"/>
          <w:cs/>
        </w:rPr>
        <w:t>กลุ่มบริษั</w:t>
      </w:r>
      <w:r w:rsidR="008712C2" w:rsidRPr="0060021C">
        <w:rPr>
          <w:rFonts w:ascii="Angsana New" w:hAnsi="Angsana New" w:hint="cs"/>
          <w:sz w:val="30"/>
          <w:szCs w:val="30"/>
          <w:cs/>
        </w:rPr>
        <w:t>ท</w:t>
      </w:r>
      <w:r w:rsidRPr="000D4935">
        <w:rPr>
          <w:rFonts w:ascii="Angsana New" w:hAnsi="Angsana New"/>
          <w:sz w:val="30"/>
          <w:szCs w:val="30"/>
          <w:cs/>
        </w:rPr>
        <w:t>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</w:t>
      </w:r>
      <w:r w:rsidRPr="0060021C">
        <w:rPr>
          <w:rFonts w:ascii="Angsana New" w:hAnsi="Angsana New"/>
          <w:sz w:val="30"/>
          <w:szCs w:val="30"/>
          <w:cs/>
        </w:rPr>
        <w:t>กลุ่มบริษัท</w:t>
      </w:r>
      <w:r w:rsidRPr="000D4935">
        <w:rPr>
          <w:rFonts w:ascii="Angsana New" w:hAnsi="Angsana New"/>
          <w:sz w:val="30"/>
          <w:szCs w:val="30"/>
          <w:cs/>
        </w:rPr>
        <w:t xml:space="preserve">เป็นผู้มีสิทธิเลือกโดยผู้ให้เช่าไม่มีสิทธิดังกล่าว </w:t>
      </w:r>
      <w:r w:rsidRPr="0060021C">
        <w:rPr>
          <w:rFonts w:ascii="Angsana New" w:hAnsi="Angsana New"/>
          <w:sz w:val="30"/>
          <w:szCs w:val="30"/>
          <w:cs/>
        </w:rPr>
        <w:t>กลุ่มบริษัท</w:t>
      </w:r>
      <w:r w:rsidRPr="000D4935">
        <w:rPr>
          <w:rFonts w:ascii="Angsana New" w:hAnsi="Angsana New"/>
          <w:sz w:val="30"/>
          <w:szCs w:val="30"/>
          <w:cs/>
        </w:rPr>
        <w:t>จะประเมินตั้งแต่วันที่สัญญาเช่าเริ่มมีผลว่ามี</w:t>
      </w:r>
      <w:r w:rsidR="008712C2" w:rsidRPr="000D4935">
        <w:rPr>
          <w:rFonts w:ascii="Angsana New" w:hAnsi="Angsana New"/>
          <w:sz w:val="30"/>
          <w:szCs w:val="30"/>
          <w:cs/>
        </w:rPr>
        <w:t>ความแน่นอนอย่างสมเหตุสมผลที่จะใช้สิทธิในการขยายอายุสัญญาเช่าหรือไม่  และ</w:t>
      </w:r>
      <w:r w:rsidR="008712C2" w:rsidRPr="0060021C">
        <w:rPr>
          <w:rFonts w:ascii="Angsana New" w:hAnsi="Angsana New"/>
          <w:sz w:val="30"/>
          <w:szCs w:val="30"/>
          <w:cs/>
        </w:rPr>
        <w:t>กลุ่มบริษั</w:t>
      </w:r>
      <w:r w:rsidR="008712C2" w:rsidRPr="0060021C">
        <w:rPr>
          <w:rFonts w:ascii="Angsana New" w:hAnsi="Angsana New" w:hint="cs"/>
          <w:sz w:val="30"/>
          <w:szCs w:val="30"/>
          <w:cs/>
        </w:rPr>
        <w:t>ท</w:t>
      </w:r>
      <w:r w:rsidR="008712C2" w:rsidRPr="000D4935">
        <w:rPr>
          <w:rFonts w:ascii="Angsana New" w:hAnsi="Angsana New"/>
          <w:sz w:val="30"/>
          <w:szCs w:val="30"/>
          <w:cs/>
        </w:rPr>
        <w:t>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</w:t>
      </w:r>
      <w:r w:rsidR="008712C2" w:rsidRPr="0060021C">
        <w:rPr>
          <w:rFonts w:ascii="Angsana New" w:hAnsi="Angsana New"/>
          <w:sz w:val="30"/>
          <w:szCs w:val="30"/>
          <w:cs/>
        </w:rPr>
        <w:t>กลุ่มบริษัท</w:t>
      </w:r>
      <w:r w:rsidR="008712C2" w:rsidRPr="000D4935">
        <w:rPr>
          <w:rFonts w:ascii="Angsana New" w:hAnsi="Angsana New"/>
          <w:sz w:val="30"/>
          <w:szCs w:val="30"/>
          <w:cs/>
        </w:rPr>
        <w:t xml:space="preserve"> </w:t>
      </w:r>
    </w:p>
    <w:p w14:paraId="5BF62DC9" w14:textId="77777777" w:rsidR="00DE437F" w:rsidRPr="000D4935" w:rsidRDefault="00DE437F" w:rsidP="00D95AB9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3583CDB" w14:textId="727D1F3C" w:rsidR="00C342A6" w:rsidRDefault="00C34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5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990"/>
        <w:gridCol w:w="180"/>
        <w:gridCol w:w="1072"/>
        <w:gridCol w:w="180"/>
        <w:gridCol w:w="1162"/>
      </w:tblGrid>
      <w:tr w:rsidR="00DE437F" w:rsidRPr="000D4935" w14:paraId="16854086" w14:textId="77777777" w:rsidTr="00974F10">
        <w:trPr>
          <w:cantSplit/>
          <w:tblHeader/>
        </w:trPr>
        <w:tc>
          <w:tcPr>
            <w:tcW w:w="4410" w:type="dxa"/>
            <w:shd w:val="clear" w:color="auto" w:fill="auto"/>
            <w:vAlign w:val="bottom"/>
          </w:tcPr>
          <w:p w14:paraId="6D0520D0" w14:textId="71F12BF6" w:rsidR="00DE437F" w:rsidRPr="000D4935" w:rsidRDefault="00DE437F" w:rsidP="0001785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78C8B43C" w14:textId="703DCDB9" w:rsidR="00DE437F" w:rsidRPr="000D4935" w:rsidRDefault="00DE437F" w:rsidP="0001785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46B7588F" w14:textId="77777777" w:rsidR="00DE437F" w:rsidRPr="000D4935" w:rsidRDefault="00DE437F" w:rsidP="0001785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4" w:type="dxa"/>
            <w:gridSpan w:val="3"/>
          </w:tcPr>
          <w:p w14:paraId="02CD3C0C" w14:textId="498D3017" w:rsidR="00DE437F" w:rsidRPr="000D4935" w:rsidRDefault="00DE437F" w:rsidP="0001785B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E437F" w:rsidRPr="000D4935" w14:paraId="7EB28FEB" w14:textId="77777777" w:rsidTr="00974F10">
        <w:trPr>
          <w:cantSplit/>
          <w:tblHeader/>
        </w:trPr>
        <w:tc>
          <w:tcPr>
            <w:tcW w:w="4410" w:type="dxa"/>
          </w:tcPr>
          <w:p w14:paraId="110915F3" w14:textId="04BE78A9" w:rsidR="00DE437F" w:rsidRPr="000D4935" w:rsidRDefault="00DE437F" w:rsidP="0001785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1E1B1A"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249BB76A" w14:textId="4E00E881" w:rsidR="00DE437F" w:rsidRPr="000D4935" w:rsidRDefault="001E1B1A" w:rsidP="0001785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0D493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04D81077" w14:textId="77777777" w:rsidR="00DE437F" w:rsidRPr="000D4935" w:rsidRDefault="00DE437F" w:rsidP="0001785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FFC461F" w14:textId="41092DC6" w:rsidR="00DE437F" w:rsidRPr="000D4935" w:rsidRDefault="001E1B1A" w:rsidP="0001785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80" w:type="dxa"/>
          </w:tcPr>
          <w:p w14:paraId="3C1B0980" w14:textId="77777777" w:rsidR="00DE437F" w:rsidRPr="000D4935" w:rsidRDefault="00DE437F" w:rsidP="0001785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2" w:type="dxa"/>
          </w:tcPr>
          <w:p w14:paraId="74483F40" w14:textId="34A247E7" w:rsidR="00DE437F" w:rsidRPr="000D4935" w:rsidRDefault="001E1B1A" w:rsidP="0001785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12AF6C98" w14:textId="77777777" w:rsidR="00DE437F" w:rsidRPr="000D4935" w:rsidRDefault="00DE437F" w:rsidP="0001785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6EE5BDE3" w14:textId="1DAB2EE8" w:rsidR="00DE437F" w:rsidRPr="000D4935" w:rsidRDefault="001E1B1A" w:rsidP="0001785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DE437F" w:rsidRPr="000D4935" w14:paraId="4E808B18" w14:textId="77777777" w:rsidTr="00974F10">
        <w:trPr>
          <w:cantSplit/>
          <w:tblHeader/>
        </w:trPr>
        <w:tc>
          <w:tcPr>
            <w:tcW w:w="4410" w:type="dxa"/>
          </w:tcPr>
          <w:p w14:paraId="23481E4A" w14:textId="13EABA22" w:rsidR="00DE437F" w:rsidRPr="000D4935" w:rsidRDefault="00DE437F" w:rsidP="0001785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4" w:type="dxa"/>
            <w:gridSpan w:val="7"/>
          </w:tcPr>
          <w:p w14:paraId="20BEB05C" w14:textId="7F3FEC08" w:rsidR="00DE437F" w:rsidRPr="000D4935" w:rsidRDefault="00DE437F" w:rsidP="000178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5F7F36" w:rsidRPr="000D493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</w:t>
            </w:r>
            <w:r w:rsidR="00B55C94" w:rsidRPr="000D493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ัน</w:t>
            </w:r>
            <w:r w:rsidRPr="000D49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D493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E437F" w:rsidRPr="000D4935" w14:paraId="576EF383" w14:textId="77777777" w:rsidTr="00974F10">
        <w:trPr>
          <w:cantSplit/>
        </w:trPr>
        <w:tc>
          <w:tcPr>
            <w:tcW w:w="4410" w:type="dxa"/>
          </w:tcPr>
          <w:p w14:paraId="3464F11C" w14:textId="77777777" w:rsidR="00DE437F" w:rsidRPr="000D4935" w:rsidRDefault="00DE437F" w:rsidP="0001785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1F828D66" w14:textId="77777777" w:rsidR="00DE437F" w:rsidRPr="000D4935" w:rsidRDefault="00DE437F" w:rsidP="000178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774DCE" w14:textId="77777777" w:rsidR="00DE437F" w:rsidRPr="000D4935" w:rsidRDefault="00DE437F" w:rsidP="0001785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F0CA2C" w14:textId="77777777" w:rsidR="00DE437F" w:rsidRPr="000D4935" w:rsidRDefault="00DE437F" w:rsidP="000178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890161" w14:textId="77777777" w:rsidR="00DE437F" w:rsidRPr="000D4935" w:rsidRDefault="00DE437F" w:rsidP="0001785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4C06C8C5" w14:textId="77777777" w:rsidR="00DE437F" w:rsidRPr="000D4935" w:rsidRDefault="00DE437F" w:rsidP="000178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5101F0" w14:textId="77777777" w:rsidR="00DE437F" w:rsidRPr="000D4935" w:rsidRDefault="00DE437F" w:rsidP="0001785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DC41BE5" w14:textId="77777777" w:rsidR="00DE437F" w:rsidRPr="000D4935" w:rsidRDefault="00DE437F" w:rsidP="000178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29A6" w:rsidRPr="000D4935" w14:paraId="119E9FAE" w14:textId="77777777" w:rsidTr="00974F10">
        <w:trPr>
          <w:cantSplit/>
        </w:trPr>
        <w:tc>
          <w:tcPr>
            <w:tcW w:w="4410" w:type="dxa"/>
          </w:tcPr>
          <w:p w14:paraId="397CB613" w14:textId="2876F573" w:rsidR="00C429A6" w:rsidRPr="000D4935" w:rsidRDefault="00C429A6" w:rsidP="00C429A6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0061BB77" w14:textId="77777777" w:rsidR="00C429A6" w:rsidRPr="000D4935" w:rsidRDefault="00C429A6" w:rsidP="00C429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617F6D" w14:textId="77777777" w:rsidR="00C429A6" w:rsidRPr="000D4935" w:rsidRDefault="00C429A6" w:rsidP="00C429A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623F1B" w14:textId="77777777" w:rsidR="00C429A6" w:rsidRPr="000D4935" w:rsidRDefault="00C429A6" w:rsidP="00C429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F1BD41D" w14:textId="77777777" w:rsidR="00C429A6" w:rsidRPr="000D4935" w:rsidRDefault="00C429A6" w:rsidP="00C429A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39A52631" w14:textId="77777777" w:rsidR="00C429A6" w:rsidRPr="000D4935" w:rsidRDefault="00C429A6" w:rsidP="00C429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FB6EE7C" w14:textId="77777777" w:rsidR="00C429A6" w:rsidRPr="000D4935" w:rsidRDefault="00C429A6" w:rsidP="00C429A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77E7C5DD" w14:textId="77777777" w:rsidR="00C429A6" w:rsidRPr="000D4935" w:rsidRDefault="00C429A6" w:rsidP="00C429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29A6" w:rsidRPr="000D4935" w14:paraId="70385137" w14:textId="77777777" w:rsidTr="00974F10">
        <w:trPr>
          <w:cantSplit/>
        </w:trPr>
        <w:tc>
          <w:tcPr>
            <w:tcW w:w="4410" w:type="dxa"/>
          </w:tcPr>
          <w:p w14:paraId="443BBE02" w14:textId="29584A03" w:rsidR="00C429A6" w:rsidRPr="000D4935" w:rsidRDefault="00A5247F" w:rsidP="00C429A6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BF52C5"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429A6"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42F51F01" w14:textId="3922EA78" w:rsidR="00C429A6" w:rsidRPr="000D4935" w:rsidRDefault="001E1B1A" w:rsidP="001A612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1A612E"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747</w:t>
            </w:r>
          </w:p>
        </w:tc>
        <w:tc>
          <w:tcPr>
            <w:tcW w:w="180" w:type="dxa"/>
            <w:vAlign w:val="bottom"/>
          </w:tcPr>
          <w:p w14:paraId="50B33FC1" w14:textId="77777777" w:rsidR="00C429A6" w:rsidRPr="000D4935" w:rsidRDefault="00C429A6" w:rsidP="00C429A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A1B984" w14:textId="7FACFD40" w:rsidR="00C429A6" w:rsidRPr="000D4935" w:rsidRDefault="00C429A6" w:rsidP="00B31B71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256ADBB" w14:textId="77777777" w:rsidR="00C429A6" w:rsidRPr="000D4935" w:rsidRDefault="00C429A6" w:rsidP="00C429A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3253C24A" w14:textId="35457CFE" w:rsidR="00C429A6" w:rsidRPr="000D4935" w:rsidRDefault="001E1B1A" w:rsidP="001A612E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DF6AA0"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572</w:t>
            </w:r>
          </w:p>
        </w:tc>
        <w:tc>
          <w:tcPr>
            <w:tcW w:w="180" w:type="dxa"/>
            <w:vAlign w:val="bottom"/>
          </w:tcPr>
          <w:p w14:paraId="5251652D" w14:textId="77777777" w:rsidR="00C429A6" w:rsidRPr="000D4935" w:rsidRDefault="00C429A6" w:rsidP="00C429A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7A35674" w14:textId="03E5E4A6" w:rsidR="00C429A6" w:rsidRPr="000D4935" w:rsidRDefault="00C429A6" w:rsidP="00B31B71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29A6" w:rsidRPr="000D4935" w14:paraId="7A832C61" w14:textId="77777777" w:rsidTr="00974F10">
        <w:trPr>
          <w:cantSplit/>
        </w:trPr>
        <w:tc>
          <w:tcPr>
            <w:tcW w:w="4410" w:type="dxa"/>
          </w:tcPr>
          <w:p w14:paraId="34D99E91" w14:textId="1AECF27B" w:rsidR="00C429A6" w:rsidRPr="000D4935" w:rsidRDefault="00A5247F" w:rsidP="00C429A6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81424E"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429A6"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  <w:r w:rsidR="0081424E" w:rsidRPr="000D49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BA4ECBB" w14:textId="79A93674" w:rsidR="00C429A6" w:rsidRPr="000D4935" w:rsidRDefault="001E1B1A" w:rsidP="001A612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  <w:r w:rsidR="001A612E"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849</w:t>
            </w:r>
          </w:p>
        </w:tc>
        <w:tc>
          <w:tcPr>
            <w:tcW w:w="180" w:type="dxa"/>
            <w:vAlign w:val="bottom"/>
          </w:tcPr>
          <w:p w14:paraId="211A836C" w14:textId="77777777" w:rsidR="00C429A6" w:rsidRPr="000D4935" w:rsidRDefault="00C429A6" w:rsidP="00C429A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3096A3" w14:textId="04AE835F" w:rsidR="00C429A6" w:rsidRPr="000D4935" w:rsidRDefault="00C429A6" w:rsidP="00B31B71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00F9ADF" w14:textId="77777777" w:rsidR="00C429A6" w:rsidRPr="000D4935" w:rsidRDefault="00C429A6" w:rsidP="00C429A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41B52492" w14:textId="3243FA58" w:rsidR="00C429A6" w:rsidRPr="000D4935" w:rsidRDefault="001E1B1A" w:rsidP="001A612E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  <w:r w:rsidR="008B4744"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464</w:t>
            </w:r>
          </w:p>
        </w:tc>
        <w:tc>
          <w:tcPr>
            <w:tcW w:w="180" w:type="dxa"/>
            <w:vAlign w:val="bottom"/>
          </w:tcPr>
          <w:p w14:paraId="5D48BA6C" w14:textId="77777777" w:rsidR="00C429A6" w:rsidRPr="000D4935" w:rsidRDefault="00C429A6" w:rsidP="00C429A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A24A2B7" w14:textId="31A4E6F1" w:rsidR="00C429A6" w:rsidRPr="000D4935" w:rsidRDefault="00C429A6" w:rsidP="00B31B71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29A6" w:rsidRPr="000D4935" w14:paraId="118DB302" w14:textId="77777777" w:rsidTr="00974F10">
        <w:trPr>
          <w:cantSplit/>
        </w:trPr>
        <w:tc>
          <w:tcPr>
            <w:tcW w:w="4410" w:type="dxa"/>
          </w:tcPr>
          <w:p w14:paraId="77F03EE0" w14:textId="77777777" w:rsidR="00C429A6" w:rsidRPr="000D4935" w:rsidRDefault="00C429A6" w:rsidP="00C429A6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0D493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</w:tcPr>
          <w:p w14:paraId="56A90E5C" w14:textId="2D330916" w:rsidR="00C429A6" w:rsidRPr="000D4935" w:rsidRDefault="001E1B1A" w:rsidP="00C429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AD6ED4" w:rsidRPr="000D4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736</w:t>
            </w:r>
          </w:p>
        </w:tc>
        <w:tc>
          <w:tcPr>
            <w:tcW w:w="180" w:type="dxa"/>
            <w:vAlign w:val="bottom"/>
          </w:tcPr>
          <w:p w14:paraId="2E98CA59" w14:textId="77777777" w:rsidR="00C429A6" w:rsidRPr="000D4935" w:rsidRDefault="00C429A6" w:rsidP="00C429A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977387" w14:textId="77777777" w:rsidR="00C429A6" w:rsidRPr="000D4935" w:rsidRDefault="00C429A6" w:rsidP="00B31B71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B37C88C" w14:textId="77777777" w:rsidR="00C429A6" w:rsidRPr="000D4935" w:rsidRDefault="00C429A6" w:rsidP="00C429A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5615A023" w14:textId="7B140675" w:rsidR="00C429A6" w:rsidRPr="000D4935" w:rsidRDefault="001E1B1A" w:rsidP="00C429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E378F9" w:rsidRPr="000D4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606</w:t>
            </w:r>
          </w:p>
        </w:tc>
        <w:tc>
          <w:tcPr>
            <w:tcW w:w="180" w:type="dxa"/>
            <w:vAlign w:val="bottom"/>
          </w:tcPr>
          <w:p w14:paraId="16AD5388" w14:textId="77777777" w:rsidR="00C429A6" w:rsidRPr="000D4935" w:rsidRDefault="00C429A6" w:rsidP="00C429A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126A42B4" w14:textId="77777777" w:rsidR="00C429A6" w:rsidRPr="000D4935" w:rsidRDefault="00C429A6" w:rsidP="00B31B71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29A6" w:rsidRPr="000D4935" w14:paraId="4C83C3E8" w14:textId="77777777" w:rsidTr="00974F10">
        <w:trPr>
          <w:cantSplit/>
        </w:trPr>
        <w:tc>
          <w:tcPr>
            <w:tcW w:w="4410" w:type="dxa"/>
          </w:tcPr>
          <w:p w14:paraId="04190F60" w14:textId="77777777" w:rsidR="00C429A6" w:rsidRPr="000D4935" w:rsidRDefault="00C429A6" w:rsidP="00C429A6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506F7977" w14:textId="62F20B5C" w:rsidR="00C429A6" w:rsidRPr="000D4935" w:rsidRDefault="001E1B1A" w:rsidP="00C429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D6ED4" w:rsidRPr="000D4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780</w:t>
            </w:r>
          </w:p>
        </w:tc>
        <w:tc>
          <w:tcPr>
            <w:tcW w:w="180" w:type="dxa"/>
            <w:vAlign w:val="bottom"/>
          </w:tcPr>
          <w:p w14:paraId="5F93AEC8" w14:textId="77777777" w:rsidR="00C429A6" w:rsidRPr="000D4935" w:rsidRDefault="00C429A6" w:rsidP="00C429A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A525B8" w14:textId="77777777" w:rsidR="00C429A6" w:rsidRPr="000D4935" w:rsidRDefault="00C429A6" w:rsidP="00B31B71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DA4CF5F" w14:textId="77777777" w:rsidR="00C429A6" w:rsidRPr="000D4935" w:rsidRDefault="00C429A6" w:rsidP="00C429A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76B44CF2" w14:textId="0355A585" w:rsidR="00C429A6" w:rsidRPr="000D4935" w:rsidRDefault="001E1B1A" w:rsidP="00C429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D7081" w:rsidRPr="000D4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780</w:t>
            </w:r>
          </w:p>
        </w:tc>
        <w:tc>
          <w:tcPr>
            <w:tcW w:w="180" w:type="dxa"/>
            <w:vAlign w:val="bottom"/>
          </w:tcPr>
          <w:p w14:paraId="7DF8CD28" w14:textId="77777777" w:rsidR="00C429A6" w:rsidRPr="000D4935" w:rsidRDefault="00C429A6" w:rsidP="00C429A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CE37170" w14:textId="77777777" w:rsidR="00C429A6" w:rsidRPr="000D4935" w:rsidRDefault="00C429A6" w:rsidP="00B31B71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29A6" w:rsidRPr="000D4935" w14:paraId="119A8357" w14:textId="77777777" w:rsidTr="00974F10">
        <w:trPr>
          <w:cantSplit/>
        </w:trPr>
        <w:tc>
          <w:tcPr>
            <w:tcW w:w="4410" w:type="dxa"/>
          </w:tcPr>
          <w:p w14:paraId="75FF7C89" w14:textId="77777777" w:rsidR="00C429A6" w:rsidRPr="000D4935" w:rsidRDefault="00C429A6" w:rsidP="00974F10">
            <w:pPr>
              <w:tabs>
                <w:tab w:val="clear" w:pos="680"/>
                <w:tab w:val="clear" w:pos="907"/>
              </w:tabs>
              <w:ind w:left="184" w:right="-76" w:hanging="184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65598B21" w14:textId="404C1AD1" w:rsidR="00C429A6" w:rsidRPr="000D4935" w:rsidRDefault="001E1B1A" w:rsidP="00C429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D6ED4" w:rsidRPr="000D4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402</w:t>
            </w:r>
          </w:p>
        </w:tc>
        <w:tc>
          <w:tcPr>
            <w:tcW w:w="180" w:type="dxa"/>
            <w:vAlign w:val="bottom"/>
          </w:tcPr>
          <w:p w14:paraId="373B5877" w14:textId="77777777" w:rsidR="00C429A6" w:rsidRPr="000D4935" w:rsidRDefault="00C429A6" w:rsidP="00C429A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BDA126" w14:textId="77777777" w:rsidR="00C429A6" w:rsidRPr="000D4935" w:rsidRDefault="00C429A6" w:rsidP="00B31B71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7DC196D" w14:textId="77777777" w:rsidR="00C429A6" w:rsidRPr="000D4935" w:rsidRDefault="00C429A6" w:rsidP="00C429A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31C856B8" w14:textId="619EBBFA" w:rsidR="00C429A6" w:rsidRPr="000D4935" w:rsidRDefault="001E1B1A" w:rsidP="00C429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064DF" w:rsidRPr="000D49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522</w:t>
            </w:r>
          </w:p>
        </w:tc>
        <w:tc>
          <w:tcPr>
            <w:tcW w:w="180" w:type="dxa"/>
            <w:vAlign w:val="bottom"/>
          </w:tcPr>
          <w:p w14:paraId="6DB3AECD" w14:textId="77777777" w:rsidR="00C429A6" w:rsidRPr="000D4935" w:rsidRDefault="00C429A6" w:rsidP="00C429A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2145E623" w14:textId="77777777" w:rsidR="00C429A6" w:rsidRPr="000D4935" w:rsidRDefault="00C429A6" w:rsidP="00B31B71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2FA2DFF" w14:textId="77777777" w:rsidR="00DE437F" w:rsidRPr="000D4935" w:rsidRDefault="00DE437F" w:rsidP="00DE4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E4D54D8" w14:textId="1D8BB3DA" w:rsidR="005B0C41" w:rsidRPr="000D4935" w:rsidRDefault="006811C2" w:rsidP="005B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1E1B1A" w:rsidRPr="000D4935">
        <w:rPr>
          <w:rFonts w:ascii="Angsana New" w:hAnsi="Angsana New"/>
          <w:sz w:val="30"/>
          <w:szCs w:val="30"/>
        </w:rPr>
        <w:t>2563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</w:t>
      </w:r>
      <w:r w:rsidRPr="000D4935">
        <w:rPr>
          <w:rFonts w:ascii="Angsana New" w:hAnsi="Angsana New" w:hint="cs"/>
          <w:sz w:val="30"/>
          <w:szCs w:val="30"/>
          <w:cs/>
        </w:rPr>
        <w:t>ของ</w:t>
      </w:r>
      <w:r w:rsidR="004A592F" w:rsidRPr="000D4935">
        <w:rPr>
          <w:rFonts w:ascii="Angsana New" w:hAnsi="Angsana New" w:hint="cs"/>
          <w:sz w:val="30"/>
          <w:szCs w:val="30"/>
          <w:cs/>
        </w:rPr>
        <w:t>ของกลุ่มบริษัทและบริษัท</w:t>
      </w:r>
      <w:r w:rsidR="005B0C41" w:rsidRPr="000D4935">
        <w:rPr>
          <w:rFonts w:ascii="Angsana New" w:hAnsi="Angsana New"/>
          <w:sz w:val="30"/>
          <w:szCs w:val="30"/>
          <w:cs/>
        </w:rPr>
        <w:t xml:space="preserve"> มีจำนวน</w:t>
      </w:r>
      <w:r w:rsidR="005B0C41" w:rsidRPr="000D4935">
        <w:rPr>
          <w:rFonts w:ascii="Angsana New" w:hAnsi="Angsana New" w:hint="cs"/>
          <w:sz w:val="30"/>
          <w:szCs w:val="30"/>
          <w:cs/>
        </w:rPr>
        <w:t xml:space="preserve"> </w:t>
      </w:r>
      <w:r w:rsidR="00CD2D18">
        <w:rPr>
          <w:rFonts w:ascii="Angsana New" w:hAnsi="Angsana New"/>
          <w:sz w:val="30"/>
          <w:szCs w:val="30"/>
        </w:rPr>
        <w:t>72</w:t>
      </w:r>
      <w:r w:rsidR="00947DC0" w:rsidRPr="000D4935">
        <w:rPr>
          <w:rFonts w:ascii="Angsana New" w:hAnsi="Angsana New"/>
          <w:sz w:val="30"/>
          <w:szCs w:val="30"/>
        </w:rPr>
        <w:t>.</w:t>
      </w:r>
      <w:r w:rsidR="00D67F54">
        <w:rPr>
          <w:rFonts w:ascii="Angsana New" w:hAnsi="Angsana New"/>
          <w:sz w:val="30"/>
          <w:szCs w:val="30"/>
        </w:rPr>
        <w:t>50</w:t>
      </w:r>
      <w:r w:rsidR="005B0C41" w:rsidRPr="000D4935">
        <w:rPr>
          <w:rFonts w:ascii="Angsana New" w:hAnsi="Angsana New" w:hint="cs"/>
          <w:sz w:val="30"/>
          <w:szCs w:val="30"/>
          <w:cs/>
        </w:rPr>
        <w:t xml:space="preserve"> </w:t>
      </w:r>
      <w:r w:rsidR="005B0C41" w:rsidRPr="000D4935">
        <w:rPr>
          <w:rFonts w:ascii="Angsana New" w:hAnsi="Angsana New"/>
          <w:sz w:val="30"/>
          <w:szCs w:val="30"/>
          <w:cs/>
        </w:rPr>
        <w:t>ล้านบาท และ</w:t>
      </w:r>
      <w:r w:rsidR="005B0C41" w:rsidRPr="000D4935">
        <w:rPr>
          <w:rFonts w:ascii="Angsana New" w:hAnsi="Angsana New" w:hint="cs"/>
          <w:sz w:val="30"/>
          <w:szCs w:val="30"/>
          <w:cs/>
        </w:rPr>
        <w:t xml:space="preserve"> </w:t>
      </w:r>
      <w:r w:rsidR="00D67F54">
        <w:rPr>
          <w:rFonts w:ascii="Angsana New" w:hAnsi="Angsana New"/>
          <w:sz w:val="30"/>
          <w:szCs w:val="30"/>
        </w:rPr>
        <w:t>72.23</w:t>
      </w:r>
      <w:r w:rsidR="005B0C41" w:rsidRPr="000D4935">
        <w:rPr>
          <w:rFonts w:ascii="Angsana New" w:hAnsi="Angsana New"/>
          <w:sz w:val="30"/>
          <w:szCs w:val="30"/>
        </w:rPr>
        <w:t xml:space="preserve"> </w:t>
      </w:r>
      <w:r w:rsidR="005B0C41" w:rsidRPr="000D4935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4E1894F8" w14:textId="77777777" w:rsidR="00791370" w:rsidRPr="000D4935" w:rsidRDefault="00791370" w:rsidP="005B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32FE5BB" w14:textId="77777777" w:rsidR="000C4621" w:rsidRPr="000D4935" w:rsidRDefault="000C4621" w:rsidP="000C4621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0D4935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ในฐานะผู้</w:t>
      </w:r>
      <w:r w:rsidRPr="000D4935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ให้</w:t>
      </w:r>
      <w:r w:rsidRPr="000D4935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เช่า</w:t>
      </w:r>
    </w:p>
    <w:p w14:paraId="4A393903" w14:textId="77777777" w:rsidR="00CE0F9A" w:rsidRPr="000D4935" w:rsidRDefault="00CE0F9A" w:rsidP="000C4621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64DD6B5E" w14:textId="23E03026" w:rsidR="008D45C1" w:rsidRPr="000D4935" w:rsidRDefault="00A9447A" w:rsidP="008D45C1">
      <w:pPr>
        <w:tabs>
          <w:tab w:val="clear" w:pos="680"/>
          <w:tab w:val="center" w:pos="540"/>
          <w:tab w:val="center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Theme="majorBidi" w:hAnsiTheme="majorBidi" w:cstheme="majorBidi"/>
          <w:sz w:val="30"/>
          <w:szCs w:val="30"/>
          <w:cs/>
        </w:rPr>
        <w:t>สัญญาเช่า</w:t>
      </w:r>
      <w:r w:rsidR="008D45C1" w:rsidRPr="000D4935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8D45C1" w:rsidRPr="000D4935">
        <w:rPr>
          <w:rFonts w:asciiTheme="majorBidi" w:hAnsiTheme="majorBidi" w:cstheme="majorBidi" w:hint="cs"/>
          <w:sz w:val="30"/>
          <w:szCs w:val="30"/>
          <w:cs/>
        </w:rPr>
        <w:t>ประกอบด้วย</w:t>
      </w:r>
      <w:r w:rsidR="008D45C1" w:rsidRPr="000D4935">
        <w:rPr>
          <w:rFonts w:ascii="Angsana New" w:hAnsi="Angsana New" w:hint="cs"/>
          <w:sz w:val="30"/>
          <w:szCs w:val="30"/>
          <w:cs/>
        </w:rPr>
        <w:t>ที่ดินที่ให้เช่าแก่บริษัทย่อย</w:t>
      </w:r>
      <w:r w:rsidR="00B33CD9" w:rsidRPr="000D4935">
        <w:rPr>
          <w:rFonts w:ascii="Angsana New" w:hAnsi="Angsana New" w:hint="cs"/>
          <w:sz w:val="30"/>
          <w:szCs w:val="30"/>
          <w:cs/>
        </w:rPr>
        <w:t>ตามสั</w:t>
      </w:r>
      <w:r w:rsidR="002A2C5F" w:rsidRPr="000D4935">
        <w:rPr>
          <w:rFonts w:ascii="Angsana New" w:hAnsi="Angsana New" w:hint="cs"/>
          <w:sz w:val="30"/>
          <w:szCs w:val="30"/>
          <w:cs/>
        </w:rPr>
        <w:t>ญญาเช่าดำเนินงาน</w:t>
      </w:r>
    </w:p>
    <w:p w14:paraId="7467039B" w14:textId="77777777" w:rsidR="00CE0F9A" w:rsidRPr="000D4935" w:rsidRDefault="00CE0F9A" w:rsidP="000C4621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260"/>
        <w:gridCol w:w="236"/>
        <w:gridCol w:w="1204"/>
      </w:tblGrid>
      <w:tr w:rsidR="00791370" w:rsidRPr="000D4935" w14:paraId="74D5E6E4" w14:textId="77777777" w:rsidTr="0053349B">
        <w:trPr>
          <w:trHeight w:val="20"/>
          <w:tblHeader/>
        </w:trPr>
        <w:tc>
          <w:tcPr>
            <w:tcW w:w="6480" w:type="dxa"/>
          </w:tcPr>
          <w:p w14:paraId="7DEA6DC1" w14:textId="77777777" w:rsidR="00791370" w:rsidRPr="000D4935" w:rsidRDefault="00791370" w:rsidP="0053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258184F1" w14:textId="77777777" w:rsidR="00791370" w:rsidRPr="000D4935" w:rsidRDefault="00791370" w:rsidP="00533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1370" w:rsidRPr="000D4935" w14:paraId="10DD429B" w14:textId="77777777" w:rsidTr="0053349B">
        <w:trPr>
          <w:trHeight w:val="20"/>
          <w:tblHeader/>
        </w:trPr>
        <w:tc>
          <w:tcPr>
            <w:tcW w:w="6480" w:type="dxa"/>
          </w:tcPr>
          <w:p w14:paraId="4D07B4C2" w14:textId="4DD06081" w:rsidR="00791370" w:rsidRPr="000D4935" w:rsidRDefault="00791370" w:rsidP="0053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E1B1A"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center"/>
          </w:tcPr>
          <w:p w14:paraId="3BAE611A" w14:textId="4DA02F7F" w:rsidR="00791370" w:rsidRPr="000D4935" w:rsidRDefault="001E1B1A" w:rsidP="00533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center"/>
          </w:tcPr>
          <w:p w14:paraId="2BCFE821" w14:textId="77777777" w:rsidR="00791370" w:rsidRPr="000D4935" w:rsidRDefault="00791370" w:rsidP="00533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620910FA" w14:textId="79F511D9" w:rsidR="00791370" w:rsidRPr="000D4935" w:rsidRDefault="001E1B1A" w:rsidP="00533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91370" w:rsidRPr="000D4935" w14:paraId="1957D2C2" w14:textId="77777777" w:rsidTr="0053349B">
        <w:trPr>
          <w:trHeight w:val="20"/>
          <w:tblHeader/>
        </w:trPr>
        <w:tc>
          <w:tcPr>
            <w:tcW w:w="6480" w:type="dxa"/>
          </w:tcPr>
          <w:p w14:paraId="1350EA7C" w14:textId="77777777" w:rsidR="00791370" w:rsidRPr="000D4935" w:rsidRDefault="00791370" w:rsidP="0053349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240570A" w14:textId="77777777" w:rsidR="00791370" w:rsidRPr="000D4935" w:rsidRDefault="00791370" w:rsidP="0053349B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0D493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91370" w:rsidRPr="000D4935" w14:paraId="6B798EB7" w14:textId="77777777" w:rsidTr="0053349B">
        <w:trPr>
          <w:trHeight w:val="20"/>
        </w:trPr>
        <w:tc>
          <w:tcPr>
            <w:tcW w:w="6480" w:type="dxa"/>
          </w:tcPr>
          <w:p w14:paraId="593D11D3" w14:textId="77777777" w:rsidR="00791370" w:rsidRPr="000D4935" w:rsidRDefault="00791370" w:rsidP="0053349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จำนวนเงินขั้นต่ำที่จะได้รับในอนาคตจากสัญญาให้เช่าดำเนินงาน </w:t>
            </w:r>
          </w:p>
        </w:tc>
        <w:tc>
          <w:tcPr>
            <w:tcW w:w="2700" w:type="dxa"/>
            <w:gridSpan w:val="3"/>
          </w:tcPr>
          <w:p w14:paraId="16E1B215" w14:textId="77777777" w:rsidR="00791370" w:rsidRPr="000D4935" w:rsidRDefault="00791370" w:rsidP="0053349B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791370" w:rsidRPr="000D4935" w14:paraId="69B2FBB3" w14:textId="77777777" w:rsidTr="0053349B">
        <w:trPr>
          <w:trHeight w:val="20"/>
        </w:trPr>
        <w:tc>
          <w:tcPr>
            <w:tcW w:w="6480" w:type="dxa"/>
          </w:tcPr>
          <w:p w14:paraId="31650070" w14:textId="5C415DC9" w:rsidR="00791370" w:rsidRPr="000D4935" w:rsidRDefault="00791370" w:rsidP="0053349B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1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0ACE8934" w14:textId="1A1FB327" w:rsidR="00791370" w:rsidRPr="000D4935" w:rsidRDefault="001E1B1A" w:rsidP="0053349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204</w:t>
            </w:r>
          </w:p>
        </w:tc>
        <w:tc>
          <w:tcPr>
            <w:tcW w:w="236" w:type="dxa"/>
          </w:tcPr>
          <w:p w14:paraId="3072526E" w14:textId="77777777" w:rsidR="00791370" w:rsidRPr="000D4935" w:rsidRDefault="00791370" w:rsidP="0053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CD104D4" w14:textId="72E25AC2" w:rsidR="00791370" w:rsidRPr="000D4935" w:rsidRDefault="001E1B1A" w:rsidP="0053349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444</w:t>
            </w:r>
          </w:p>
        </w:tc>
      </w:tr>
      <w:tr w:rsidR="00791370" w:rsidRPr="000D4935" w14:paraId="42687BA9" w14:textId="77777777" w:rsidTr="0053349B">
        <w:trPr>
          <w:trHeight w:val="20"/>
        </w:trPr>
        <w:tc>
          <w:tcPr>
            <w:tcW w:w="6480" w:type="dxa"/>
          </w:tcPr>
          <w:p w14:paraId="126EF532" w14:textId="59296A3F" w:rsidR="00791370" w:rsidRPr="000D4935" w:rsidRDefault="00791370" w:rsidP="0053349B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1</w:t>
            </w: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แต่ภายใน 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5</w:t>
            </w:r>
            <w:r w:rsidRPr="000D49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45C1399C" w14:textId="2ADEBAF9" w:rsidR="00791370" w:rsidRPr="000D4935" w:rsidRDefault="001E1B1A" w:rsidP="0053349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830</w:t>
            </w:r>
          </w:p>
        </w:tc>
        <w:tc>
          <w:tcPr>
            <w:tcW w:w="236" w:type="dxa"/>
          </w:tcPr>
          <w:p w14:paraId="20CBE33A" w14:textId="77777777" w:rsidR="00791370" w:rsidRPr="000D4935" w:rsidRDefault="00791370" w:rsidP="0053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48D8DB79" w14:textId="3E929994" w:rsidR="00791370" w:rsidRPr="000D4935" w:rsidRDefault="001E1B1A" w:rsidP="0053349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848</w:t>
            </w:r>
          </w:p>
        </w:tc>
      </w:tr>
      <w:tr w:rsidR="00791370" w:rsidRPr="000D4935" w14:paraId="200978C4" w14:textId="77777777" w:rsidTr="0053349B">
        <w:trPr>
          <w:trHeight w:val="20"/>
        </w:trPr>
        <w:tc>
          <w:tcPr>
            <w:tcW w:w="6480" w:type="dxa"/>
          </w:tcPr>
          <w:p w14:paraId="3D5CDFE8" w14:textId="6DE0F7C6" w:rsidR="00791370" w:rsidRPr="000D4935" w:rsidRDefault="00791370" w:rsidP="0053349B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 xml:space="preserve">หลังจาก 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5</w:t>
            </w:r>
            <w:r w:rsidRPr="000D49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069522" w14:textId="5A979927" w:rsidR="00791370" w:rsidRPr="000D4935" w:rsidRDefault="001E1B1A" w:rsidP="0053349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91370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968</w:t>
            </w:r>
          </w:p>
        </w:tc>
        <w:tc>
          <w:tcPr>
            <w:tcW w:w="236" w:type="dxa"/>
          </w:tcPr>
          <w:p w14:paraId="2A9408A1" w14:textId="77777777" w:rsidR="00791370" w:rsidRPr="000D4935" w:rsidRDefault="00791370" w:rsidP="0053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C1BC2B6" w14:textId="654ED19D" w:rsidR="00791370" w:rsidRPr="000D4935" w:rsidRDefault="001E1B1A" w:rsidP="0053349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91370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184</w:t>
            </w:r>
          </w:p>
        </w:tc>
      </w:tr>
      <w:tr w:rsidR="00791370" w:rsidRPr="000D4935" w14:paraId="23DFA145" w14:textId="77777777" w:rsidTr="0053349B">
        <w:trPr>
          <w:trHeight w:val="20"/>
        </w:trPr>
        <w:tc>
          <w:tcPr>
            <w:tcW w:w="6480" w:type="dxa"/>
          </w:tcPr>
          <w:p w14:paraId="266AB6F8" w14:textId="77777777" w:rsidR="00791370" w:rsidRPr="000D4935" w:rsidRDefault="00791370" w:rsidP="0053349B">
            <w:pPr>
              <w:spacing w:line="240" w:lineRule="auto"/>
              <w:ind w:lef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FA11AC" w14:textId="6B0CBA7C" w:rsidR="00791370" w:rsidRPr="000D4935" w:rsidRDefault="001E1B1A" w:rsidP="0053349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791370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002</w:t>
            </w:r>
          </w:p>
        </w:tc>
        <w:tc>
          <w:tcPr>
            <w:tcW w:w="236" w:type="dxa"/>
          </w:tcPr>
          <w:p w14:paraId="2284DB90" w14:textId="77777777" w:rsidR="00791370" w:rsidRPr="000D4935" w:rsidRDefault="00791370" w:rsidP="0053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DE7E240" w14:textId="1460EB31" w:rsidR="00791370" w:rsidRPr="000D4935" w:rsidRDefault="001E1B1A" w:rsidP="0053349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791370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476</w:t>
            </w:r>
          </w:p>
        </w:tc>
      </w:tr>
    </w:tbl>
    <w:p w14:paraId="62554FFC" w14:textId="77777777" w:rsidR="00791370" w:rsidRPr="000D4935" w:rsidRDefault="00791370" w:rsidP="005B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87C81F8" w14:textId="0088E1DC" w:rsidR="004F01A0" w:rsidRPr="000D4935" w:rsidRDefault="004F01A0" w:rsidP="00DE4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  <w:shd w:val="clear" w:color="auto" w:fill="D9D9D9" w:themeFill="background1" w:themeFillShade="D9"/>
        </w:rPr>
      </w:pPr>
    </w:p>
    <w:p w14:paraId="4C6B07F1" w14:textId="77777777" w:rsidR="001F30BE" w:rsidRPr="000D4935" w:rsidRDefault="001F30BE" w:rsidP="00DE4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  <w:shd w:val="clear" w:color="auto" w:fill="D9D9D9" w:themeFill="background1" w:themeFillShade="D9"/>
        </w:rPr>
      </w:pPr>
    </w:p>
    <w:p w14:paraId="7FD11054" w14:textId="3D4FFFD9" w:rsidR="004567F3" w:rsidRDefault="004567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shd w:val="clear" w:color="auto" w:fill="D9D9D9" w:themeFill="background1" w:themeFillShade="D9"/>
        </w:rPr>
      </w:pPr>
      <w:r>
        <w:rPr>
          <w:rFonts w:ascii="Angsana New" w:hAnsi="Angsana New"/>
          <w:sz w:val="28"/>
          <w:szCs w:val="28"/>
          <w:shd w:val="clear" w:color="auto" w:fill="D9D9D9" w:themeFill="background1" w:themeFillShade="D9"/>
        </w:rPr>
        <w:br w:type="page"/>
      </w:r>
    </w:p>
    <w:p w14:paraId="21958C56" w14:textId="2C7A35C3" w:rsidR="001B4C03" w:rsidRPr="000D4935" w:rsidRDefault="000A10DE" w:rsidP="00446F8A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D4935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7AA42CD5" w14:textId="77777777" w:rsidR="003C694D" w:rsidRPr="000D4935" w:rsidRDefault="003C694D" w:rsidP="003C6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63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034"/>
        <w:gridCol w:w="238"/>
        <w:gridCol w:w="999"/>
        <w:gridCol w:w="239"/>
        <w:gridCol w:w="915"/>
        <w:gridCol w:w="236"/>
        <w:gridCol w:w="1033"/>
        <w:gridCol w:w="256"/>
        <w:gridCol w:w="1004"/>
        <w:gridCol w:w="236"/>
        <w:gridCol w:w="833"/>
      </w:tblGrid>
      <w:tr w:rsidR="00023019" w:rsidRPr="000D4935" w14:paraId="70B36271" w14:textId="77777777" w:rsidTr="00EC1B9C">
        <w:trPr>
          <w:tblHeader/>
        </w:trPr>
        <w:tc>
          <w:tcPr>
            <w:tcW w:w="2610" w:type="dxa"/>
          </w:tcPr>
          <w:p w14:paraId="0758D7ED" w14:textId="77777777" w:rsidR="00023019" w:rsidRPr="000D4935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23" w:type="dxa"/>
            <w:gridSpan w:val="11"/>
            <w:shd w:val="clear" w:color="auto" w:fill="auto"/>
          </w:tcPr>
          <w:p w14:paraId="69049ACC" w14:textId="77777777" w:rsidR="00023019" w:rsidRPr="000D4935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23019" w:rsidRPr="000D4935" w14:paraId="1F9730C4" w14:textId="77777777" w:rsidTr="00EC1B9C">
        <w:trPr>
          <w:tblHeader/>
        </w:trPr>
        <w:tc>
          <w:tcPr>
            <w:tcW w:w="2610" w:type="dxa"/>
          </w:tcPr>
          <w:p w14:paraId="2CD47D31" w14:textId="77777777" w:rsidR="00023019" w:rsidRPr="000D4935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5" w:type="dxa"/>
            <w:gridSpan w:val="5"/>
          </w:tcPr>
          <w:p w14:paraId="44457541" w14:textId="2EED6971" w:rsidR="00023019" w:rsidRPr="000D4935" w:rsidRDefault="001E1B1A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37B01528" w14:textId="77777777" w:rsidR="00023019" w:rsidRPr="000D4935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2" w:type="dxa"/>
            <w:gridSpan w:val="5"/>
          </w:tcPr>
          <w:p w14:paraId="79287180" w14:textId="575DACD6" w:rsidR="00023019" w:rsidRPr="000D4935" w:rsidRDefault="001E1B1A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23019" w:rsidRPr="000D4935" w14:paraId="000751F7" w14:textId="77777777" w:rsidTr="00EC1B9C">
        <w:trPr>
          <w:tblHeader/>
        </w:trPr>
        <w:tc>
          <w:tcPr>
            <w:tcW w:w="2610" w:type="dxa"/>
          </w:tcPr>
          <w:p w14:paraId="06368D06" w14:textId="77777777" w:rsidR="00023019" w:rsidRPr="000D4935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4CE2B267" w14:textId="77777777" w:rsidR="00023019" w:rsidRPr="000D4935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2FE2F50E" w14:textId="77777777" w:rsidR="00023019" w:rsidRPr="000D4935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30DFF98C" w14:textId="77777777" w:rsidR="00023019" w:rsidRPr="000D4935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9" w:type="dxa"/>
            <w:vAlign w:val="bottom"/>
          </w:tcPr>
          <w:p w14:paraId="1B753313" w14:textId="77777777" w:rsidR="00023019" w:rsidRPr="000D4935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14:paraId="7A3510C1" w14:textId="77777777" w:rsidR="00023019" w:rsidRPr="000D4935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60D0A66F" w14:textId="77777777" w:rsidR="00023019" w:rsidRPr="000D4935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3F8DE6F0" w14:textId="77777777" w:rsidR="00023019" w:rsidRPr="000D4935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56" w:type="dxa"/>
            <w:vAlign w:val="bottom"/>
          </w:tcPr>
          <w:p w14:paraId="41E14D45" w14:textId="77777777" w:rsidR="00023019" w:rsidRPr="000D4935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7B5E1FDD" w14:textId="77777777" w:rsidR="00023019" w:rsidRPr="000D4935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4F94C48" w14:textId="77777777" w:rsidR="00023019" w:rsidRPr="000D4935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4AF04EAE" w14:textId="77777777" w:rsidR="00023019" w:rsidRPr="000D4935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23019" w:rsidRPr="000D4935" w14:paraId="27D6612C" w14:textId="77777777" w:rsidTr="00EC1B9C">
        <w:trPr>
          <w:tblHeader/>
        </w:trPr>
        <w:tc>
          <w:tcPr>
            <w:tcW w:w="2610" w:type="dxa"/>
          </w:tcPr>
          <w:p w14:paraId="7F2BB6CA" w14:textId="77777777" w:rsidR="00023019" w:rsidRPr="000D4935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23" w:type="dxa"/>
            <w:gridSpan w:val="11"/>
            <w:vAlign w:val="bottom"/>
          </w:tcPr>
          <w:p w14:paraId="7F457CEC" w14:textId="7021A73F" w:rsidR="00023019" w:rsidRPr="000D4935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D4935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="0007403F" w:rsidRPr="000D493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0D493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6933EE" w:rsidRPr="000D4935" w14:paraId="1E31B5EA" w14:textId="77777777" w:rsidTr="00EC1B9C">
        <w:tc>
          <w:tcPr>
            <w:tcW w:w="2610" w:type="dxa"/>
          </w:tcPr>
          <w:p w14:paraId="38781B53" w14:textId="6A69979D" w:rsidR="006933EE" w:rsidRPr="000D4935" w:rsidRDefault="006933EE" w:rsidP="006933EE">
            <w:pPr>
              <w:pStyle w:val="ListParagraph"/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D493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34" w:type="dxa"/>
            <w:vAlign w:val="bottom"/>
          </w:tcPr>
          <w:p w14:paraId="5B6EDA34" w14:textId="15B5BAED" w:rsidR="006933EE" w:rsidRPr="000D4935" w:rsidRDefault="001E1B1A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>17</w:t>
            </w:r>
            <w:r w:rsidR="00B06CB3" w:rsidRPr="000D4935">
              <w:rPr>
                <w:rFonts w:ascii="Angsana New" w:hAnsi="Angsana New"/>
                <w:sz w:val="28"/>
                <w:szCs w:val="28"/>
              </w:rPr>
              <w:t>,</w:t>
            </w:r>
            <w:r w:rsidRPr="000D4935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8" w:type="dxa"/>
            <w:vAlign w:val="bottom"/>
          </w:tcPr>
          <w:p w14:paraId="46B5DE86" w14:textId="77777777" w:rsidR="006933EE" w:rsidRPr="000D4935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4A268828" w14:textId="15025357" w:rsidR="006933EE" w:rsidRPr="000D4935" w:rsidRDefault="00B31B71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C12E7E" w:rsidRPr="000D49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43423954" w14:textId="77777777" w:rsidR="006933EE" w:rsidRPr="000D4935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14:paraId="5E9E1A57" w14:textId="7D4CA9C8" w:rsidR="006933EE" w:rsidRPr="000D4935" w:rsidRDefault="001E1B1A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>17</w:t>
            </w:r>
            <w:r w:rsidR="00B06CB3" w:rsidRPr="000D4935">
              <w:rPr>
                <w:rFonts w:ascii="Angsana New" w:hAnsi="Angsana New"/>
                <w:sz w:val="28"/>
                <w:szCs w:val="28"/>
              </w:rPr>
              <w:t>,</w:t>
            </w:r>
            <w:r w:rsidRPr="000D4935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6" w:type="dxa"/>
            <w:vAlign w:val="bottom"/>
          </w:tcPr>
          <w:p w14:paraId="726558BD" w14:textId="77777777" w:rsidR="006933EE" w:rsidRPr="000D4935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350A4266" w14:textId="5D26AFC0" w:rsidR="006933EE" w:rsidRPr="000D4935" w:rsidRDefault="001E1B1A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110</w:t>
            </w:r>
            <w:r w:rsidR="006933EE" w:rsidRPr="000D4935">
              <w:rPr>
                <w:rFonts w:ascii="Angsana New" w:hAnsi="Angsana New"/>
                <w:sz w:val="28"/>
                <w:szCs w:val="28"/>
              </w:rPr>
              <w:t>,</w:t>
            </w:r>
            <w:r w:rsidRPr="000D4935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56" w:type="dxa"/>
            <w:vAlign w:val="bottom"/>
          </w:tcPr>
          <w:p w14:paraId="65A200B8" w14:textId="77777777" w:rsidR="006933EE" w:rsidRPr="000D4935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13027F7E" w14:textId="3ACB752C" w:rsidR="006933EE" w:rsidRPr="000D4935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0D49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1E1C6C9" w14:textId="77777777" w:rsidR="006933EE" w:rsidRPr="000D4935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2D93E7D6" w14:textId="772FC42B" w:rsidR="006933EE" w:rsidRPr="000D4935" w:rsidRDefault="001E1B1A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110</w:t>
            </w:r>
            <w:r w:rsidR="006933EE" w:rsidRPr="000D4935">
              <w:rPr>
                <w:rFonts w:ascii="Angsana New" w:hAnsi="Angsana New"/>
                <w:sz w:val="28"/>
                <w:szCs w:val="28"/>
              </w:rPr>
              <w:t>,</w:t>
            </w:r>
            <w:r w:rsidRPr="000D4935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6933EE" w:rsidRPr="000D4935" w14:paraId="7220E295" w14:textId="77777777" w:rsidTr="00EC1B9C">
        <w:tc>
          <w:tcPr>
            <w:tcW w:w="2610" w:type="dxa"/>
          </w:tcPr>
          <w:p w14:paraId="0573A6CD" w14:textId="6FEA54D3" w:rsidR="006933EE" w:rsidRPr="000D4935" w:rsidRDefault="006933EE" w:rsidP="006933EE">
            <w:pPr>
              <w:pStyle w:val="ListParagraph"/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D493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34" w:type="dxa"/>
            <w:vAlign w:val="bottom"/>
          </w:tcPr>
          <w:p w14:paraId="6EE3F491" w14:textId="532B8BEB" w:rsidR="006933EE" w:rsidRPr="000D4935" w:rsidRDefault="001E1B1A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>257</w:t>
            </w:r>
            <w:r w:rsidR="00E0661E" w:rsidRPr="000D4935">
              <w:rPr>
                <w:rFonts w:ascii="Angsana New" w:hAnsi="Angsana New"/>
                <w:sz w:val="28"/>
                <w:szCs w:val="28"/>
              </w:rPr>
              <w:t>,</w:t>
            </w:r>
            <w:r w:rsidRPr="000D4935"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238" w:type="dxa"/>
            <w:vAlign w:val="bottom"/>
          </w:tcPr>
          <w:p w14:paraId="3A2A5EBB" w14:textId="77777777" w:rsidR="006933EE" w:rsidRPr="000D4935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0680EFBF" w14:textId="094BEA63" w:rsidR="006933EE" w:rsidRPr="000D4935" w:rsidRDefault="00B31B71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C12E7E" w:rsidRPr="000D49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1B7A34A0" w14:textId="77777777" w:rsidR="006933EE" w:rsidRPr="000D4935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14:paraId="3A41A77B" w14:textId="2851FF2A" w:rsidR="006933EE" w:rsidRPr="000D4935" w:rsidRDefault="001E1B1A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>257</w:t>
            </w:r>
            <w:r w:rsidR="0027585A" w:rsidRPr="000D4935">
              <w:rPr>
                <w:rFonts w:ascii="Angsana New" w:hAnsi="Angsana New"/>
                <w:sz w:val="28"/>
                <w:szCs w:val="28"/>
              </w:rPr>
              <w:t>,</w:t>
            </w:r>
            <w:r w:rsidRPr="000D4935"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236" w:type="dxa"/>
            <w:vAlign w:val="bottom"/>
          </w:tcPr>
          <w:p w14:paraId="03C2ECDC" w14:textId="77777777" w:rsidR="006933EE" w:rsidRPr="000D4935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680558DC" w14:textId="3869D84F" w:rsidR="006933EE" w:rsidRPr="000D4935" w:rsidRDefault="001E1B1A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355</w:t>
            </w:r>
            <w:r w:rsidR="006933EE" w:rsidRPr="000D493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D4935">
              <w:rPr>
                <w:rFonts w:ascii="Angsana New" w:hAnsi="Angsana New" w:hint="cs"/>
                <w:sz w:val="28"/>
                <w:szCs w:val="28"/>
              </w:rPr>
              <w:t>360</w:t>
            </w:r>
          </w:p>
        </w:tc>
        <w:tc>
          <w:tcPr>
            <w:tcW w:w="256" w:type="dxa"/>
            <w:vAlign w:val="bottom"/>
          </w:tcPr>
          <w:p w14:paraId="302EDED1" w14:textId="77777777" w:rsidR="006933EE" w:rsidRPr="000D4935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1126CB2D" w14:textId="3DD4DAB7" w:rsidR="006933EE" w:rsidRPr="000D4935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0D49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84D2942" w14:textId="77777777" w:rsidR="006933EE" w:rsidRPr="000D4935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63348D62" w14:textId="35F6FA5B" w:rsidR="006933EE" w:rsidRPr="000D4935" w:rsidRDefault="001E1B1A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355</w:t>
            </w:r>
            <w:r w:rsidR="006933EE" w:rsidRPr="000D493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D4935">
              <w:rPr>
                <w:rFonts w:ascii="Angsana New" w:hAnsi="Angsana New" w:hint="cs"/>
                <w:sz w:val="28"/>
                <w:szCs w:val="28"/>
              </w:rPr>
              <w:t>360</w:t>
            </w:r>
          </w:p>
        </w:tc>
      </w:tr>
      <w:tr w:rsidR="006933EE" w:rsidRPr="000D4935" w14:paraId="766AC63D" w14:textId="77777777" w:rsidTr="00EC1B9C">
        <w:tc>
          <w:tcPr>
            <w:tcW w:w="2610" w:type="dxa"/>
          </w:tcPr>
          <w:p w14:paraId="7A1BE4E4" w14:textId="77777777" w:rsidR="00EC1B9C" w:rsidRPr="000D4935" w:rsidRDefault="006933EE" w:rsidP="006933EE">
            <w:pPr>
              <w:pStyle w:val="ListParagraph"/>
              <w:ind w:left="160" w:right="-107" w:hanging="160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  <w:p w14:paraId="741C9C2F" w14:textId="34614EF5" w:rsidR="006933EE" w:rsidRPr="000D4935" w:rsidRDefault="00EC1B9C" w:rsidP="006933EE">
            <w:pPr>
              <w:pStyle w:val="ListParagraph"/>
              <w:ind w:left="160" w:right="-107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0D493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D493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="001E1B1A" w:rsidRPr="000D4935">
              <w:rPr>
                <w:rFonts w:ascii="Angsana New" w:hAnsi="Angsana New"/>
                <w:i/>
                <w:iCs/>
                <w:sz w:val="28"/>
                <w:szCs w:val="28"/>
              </w:rPr>
              <w:t>2562</w:t>
            </w:r>
            <w:r w:rsidRPr="000D4935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: </w:t>
            </w:r>
            <w:r w:rsidRPr="000D493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หนี้สินตามสัญญาเช่าการเงิน</w:t>
            </w:r>
            <w:r w:rsidRPr="000D493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034" w:type="dxa"/>
            <w:vAlign w:val="bottom"/>
          </w:tcPr>
          <w:p w14:paraId="17A13C2F" w14:textId="1E125240" w:rsidR="006933EE" w:rsidRPr="000D4935" w:rsidRDefault="00B31B71" w:rsidP="00AD205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="00E0661E" w:rsidRPr="000D49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1F8E8455" w14:textId="77777777" w:rsidR="006933EE" w:rsidRPr="000D4935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39777FA1" w14:textId="4BC1B0E0" w:rsidR="006933EE" w:rsidRPr="000D4935" w:rsidRDefault="001E1B1A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>166</w:t>
            </w:r>
            <w:r w:rsidR="00C12E7E" w:rsidRPr="000D4935">
              <w:rPr>
                <w:rFonts w:ascii="Angsana New" w:hAnsi="Angsana New"/>
                <w:sz w:val="28"/>
                <w:szCs w:val="28"/>
              </w:rPr>
              <w:t>,</w:t>
            </w:r>
            <w:r w:rsidRPr="000D4935">
              <w:rPr>
                <w:rFonts w:ascii="Angsana New" w:hAnsi="Angsana New"/>
                <w:sz w:val="28"/>
                <w:szCs w:val="28"/>
              </w:rPr>
              <w:t>627</w:t>
            </w:r>
          </w:p>
        </w:tc>
        <w:tc>
          <w:tcPr>
            <w:tcW w:w="239" w:type="dxa"/>
            <w:vAlign w:val="bottom"/>
          </w:tcPr>
          <w:p w14:paraId="386819A8" w14:textId="77777777" w:rsidR="006933EE" w:rsidRPr="000D4935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14:paraId="0CAD1787" w14:textId="294459BD" w:rsidR="006933EE" w:rsidRPr="000D4935" w:rsidRDefault="001E1B1A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>166</w:t>
            </w:r>
            <w:r w:rsidR="0027585A" w:rsidRPr="000D4935">
              <w:rPr>
                <w:rFonts w:ascii="Angsana New" w:hAnsi="Angsana New"/>
                <w:sz w:val="28"/>
                <w:szCs w:val="28"/>
              </w:rPr>
              <w:t>,</w:t>
            </w:r>
            <w:r w:rsidRPr="000D4935">
              <w:rPr>
                <w:rFonts w:ascii="Angsana New" w:hAnsi="Angsana New"/>
                <w:sz w:val="28"/>
                <w:szCs w:val="28"/>
              </w:rPr>
              <w:t>627</w:t>
            </w:r>
          </w:p>
        </w:tc>
        <w:tc>
          <w:tcPr>
            <w:tcW w:w="236" w:type="dxa"/>
            <w:vAlign w:val="bottom"/>
          </w:tcPr>
          <w:p w14:paraId="676C532F" w14:textId="77777777" w:rsidR="006933EE" w:rsidRPr="000D4935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41C0144E" w14:textId="769BBEDD" w:rsidR="006933EE" w:rsidRPr="000D4935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B31B71" w:rsidRPr="000D493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D49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56" w:type="dxa"/>
            <w:vAlign w:val="bottom"/>
          </w:tcPr>
          <w:p w14:paraId="00D7D333" w14:textId="77777777" w:rsidR="006933EE" w:rsidRPr="000D4935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72CDFD5A" w14:textId="6BE6A1E5" w:rsidR="006933EE" w:rsidRPr="000D4935" w:rsidRDefault="001E1B1A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165</w:t>
            </w:r>
            <w:r w:rsidR="006933EE" w:rsidRPr="000D4935">
              <w:rPr>
                <w:rFonts w:ascii="Angsana New" w:hAnsi="Angsana New"/>
                <w:sz w:val="28"/>
                <w:szCs w:val="28"/>
              </w:rPr>
              <w:t>,</w:t>
            </w:r>
            <w:r w:rsidRPr="000D4935">
              <w:rPr>
                <w:rFonts w:ascii="Angsana New" w:hAnsi="Angsana New"/>
                <w:sz w:val="28"/>
                <w:szCs w:val="28"/>
              </w:rPr>
              <w:t>798</w:t>
            </w:r>
          </w:p>
        </w:tc>
        <w:tc>
          <w:tcPr>
            <w:tcW w:w="236" w:type="dxa"/>
            <w:vAlign w:val="bottom"/>
          </w:tcPr>
          <w:p w14:paraId="637D5DE1" w14:textId="77777777" w:rsidR="006933EE" w:rsidRPr="000D4935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5B87739A" w14:textId="1BDF5A7A" w:rsidR="006933EE" w:rsidRPr="000D4935" w:rsidRDefault="001E1B1A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165</w:t>
            </w:r>
            <w:r w:rsidR="006933EE" w:rsidRPr="000D4935">
              <w:rPr>
                <w:rFonts w:ascii="Angsana New" w:hAnsi="Angsana New"/>
                <w:sz w:val="28"/>
                <w:szCs w:val="28"/>
              </w:rPr>
              <w:t>,</w:t>
            </w:r>
            <w:r w:rsidRPr="000D4935">
              <w:rPr>
                <w:rFonts w:ascii="Angsana New" w:hAnsi="Angsana New"/>
                <w:sz w:val="28"/>
                <w:szCs w:val="28"/>
              </w:rPr>
              <w:t>798</w:t>
            </w:r>
          </w:p>
        </w:tc>
      </w:tr>
      <w:tr w:rsidR="006933EE" w:rsidRPr="000D4935" w14:paraId="676E3F68" w14:textId="77777777" w:rsidTr="00EC1B9C">
        <w:tc>
          <w:tcPr>
            <w:tcW w:w="2610" w:type="dxa"/>
          </w:tcPr>
          <w:p w14:paraId="1F40E4AB" w14:textId="77777777" w:rsidR="006933EE" w:rsidRPr="000D4935" w:rsidRDefault="006933EE" w:rsidP="006933EE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0D49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D5411" w14:textId="400A0308" w:rsidR="006933EE" w:rsidRPr="000D4935" w:rsidRDefault="001E1B1A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28"/>
                <w:szCs w:val="28"/>
              </w:rPr>
              <w:t>274</w:t>
            </w:r>
            <w:r w:rsidR="002F3B22" w:rsidRPr="000D493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8"/>
                <w:szCs w:val="28"/>
              </w:rPr>
              <w:t>700</w:t>
            </w:r>
          </w:p>
        </w:tc>
        <w:tc>
          <w:tcPr>
            <w:tcW w:w="238" w:type="dxa"/>
            <w:vAlign w:val="bottom"/>
          </w:tcPr>
          <w:p w14:paraId="066EE932" w14:textId="77777777" w:rsidR="006933EE" w:rsidRPr="000D4935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4CE8C" w14:textId="1972395C" w:rsidR="006933EE" w:rsidRPr="000D4935" w:rsidRDefault="001E1B1A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28"/>
                <w:szCs w:val="28"/>
              </w:rPr>
              <w:t>166</w:t>
            </w:r>
            <w:r w:rsidR="0027585A" w:rsidRPr="000D493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8"/>
                <w:szCs w:val="28"/>
              </w:rPr>
              <w:t>627</w:t>
            </w:r>
          </w:p>
        </w:tc>
        <w:tc>
          <w:tcPr>
            <w:tcW w:w="239" w:type="dxa"/>
            <w:vAlign w:val="bottom"/>
          </w:tcPr>
          <w:p w14:paraId="35A4B138" w14:textId="77777777" w:rsidR="006933EE" w:rsidRPr="000D4935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F7B74" w14:textId="38EB8B5D" w:rsidR="006933EE" w:rsidRPr="000D4935" w:rsidRDefault="001E1B1A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28"/>
                <w:szCs w:val="28"/>
              </w:rPr>
              <w:t>441</w:t>
            </w:r>
            <w:r w:rsidR="0027585A" w:rsidRPr="000D493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8"/>
                <w:szCs w:val="28"/>
              </w:rPr>
              <w:t>327</w:t>
            </w:r>
          </w:p>
        </w:tc>
        <w:tc>
          <w:tcPr>
            <w:tcW w:w="236" w:type="dxa"/>
            <w:vAlign w:val="bottom"/>
          </w:tcPr>
          <w:p w14:paraId="5A9FB6E7" w14:textId="77777777" w:rsidR="006933EE" w:rsidRPr="000D4935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38AABD" w14:textId="6FA056BA" w:rsidR="006933EE" w:rsidRPr="000D4935" w:rsidRDefault="001E1B1A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28"/>
                <w:szCs w:val="28"/>
              </w:rPr>
              <w:t>465</w:t>
            </w:r>
            <w:r w:rsidR="006933EE" w:rsidRPr="000D493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8"/>
                <w:szCs w:val="28"/>
              </w:rPr>
              <w:t>360</w:t>
            </w:r>
          </w:p>
        </w:tc>
        <w:tc>
          <w:tcPr>
            <w:tcW w:w="256" w:type="dxa"/>
            <w:vAlign w:val="bottom"/>
          </w:tcPr>
          <w:p w14:paraId="64FAE0EF" w14:textId="77777777" w:rsidR="006933EE" w:rsidRPr="000D4935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42D95" w14:textId="7F4FBC51" w:rsidR="006933EE" w:rsidRPr="000D4935" w:rsidRDefault="001E1B1A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sz w:val="28"/>
                <w:szCs w:val="28"/>
              </w:rPr>
              <w:t>165</w:t>
            </w:r>
            <w:r w:rsidR="006933EE" w:rsidRPr="000D493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8"/>
                <w:szCs w:val="28"/>
              </w:rPr>
              <w:t>798</w:t>
            </w:r>
          </w:p>
        </w:tc>
        <w:tc>
          <w:tcPr>
            <w:tcW w:w="236" w:type="dxa"/>
            <w:vAlign w:val="bottom"/>
          </w:tcPr>
          <w:p w14:paraId="5AA5712A" w14:textId="77777777" w:rsidR="006933EE" w:rsidRPr="000D4935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F32F67" w14:textId="459B702B" w:rsidR="006933EE" w:rsidRPr="000D4935" w:rsidRDefault="001E1B1A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28"/>
                <w:szCs w:val="28"/>
              </w:rPr>
              <w:t>631</w:t>
            </w:r>
            <w:r w:rsidR="006933EE" w:rsidRPr="000D493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8"/>
                <w:szCs w:val="28"/>
              </w:rPr>
              <w:t>158</w:t>
            </w:r>
          </w:p>
        </w:tc>
      </w:tr>
    </w:tbl>
    <w:p w14:paraId="7B767AB9" w14:textId="77777777" w:rsidR="00394FB4" w:rsidRPr="000D4935" w:rsidRDefault="00394FB4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63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034"/>
        <w:gridCol w:w="238"/>
        <w:gridCol w:w="999"/>
        <w:gridCol w:w="239"/>
        <w:gridCol w:w="915"/>
        <w:gridCol w:w="236"/>
        <w:gridCol w:w="1033"/>
        <w:gridCol w:w="256"/>
        <w:gridCol w:w="1004"/>
        <w:gridCol w:w="236"/>
        <w:gridCol w:w="833"/>
      </w:tblGrid>
      <w:tr w:rsidR="006933EE" w:rsidRPr="000D4935" w14:paraId="3F593720" w14:textId="77777777" w:rsidTr="00EC1B9C">
        <w:trPr>
          <w:tblHeader/>
        </w:trPr>
        <w:tc>
          <w:tcPr>
            <w:tcW w:w="2610" w:type="dxa"/>
          </w:tcPr>
          <w:p w14:paraId="4CF076CA" w14:textId="77777777" w:rsidR="006933EE" w:rsidRPr="000D4935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23" w:type="dxa"/>
            <w:gridSpan w:val="11"/>
            <w:shd w:val="clear" w:color="auto" w:fill="auto"/>
          </w:tcPr>
          <w:p w14:paraId="59E84984" w14:textId="77777777" w:rsidR="006933EE" w:rsidRPr="000D4935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33EE" w:rsidRPr="000D4935" w14:paraId="062F63BF" w14:textId="77777777" w:rsidTr="00EC1B9C">
        <w:trPr>
          <w:tblHeader/>
        </w:trPr>
        <w:tc>
          <w:tcPr>
            <w:tcW w:w="2610" w:type="dxa"/>
          </w:tcPr>
          <w:p w14:paraId="5CA4AF39" w14:textId="77777777" w:rsidR="006933EE" w:rsidRPr="000D4935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5" w:type="dxa"/>
            <w:gridSpan w:val="5"/>
          </w:tcPr>
          <w:p w14:paraId="0586E1C6" w14:textId="3F7A7FB3" w:rsidR="006933EE" w:rsidRPr="000D4935" w:rsidRDefault="001E1B1A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22900DDF" w14:textId="77777777" w:rsidR="006933EE" w:rsidRPr="000D4935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2" w:type="dxa"/>
            <w:gridSpan w:val="5"/>
          </w:tcPr>
          <w:p w14:paraId="0B70EC8C" w14:textId="632D3389" w:rsidR="006933EE" w:rsidRPr="000D4935" w:rsidRDefault="001E1B1A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933EE" w:rsidRPr="000D4935" w14:paraId="7BABB0E4" w14:textId="77777777" w:rsidTr="00EC1B9C">
        <w:trPr>
          <w:tblHeader/>
        </w:trPr>
        <w:tc>
          <w:tcPr>
            <w:tcW w:w="2610" w:type="dxa"/>
          </w:tcPr>
          <w:p w14:paraId="6312424B" w14:textId="77777777" w:rsidR="006933EE" w:rsidRPr="000D4935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0AD3ED71" w14:textId="77777777" w:rsidR="006933EE" w:rsidRPr="000D4935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7F48B06F" w14:textId="77777777" w:rsidR="006933EE" w:rsidRPr="000D4935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22A58EDB" w14:textId="77777777" w:rsidR="006933EE" w:rsidRPr="000D4935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9" w:type="dxa"/>
            <w:vAlign w:val="bottom"/>
          </w:tcPr>
          <w:p w14:paraId="44663D34" w14:textId="77777777" w:rsidR="006933EE" w:rsidRPr="000D4935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14:paraId="2146BEF9" w14:textId="77777777" w:rsidR="006933EE" w:rsidRPr="000D4935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32190A15" w14:textId="77777777" w:rsidR="006933EE" w:rsidRPr="000D4935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05A4A73E" w14:textId="77777777" w:rsidR="006933EE" w:rsidRPr="000D4935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56" w:type="dxa"/>
            <w:vAlign w:val="bottom"/>
          </w:tcPr>
          <w:p w14:paraId="18B0A04F" w14:textId="77777777" w:rsidR="006933EE" w:rsidRPr="000D4935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4B02C5AC" w14:textId="77777777" w:rsidR="006933EE" w:rsidRPr="000D4935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466428F" w14:textId="77777777" w:rsidR="006933EE" w:rsidRPr="000D4935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22143115" w14:textId="77777777" w:rsidR="006933EE" w:rsidRPr="000D4935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933EE" w:rsidRPr="000D4935" w14:paraId="17114735" w14:textId="77777777" w:rsidTr="00EC1B9C">
        <w:trPr>
          <w:tblHeader/>
        </w:trPr>
        <w:tc>
          <w:tcPr>
            <w:tcW w:w="2610" w:type="dxa"/>
          </w:tcPr>
          <w:p w14:paraId="58F5466D" w14:textId="77777777" w:rsidR="006933EE" w:rsidRPr="000D4935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23" w:type="dxa"/>
            <w:gridSpan w:val="11"/>
            <w:vAlign w:val="bottom"/>
          </w:tcPr>
          <w:p w14:paraId="6439C396" w14:textId="4EC3C505" w:rsidR="006933EE" w:rsidRPr="000D4935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D4935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0D493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13EB6" w:rsidRPr="000D4935" w14:paraId="32893A88" w14:textId="77777777" w:rsidTr="00EC1B9C">
        <w:tc>
          <w:tcPr>
            <w:tcW w:w="2610" w:type="dxa"/>
          </w:tcPr>
          <w:p w14:paraId="25FC777B" w14:textId="1B4E7A95" w:rsidR="00113EB6" w:rsidRPr="000D4935" w:rsidRDefault="00113EB6" w:rsidP="00113EB6">
            <w:pPr>
              <w:pStyle w:val="ListParagraph"/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D493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34" w:type="dxa"/>
            <w:vAlign w:val="bottom"/>
          </w:tcPr>
          <w:p w14:paraId="1731C0A9" w14:textId="6F180B46" w:rsidR="00113EB6" w:rsidRPr="000D4935" w:rsidRDefault="00B31B71" w:rsidP="00B3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="00D44E3F" w:rsidRPr="000D49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6AB8D2EE" w14:textId="77777777" w:rsidR="00113EB6" w:rsidRPr="000D4935" w:rsidRDefault="00113EB6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4F80F5DD" w14:textId="1501E75E" w:rsidR="00113EB6" w:rsidRPr="000D4935" w:rsidRDefault="00B31B71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D44E3F" w:rsidRPr="000D49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2164ED5D" w14:textId="77777777" w:rsidR="00113EB6" w:rsidRPr="000D4935" w:rsidRDefault="00113EB6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14:paraId="37F2C69A" w14:textId="02EE811C" w:rsidR="00113EB6" w:rsidRPr="000D4935" w:rsidRDefault="00B31B71" w:rsidP="00B3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D44E3F" w:rsidRPr="000D49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7B9D629" w14:textId="77777777" w:rsidR="00113EB6" w:rsidRPr="000D4935" w:rsidRDefault="00113EB6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2F59E964" w14:textId="737D3BC7" w:rsidR="00113EB6" w:rsidRPr="000D4935" w:rsidRDefault="001E1B1A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110</w:t>
            </w:r>
            <w:r w:rsidR="00113EB6" w:rsidRPr="000D4935">
              <w:rPr>
                <w:rFonts w:ascii="Angsana New" w:hAnsi="Angsana New"/>
                <w:sz w:val="28"/>
                <w:szCs w:val="28"/>
              </w:rPr>
              <w:t>,</w:t>
            </w:r>
            <w:r w:rsidRPr="000D4935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56" w:type="dxa"/>
            <w:vAlign w:val="bottom"/>
          </w:tcPr>
          <w:p w14:paraId="275B7CF8" w14:textId="77777777" w:rsidR="00113EB6" w:rsidRPr="000D4935" w:rsidRDefault="00113EB6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7BD5EF30" w14:textId="04F4D285" w:rsidR="00113EB6" w:rsidRPr="000D4935" w:rsidRDefault="00113EB6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0D49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945EE03" w14:textId="77777777" w:rsidR="00113EB6" w:rsidRPr="000D4935" w:rsidRDefault="00113EB6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6AC8C061" w14:textId="7D89912A" w:rsidR="00113EB6" w:rsidRPr="000D4935" w:rsidRDefault="001E1B1A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110</w:t>
            </w:r>
            <w:r w:rsidR="00113EB6" w:rsidRPr="000D4935">
              <w:rPr>
                <w:rFonts w:ascii="Angsana New" w:hAnsi="Angsana New"/>
                <w:sz w:val="28"/>
                <w:szCs w:val="28"/>
              </w:rPr>
              <w:t>,</w:t>
            </w:r>
            <w:r w:rsidRPr="000D4935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113EB6" w:rsidRPr="000D4935" w14:paraId="679F1F15" w14:textId="77777777" w:rsidTr="00EC1B9C">
        <w:tc>
          <w:tcPr>
            <w:tcW w:w="2610" w:type="dxa"/>
          </w:tcPr>
          <w:p w14:paraId="74950BBF" w14:textId="2CC16333" w:rsidR="00113EB6" w:rsidRPr="000D4935" w:rsidRDefault="00113EB6" w:rsidP="00113EB6">
            <w:pPr>
              <w:pStyle w:val="ListParagraph"/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D493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34" w:type="dxa"/>
            <w:vAlign w:val="bottom"/>
          </w:tcPr>
          <w:p w14:paraId="6E4B953D" w14:textId="18F9D338" w:rsidR="00113EB6" w:rsidRPr="000D4935" w:rsidRDefault="001E1B1A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>197</w:t>
            </w:r>
            <w:r w:rsidR="00EA1E21" w:rsidRPr="000D4935">
              <w:rPr>
                <w:rFonts w:ascii="Angsana New" w:hAnsi="Angsana New"/>
                <w:sz w:val="28"/>
                <w:szCs w:val="28"/>
              </w:rPr>
              <w:t>,</w:t>
            </w:r>
            <w:r w:rsidRPr="000D4935"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238" w:type="dxa"/>
            <w:vAlign w:val="bottom"/>
          </w:tcPr>
          <w:p w14:paraId="64A92D75" w14:textId="77777777" w:rsidR="00113EB6" w:rsidRPr="000D4935" w:rsidRDefault="00113EB6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4941DBB6" w14:textId="634624E2" w:rsidR="00113EB6" w:rsidRPr="000D4935" w:rsidRDefault="00B31B71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230A9D" w:rsidRPr="000D49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E96B8C5" w14:textId="77777777" w:rsidR="00113EB6" w:rsidRPr="000D4935" w:rsidRDefault="00113EB6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14:paraId="773B4DBB" w14:textId="54B538C8" w:rsidR="00113EB6" w:rsidRPr="000D4935" w:rsidRDefault="001E1B1A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>197</w:t>
            </w:r>
            <w:r w:rsidR="00997F21" w:rsidRPr="000D4935">
              <w:rPr>
                <w:rFonts w:ascii="Angsana New" w:hAnsi="Angsana New"/>
                <w:sz w:val="28"/>
                <w:szCs w:val="28"/>
              </w:rPr>
              <w:t>,</w:t>
            </w:r>
            <w:r w:rsidRPr="000D4935"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236" w:type="dxa"/>
            <w:vAlign w:val="bottom"/>
          </w:tcPr>
          <w:p w14:paraId="3921FBFD" w14:textId="77777777" w:rsidR="00113EB6" w:rsidRPr="000D4935" w:rsidRDefault="00113EB6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67CCF8E4" w14:textId="680E0C3B" w:rsidR="00113EB6" w:rsidRPr="000D4935" w:rsidRDefault="001E1B1A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288</w:t>
            </w:r>
            <w:r w:rsidR="00113EB6" w:rsidRPr="000D4935">
              <w:rPr>
                <w:rFonts w:ascii="Angsana New" w:hAnsi="Angsana New"/>
                <w:sz w:val="28"/>
                <w:szCs w:val="28"/>
              </w:rPr>
              <w:t>,</w:t>
            </w:r>
            <w:r w:rsidRPr="000D4935">
              <w:rPr>
                <w:rFonts w:ascii="Angsana New" w:hAnsi="Angsana New"/>
                <w:sz w:val="28"/>
                <w:szCs w:val="28"/>
              </w:rPr>
              <w:t>360</w:t>
            </w:r>
          </w:p>
        </w:tc>
        <w:tc>
          <w:tcPr>
            <w:tcW w:w="256" w:type="dxa"/>
            <w:vAlign w:val="bottom"/>
          </w:tcPr>
          <w:p w14:paraId="3D7536D1" w14:textId="77777777" w:rsidR="00113EB6" w:rsidRPr="000D4935" w:rsidRDefault="00113EB6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54C4D0A8" w14:textId="15C27CFC" w:rsidR="00113EB6" w:rsidRPr="000D4935" w:rsidRDefault="00113EB6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0D49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D85A9FB" w14:textId="77777777" w:rsidR="00113EB6" w:rsidRPr="000D4935" w:rsidRDefault="00113EB6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2BD6B9B5" w14:textId="33C27E55" w:rsidR="00113EB6" w:rsidRPr="000D4935" w:rsidRDefault="001E1B1A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288</w:t>
            </w:r>
            <w:r w:rsidR="00113EB6" w:rsidRPr="000D4935">
              <w:rPr>
                <w:rFonts w:ascii="Angsana New" w:hAnsi="Angsana New"/>
                <w:sz w:val="28"/>
                <w:szCs w:val="28"/>
              </w:rPr>
              <w:t>,</w:t>
            </w:r>
            <w:r w:rsidRPr="000D4935">
              <w:rPr>
                <w:rFonts w:ascii="Angsana New" w:hAnsi="Angsana New"/>
                <w:sz w:val="28"/>
                <w:szCs w:val="28"/>
              </w:rPr>
              <w:t>360</w:t>
            </w:r>
          </w:p>
        </w:tc>
      </w:tr>
      <w:tr w:rsidR="00113EB6" w:rsidRPr="000D4935" w14:paraId="5C75956A" w14:textId="77777777" w:rsidTr="00EC1B9C">
        <w:trPr>
          <w:trHeight w:val="263"/>
        </w:trPr>
        <w:tc>
          <w:tcPr>
            <w:tcW w:w="2610" w:type="dxa"/>
          </w:tcPr>
          <w:p w14:paraId="4A64974F" w14:textId="77777777" w:rsidR="00EC1B9C" w:rsidRPr="000D4935" w:rsidRDefault="00EC1B9C" w:rsidP="00EC1B9C">
            <w:pPr>
              <w:pStyle w:val="ListParagraph"/>
              <w:ind w:left="160" w:right="-107" w:hanging="160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  <w:p w14:paraId="55973F75" w14:textId="48A9A05F" w:rsidR="00113EB6" w:rsidRPr="000D4935" w:rsidRDefault="00EC1B9C" w:rsidP="00EC1B9C">
            <w:pPr>
              <w:pStyle w:val="ListParagraph"/>
              <w:ind w:left="160" w:right="-107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0D493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D493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="001E1B1A" w:rsidRPr="000D4935">
              <w:rPr>
                <w:rFonts w:ascii="Angsana New" w:hAnsi="Angsana New"/>
                <w:i/>
                <w:iCs/>
                <w:sz w:val="28"/>
                <w:szCs w:val="28"/>
              </w:rPr>
              <w:t>2562</w:t>
            </w:r>
            <w:r w:rsidRPr="000D4935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: </w:t>
            </w:r>
            <w:r w:rsidRPr="000D493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หนี้สินตามสัญญาเช่าการเงิน)</w:t>
            </w:r>
          </w:p>
        </w:tc>
        <w:tc>
          <w:tcPr>
            <w:tcW w:w="1034" w:type="dxa"/>
            <w:vAlign w:val="bottom"/>
          </w:tcPr>
          <w:p w14:paraId="580C9A75" w14:textId="776121EA" w:rsidR="00113EB6" w:rsidRPr="000D4935" w:rsidRDefault="00B31B71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="00230A9D" w:rsidRPr="000D49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768E5085" w14:textId="77777777" w:rsidR="00113EB6" w:rsidRPr="000D4935" w:rsidRDefault="00113EB6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4CB3EC3C" w14:textId="43E26A3E" w:rsidR="00113EB6" w:rsidRPr="000D4935" w:rsidRDefault="001E1B1A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>157</w:t>
            </w:r>
            <w:r w:rsidR="00230A9D" w:rsidRPr="000D4935">
              <w:rPr>
                <w:rFonts w:ascii="Angsana New" w:hAnsi="Angsana New"/>
                <w:sz w:val="28"/>
                <w:szCs w:val="28"/>
              </w:rPr>
              <w:t>,</w:t>
            </w:r>
            <w:r w:rsidRPr="000D4935">
              <w:rPr>
                <w:rFonts w:ascii="Angsana New" w:hAnsi="Angsana New"/>
                <w:sz w:val="28"/>
                <w:szCs w:val="28"/>
              </w:rPr>
              <w:t>752</w:t>
            </w:r>
          </w:p>
        </w:tc>
        <w:tc>
          <w:tcPr>
            <w:tcW w:w="239" w:type="dxa"/>
            <w:vAlign w:val="bottom"/>
          </w:tcPr>
          <w:p w14:paraId="2D7AA59F" w14:textId="77777777" w:rsidR="00113EB6" w:rsidRPr="000D4935" w:rsidRDefault="00113EB6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14:paraId="553086D9" w14:textId="52DC43DC" w:rsidR="00113EB6" w:rsidRPr="000D4935" w:rsidRDefault="001E1B1A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>157</w:t>
            </w:r>
            <w:r w:rsidR="00997F21" w:rsidRPr="000D4935">
              <w:rPr>
                <w:rFonts w:ascii="Angsana New" w:hAnsi="Angsana New"/>
                <w:sz w:val="28"/>
                <w:szCs w:val="28"/>
              </w:rPr>
              <w:t>,</w:t>
            </w:r>
            <w:r w:rsidRPr="000D4935">
              <w:rPr>
                <w:rFonts w:ascii="Angsana New" w:hAnsi="Angsana New"/>
                <w:sz w:val="28"/>
                <w:szCs w:val="28"/>
              </w:rPr>
              <w:t>752</w:t>
            </w:r>
          </w:p>
        </w:tc>
        <w:tc>
          <w:tcPr>
            <w:tcW w:w="236" w:type="dxa"/>
            <w:vAlign w:val="bottom"/>
          </w:tcPr>
          <w:p w14:paraId="41B2149D" w14:textId="77777777" w:rsidR="00113EB6" w:rsidRPr="000D4935" w:rsidRDefault="00113EB6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67CDA672" w14:textId="1BC35B24" w:rsidR="00113EB6" w:rsidRPr="000D4935" w:rsidRDefault="00113EB6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4935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B31B71" w:rsidRPr="000D493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D49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56" w:type="dxa"/>
            <w:vAlign w:val="bottom"/>
          </w:tcPr>
          <w:p w14:paraId="57775454" w14:textId="77777777" w:rsidR="00113EB6" w:rsidRPr="000D4935" w:rsidRDefault="00113EB6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17EB1075" w14:textId="78623F54" w:rsidR="00113EB6" w:rsidRPr="000D4935" w:rsidRDefault="001E1B1A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16</w:t>
            </w:r>
            <w:r w:rsidRPr="000D4935">
              <w:rPr>
                <w:rFonts w:ascii="Angsana New" w:hAnsi="Angsana New"/>
                <w:sz w:val="28"/>
                <w:szCs w:val="28"/>
              </w:rPr>
              <w:t>5</w:t>
            </w:r>
            <w:r w:rsidR="00113EB6" w:rsidRPr="000D4935">
              <w:rPr>
                <w:rFonts w:ascii="Angsana New" w:hAnsi="Angsana New"/>
                <w:sz w:val="28"/>
                <w:szCs w:val="28"/>
              </w:rPr>
              <w:t>,</w:t>
            </w:r>
            <w:r w:rsidRPr="000D4935">
              <w:rPr>
                <w:rFonts w:ascii="Angsana New" w:hAnsi="Angsana New"/>
                <w:sz w:val="28"/>
                <w:szCs w:val="28"/>
              </w:rPr>
              <w:t>490</w:t>
            </w:r>
          </w:p>
        </w:tc>
        <w:tc>
          <w:tcPr>
            <w:tcW w:w="236" w:type="dxa"/>
            <w:vAlign w:val="bottom"/>
          </w:tcPr>
          <w:p w14:paraId="2FE3083C" w14:textId="77777777" w:rsidR="00113EB6" w:rsidRPr="000D4935" w:rsidRDefault="00113EB6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33BFB453" w14:textId="4DA661DE" w:rsidR="00113EB6" w:rsidRPr="000D4935" w:rsidRDefault="001E1B1A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4935">
              <w:rPr>
                <w:rFonts w:ascii="Angsana New" w:hAnsi="Angsana New" w:hint="cs"/>
                <w:sz w:val="28"/>
                <w:szCs w:val="28"/>
              </w:rPr>
              <w:t>16</w:t>
            </w:r>
            <w:r w:rsidRPr="000D4935">
              <w:rPr>
                <w:rFonts w:ascii="Angsana New" w:hAnsi="Angsana New"/>
                <w:sz w:val="28"/>
                <w:szCs w:val="28"/>
              </w:rPr>
              <w:t>5</w:t>
            </w:r>
            <w:r w:rsidR="00113EB6" w:rsidRPr="000D4935">
              <w:rPr>
                <w:rFonts w:ascii="Angsana New" w:hAnsi="Angsana New"/>
                <w:sz w:val="28"/>
                <w:szCs w:val="28"/>
              </w:rPr>
              <w:t>,</w:t>
            </w:r>
            <w:r w:rsidRPr="000D4935">
              <w:rPr>
                <w:rFonts w:ascii="Angsana New" w:hAnsi="Angsana New"/>
                <w:sz w:val="28"/>
                <w:szCs w:val="28"/>
              </w:rPr>
              <w:t>490</w:t>
            </w:r>
          </w:p>
        </w:tc>
      </w:tr>
      <w:tr w:rsidR="00113EB6" w:rsidRPr="000D4935" w14:paraId="36E3E974" w14:textId="77777777" w:rsidTr="00EC1B9C">
        <w:tc>
          <w:tcPr>
            <w:tcW w:w="2610" w:type="dxa"/>
          </w:tcPr>
          <w:p w14:paraId="773CF17C" w14:textId="77777777" w:rsidR="00113EB6" w:rsidRPr="000D4935" w:rsidRDefault="00113EB6" w:rsidP="00113EB6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0D49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D32143" w14:textId="27F048EA" w:rsidR="00113EB6" w:rsidRPr="000D4935" w:rsidRDefault="001E1B1A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28"/>
                <w:szCs w:val="28"/>
              </w:rPr>
              <w:t>197</w:t>
            </w:r>
            <w:r w:rsidR="00997F21" w:rsidRPr="000D493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238" w:type="dxa"/>
            <w:vAlign w:val="bottom"/>
          </w:tcPr>
          <w:p w14:paraId="54AFC6A7" w14:textId="77777777" w:rsidR="00113EB6" w:rsidRPr="000D4935" w:rsidRDefault="00113EB6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64E129" w14:textId="2265FE0B" w:rsidR="00113EB6" w:rsidRPr="000D4935" w:rsidRDefault="001E1B1A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28"/>
                <w:szCs w:val="28"/>
              </w:rPr>
              <w:t>157</w:t>
            </w:r>
            <w:r w:rsidR="00997F21" w:rsidRPr="000D493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8"/>
                <w:szCs w:val="28"/>
              </w:rPr>
              <w:t>752</w:t>
            </w:r>
          </w:p>
        </w:tc>
        <w:tc>
          <w:tcPr>
            <w:tcW w:w="239" w:type="dxa"/>
            <w:vAlign w:val="bottom"/>
          </w:tcPr>
          <w:p w14:paraId="171EE2B3" w14:textId="77777777" w:rsidR="00113EB6" w:rsidRPr="000D4935" w:rsidRDefault="00113EB6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BA9CC" w14:textId="1A23B404" w:rsidR="00113EB6" w:rsidRPr="000D4935" w:rsidRDefault="001E1B1A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28"/>
                <w:szCs w:val="28"/>
              </w:rPr>
              <w:t>355</w:t>
            </w:r>
            <w:r w:rsidR="00DE4504" w:rsidRPr="000D493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8"/>
                <w:szCs w:val="28"/>
              </w:rPr>
              <w:t>352</w:t>
            </w:r>
          </w:p>
        </w:tc>
        <w:tc>
          <w:tcPr>
            <w:tcW w:w="236" w:type="dxa"/>
            <w:vAlign w:val="bottom"/>
          </w:tcPr>
          <w:p w14:paraId="69DDB67F" w14:textId="77777777" w:rsidR="00113EB6" w:rsidRPr="000D4935" w:rsidRDefault="00113EB6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AF1999" w14:textId="0C7EB5EB" w:rsidR="00113EB6" w:rsidRPr="000D4935" w:rsidRDefault="001E1B1A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sz w:val="28"/>
                <w:szCs w:val="28"/>
              </w:rPr>
              <w:t>398</w:t>
            </w:r>
            <w:r w:rsidR="00113EB6" w:rsidRPr="000D493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8"/>
                <w:szCs w:val="28"/>
              </w:rPr>
              <w:t>360</w:t>
            </w:r>
          </w:p>
        </w:tc>
        <w:tc>
          <w:tcPr>
            <w:tcW w:w="256" w:type="dxa"/>
            <w:vAlign w:val="bottom"/>
          </w:tcPr>
          <w:p w14:paraId="4D75FF43" w14:textId="77777777" w:rsidR="00113EB6" w:rsidRPr="000D4935" w:rsidRDefault="00113EB6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CE90C5" w14:textId="0076BE1A" w:rsidR="00113EB6" w:rsidRPr="000D4935" w:rsidRDefault="001E1B1A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sz w:val="28"/>
                <w:szCs w:val="28"/>
              </w:rPr>
              <w:t>16</w:t>
            </w:r>
            <w:r w:rsidRPr="000D4935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113EB6" w:rsidRPr="000D493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8"/>
                <w:szCs w:val="28"/>
              </w:rPr>
              <w:t>490</w:t>
            </w:r>
          </w:p>
        </w:tc>
        <w:tc>
          <w:tcPr>
            <w:tcW w:w="236" w:type="dxa"/>
            <w:vAlign w:val="bottom"/>
          </w:tcPr>
          <w:p w14:paraId="0994B0D5" w14:textId="77777777" w:rsidR="00113EB6" w:rsidRPr="000D4935" w:rsidRDefault="00113EB6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5097FF" w14:textId="2DADB36A" w:rsidR="00113EB6" w:rsidRPr="000D4935" w:rsidRDefault="001E1B1A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28"/>
                <w:szCs w:val="28"/>
              </w:rPr>
              <w:t>563</w:t>
            </w:r>
            <w:r w:rsidR="00113EB6" w:rsidRPr="000D493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8"/>
                <w:szCs w:val="28"/>
              </w:rPr>
              <w:t>850</w:t>
            </w:r>
          </w:p>
        </w:tc>
      </w:tr>
    </w:tbl>
    <w:p w14:paraId="607FDC7B" w14:textId="77777777" w:rsidR="003C694D" w:rsidRPr="000D4935" w:rsidRDefault="003C694D" w:rsidP="00DA6D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690BB6F0" w14:textId="5B6ED361" w:rsidR="00F71C06" w:rsidRPr="000D4935" w:rsidRDefault="00F71C06" w:rsidP="00F71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เงินกู้ยืมระยะสั้นจากสถาบันการเงินเสียดอกเบี้ยในอัตรา</w:t>
      </w:r>
      <w:r w:rsidRPr="000D4935">
        <w:rPr>
          <w:rFonts w:ascii="Angsana New" w:hAnsi="Angsana New" w:hint="cs"/>
          <w:sz w:val="30"/>
          <w:szCs w:val="30"/>
          <w:cs/>
        </w:rPr>
        <w:t>ระหว่าง</w:t>
      </w:r>
      <w:r w:rsidRPr="000D4935">
        <w:rPr>
          <w:rFonts w:ascii="Angsana New" w:hAnsi="Angsana New"/>
          <w:sz w:val="30"/>
          <w:szCs w:val="30"/>
          <w:cs/>
        </w:rPr>
        <w:t xml:space="preserve">ร้อยละ </w:t>
      </w:r>
      <w:r w:rsidR="001E1B1A" w:rsidRPr="000D4935">
        <w:rPr>
          <w:rFonts w:ascii="Angsana New" w:hAnsi="Angsana New"/>
          <w:sz w:val="30"/>
          <w:szCs w:val="30"/>
        </w:rPr>
        <w:t>0</w:t>
      </w:r>
      <w:r w:rsidR="005D42B7" w:rsidRPr="000D4935">
        <w:rPr>
          <w:rFonts w:ascii="Angsana New" w:hAnsi="Angsana New"/>
          <w:sz w:val="30"/>
          <w:szCs w:val="30"/>
        </w:rPr>
        <w:t>.</w:t>
      </w:r>
      <w:r w:rsidR="001E1B1A" w:rsidRPr="000D4935">
        <w:rPr>
          <w:rFonts w:ascii="Angsana New" w:hAnsi="Angsana New"/>
          <w:sz w:val="30"/>
          <w:szCs w:val="30"/>
        </w:rPr>
        <w:t>72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 xml:space="preserve">ถึงร้อยละ </w:t>
      </w:r>
      <w:r w:rsidR="001E1B1A" w:rsidRPr="000D4935">
        <w:rPr>
          <w:rFonts w:ascii="Angsana New" w:hAnsi="Angsana New"/>
          <w:sz w:val="30"/>
          <w:szCs w:val="30"/>
        </w:rPr>
        <w:t>1</w:t>
      </w:r>
      <w:r w:rsidRPr="000D4935">
        <w:rPr>
          <w:rFonts w:ascii="Angsana New" w:hAnsi="Angsana New"/>
          <w:sz w:val="30"/>
          <w:szCs w:val="30"/>
        </w:rPr>
        <w:t>.</w:t>
      </w:r>
      <w:r w:rsidR="001E1B1A" w:rsidRPr="000D4935">
        <w:rPr>
          <w:rFonts w:ascii="Angsana New" w:hAnsi="Angsana New"/>
          <w:sz w:val="30"/>
          <w:szCs w:val="30"/>
        </w:rPr>
        <w:t>99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>ต่อปี</w:t>
      </w:r>
      <w:r w:rsidRPr="000D4935">
        <w:rPr>
          <w:rFonts w:ascii="Angsana New" w:hAnsi="Angsana New"/>
          <w:color w:val="FFFFFF"/>
          <w:sz w:val="30"/>
          <w:szCs w:val="30"/>
        </w:rPr>
        <w:t>/</w:t>
      </w:r>
      <w:r w:rsidRPr="000D4935">
        <w:rPr>
          <w:rFonts w:ascii="Angsana New" w:hAnsi="Angsana New"/>
          <w:sz w:val="30"/>
          <w:szCs w:val="30"/>
          <w:cs/>
        </w:rPr>
        <w:t xml:space="preserve">ในปี </w:t>
      </w:r>
      <w:r w:rsidR="001E1B1A" w:rsidRPr="000D4935">
        <w:rPr>
          <w:rFonts w:ascii="Angsana New" w:hAnsi="Angsana New"/>
          <w:sz w:val="30"/>
          <w:szCs w:val="30"/>
        </w:rPr>
        <w:t>2563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</w:rPr>
        <w:br/>
      </w:r>
      <w:r w:rsidRPr="000D4935">
        <w:rPr>
          <w:rFonts w:ascii="Angsana New" w:hAnsi="Angsana New"/>
          <w:i/>
          <w:iCs/>
          <w:sz w:val="30"/>
          <w:szCs w:val="30"/>
          <w:cs/>
        </w:rPr>
        <w:t>(</w:t>
      </w:r>
      <w:r w:rsidR="001E1B1A" w:rsidRPr="000D4935">
        <w:rPr>
          <w:rFonts w:ascii="Angsana New" w:hAnsi="Angsana New"/>
          <w:i/>
          <w:iCs/>
          <w:sz w:val="30"/>
          <w:szCs w:val="30"/>
        </w:rPr>
        <w:t>2562</w:t>
      </w:r>
      <w:r w:rsidRPr="000D4935">
        <w:rPr>
          <w:rFonts w:ascii="Angsana New" w:hAnsi="Angsana New"/>
          <w:i/>
          <w:iCs/>
          <w:sz w:val="30"/>
          <w:szCs w:val="30"/>
        </w:rPr>
        <w:t>:</w:t>
      </w:r>
      <w:r w:rsidRPr="000D4935">
        <w:rPr>
          <w:rFonts w:ascii="Angsana New" w:hAnsi="Angsana New"/>
          <w:i/>
          <w:iCs/>
          <w:sz w:val="30"/>
          <w:szCs w:val="30"/>
          <w:cs/>
        </w:rPr>
        <w:t xml:space="preserve"> ระหว่างร้อยละ</w:t>
      </w:r>
      <w:r w:rsidR="004A17D5" w:rsidRPr="000D4935">
        <w:rPr>
          <w:rFonts w:ascii="Angsana New" w:hAnsi="Angsana New"/>
          <w:i/>
          <w:iCs/>
          <w:sz w:val="30"/>
          <w:szCs w:val="30"/>
        </w:rPr>
        <w:t xml:space="preserve"> </w:t>
      </w:r>
      <w:r w:rsidR="001E1B1A" w:rsidRPr="000D4935">
        <w:rPr>
          <w:rFonts w:ascii="Angsana New" w:hAnsi="Angsana New"/>
          <w:i/>
          <w:iCs/>
          <w:sz w:val="30"/>
          <w:szCs w:val="30"/>
        </w:rPr>
        <w:t>1</w:t>
      </w:r>
      <w:r w:rsidRPr="000D4935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1E1B1A" w:rsidRPr="000D4935">
        <w:rPr>
          <w:rFonts w:ascii="Angsana New" w:hAnsi="Angsana New"/>
          <w:i/>
          <w:iCs/>
          <w:sz w:val="30"/>
          <w:szCs w:val="30"/>
        </w:rPr>
        <w:t>4</w:t>
      </w:r>
      <w:r w:rsidR="001E1B1A" w:rsidRPr="000D4935">
        <w:rPr>
          <w:rFonts w:ascii="Angsana New" w:hAnsi="Angsana New" w:hint="cs"/>
          <w:i/>
          <w:iCs/>
          <w:sz w:val="30"/>
          <w:szCs w:val="30"/>
        </w:rPr>
        <w:t>2</w:t>
      </w:r>
      <w:r w:rsidRPr="000D4935">
        <w:rPr>
          <w:rFonts w:ascii="Angsana New" w:hAnsi="Angsana New"/>
          <w:i/>
          <w:iCs/>
          <w:sz w:val="30"/>
          <w:szCs w:val="30"/>
        </w:rPr>
        <w:t xml:space="preserve"> </w:t>
      </w:r>
      <w:r w:rsidRPr="000D4935">
        <w:rPr>
          <w:rFonts w:ascii="Angsana New" w:hAnsi="Angsana New"/>
          <w:i/>
          <w:iCs/>
          <w:sz w:val="30"/>
          <w:szCs w:val="30"/>
          <w:cs/>
        </w:rPr>
        <w:t>ถึง</w:t>
      </w:r>
      <w:r w:rsidRPr="000D4935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9947C9" w:rsidRPr="000D4935">
        <w:rPr>
          <w:rFonts w:ascii="Angsana New" w:hAnsi="Angsana New"/>
          <w:i/>
          <w:iCs/>
          <w:sz w:val="30"/>
          <w:szCs w:val="30"/>
        </w:rPr>
        <w:t xml:space="preserve"> </w:t>
      </w:r>
      <w:r w:rsidR="001E1B1A" w:rsidRPr="000D4935">
        <w:rPr>
          <w:rFonts w:ascii="Angsana New" w:hAnsi="Angsana New"/>
          <w:i/>
          <w:iCs/>
          <w:sz w:val="30"/>
          <w:szCs w:val="30"/>
        </w:rPr>
        <w:t>1</w:t>
      </w:r>
      <w:r w:rsidRPr="000D4935">
        <w:rPr>
          <w:rFonts w:ascii="Angsana New" w:hAnsi="Angsana New"/>
          <w:i/>
          <w:iCs/>
          <w:sz w:val="30"/>
          <w:szCs w:val="30"/>
        </w:rPr>
        <w:t>.</w:t>
      </w:r>
      <w:r w:rsidR="001E1B1A" w:rsidRPr="000D4935">
        <w:rPr>
          <w:rFonts w:ascii="Angsana New" w:hAnsi="Angsana New" w:hint="cs"/>
          <w:i/>
          <w:iCs/>
          <w:sz w:val="30"/>
          <w:szCs w:val="30"/>
        </w:rPr>
        <w:t>9</w:t>
      </w:r>
      <w:r w:rsidR="001E1B1A" w:rsidRPr="000D4935">
        <w:rPr>
          <w:rFonts w:ascii="Angsana New" w:hAnsi="Angsana New"/>
          <w:i/>
          <w:iCs/>
          <w:sz w:val="30"/>
          <w:szCs w:val="30"/>
        </w:rPr>
        <w:t>9</w:t>
      </w:r>
      <w:r w:rsidRPr="000D4935">
        <w:rPr>
          <w:rFonts w:ascii="Angsana New" w:hAnsi="Angsana New"/>
          <w:i/>
          <w:iCs/>
          <w:sz w:val="30"/>
          <w:szCs w:val="30"/>
        </w:rPr>
        <w:t xml:space="preserve"> </w:t>
      </w:r>
      <w:r w:rsidRPr="000D4935">
        <w:rPr>
          <w:rFonts w:ascii="Angsana New" w:hAnsi="Angsana New"/>
          <w:i/>
          <w:iCs/>
          <w:sz w:val="30"/>
          <w:szCs w:val="30"/>
          <w:cs/>
        </w:rPr>
        <w:t>ต่อปี)</w:t>
      </w:r>
    </w:p>
    <w:p w14:paraId="2D660997" w14:textId="77777777" w:rsidR="00D53A2F" w:rsidRPr="000D4935" w:rsidRDefault="008C1E52" w:rsidP="00D53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D4935">
        <w:rPr>
          <w:rFonts w:ascii="Angsana New" w:hAnsi="Angsana New"/>
          <w:cs/>
        </w:rPr>
        <w:br w:type="column"/>
      </w:r>
      <w:r w:rsidR="00D53A2F"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3E8AA28C" w14:textId="77777777" w:rsidR="00D53A2F" w:rsidRPr="000D4935" w:rsidRDefault="00D53A2F" w:rsidP="00D53A2F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</w:p>
    <w:p w14:paraId="678AB3A4" w14:textId="2F466B16" w:rsidR="00D53A2F" w:rsidRPr="000D4935" w:rsidRDefault="00D53A2F" w:rsidP="00D53A2F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="Angsana New" w:hAnsi="Angsana New" w:cs="Angsana New"/>
          <w:i/>
          <w:iCs/>
          <w:cs/>
          <w:lang w:val="en-US"/>
        </w:rPr>
      </w:pPr>
      <w:r w:rsidRPr="000D4935">
        <w:rPr>
          <w:rFonts w:ascii="Angsana New" w:hAnsi="Angsana New" w:cs="Angsana New" w:hint="cs"/>
          <w:cs/>
          <w:lang w:val="en-US"/>
        </w:rPr>
        <w:t>เมื่อวันที่</w:t>
      </w:r>
      <w:r w:rsidRPr="000D4935">
        <w:rPr>
          <w:rFonts w:ascii="Angsana New" w:hAnsi="Angsana New" w:cs="Angsana New"/>
          <w:color w:val="FFFFFF"/>
          <w:lang w:val="en-US"/>
        </w:rPr>
        <w:t>/</w:t>
      </w:r>
      <w:r w:rsidR="001E1B1A" w:rsidRPr="000D4935">
        <w:rPr>
          <w:rFonts w:ascii="Angsana New" w:hAnsi="Angsana New" w:cs="Angsana New"/>
          <w:lang w:val="en-US"/>
        </w:rPr>
        <w:t>27</w:t>
      </w:r>
      <w:r w:rsidRPr="000D4935">
        <w:rPr>
          <w:rFonts w:ascii="Angsana New" w:hAnsi="Angsana New" w:cs="Angsana New"/>
          <w:color w:val="FFFFFF"/>
          <w:lang w:val="en-US"/>
        </w:rPr>
        <w:t>/</w:t>
      </w:r>
      <w:r w:rsidRPr="000D4935">
        <w:rPr>
          <w:rFonts w:ascii="Angsana New" w:hAnsi="Angsana New" w:cs="Angsana New" w:hint="cs"/>
          <w:cs/>
          <w:lang w:val="en-US"/>
        </w:rPr>
        <w:t>พฤศจิกายน</w:t>
      </w:r>
      <w:r w:rsidRPr="000D4935">
        <w:rPr>
          <w:rFonts w:ascii="Angsana New" w:hAnsi="Angsana New" w:cs="Angsana New"/>
          <w:color w:val="FFFFFF"/>
          <w:lang w:val="en-US"/>
        </w:rPr>
        <w:t>/</w:t>
      </w:r>
      <w:r w:rsidR="001E1B1A" w:rsidRPr="000D4935">
        <w:rPr>
          <w:rFonts w:ascii="Angsana New" w:hAnsi="Angsana New" w:cs="Angsana New"/>
          <w:lang w:val="en-US"/>
        </w:rPr>
        <w:t>2557</w:t>
      </w:r>
      <w:r w:rsidRPr="000D4935">
        <w:rPr>
          <w:rFonts w:ascii="Angsana New" w:hAnsi="Angsana New" w:cs="Angsana New"/>
          <w:color w:val="FFFFFF"/>
          <w:lang w:val="en-US"/>
        </w:rPr>
        <w:t>/</w:t>
      </w:r>
      <w:r w:rsidRPr="000D4935">
        <w:rPr>
          <w:rFonts w:ascii="Angsana New" w:hAnsi="Angsana New" w:cs="Angsana New" w:hint="cs"/>
          <w:cs/>
          <w:lang w:val="en-US"/>
        </w:rPr>
        <w:t>บริษัทได้ทำสัญญากู้ยืมเงินกับสถาบันการเงินมีวงเงินกู้จำนวน</w:t>
      </w:r>
      <w:r w:rsidRPr="000D4935">
        <w:rPr>
          <w:rFonts w:ascii="Angsana New" w:hAnsi="Angsana New" w:cs="Angsana New"/>
          <w:color w:val="FFFFFF"/>
          <w:lang w:val="en-US"/>
        </w:rPr>
        <w:t>/</w:t>
      </w:r>
      <w:r w:rsidR="001E1B1A" w:rsidRPr="000D4935">
        <w:rPr>
          <w:rFonts w:ascii="Angsana New" w:hAnsi="Angsana New" w:cs="Angsana New"/>
          <w:lang w:val="en-US"/>
        </w:rPr>
        <w:t>80</w:t>
      </w:r>
      <w:r w:rsidRPr="000D4935">
        <w:rPr>
          <w:rFonts w:ascii="Angsana New" w:hAnsi="Angsana New" w:cs="Angsana New"/>
          <w:color w:val="FFFFFF"/>
          <w:lang w:val="en-US"/>
        </w:rPr>
        <w:t>/</w:t>
      </w:r>
      <w:r w:rsidRPr="000D4935">
        <w:rPr>
          <w:rFonts w:ascii="Angsana New" w:hAnsi="Angsana New" w:cs="Angsana New" w:hint="cs"/>
          <w:cs/>
          <w:lang w:val="en-US"/>
        </w:rPr>
        <w:t xml:space="preserve">ล้านบาท           เพื่อก่อสร้างอาคารเก็บสินค้าและอาคารพักสินค้า เงินกู้ยืมดังกล่าวมีอัตราดอกเบี้ยขั้นต่ำสำหรับเงินกู้ยืม </w:t>
      </w:r>
      <w:r w:rsidRPr="000D4935">
        <w:rPr>
          <w:rFonts w:ascii="Angsana New" w:hAnsi="Angsana New" w:cs="Angsana New"/>
          <w:lang w:val="en-US"/>
        </w:rPr>
        <w:t xml:space="preserve">(MLR)     </w:t>
      </w:r>
      <w:r w:rsidRPr="000D4935">
        <w:rPr>
          <w:rFonts w:ascii="Angsana New" w:hAnsi="Angsana New" w:cs="Angsana New" w:hint="cs"/>
          <w:cs/>
          <w:lang w:val="en-US"/>
        </w:rPr>
        <w:t xml:space="preserve">ลบด้วยร้อยละ </w:t>
      </w:r>
      <w:r w:rsidR="001E1B1A" w:rsidRPr="000D4935">
        <w:rPr>
          <w:rFonts w:ascii="Angsana New" w:hAnsi="Angsana New" w:cs="Angsana New"/>
          <w:lang w:val="en-US"/>
        </w:rPr>
        <w:t>2</w:t>
      </w:r>
      <w:r w:rsidRPr="000D4935">
        <w:rPr>
          <w:rFonts w:ascii="Angsana New" w:hAnsi="Angsana New" w:cs="Angsana New"/>
          <w:lang w:val="en-US"/>
        </w:rPr>
        <w:t>.</w:t>
      </w:r>
      <w:r w:rsidR="001E1B1A" w:rsidRPr="000D4935">
        <w:rPr>
          <w:rFonts w:ascii="Angsana New" w:hAnsi="Angsana New" w:cs="Angsana New"/>
          <w:lang w:val="en-US"/>
        </w:rPr>
        <w:t>50</w:t>
      </w:r>
      <w:r w:rsidRPr="000D4935">
        <w:rPr>
          <w:rFonts w:ascii="Angsana New" w:hAnsi="Angsana New" w:cs="Angsana New"/>
          <w:lang w:val="en-US"/>
        </w:rPr>
        <w:t xml:space="preserve"> </w:t>
      </w:r>
      <w:r w:rsidRPr="000D4935">
        <w:rPr>
          <w:rFonts w:ascii="Angsana New" w:hAnsi="Angsana New" w:cs="Angsana New" w:hint="cs"/>
          <w:cs/>
          <w:lang w:val="en-US"/>
        </w:rPr>
        <w:t xml:space="preserve">ต่อปี สำหรับสองปีแรก อัตราดอกเบี้ยขั้นต่ำสำหรับเงินกู้ยืม </w:t>
      </w:r>
      <w:r w:rsidRPr="000D4935">
        <w:rPr>
          <w:rFonts w:ascii="Angsana New" w:hAnsi="Angsana New" w:cs="Angsana New"/>
          <w:lang w:val="en-US"/>
        </w:rPr>
        <w:t xml:space="preserve">(MLR) </w:t>
      </w:r>
      <w:r w:rsidRPr="000D4935">
        <w:rPr>
          <w:rFonts w:ascii="Angsana New" w:hAnsi="Angsana New" w:cs="Angsana New" w:hint="cs"/>
          <w:cs/>
          <w:lang w:val="en-US"/>
        </w:rPr>
        <w:t xml:space="preserve">ลบด้วยร้อยละ </w:t>
      </w:r>
      <w:r w:rsidR="001E1B1A" w:rsidRPr="000D4935">
        <w:rPr>
          <w:rFonts w:ascii="Angsana New" w:hAnsi="Angsana New" w:cs="Angsana New"/>
          <w:lang w:val="en-US"/>
        </w:rPr>
        <w:t>2</w:t>
      </w:r>
      <w:r w:rsidRPr="000D4935">
        <w:rPr>
          <w:rFonts w:ascii="Angsana New" w:hAnsi="Angsana New" w:cs="Angsana New"/>
          <w:lang w:val="en-US"/>
        </w:rPr>
        <w:t>.</w:t>
      </w:r>
      <w:r w:rsidR="001E1B1A" w:rsidRPr="000D4935">
        <w:rPr>
          <w:rFonts w:ascii="Angsana New" w:hAnsi="Angsana New" w:cs="Angsana New"/>
          <w:lang w:val="en-US"/>
        </w:rPr>
        <w:t>00</w:t>
      </w:r>
      <w:r w:rsidRPr="000D4935">
        <w:rPr>
          <w:rFonts w:ascii="Angsana New" w:hAnsi="Angsana New" w:cs="Angsana New"/>
          <w:lang w:val="en-US"/>
        </w:rPr>
        <w:t xml:space="preserve"> </w:t>
      </w:r>
      <w:r w:rsidRPr="000D4935">
        <w:rPr>
          <w:rFonts w:ascii="Angsana New" w:hAnsi="Angsana New" w:cs="Angsana New" w:hint="cs"/>
          <w:cs/>
          <w:lang w:val="en-US"/>
        </w:rPr>
        <w:t xml:space="preserve">ต่อปี สำหรับปีที่สามและสี่ และอัตราดอกเบี้ยขั้นต่ำสำหรับเงินกู้ยืม </w:t>
      </w:r>
      <w:r w:rsidRPr="000D4935">
        <w:rPr>
          <w:rFonts w:ascii="Angsana New" w:hAnsi="Angsana New" w:cs="Angsana New"/>
          <w:lang w:val="en-US"/>
        </w:rPr>
        <w:t xml:space="preserve">(MLR) </w:t>
      </w:r>
      <w:r w:rsidRPr="000D4935">
        <w:rPr>
          <w:rFonts w:ascii="Angsana New" w:hAnsi="Angsana New" w:cs="Angsana New" w:hint="cs"/>
          <w:cs/>
          <w:lang w:val="en-US"/>
        </w:rPr>
        <w:t xml:space="preserve">ลบด้วยร้อยละ </w:t>
      </w:r>
      <w:r w:rsidR="001E1B1A" w:rsidRPr="000D4935">
        <w:rPr>
          <w:rFonts w:ascii="Angsana New" w:hAnsi="Angsana New" w:cs="Angsana New"/>
          <w:lang w:val="en-US"/>
        </w:rPr>
        <w:t>1</w:t>
      </w:r>
      <w:r w:rsidRPr="000D4935">
        <w:rPr>
          <w:rFonts w:ascii="Angsana New" w:hAnsi="Angsana New" w:cs="Angsana New"/>
          <w:lang w:val="en-US"/>
        </w:rPr>
        <w:t>.</w:t>
      </w:r>
      <w:r w:rsidR="001E1B1A" w:rsidRPr="000D4935">
        <w:rPr>
          <w:rFonts w:ascii="Angsana New" w:hAnsi="Angsana New" w:cs="Angsana New"/>
          <w:lang w:val="en-US"/>
        </w:rPr>
        <w:t>50</w:t>
      </w:r>
      <w:r w:rsidRPr="000D4935">
        <w:rPr>
          <w:rFonts w:ascii="Angsana New" w:hAnsi="Angsana New" w:cs="Angsana New"/>
          <w:lang w:val="en-US"/>
        </w:rPr>
        <w:t xml:space="preserve"> </w:t>
      </w:r>
      <w:r w:rsidRPr="000D4935">
        <w:rPr>
          <w:rFonts w:ascii="Angsana New" w:hAnsi="Angsana New" w:cs="Angsana New" w:hint="cs"/>
          <w:cs/>
          <w:lang w:val="en-US"/>
        </w:rPr>
        <w:t xml:space="preserve">ต่อปี สำหรับปีที่ห้า     เป็นต้นไป มีกำหนดชำระคืนเงินต้นเป็นรายเดือนทุกเดือน เดือนละ </w:t>
      </w:r>
      <w:r w:rsidR="001E1B1A" w:rsidRPr="000D4935">
        <w:rPr>
          <w:rFonts w:ascii="Angsana New" w:hAnsi="Angsana New" w:cs="Angsana New"/>
          <w:lang w:val="en-US"/>
        </w:rPr>
        <w:t>1</w:t>
      </w:r>
      <w:r w:rsidRPr="000D4935">
        <w:rPr>
          <w:rFonts w:ascii="Angsana New" w:hAnsi="Angsana New" w:cs="Angsana New"/>
          <w:lang w:val="en-US"/>
        </w:rPr>
        <w:t>.</w:t>
      </w:r>
      <w:r w:rsidR="001E1B1A" w:rsidRPr="000D4935">
        <w:rPr>
          <w:rFonts w:ascii="Angsana New" w:hAnsi="Angsana New" w:cs="Angsana New"/>
          <w:lang w:val="en-US"/>
        </w:rPr>
        <w:t>12</w:t>
      </w:r>
      <w:r w:rsidRPr="000D4935">
        <w:rPr>
          <w:rFonts w:ascii="Angsana New" w:hAnsi="Angsana New" w:cs="Angsana New"/>
          <w:lang w:val="en-US"/>
        </w:rPr>
        <w:t xml:space="preserve"> </w:t>
      </w:r>
      <w:r w:rsidRPr="000D4935">
        <w:rPr>
          <w:rFonts w:ascii="Angsana New" w:hAnsi="Angsana New" w:cs="Angsana New" w:hint="cs"/>
          <w:cs/>
          <w:lang w:val="en-US"/>
        </w:rPr>
        <w:t>ล้านบาท และกำหนดชำระคืนเงินต้น      ให้เสร็จสิ้นภายใน</w:t>
      </w:r>
      <w:r w:rsidRPr="000D4935">
        <w:rPr>
          <w:rFonts w:ascii="Angsana New" w:hAnsi="Angsana New" w:cs="Angsana New" w:hint="cs"/>
          <w:color w:val="FFFFFF"/>
          <w:cs/>
          <w:lang w:val="en-US"/>
        </w:rPr>
        <w:t>/</w:t>
      </w:r>
      <w:r w:rsidR="001E1B1A" w:rsidRPr="000D4935">
        <w:rPr>
          <w:rFonts w:ascii="Angsana New" w:hAnsi="Angsana New" w:cs="Angsana New"/>
          <w:lang w:val="en-US"/>
        </w:rPr>
        <w:t>8</w:t>
      </w:r>
      <w:r w:rsidRPr="000D4935">
        <w:rPr>
          <w:rFonts w:ascii="Angsana New" w:hAnsi="Angsana New" w:cs="Angsana New" w:hint="cs"/>
          <w:color w:val="FFFFFF"/>
          <w:cs/>
          <w:lang w:val="en-US"/>
        </w:rPr>
        <w:t>/</w:t>
      </w:r>
      <w:r w:rsidRPr="000D4935">
        <w:rPr>
          <w:rFonts w:ascii="Angsana New" w:hAnsi="Angsana New" w:cs="Angsana New" w:hint="cs"/>
          <w:cs/>
          <w:lang w:val="en-US"/>
        </w:rPr>
        <w:t>ปี</w:t>
      </w:r>
      <w:r w:rsidRPr="000D4935">
        <w:rPr>
          <w:rFonts w:ascii="Angsana New" w:hAnsi="Angsana New" w:cs="Angsana New" w:hint="cs"/>
          <w:color w:val="FFFFFF"/>
          <w:cs/>
          <w:lang w:val="en-US"/>
        </w:rPr>
        <w:t>/</w:t>
      </w:r>
      <w:r w:rsidRPr="000D4935">
        <w:rPr>
          <w:rFonts w:ascii="Angsana New" w:hAnsi="Angsana New" w:cs="Angsana New" w:hint="cs"/>
          <w:cs/>
          <w:lang w:val="en-US"/>
        </w:rPr>
        <w:t>นับจากวันเบิกรับเงินกู้งวดแรก</w:t>
      </w:r>
      <w:r w:rsidRPr="000D4935">
        <w:rPr>
          <w:rFonts w:ascii="Angsana New" w:hAnsi="Angsana New" w:cs="Angsana New" w:hint="cs"/>
          <w:color w:val="FFFFFF"/>
          <w:cs/>
          <w:lang w:val="en-US"/>
        </w:rPr>
        <w:t>/</w:t>
      </w:r>
      <w:r w:rsidRPr="000D4935">
        <w:rPr>
          <w:rFonts w:ascii="Angsana New" w:hAnsi="Angsana New" w:cs="Angsana New" w:hint="cs"/>
          <w:cs/>
          <w:lang w:val="en-US"/>
        </w:rPr>
        <w:t>ณ</w:t>
      </w:r>
      <w:r w:rsidRPr="000D4935">
        <w:rPr>
          <w:rFonts w:ascii="Angsana New" w:hAnsi="Angsana New" w:cs="Angsana New" w:hint="cs"/>
          <w:color w:val="FFFFFF"/>
          <w:cs/>
          <w:lang w:val="en-US"/>
        </w:rPr>
        <w:t>/</w:t>
      </w:r>
      <w:r w:rsidRPr="000D4935">
        <w:rPr>
          <w:rFonts w:ascii="Angsana New" w:hAnsi="Angsana New" w:cs="Angsana New" w:hint="cs"/>
          <w:cs/>
          <w:lang w:val="en-US"/>
        </w:rPr>
        <w:t>วันที่</w:t>
      </w:r>
      <w:r w:rsidRPr="000D4935">
        <w:rPr>
          <w:rFonts w:ascii="Angsana New" w:hAnsi="Angsana New" w:cs="Angsana New" w:hint="cs"/>
          <w:color w:val="FFFFFF"/>
          <w:cs/>
          <w:lang w:val="en-US"/>
        </w:rPr>
        <w:t>/</w:t>
      </w:r>
      <w:r w:rsidR="001E1B1A" w:rsidRPr="000D4935">
        <w:rPr>
          <w:rFonts w:ascii="Angsana New" w:hAnsi="Angsana New" w:cs="Angsana New"/>
          <w:lang w:val="en-US"/>
        </w:rPr>
        <w:t>31</w:t>
      </w:r>
      <w:r w:rsidRPr="000D4935">
        <w:rPr>
          <w:rFonts w:ascii="Angsana New" w:hAnsi="Angsana New" w:cs="Angsana New" w:hint="cs"/>
          <w:color w:val="FFFFFF"/>
          <w:cs/>
          <w:lang w:val="en-US"/>
        </w:rPr>
        <w:t>/</w:t>
      </w:r>
      <w:r w:rsidRPr="000D4935">
        <w:rPr>
          <w:rFonts w:ascii="Angsana New" w:hAnsi="Angsana New" w:cs="Angsana New" w:hint="cs"/>
          <w:cs/>
          <w:lang w:val="en-US"/>
        </w:rPr>
        <w:t>ธันวาคม</w:t>
      </w:r>
      <w:r w:rsidRPr="000D4935">
        <w:rPr>
          <w:rFonts w:ascii="Angsana New" w:hAnsi="Angsana New" w:cs="Angsana New" w:hint="cs"/>
          <w:color w:val="FFFFFF"/>
          <w:cs/>
          <w:lang w:val="en-US"/>
        </w:rPr>
        <w:t>/</w:t>
      </w:r>
      <w:r w:rsidR="001E1B1A" w:rsidRPr="000D4935">
        <w:rPr>
          <w:rFonts w:ascii="Angsana New" w:hAnsi="Angsana New" w:cs="Angsana New"/>
          <w:lang w:val="en-US"/>
        </w:rPr>
        <w:t>2563</w:t>
      </w:r>
      <w:r w:rsidRPr="000D4935">
        <w:rPr>
          <w:rFonts w:ascii="Angsana New" w:hAnsi="Angsana New" w:cs="Angsana New" w:hint="cs"/>
          <w:color w:val="FFFFFF"/>
          <w:cs/>
          <w:lang w:val="en-US"/>
        </w:rPr>
        <w:t>/</w:t>
      </w:r>
      <w:r w:rsidRPr="000D4935">
        <w:rPr>
          <w:rFonts w:ascii="Angsana New" w:hAnsi="Angsana New" w:cs="Angsana New" w:hint="cs"/>
          <w:cs/>
          <w:lang w:val="en-US"/>
        </w:rPr>
        <w:t>บริษัทไม่มีวงเงินกู้ยืมที่ยังไม่ได้เบิกใช้</w:t>
      </w:r>
      <w:r w:rsidRPr="000D4935">
        <w:rPr>
          <w:rFonts w:ascii="Angsana New" w:hAnsi="Angsana New" w:cs="Angsana New"/>
          <w:lang w:val="en-US"/>
        </w:rPr>
        <w:t xml:space="preserve"> </w:t>
      </w:r>
      <w:r w:rsidRPr="000D4935">
        <w:rPr>
          <w:rFonts w:ascii="Angsana New" w:hAnsi="Angsana New" w:cs="Angsana New"/>
          <w:i/>
          <w:iCs/>
          <w:cs/>
          <w:lang w:val="en-US"/>
        </w:rPr>
        <w:t>(</w:t>
      </w:r>
      <w:r w:rsidR="001E1B1A" w:rsidRPr="000D4935">
        <w:rPr>
          <w:rFonts w:ascii="Angsana New" w:hAnsi="Angsana New" w:cs="Angsana New"/>
          <w:i/>
          <w:iCs/>
          <w:lang w:val="en-US"/>
        </w:rPr>
        <w:t>2562</w:t>
      </w:r>
      <w:r w:rsidRPr="000D4935">
        <w:rPr>
          <w:rFonts w:ascii="Angsana New" w:hAnsi="Angsana New" w:cs="Angsana New"/>
          <w:i/>
          <w:iCs/>
          <w:lang w:val="en-US"/>
        </w:rPr>
        <w:t>:</w:t>
      </w:r>
      <w:r w:rsidRPr="000D4935">
        <w:rPr>
          <w:rFonts w:ascii="Angsana New" w:hAnsi="Angsana New" w:cs="Angsana New" w:hint="cs"/>
          <w:i/>
          <w:iCs/>
          <w:cs/>
          <w:lang w:val="en-US"/>
        </w:rPr>
        <w:t>ไม่มี)</w:t>
      </w:r>
    </w:p>
    <w:p w14:paraId="4F1A922A" w14:textId="77777777" w:rsidR="00D53A2F" w:rsidRPr="000D4935" w:rsidRDefault="00D53A2F" w:rsidP="00D53A2F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</w:p>
    <w:p w14:paraId="49662B33" w14:textId="7FE0CA55" w:rsidR="00D53A2F" w:rsidRPr="000D4935" w:rsidRDefault="00D53A2F" w:rsidP="00D53A2F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="Angsana New" w:hAnsi="Angsana New" w:cs="Angsana New"/>
          <w:i/>
          <w:iCs/>
          <w:lang w:val="en-US"/>
        </w:rPr>
      </w:pPr>
      <w:r w:rsidRPr="000D4935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="001E1B1A" w:rsidRPr="000D4935">
        <w:rPr>
          <w:rFonts w:ascii="Angsana New" w:hAnsi="Angsana New" w:cs="Angsana New"/>
          <w:lang w:val="en-US"/>
        </w:rPr>
        <w:t>17</w:t>
      </w:r>
      <w:r w:rsidRPr="000D4935">
        <w:rPr>
          <w:rFonts w:ascii="Angsana New" w:hAnsi="Angsana New" w:cs="Angsana New"/>
          <w:lang w:val="en-US"/>
        </w:rPr>
        <w:t xml:space="preserve"> </w:t>
      </w:r>
      <w:r w:rsidRPr="000D4935">
        <w:rPr>
          <w:rFonts w:ascii="Angsana New" w:hAnsi="Angsana New" w:cs="Angsana New" w:hint="cs"/>
          <w:cs/>
          <w:lang w:val="en-US"/>
        </w:rPr>
        <w:t xml:space="preserve">กันยายน </w:t>
      </w:r>
      <w:r w:rsidR="001E1B1A" w:rsidRPr="000D4935">
        <w:rPr>
          <w:rFonts w:ascii="Angsana New" w:hAnsi="Angsana New" w:cs="Angsana New"/>
          <w:lang w:val="en-US"/>
        </w:rPr>
        <w:t>2558</w:t>
      </w:r>
      <w:r w:rsidRPr="000D4935">
        <w:rPr>
          <w:rFonts w:ascii="Angsana New" w:hAnsi="Angsana New" w:cs="Angsana New"/>
          <w:lang w:val="en-US"/>
        </w:rPr>
        <w:t xml:space="preserve"> </w:t>
      </w:r>
      <w:r w:rsidRPr="000D4935">
        <w:rPr>
          <w:rFonts w:ascii="Angsana New" w:hAnsi="Angsana New" w:cs="Angsana New" w:hint="cs"/>
          <w:cs/>
          <w:lang w:val="en-US"/>
        </w:rPr>
        <w:t xml:space="preserve">บริษัทได้ทำสัญญากู้ยืมเงินกับสถาบันการเงินแห่งหนึ่งมีวงเงินกู้จำนวน </w:t>
      </w:r>
      <w:r w:rsidR="001E1B1A" w:rsidRPr="000D4935">
        <w:rPr>
          <w:rFonts w:ascii="Angsana New" w:hAnsi="Angsana New" w:cs="Angsana New"/>
          <w:lang w:val="en-US"/>
        </w:rPr>
        <w:t>450</w:t>
      </w:r>
      <w:r w:rsidRPr="000D4935">
        <w:rPr>
          <w:rFonts w:ascii="Angsana New" w:hAnsi="Angsana New" w:cs="Angsana New"/>
          <w:lang w:val="en-US"/>
        </w:rPr>
        <w:t xml:space="preserve"> </w:t>
      </w:r>
      <w:r w:rsidRPr="000D4935">
        <w:rPr>
          <w:rFonts w:ascii="Angsana New" w:hAnsi="Angsana New" w:cs="Angsana New" w:hint="cs"/>
          <w:cs/>
          <w:lang w:val="en-US"/>
        </w:rPr>
        <w:t xml:space="preserve">ล้านบาท เพื่อใช้ในการซื้อเครื่องจักร อุปกรณ์ และปรับปรุงพื้นที่ติดตั้งเครื่องจักร เงินกู้ยืมดังกล่าวมีอัตราดอกเบี้ยขั้นต่ำสำหรับเงินกู้ยืม </w:t>
      </w:r>
      <w:r w:rsidRPr="000D4935">
        <w:rPr>
          <w:rFonts w:ascii="Angsana New" w:hAnsi="Angsana New" w:cs="Angsana New"/>
          <w:lang w:val="en-US"/>
        </w:rPr>
        <w:t xml:space="preserve">(MLR) </w:t>
      </w:r>
      <w:r w:rsidRPr="000D4935">
        <w:rPr>
          <w:rFonts w:ascii="Angsana New" w:hAnsi="Angsana New" w:cs="Angsana New" w:hint="cs"/>
          <w:cs/>
          <w:lang w:val="en-US"/>
        </w:rPr>
        <w:t xml:space="preserve">ลบด้วยร้อยละ </w:t>
      </w:r>
      <w:r w:rsidR="001E1B1A" w:rsidRPr="000D4935">
        <w:rPr>
          <w:rFonts w:ascii="Angsana New" w:hAnsi="Angsana New" w:cs="Angsana New"/>
          <w:lang w:val="en-US"/>
        </w:rPr>
        <w:t>2</w:t>
      </w:r>
      <w:r w:rsidRPr="000D4935">
        <w:rPr>
          <w:rFonts w:ascii="Angsana New" w:hAnsi="Angsana New" w:cs="Angsana New"/>
          <w:lang w:val="en-US"/>
        </w:rPr>
        <w:t>.</w:t>
      </w:r>
      <w:r w:rsidR="001E1B1A" w:rsidRPr="000D4935">
        <w:rPr>
          <w:rFonts w:ascii="Angsana New" w:hAnsi="Angsana New" w:cs="Angsana New"/>
          <w:lang w:val="en-US"/>
        </w:rPr>
        <w:t>50</w:t>
      </w:r>
      <w:r w:rsidRPr="000D4935">
        <w:rPr>
          <w:rFonts w:ascii="Angsana New" w:hAnsi="Angsana New" w:cs="Angsana New"/>
          <w:lang w:val="en-US"/>
        </w:rPr>
        <w:t xml:space="preserve">  </w:t>
      </w:r>
      <w:r w:rsidRPr="000D4935">
        <w:rPr>
          <w:rFonts w:ascii="Angsana New" w:hAnsi="Angsana New" w:cs="Angsana New" w:hint="cs"/>
          <w:cs/>
          <w:lang w:val="en-US"/>
        </w:rPr>
        <w:t xml:space="preserve">ต่อปี สำหรับสองปีแรก อัตราดอกเบี้ยขั้นต่ำสำหรับเงินกู้ยืม </w:t>
      </w:r>
      <w:r w:rsidRPr="000D4935">
        <w:rPr>
          <w:rFonts w:ascii="Angsana New" w:hAnsi="Angsana New" w:cs="Angsana New"/>
          <w:lang w:val="en-US"/>
        </w:rPr>
        <w:t xml:space="preserve">(MLR) </w:t>
      </w:r>
      <w:r w:rsidRPr="000D4935">
        <w:rPr>
          <w:rFonts w:ascii="Angsana New" w:hAnsi="Angsana New" w:cs="Angsana New" w:hint="cs"/>
          <w:cs/>
          <w:lang w:val="en-US"/>
        </w:rPr>
        <w:t xml:space="preserve">  ลบด้วยร้อยละ </w:t>
      </w:r>
      <w:r w:rsidR="001E1B1A" w:rsidRPr="000D4935">
        <w:rPr>
          <w:rFonts w:ascii="Angsana New" w:hAnsi="Angsana New" w:cs="Angsana New"/>
          <w:lang w:val="en-US"/>
        </w:rPr>
        <w:t>2</w:t>
      </w:r>
      <w:r w:rsidRPr="000D4935">
        <w:rPr>
          <w:rFonts w:ascii="Angsana New" w:hAnsi="Angsana New" w:cs="Angsana New"/>
          <w:lang w:val="en-US"/>
        </w:rPr>
        <w:t>.</w:t>
      </w:r>
      <w:r w:rsidR="001E1B1A" w:rsidRPr="000D4935">
        <w:rPr>
          <w:rFonts w:ascii="Angsana New" w:hAnsi="Angsana New" w:cs="Angsana New"/>
          <w:lang w:val="en-US"/>
        </w:rPr>
        <w:t>00</w:t>
      </w:r>
      <w:r w:rsidRPr="000D4935">
        <w:rPr>
          <w:rFonts w:ascii="Angsana New" w:hAnsi="Angsana New" w:cs="Angsana New"/>
          <w:lang w:val="en-US"/>
        </w:rPr>
        <w:t xml:space="preserve"> </w:t>
      </w:r>
      <w:r w:rsidRPr="000D4935">
        <w:rPr>
          <w:rFonts w:ascii="Angsana New" w:hAnsi="Angsana New" w:cs="Angsana New" w:hint="cs"/>
          <w:cs/>
          <w:lang w:val="en-US"/>
        </w:rPr>
        <w:t>ต่อปี สำหรับปีที่สามเป็นต้นไป</w:t>
      </w:r>
      <w:r w:rsidRPr="000D4935">
        <w:rPr>
          <w:rFonts w:ascii="Angsana New" w:hAnsi="Angsana New" w:cs="Angsana New"/>
          <w:lang w:val="en-US"/>
        </w:rPr>
        <w:t xml:space="preserve"> </w:t>
      </w:r>
      <w:r w:rsidRPr="000D4935">
        <w:rPr>
          <w:rFonts w:ascii="Angsana New" w:hAnsi="Angsana New" w:cs="Angsana New" w:hint="cs"/>
          <w:cs/>
          <w:lang w:val="en-US"/>
        </w:rPr>
        <w:t xml:space="preserve">ดอกเบี้ยจ่ายทุกเดือน มีกำหนดชำระคืนเงินต้นเป็นรายเดือน  ทุกเดือน เดือนละ </w:t>
      </w:r>
      <w:r w:rsidR="001E1B1A" w:rsidRPr="000D4935">
        <w:rPr>
          <w:rFonts w:ascii="Angsana New" w:hAnsi="Angsana New" w:cs="Angsana New"/>
          <w:lang w:val="en-US"/>
        </w:rPr>
        <w:t>4</w:t>
      </w:r>
      <w:r w:rsidRPr="000D4935">
        <w:rPr>
          <w:rFonts w:ascii="Angsana New" w:hAnsi="Angsana New" w:cs="Angsana New"/>
          <w:lang w:val="en-US"/>
        </w:rPr>
        <w:t>.</w:t>
      </w:r>
      <w:r w:rsidR="001E1B1A" w:rsidRPr="000D4935">
        <w:rPr>
          <w:rFonts w:ascii="Angsana New" w:hAnsi="Angsana New" w:cs="Angsana New"/>
          <w:lang w:val="en-US"/>
        </w:rPr>
        <w:t>7</w:t>
      </w:r>
      <w:r w:rsidRPr="000D4935">
        <w:rPr>
          <w:rFonts w:ascii="Angsana New" w:hAnsi="Angsana New" w:cs="Angsana New" w:hint="cs"/>
          <w:cs/>
          <w:lang w:val="en-US"/>
        </w:rPr>
        <w:t xml:space="preserve"> ล้านบาท และกำหนดชำระคืนเงินต้นให้เสร็จสิ้นภายใน </w:t>
      </w:r>
      <w:r w:rsidR="001E1B1A" w:rsidRPr="000D4935">
        <w:rPr>
          <w:rFonts w:ascii="Angsana New" w:hAnsi="Angsana New" w:cs="Angsana New"/>
          <w:lang w:val="en-US"/>
        </w:rPr>
        <w:t>10</w:t>
      </w:r>
      <w:r w:rsidRPr="000D4935">
        <w:rPr>
          <w:rFonts w:ascii="Angsana New" w:hAnsi="Angsana New" w:cs="Angsana New"/>
          <w:lang w:val="en-US"/>
        </w:rPr>
        <w:t xml:space="preserve"> </w:t>
      </w:r>
      <w:r w:rsidRPr="000D4935">
        <w:rPr>
          <w:rFonts w:ascii="Angsana New" w:hAnsi="Angsana New" w:cs="Angsana New" w:hint="cs"/>
          <w:cs/>
          <w:lang w:val="en-US"/>
        </w:rPr>
        <w:t>ปี นับจากวันเบิกรับเงินกู้งวดแรก</w:t>
      </w:r>
      <w:r w:rsidRPr="000D4935">
        <w:rPr>
          <w:rFonts w:ascii="Angsana New" w:hAnsi="Angsana New" w:cs="Angsana New"/>
          <w:lang w:val="en-US"/>
        </w:rPr>
        <w:t xml:space="preserve"> </w:t>
      </w:r>
      <w:r w:rsidRPr="000D4935">
        <w:rPr>
          <w:rFonts w:ascii="Angsana New" w:hAnsi="Angsana New" w:cs="Angsana New" w:hint="cs"/>
          <w:cs/>
          <w:lang w:val="en-US"/>
        </w:rPr>
        <w:t xml:space="preserve">ณ วันที่ </w:t>
      </w:r>
      <w:r w:rsidR="001E1B1A" w:rsidRPr="000D4935">
        <w:rPr>
          <w:rFonts w:ascii="Angsana New" w:hAnsi="Angsana New" w:cs="Angsana New"/>
          <w:lang w:val="en-US"/>
        </w:rPr>
        <w:t>31</w:t>
      </w:r>
      <w:r w:rsidRPr="000D4935">
        <w:rPr>
          <w:rFonts w:ascii="Angsana New" w:hAnsi="Angsana New" w:cs="Angsana New" w:hint="cs"/>
          <w:cs/>
          <w:lang w:val="en-US"/>
        </w:rPr>
        <w:t xml:space="preserve"> ธันวาคม </w:t>
      </w:r>
      <w:r w:rsidR="001E1B1A" w:rsidRPr="000D4935">
        <w:rPr>
          <w:rFonts w:ascii="Angsana New" w:hAnsi="Angsana New" w:cs="Angsana New"/>
          <w:lang w:val="en-US"/>
        </w:rPr>
        <w:t>2563</w:t>
      </w:r>
      <w:r w:rsidRPr="000D4935">
        <w:rPr>
          <w:rFonts w:ascii="Angsana New" w:hAnsi="Angsana New" w:cs="Angsana New" w:hint="cs"/>
          <w:cs/>
          <w:lang w:val="en-US"/>
        </w:rPr>
        <w:t xml:space="preserve"> บริษัทยังมีวงเงินกู้ยืมที่ยังไม่ได้เบิกใช้จำนวน</w:t>
      </w:r>
      <w:r w:rsidRPr="000D4935">
        <w:rPr>
          <w:rFonts w:ascii="Angsana New" w:hAnsi="Angsana New" w:cs="Angsana New"/>
          <w:lang w:val="en-US"/>
        </w:rPr>
        <w:t xml:space="preserve"> </w:t>
      </w:r>
      <w:r w:rsidR="001E1B1A" w:rsidRPr="000D4935">
        <w:rPr>
          <w:rFonts w:ascii="Angsana New" w:hAnsi="Angsana New" w:cs="Angsana New"/>
          <w:lang w:val="en-US"/>
        </w:rPr>
        <w:t>41</w:t>
      </w:r>
      <w:r w:rsidRPr="000D4935">
        <w:rPr>
          <w:rFonts w:ascii="Angsana New" w:hAnsi="Angsana New" w:cs="Angsana New"/>
          <w:lang w:val="en-US"/>
        </w:rPr>
        <w:t>.</w:t>
      </w:r>
      <w:r w:rsidR="001E1B1A" w:rsidRPr="000D4935">
        <w:rPr>
          <w:rFonts w:ascii="Angsana New" w:hAnsi="Angsana New" w:cs="Angsana New"/>
          <w:lang w:val="en-US"/>
        </w:rPr>
        <w:t>8</w:t>
      </w:r>
      <w:r w:rsidRPr="000D4935">
        <w:rPr>
          <w:rFonts w:ascii="Angsana New" w:hAnsi="Angsana New" w:cs="Angsana New"/>
          <w:lang w:val="en-US"/>
        </w:rPr>
        <w:t xml:space="preserve"> </w:t>
      </w:r>
      <w:r w:rsidRPr="000D4935">
        <w:rPr>
          <w:rFonts w:ascii="Angsana New" w:hAnsi="Angsana New" w:cs="Angsana New" w:hint="cs"/>
          <w:cs/>
          <w:lang w:val="en-US"/>
        </w:rPr>
        <w:t>ล้านบาท</w:t>
      </w:r>
      <w:r w:rsidRPr="000D4935">
        <w:rPr>
          <w:rFonts w:ascii="Angsana New" w:hAnsi="Angsana New" w:cs="Angsana New"/>
          <w:lang w:val="en-US"/>
        </w:rPr>
        <w:t xml:space="preserve"> </w:t>
      </w:r>
      <w:r w:rsidRPr="000D4935">
        <w:rPr>
          <w:rFonts w:ascii="Angsana New" w:hAnsi="Angsana New" w:cs="Angsana New" w:hint="cs"/>
          <w:i/>
          <w:iCs/>
          <w:cs/>
          <w:lang w:val="en-US"/>
        </w:rPr>
        <w:t>(</w:t>
      </w:r>
      <w:r w:rsidR="001E1B1A" w:rsidRPr="000D4935">
        <w:rPr>
          <w:rFonts w:ascii="Angsana New" w:hAnsi="Angsana New" w:cs="Angsana New"/>
          <w:i/>
          <w:iCs/>
          <w:lang w:val="en-US"/>
        </w:rPr>
        <w:t>256</w:t>
      </w:r>
      <w:r w:rsidR="00F6074B">
        <w:rPr>
          <w:rFonts w:ascii="Angsana New" w:hAnsi="Angsana New" w:cs="Angsana New"/>
          <w:i/>
          <w:iCs/>
          <w:lang w:val="en-US"/>
        </w:rPr>
        <w:t>2</w:t>
      </w:r>
      <w:r w:rsidRPr="000D4935">
        <w:rPr>
          <w:rFonts w:ascii="Angsana New" w:hAnsi="Angsana New" w:cs="Angsana New"/>
          <w:i/>
          <w:iCs/>
          <w:lang w:val="en-US"/>
        </w:rPr>
        <w:t xml:space="preserve">: </w:t>
      </w:r>
      <w:r w:rsidR="001E1B1A" w:rsidRPr="000D4935">
        <w:rPr>
          <w:rFonts w:ascii="Angsana New" w:hAnsi="Angsana New" w:cs="Angsana New"/>
          <w:i/>
          <w:iCs/>
          <w:lang w:val="en-US"/>
        </w:rPr>
        <w:t>41</w:t>
      </w:r>
      <w:r w:rsidRPr="000D4935">
        <w:rPr>
          <w:rFonts w:ascii="Angsana New" w:hAnsi="Angsana New" w:cs="Angsana New"/>
          <w:i/>
          <w:iCs/>
          <w:lang w:val="en-US"/>
        </w:rPr>
        <w:t>.</w:t>
      </w:r>
      <w:r w:rsidR="001E1B1A" w:rsidRPr="000D4935">
        <w:rPr>
          <w:rFonts w:ascii="Angsana New" w:hAnsi="Angsana New" w:cs="Angsana New"/>
          <w:i/>
          <w:iCs/>
          <w:lang w:val="en-US"/>
        </w:rPr>
        <w:t>8</w:t>
      </w:r>
      <w:r w:rsidRPr="000D4935">
        <w:rPr>
          <w:rFonts w:ascii="Angsana New" w:hAnsi="Angsana New" w:cs="Angsana New"/>
          <w:i/>
          <w:iCs/>
          <w:lang w:val="en-US"/>
        </w:rPr>
        <w:t xml:space="preserve"> </w:t>
      </w:r>
      <w:r w:rsidRPr="000D4935">
        <w:rPr>
          <w:rFonts w:ascii="Angsana New" w:hAnsi="Angsana New" w:cs="Angsana New" w:hint="cs"/>
          <w:i/>
          <w:iCs/>
          <w:cs/>
          <w:lang w:val="en-US"/>
        </w:rPr>
        <w:t>ล้านบาท)</w:t>
      </w:r>
    </w:p>
    <w:p w14:paraId="6F942A7A" w14:textId="77777777" w:rsidR="00D53A2F" w:rsidRPr="000D4935" w:rsidRDefault="00D53A2F" w:rsidP="00D53A2F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="Angsana New" w:hAnsi="Angsana New" w:cs="Angsana New"/>
          <w:i/>
          <w:iCs/>
          <w:lang w:val="en-US"/>
        </w:rPr>
      </w:pPr>
    </w:p>
    <w:p w14:paraId="6C12649E" w14:textId="45C859BA" w:rsidR="00D53A2F" w:rsidRPr="000D4935" w:rsidRDefault="00D53A2F" w:rsidP="00D53A2F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  <w:r w:rsidRPr="000D4935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="001E1B1A" w:rsidRPr="000D4935">
        <w:rPr>
          <w:rFonts w:ascii="Angsana New" w:hAnsi="Angsana New" w:cs="Angsana New"/>
          <w:lang w:val="en-US"/>
        </w:rPr>
        <w:t>23</w:t>
      </w:r>
      <w:r w:rsidRPr="000D4935">
        <w:rPr>
          <w:rFonts w:ascii="Angsana New" w:hAnsi="Angsana New" w:cs="Angsana New"/>
          <w:cs/>
          <w:lang w:val="en-US"/>
        </w:rPr>
        <w:t xml:space="preserve"> กุมภาพันธ์ </w:t>
      </w:r>
      <w:r w:rsidR="001E1B1A" w:rsidRPr="000D4935">
        <w:rPr>
          <w:rFonts w:ascii="Angsana New" w:hAnsi="Angsana New" w:cs="Angsana New"/>
          <w:lang w:val="en-US"/>
        </w:rPr>
        <w:t>2560</w:t>
      </w:r>
      <w:r w:rsidRPr="000D4935">
        <w:rPr>
          <w:rFonts w:ascii="Angsana New" w:hAnsi="Angsana New" w:cs="Angsana New"/>
          <w:cs/>
          <w:lang w:val="en-US"/>
        </w:rPr>
        <w:t xml:space="preserve"> </w:t>
      </w:r>
      <w:r w:rsidRPr="000D4935">
        <w:rPr>
          <w:rFonts w:ascii="Angsana New" w:hAnsi="Angsana New" w:cs="Angsana New" w:hint="cs"/>
          <w:cs/>
          <w:lang w:val="en-US"/>
        </w:rPr>
        <w:t xml:space="preserve">บริษัทได้ทำสัญญากู้ยืมเงินกับสถาบันการเงินแห่งหนึ่งมีวงเงินกู้จำนวน </w:t>
      </w:r>
      <w:r w:rsidR="001E1B1A" w:rsidRPr="000D4935">
        <w:rPr>
          <w:rFonts w:ascii="Angsana New" w:hAnsi="Angsana New" w:cs="Angsana New"/>
          <w:lang w:val="en-US"/>
        </w:rPr>
        <w:t>158</w:t>
      </w:r>
      <w:r w:rsidRPr="000D4935">
        <w:rPr>
          <w:rFonts w:ascii="Angsana New" w:hAnsi="Angsana New" w:cs="Angsana New"/>
          <w:lang w:val="en-US"/>
        </w:rPr>
        <w:t xml:space="preserve"> </w:t>
      </w:r>
      <w:r w:rsidRPr="000D4935">
        <w:rPr>
          <w:rFonts w:ascii="Angsana New" w:hAnsi="Angsana New" w:cs="Angsana New" w:hint="cs"/>
          <w:cs/>
          <w:lang w:val="en-US"/>
        </w:rPr>
        <w:t>ล้านบาท เพื่อใช้ในการปรับปรุงระบบบัญชี เครื่องมือเครื่องใช้ อุปกรณ์และวัสดุส่งเสริมการขายต่างๆ</w:t>
      </w:r>
      <w:r w:rsidRPr="000D4935">
        <w:rPr>
          <w:rFonts w:ascii="Angsana New" w:hAnsi="Angsana New" w:cs="Angsana New"/>
          <w:lang w:val="en-US"/>
        </w:rPr>
        <w:t xml:space="preserve"> </w:t>
      </w:r>
      <w:r w:rsidRPr="000D4935">
        <w:rPr>
          <w:rFonts w:ascii="Angsana New" w:hAnsi="Angsana New" w:cs="Angsana New" w:hint="cs"/>
          <w:cs/>
          <w:lang w:val="en-US"/>
        </w:rPr>
        <w:t xml:space="preserve">เงินกู้ยืมดังกล่าวมีอัตราดอกเบี้ยขั้นต่ำสำหรับเงินกู้ยืม </w:t>
      </w:r>
      <w:r w:rsidRPr="000D4935">
        <w:rPr>
          <w:rFonts w:ascii="Angsana New" w:hAnsi="Angsana New" w:cs="Angsana New"/>
          <w:lang w:val="en-US"/>
        </w:rPr>
        <w:t xml:space="preserve">(MLR) </w:t>
      </w:r>
      <w:r w:rsidRPr="000D4935">
        <w:rPr>
          <w:rFonts w:ascii="Angsana New" w:hAnsi="Angsana New" w:cs="Angsana New" w:hint="cs"/>
          <w:cs/>
          <w:lang w:val="en-US"/>
        </w:rPr>
        <w:t xml:space="preserve">ลบด้วยร้อยละ </w:t>
      </w:r>
      <w:r w:rsidR="001E1B1A" w:rsidRPr="000D4935">
        <w:rPr>
          <w:rFonts w:ascii="Angsana New" w:hAnsi="Angsana New" w:cs="Angsana New"/>
          <w:lang w:val="en-US"/>
        </w:rPr>
        <w:t>2</w:t>
      </w:r>
      <w:r w:rsidRPr="000D4935">
        <w:rPr>
          <w:rFonts w:ascii="Angsana New" w:hAnsi="Angsana New" w:cs="Angsana New"/>
          <w:lang w:val="en-US"/>
        </w:rPr>
        <w:t>.</w:t>
      </w:r>
      <w:r w:rsidR="001E1B1A" w:rsidRPr="000D4935">
        <w:rPr>
          <w:rFonts w:ascii="Angsana New" w:hAnsi="Angsana New" w:cs="Angsana New"/>
          <w:lang w:val="en-US"/>
        </w:rPr>
        <w:t>50</w:t>
      </w:r>
      <w:r w:rsidRPr="000D4935">
        <w:rPr>
          <w:rFonts w:ascii="Angsana New" w:hAnsi="Angsana New" w:cs="Angsana New"/>
          <w:lang w:val="en-US"/>
        </w:rPr>
        <w:t xml:space="preserve">  </w:t>
      </w:r>
      <w:r w:rsidRPr="000D4935">
        <w:rPr>
          <w:rFonts w:ascii="Angsana New" w:hAnsi="Angsana New" w:cs="Angsana New" w:hint="cs"/>
          <w:cs/>
          <w:lang w:val="en-US"/>
        </w:rPr>
        <w:t xml:space="preserve">ต่อปี สำหรับสองปีแรก อัตราดอกเบี้ยขั้นต่ำสำหรับเงินกู้ยืม </w:t>
      </w:r>
      <w:r w:rsidRPr="000D4935">
        <w:rPr>
          <w:rFonts w:ascii="Angsana New" w:hAnsi="Angsana New" w:cs="Angsana New"/>
          <w:lang w:val="en-US"/>
        </w:rPr>
        <w:t>(MLR)</w:t>
      </w:r>
      <w:r w:rsidRPr="000D4935">
        <w:rPr>
          <w:rFonts w:ascii="Angsana New" w:hAnsi="Angsana New" w:cs="Angsana New" w:hint="cs"/>
          <w:cs/>
          <w:lang w:val="en-US"/>
        </w:rPr>
        <w:t xml:space="preserve"> ลบด้วยร้อยละ </w:t>
      </w:r>
      <w:r w:rsidR="001E1B1A" w:rsidRPr="000D4935">
        <w:rPr>
          <w:rFonts w:ascii="Angsana New" w:hAnsi="Angsana New" w:cs="Angsana New"/>
          <w:lang w:val="en-US"/>
        </w:rPr>
        <w:t>2</w:t>
      </w:r>
      <w:r w:rsidRPr="000D4935">
        <w:rPr>
          <w:rFonts w:ascii="Angsana New" w:hAnsi="Angsana New" w:cs="Angsana New"/>
          <w:lang w:val="en-US"/>
        </w:rPr>
        <w:t>.</w:t>
      </w:r>
      <w:r w:rsidR="001E1B1A" w:rsidRPr="000D4935">
        <w:rPr>
          <w:rFonts w:ascii="Angsana New" w:hAnsi="Angsana New" w:cs="Angsana New"/>
          <w:lang w:val="en-US"/>
        </w:rPr>
        <w:t>00</w:t>
      </w:r>
      <w:r w:rsidRPr="000D4935">
        <w:rPr>
          <w:rFonts w:ascii="Angsana New" w:hAnsi="Angsana New" w:cs="Angsana New"/>
          <w:lang w:val="en-US"/>
        </w:rPr>
        <w:t xml:space="preserve"> </w:t>
      </w:r>
      <w:r w:rsidRPr="000D4935">
        <w:rPr>
          <w:rFonts w:ascii="Angsana New" w:hAnsi="Angsana New" w:cs="Angsana New" w:hint="cs"/>
          <w:cs/>
          <w:lang w:val="en-US"/>
        </w:rPr>
        <w:t>ต่อปี สำหรับปีที่สามเป็นต้นไป</w:t>
      </w:r>
      <w:r w:rsidRPr="000D4935">
        <w:rPr>
          <w:rFonts w:ascii="Angsana New" w:hAnsi="Angsana New" w:cs="Angsana New"/>
          <w:lang w:val="en-US"/>
        </w:rPr>
        <w:t xml:space="preserve"> </w:t>
      </w:r>
      <w:r w:rsidRPr="000D4935">
        <w:rPr>
          <w:rFonts w:ascii="Angsana New" w:hAnsi="Angsana New" w:cs="Angsana New" w:hint="cs"/>
          <w:cs/>
          <w:lang w:val="en-US"/>
        </w:rPr>
        <w:t xml:space="preserve">ดอกเบี้ยจ่ายทุกเดือน มีกำหนดชำระคืนเงินต้นเป็นรายเดือนทุกเดือน เดือนละ </w:t>
      </w:r>
      <w:r w:rsidR="001E1B1A" w:rsidRPr="000D4935">
        <w:rPr>
          <w:rFonts w:ascii="Angsana New" w:hAnsi="Angsana New" w:cs="Angsana New"/>
          <w:lang w:val="en-US"/>
        </w:rPr>
        <w:t>1</w:t>
      </w:r>
      <w:r w:rsidRPr="000D4935">
        <w:rPr>
          <w:rFonts w:ascii="Angsana New" w:hAnsi="Angsana New" w:cs="Angsana New"/>
          <w:lang w:val="en-US"/>
        </w:rPr>
        <w:t>.</w:t>
      </w:r>
      <w:r w:rsidR="001E1B1A" w:rsidRPr="000D4935">
        <w:rPr>
          <w:rFonts w:ascii="Angsana New" w:hAnsi="Angsana New" w:cs="Angsana New"/>
          <w:lang w:val="en-US"/>
        </w:rPr>
        <w:t>65</w:t>
      </w:r>
      <w:r w:rsidRPr="000D4935">
        <w:rPr>
          <w:rFonts w:ascii="Angsana New" w:hAnsi="Angsana New" w:cs="Angsana New" w:hint="cs"/>
          <w:cs/>
          <w:lang w:val="en-US"/>
        </w:rPr>
        <w:t xml:space="preserve"> ล้านบาท และกำหนดชำระคืนเงินต้นให้เสร็จสิ้นภายใน </w:t>
      </w:r>
      <w:r w:rsidR="001E1B1A" w:rsidRPr="000D4935">
        <w:rPr>
          <w:rFonts w:ascii="Angsana New" w:hAnsi="Angsana New" w:cs="Angsana New"/>
          <w:lang w:val="en-US"/>
        </w:rPr>
        <w:t>10</w:t>
      </w:r>
      <w:r w:rsidRPr="000D4935">
        <w:rPr>
          <w:rFonts w:ascii="Angsana New" w:hAnsi="Angsana New" w:cs="Angsana New"/>
          <w:lang w:val="en-US"/>
        </w:rPr>
        <w:t xml:space="preserve"> </w:t>
      </w:r>
      <w:r w:rsidRPr="000D4935">
        <w:rPr>
          <w:rFonts w:ascii="Angsana New" w:hAnsi="Angsana New" w:cs="Angsana New" w:hint="cs"/>
          <w:cs/>
          <w:lang w:val="en-US"/>
        </w:rPr>
        <w:t>ปี นับจากวันเบิกรับเงินกู้งวดแรก</w:t>
      </w:r>
      <w:r w:rsidRPr="000D4935">
        <w:rPr>
          <w:rFonts w:ascii="Angsana New" w:hAnsi="Angsana New" w:cs="Angsana New"/>
          <w:lang w:val="en-US"/>
        </w:rPr>
        <w:t xml:space="preserve"> </w:t>
      </w:r>
      <w:r w:rsidR="001B2417" w:rsidRPr="000D4935">
        <w:rPr>
          <w:rFonts w:ascii="Angsana New" w:hAnsi="Angsana New" w:cs="Angsana New" w:hint="cs"/>
          <w:cs/>
          <w:lang w:val="en-US"/>
        </w:rPr>
        <w:t xml:space="preserve">ในระหว่างปี </w:t>
      </w:r>
      <w:r w:rsidR="001E1B1A" w:rsidRPr="000D4935">
        <w:rPr>
          <w:rFonts w:ascii="Angsana New" w:hAnsi="Angsana New" w:cs="Angsana New"/>
          <w:lang w:val="en-US"/>
        </w:rPr>
        <w:t>2563</w:t>
      </w:r>
      <w:r w:rsidR="001B2417" w:rsidRPr="000D4935">
        <w:rPr>
          <w:rFonts w:ascii="Angsana New" w:hAnsi="Angsana New" w:cs="Angsana New" w:hint="cs"/>
          <w:cs/>
          <w:lang w:val="en-US"/>
        </w:rPr>
        <w:t xml:space="preserve"> บริษั</w:t>
      </w:r>
      <w:r w:rsidR="00071838" w:rsidRPr="000D4935">
        <w:rPr>
          <w:rFonts w:ascii="Angsana New" w:hAnsi="Angsana New" w:cs="Angsana New" w:hint="cs"/>
          <w:cs/>
          <w:lang w:val="en-US"/>
        </w:rPr>
        <w:t>ท</w:t>
      </w:r>
      <w:r w:rsidR="001B2417" w:rsidRPr="000D4935">
        <w:rPr>
          <w:rFonts w:ascii="Angsana New" w:hAnsi="Angsana New" w:cs="Angsana New" w:hint="cs"/>
          <w:cs/>
          <w:lang w:val="en-US"/>
        </w:rPr>
        <w:t>ได้จ่ายชำระคืนเงินกู้ยืมที่เหลือทั้งหมดแล้ว</w:t>
      </w:r>
    </w:p>
    <w:p w14:paraId="260E5CC4" w14:textId="77777777" w:rsidR="001B2417" w:rsidRPr="000D4935" w:rsidRDefault="001B2417" w:rsidP="00D53A2F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="Angsana New" w:hAnsi="Angsana New" w:cs="Angsana New"/>
          <w:i/>
          <w:iCs/>
          <w:lang w:val="en-US"/>
        </w:rPr>
      </w:pPr>
    </w:p>
    <w:p w14:paraId="18AAF1CB" w14:textId="6B25D519" w:rsidR="00D53A2F" w:rsidRPr="000D4935" w:rsidRDefault="00D53A2F" w:rsidP="00D53A2F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="Angsana New" w:hAnsi="Angsana New" w:cs="Angsana New"/>
          <w:i/>
          <w:iCs/>
          <w:lang w:val="en-US"/>
        </w:rPr>
      </w:pPr>
      <w:r w:rsidRPr="000D4935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="001E1B1A" w:rsidRPr="000D4935">
        <w:rPr>
          <w:rFonts w:ascii="Angsana New" w:hAnsi="Angsana New" w:cs="Angsana New"/>
          <w:lang w:val="en-US"/>
        </w:rPr>
        <w:t>23</w:t>
      </w:r>
      <w:r w:rsidRPr="000D4935">
        <w:rPr>
          <w:rFonts w:ascii="Angsana New" w:hAnsi="Angsana New" w:cs="Angsana New"/>
          <w:cs/>
          <w:lang w:val="en-US"/>
        </w:rPr>
        <w:t xml:space="preserve"> กุมภาพันธ์ </w:t>
      </w:r>
      <w:r w:rsidR="001E1B1A" w:rsidRPr="000D4935">
        <w:rPr>
          <w:rFonts w:ascii="Angsana New" w:hAnsi="Angsana New" w:cs="Angsana New"/>
          <w:lang w:val="en-US"/>
        </w:rPr>
        <w:t>2560</w:t>
      </w:r>
      <w:r w:rsidRPr="000D4935">
        <w:rPr>
          <w:rFonts w:ascii="Angsana New" w:hAnsi="Angsana New" w:cs="Angsana New"/>
          <w:cs/>
          <w:lang w:val="en-US"/>
        </w:rPr>
        <w:t xml:space="preserve"> </w:t>
      </w:r>
      <w:r w:rsidRPr="000D4935">
        <w:rPr>
          <w:rFonts w:ascii="Angsana New" w:hAnsi="Angsana New" w:cs="Angsana New" w:hint="cs"/>
          <w:cs/>
          <w:lang w:val="en-US"/>
        </w:rPr>
        <w:t xml:space="preserve">บริษัทได้ทำสัญญากู้ยืมเงินกับสถาบันการเงินแห่งหนึ่งมีวงเงินกู้จำนวน </w:t>
      </w:r>
      <w:r w:rsidR="001E1B1A" w:rsidRPr="000D4935">
        <w:rPr>
          <w:rFonts w:ascii="Angsana New" w:hAnsi="Angsana New" w:cs="Angsana New"/>
          <w:lang w:val="en-US"/>
        </w:rPr>
        <w:t>92</w:t>
      </w:r>
      <w:r w:rsidRPr="000D4935">
        <w:rPr>
          <w:rFonts w:ascii="Angsana New" w:hAnsi="Angsana New" w:cs="Angsana New"/>
          <w:lang w:val="en-US"/>
        </w:rPr>
        <w:t xml:space="preserve"> </w:t>
      </w:r>
      <w:r w:rsidRPr="000D4935">
        <w:rPr>
          <w:rFonts w:ascii="Angsana New" w:hAnsi="Angsana New" w:cs="Angsana New" w:hint="cs"/>
          <w:cs/>
          <w:lang w:val="en-US"/>
        </w:rPr>
        <w:t>ล้านบาท เพื่อใช้ในการก่อสร้างสิ่งปลูกสร้าง</w:t>
      </w:r>
      <w:r w:rsidRPr="000D4935">
        <w:rPr>
          <w:rFonts w:ascii="Angsana New" w:hAnsi="Angsana New" w:cs="Angsana New"/>
          <w:lang w:val="en-US"/>
        </w:rPr>
        <w:t xml:space="preserve"> </w:t>
      </w:r>
      <w:r w:rsidRPr="000D4935">
        <w:rPr>
          <w:rFonts w:ascii="Angsana New" w:hAnsi="Angsana New" w:cs="Angsana New" w:hint="cs"/>
          <w:cs/>
          <w:lang w:val="en-US"/>
        </w:rPr>
        <w:t xml:space="preserve">ปรับปรุงที่ดิน และงานก่อสร้างอื่นๆ เงินกู้ยืมดังกล่าวมีอัตราดอกเบี้ยขั้นต่ำสำหรับเงินกู้ยืม </w:t>
      </w:r>
      <w:r w:rsidRPr="000D4935">
        <w:rPr>
          <w:rFonts w:ascii="Angsana New" w:hAnsi="Angsana New" w:cs="Angsana New"/>
          <w:lang w:val="en-US"/>
        </w:rPr>
        <w:t xml:space="preserve">(MLR) </w:t>
      </w:r>
      <w:r w:rsidRPr="000D4935">
        <w:rPr>
          <w:rFonts w:ascii="Angsana New" w:hAnsi="Angsana New" w:cs="Angsana New" w:hint="cs"/>
          <w:cs/>
          <w:lang w:val="en-US"/>
        </w:rPr>
        <w:t xml:space="preserve">ลบด้วยร้อยละ </w:t>
      </w:r>
      <w:r w:rsidR="001E1B1A" w:rsidRPr="000D4935">
        <w:rPr>
          <w:rFonts w:ascii="Angsana New" w:hAnsi="Angsana New" w:cs="Angsana New"/>
          <w:lang w:val="en-US"/>
        </w:rPr>
        <w:t>2</w:t>
      </w:r>
      <w:r w:rsidRPr="000D4935">
        <w:rPr>
          <w:rFonts w:ascii="Angsana New" w:hAnsi="Angsana New" w:cs="Angsana New"/>
          <w:lang w:val="en-US"/>
        </w:rPr>
        <w:t>.</w:t>
      </w:r>
      <w:r w:rsidR="001E1B1A" w:rsidRPr="000D4935">
        <w:rPr>
          <w:rFonts w:ascii="Angsana New" w:hAnsi="Angsana New" w:cs="Angsana New"/>
          <w:lang w:val="en-US"/>
        </w:rPr>
        <w:t>50</w:t>
      </w:r>
      <w:r w:rsidRPr="000D4935">
        <w:rPr>
          <w:rFonts w:ascii="Angsana New" w:hAnsi="Angsana New" w:cs="Angsana New"/>
          <w:lang w:val="en-US"/>
        </w:rPr>
        <w:t xml:space="preserve">  </w:t>
      </w:r>
      <w:r w:rsidRPr="000D4935">
        <w:rPr>
          <w:rFonts w:ascii="Angsana New" w:hAnsi="Angsana New" w:cs="Angsana New" w:hint="cs"/>
          <w:cs/>
          <w:lang w:val="en-US"/>
        </w:rPr>
        <w:t xml:space="preserve">ต่อปี สำหรับสองปีแรก อัตราดอกเบี้ยขั้นต่ำสำหรับเงินกู้ยืม </w:t>
      </w:r>
      <w:r w:rsidRPr="000D4935">
        <w:rPr>
          <w:rFonts w:ascii="Angsana New" w:hAnsi="Angsana New" w:cs="Angsana New"/>
          <w:lang w:val="en-US"/>
        </w:rPr>
        <w:t xml:space="preserve">(MLR) </w:t>
      </w:r>
      <w:r w:rsidRPr="000D4935">
        <w:rPr>
          <w:rFonts w:ascii="Angsana New" w:hAnsi="Angsana New" w:cs="Angsana New" w:hint="cs"/>
          <w:cs/>
          <w:lang w:val="en-US"/>
        </w:rPr>
        <w:t xml:space="preserve">  ลบด้วยร้อยละ </w:t>
      </w:r>
      <w:r w:rsidR="001E1B1A" w:rsidRPr="000D4935">
        <w:rPr>
          <w:rFonts w:ascii="Angsana New" w:hAnsi="Angsana New" w:cs="Angsana New"/>
          <w:lang w:val="en-US"/>
        </w:rPr>
        <w:t>2</w:t>
      </w:r>
      <w:r w:rsidRPr="000D4935">
        <w:rPr>
          <w:rFonts w:ascii="Angsana New" w:hAnsi="Angsana New" w:cs="Angsana New"/>
          <w:lang w:val="en-US"/>
        </w:rPr>
        <w:t>.</w:t>
      </w:r>
      <w:r w:rsidR="001E1B1A" w:rsidRPr="000D4935">
        <w:rPr>
          <w:rFonts w:ascii="Angsana New" w:hAnsi="Angsana New" w:cs="Angsana New"/>
          <w:lang w:val="en-US"/>
        </w:rPr>
        <w:t>00</w:t>
      </w:r>
      <w:r w:rsidRPr="000D4935">
        <w:rPr>
          <w:rFonts w:ascii="Angsana New" w:hAnsi="Angsana New" w:cs="Angsana New"/>
          <w:lang w:val="en-US"/>
        </w:rPr>
        <w:t xml:space="preserve"> </w:t>
      </w:r>
      <w:r w:rsidRPr="000D4935">
        <w:rPr>
          <w:rFonts w:ascii="Angsana New" w:hAnsi="Angsana New" w:cs="Angsana New" w:hint="cs"/>
          <w:cs/>
          <w:lang w:val="en-US"/>
        </w:rPr>
        <w:t>ต่อปี สำหรับปีที่สามเป็นต้นไป</w:t>
      </w:r>
      <w:r w:rsidRPr="000D4935">
        <w:rPr>
          <w:rFonts w:ascii="Angsana New" w:hAnsi="Angsana New" w:cs="Angsana New"/>
          <w:lang w:val="en-US"/>
        </w:rPr>
        <w:t xml:space="preserve"> </w:t>
      </w:r>
      <w:r w:rsidRPr="000D4935">
        <w:rPr>
          <w:rFonts w:ascii="Angsana New" w:hAnsi="Angsana New" w:cs="Angsana New" w:hint="cs"/>
          <w:cs/>
          <w:lang w:val="en-US"/>
        </w:rPr>
        <w:t xml:space="preserve">ดอกเบี้ยจ่ายทุกเดือน มีกำหนดชำระคืนเงินต้นเป็นรายเดือน  ทุกเดือน เดือนละ </w:t>
      </w:r>
      <w:r w:rsidR="001E1B1A" w:rsidRPr="000D4935">
        <w:rPr>
          <w:rFonts w:ascii="Angsana New" w:hAnsi="Angsana New" w:cs="Angsana New"/>
          <w:lang w:val="en-US"/>
        </w:rPr>
        <w:t>0</w:t>
      </w:r>
      <w:r w:rsidRPr="000D4935">
        <w:rPr>
          <w:rFonts w:ascii="Angsana New" w:hAnsi="Angsana New" w:cs="Angsana New"/>
          <w:lang w:val="en-US"/>
        </w:rPr>
        <w:t>.</w:t>
      </w:r>
      <w:r w:rsidR="001E1B1A" w:rsidRPr="000D4935">
        <w:rPr>
          <w:rFonts w:ascii="Angsana New" w:hAnsi="Angsana New" w:cs="Angsana New"/>
          <w:lang w:val="en-US"/>
        </w:rPr>
        <w:t>96</w:t>
      </w:r>
      <w:r w:rsidRPr="000D4935">
        <w:rPr>
          <w:rFonts w:ascii="Angsana New" w:hAnsi="Angsana New" w:cs="Angsana New" w:hint="cs"/>
          <w:cs/>
          <w:lang w:val="en-US"/>
        </w:rPr>
        <w:t xml:space="preserve"> ล้านบาท และกำหนดชำระคืนเงินต้นให้เสร็จสิ้นภายใน </w:t>
      </w:r>
      <w:r w:rsidR="001E1B1A" w:rsidRPr="000D4935">
        <w:rPr>
          <w:rFonts w:ascii="Angsana New" w:hAnsi="Angsana New" w:cs="Angsana New"/>
          <w:lang w:val="en-US"/>
        </w:rPr>
        <w:t>10</w:t>
      </w:r>
      <w:r w:rsidRPr="000D4935">
        <w:rPr>
          <w:rFonts w:ascii="Angsana New" w:hAnsi="Angsana New" w:cs="Angsana New"/>
          <w:lang w:val="en-US"/>
        </w:rPr>
        <w:t xml:space="preserve"> </w:t>
      </w:r>
      <w:r w:rsidRPr="000D4935">
        <w:rPr>
          <w:rFonts w:ascii="Angsana New" w:hAnsi="Angsana New" w:cs="Angsana New" w:hint="cs"/>
          <w:cs/>
          <w:lang w:val="en-US"/>
        </w:rPr>
        <w:t>ปี นับจากวันเบิกรับเงินกู้</w:t>
      </w:r>
      <w:r w:rsidRPr="000D4935">
        <w:rPr>
          <w:rFonts w:ascii="Angsana New" w:hAnsi="Angsana New" w:cs="Angsana New"/>
          <w:lang w:val="en-US"/>
        </w:rPr>
        <w:br/>
      </w:r>
      <w:r w:rsidRPr="000D4935">
        <w:rPr>
          <w:rFonts w:ascii="Angsana New" w:hAnsi="Angsana New" w:cs="Angsana New" w:hint="cs"/>
          <w:spacing w:val="-3"/>
          <w:cs/>
          <w:lang w:val="en-US"/>
        </w:rPr>
        <w:t>งวดแรก</w:t>
      </w:r>
      <w:r w:rsidRPr="000D4935">
        <w:rPr>
          <w:rFonts w:ascii="Angsana New" w:hAnsi="Angsana New" w:cs="Angsana New"/>
          <w:spacing w:val="-3"/>
          <w:lang w:val="en-US"/>
        </w:rPr>
        <w:t xml:space="preserve"> </w:t>
      </w:r>
      <w:r w:rsidRPr="000D4935">
        <w:rPr>
          <w:rFonts w:ascii="Angsana New" w:hAnsi="Angsana New" w:cs="Angsana New" w:hint="cs"/>
          <w:spacing w:val="-3"/>
          <w:cs/>
          <w:lang w:val="en-US"/>
        </w:rPr>
        <w:t xml:space="preserve">ณ วันที่ </w:t>
      </w:r>
      <w:r w:rsidR="001E1B1A" w:rsidRPr="000D4935">
        <w:rPr>
          <w:rFonts w:ascii="Angsana New" w:hAnsi="Angsana New" w:cs="Angsana New"/>
          <w:spacing w:val="-3"/>
          <w:lang w:val="en-US"/>
        </w:rPr>
        <w:t>31</w:t>
      </w:r>
      <w:r w:rsidRPr="000D4935">
        <w:rPr>
          <w:rFonts w:ascii="Angsana New" w:hAnsi="Angsana New" w:cs="Angsana New" w:hint="cs"/>
          <w:spacing w:val="-3"/>
          <w:cs/>
          <w:lang w:val="en-US"/>
        </w:rPr>
        <w:t xml:space="preserve"> ธันวาคม </w:t>
      </w:r>
      <w:r w:rsidR="001E1B1A" w:rsidRPr="000D4935">
        <w:rPr>
          <w:rFonts w:ascii="Angsana New" w:hAnsi="Angsana New" w:cs="Angsana New"/>
          <w:spacing w:val="-3"/>
          <w:lang w:val="en-US"/>
        </w:rPr>
        <w:t>2563</w:t>
      </w:r>
      <w:r w:rsidRPr="000D4935">
        <w:rPr>
          <w:rFonts w:ascii="Angsana New" w:hAnsi="Angsana New" w:cs="Angsana New" w:hint="cs"/>
          <w:spacing w:val="-3"/>
          <w:cs/>
          <w:lang w:val="en-US"/>
        </w:rPr>
        <w:t xml:space="preserve"> บริษัทยังมีวงเงินกู้ยืมที่ยังไม่ได้เบิกใช้จำนวน</w:t>
      </w:r>
      <w:r w:rsidRPr="000D4935">
        <w:rPr>
          <w:rFonts w:ascii="Angsana New" w:hAnsi="Angsana New" w:cs="Angsana New"/>
          <w:spacing w:val="-3"/>
          <w:lang w:val="en-US"/>
        </w:rPr>
        <w:t xml:space="preserve"> </w:t>
      </w:r>
      <w:r w:rsidR="001E1B1A" w:rsidRPr="000D4935">
        <w:rPr>
          <w:rFonts w:ascii="Angsana New" w:hAnsi="Angsana New" w:cs="Angsana New"/>
          <w:spacing w:val="-3"/>
          <w:lang w:val="en-US"/>
        </w:rPr>
        <w:t>68</w:t>
      </w:r>
      <w:r w:rsidRPr="000D4935">
        <w:rPr>
          <w:rFonts w:ascii="Angsana New" w:hAnsi="Angsana New" w:cs="Angsana New"/>
          <w:spacing w:val="-3"/>
          <w:lang w:val="en-US"/>
        </w:rPr>
        <w:t>.</w:t>
      </w:r>
      <w:r w:rsidR="001E1B1A" w:rsidRPr="000D4935">
        <w:rPr>
          <w:rFonts w:ascii="Angsana New" w:hAnsi="Angsana New" w:cs="Angsana New"/>
          <w:spacing w:val="-3"/>
          <w:lang w:val="en-US"/>
        </w:rPr>
        <w:t>7</w:t>
      </w:r>
      <w:r w:rsidRPr="000D4935">
        <w:rPr>
          <w:rFonts w:ascii="Angsana New" w:hAnsi="Angsana New" w:cs="Angsana New"/>
          <w:spacing w:val="-3"/>
          <w:lang w:val="en-US"/>
        </w:rPr>
        <w:t xml:space="preserve"> </w:t>
      </w:r>
      <w:r w:rsidRPr="000D4935">
        <w:rPr>
          <w:rFonts w:ascii="Angsana New" w:hAnsi="Angsana New" w:cs="Angsana New" w:hint="cs"/>
          <w:spacing w:val="-3"/>
          <w:cs/>
          <w:lang w:val="en-US"/>
        </w:rPr>
        <w:t>ล้านบาท</w:t>
      </w:r>
      <w:r w:rsidRPr="000D4935">
        <w:rPr>
          <w:rFonts w:ascii="Angsana New" w:hAnsi="Angsana New" w:cs="Angsana New"/>
          <w:spacing w:val="-3"/>
          <w:lang w:val="en-US"/>
        </w:rPr>
        <w:t xml:space="preserve"> </w:t>
      </w:r>
      <w:r w:rsidRPr="000D4935">
        <w:rPr>
          <w:rFonts w:ascii="Angsana New" w:hAnsi="Angsana New" w:cs="Angsana New" w:hint="cs"/>
          <w:i/>
          <w:iCs/>
          <w:spacing w:val="-3"/>
          <w:cs/>
          <w:lang w:val="en-US"/>
        </w:rPr>
        <w:t>(</w:t>
      </w:r>
      <w:r w:rsidR="001E1B1A" w:rsidRPr="000D4935">
        <w:rPr>
          <w:rFonts w:ascii="Angsana New" w:hAnsi="Angsana New" w:cs="Angsana New"/>
          <w:i/>
          <w:iCs/>
          <w:spacing w:val="-3"/>
          <w:lang w:val="en-US"/>
        </w:rPr>
        <w:t>2562</w:t>
      </w:r>
      <w:r w:rsidRPr="000D4935">
        <w:rPr>
          <w:rFonts w:ascii="Angsana New" w:hAnsi="Angsana New" w:cs="Angsana New"/>
          <w:i/>
          <w:iCs/>
          <w:spacing w:val="-3"/>
          <w:lang w:val="en-US"/>
        </w:rPr>
        <w:t xml:space="preserve">: </w:t>
      </w:r>
      <w:r w:rsidR="001E1B1A" w:rsidRPr="000D4935">
        <w:rPr>
          <w:rFonts w:ascii="Angsana New" w:hAnsi="Angsana New" w:cs="Angsana New"/>
          <w:i/>
          <w:iCs/>
          <w:spacing w:val="-3"/>
          <w:lang w:val="en-US"/>
        </w:rPr>
        <w:t>68</w:t>
      </w:r>
      <w:r w:rsidRPr="000D4935">
        <w:rPr>
          <w:rFonts w:ascii="Angsana New" w:hAnsi="Angsana New" w:cs="Angsana New"/>
          <w:i/>
          <w:iCs/>
          <w:spacing w:val="-3"/>
          <w:lang w:val="en-US"/>
        </w:rPr>
        <w:t>.</w:t>
      </w:r>
      <w:r w:rsidR="001E1B1A" w:rsidRPr="000D4935">
        <w:rPr>
          <w:rFonts w:ascii="Angsana New" w:hAnsi="Angsana New" w:cs="Angsana New"/>
          <w:i/>
          <w:iCs/>
          <w:spacing w:val="-3"/>
          <w:lang w:val="en-US"/>
        </w:rPr>
        <w:t>7</w:t>
      </w:r>
      <w:r w:rsidRPr="000D4935">
        <w:rPr>
          <w:rFonts w:ascii="Angsana New" w:hAnsi="Angsana New" w:cs="Angsana New"/>
          <w:i/>
          <w:iCs/>
          <w:spacing w:val="-3"/>
          <w:lang w:val="en-US"/>
        </w:rPr>
        <w:t xml:space="preserve"> </w:t>
      </w:r>
      <w:r w:rsidRPr="000D4935">
        <w:rPr>
          <w:rFonts w:ascii="Angsana New" w:hAnsi="Angsana New" w:cs="Angsana New" w:hint="cs"/>
          <w:i/>
          <w:iCs/>
          <w:spacing w:val="-3"/>
          <w:cs/>
          <w:lang w:val="en-US"/>
        </w:rPr>
        <w:t>ล้านบาท)</w:t>
      </w:r>
    </w:p>
    <w:p w14:paraId="233EBCF8" w14:textId="77777777" w:rsidR="00460B95" w:rsidRPr="000D4935" w:rsidRDefault="00D53A2F" w:rsidP="00460B95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="Angsana New" w:hAnsi="Angsana New" w:cs="Angsana New"/>
          <w:i/>
          <w:iCs/>
          <w:lang w:val="en-US"/>
        </w:rPr>
      </w:pPr>
      <w:r w:rsidRPr="000D4935">
        <w:rPr>
          <w:rFonts w:ascii="Angsana New" w:hAnsi="Angsana New" w:cs="Angsana New"/>
          <w:cs/>
          <w:lang w:val="en-US"/>
        </w:rPr>
        <w:br w:type="column"/>
      </w:r>
      <w:r w:rsidR="00460B95" w:rsidRPr="000D4935">
        <w:rPr>
          <w:rFonts w:ascii="Angsana New" w:hAnsi="Angsana New" w:cs="Angsana New" w:hint="cs"/>
          <w:i/>
          <w:iCs/>
          <w:cs/>
          <w:lang w:val="en-US"/>
        </w:rPr>
        <w:lastRenderedPageBreak/>
        <w:t>บริษัทย่อย</w:t>
      </w:r>
    </w:p>
    <w:p w14:paraId="6C579081" w14:textId="77777777" w:rsidR="00460B95" w:rsidRPr="000D4935" w:rsidRDefault="00460B95" w:rsidP="00772B2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pacing w:val="-4"/>
          <w:lang w:val="en-US"/>
        </w:rPr>
      </w:pPr>
    </w:p>
    <w:p w14:paraId="764FA477" w14:textId="28DBF1EC" w:rsidR="00460B95" w:rsidRPr="000D4935" w:rsidRDefault="00460B95" w:rsidP="00460B95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0D4935">
        <w:rPr>
          <w:rFonts w:ascii="Angsana New" w:hAnsi="Angsana New" w:cs="Angsana New"/>
          <w:spacing w:val="-4"/>
          <w:cs/>
          <w:lang w:val="en-US"/>
        </w:rPr>
        <w:t xml:space="preserve">เมื่อวันที่ </w:t>
      </w:r>
      <w:r w:rsidR="001E1B1A" w:rsidRPr="000D4935">
        <w:rPr>
          <w:rFonts w:ascii="Angsana New" w:hAnsi="Angsana New" w:cs="Angsana New"/>
          <w:spacing w:val="-4"/>
          <w:lang w:val="en-US"/>
        </w:rPr>
        <w:t>23</w:t>
      </w:r>
      <w:r w:rsidRPr="000D4935">
        <w:rPr>
          <w:rFonts w:ascii="Angsana New" w:hAnsi="Angsana New" w:cs="Angsana New"/>
          <w:spacing w:val="-4"/>
          <w:cs/>
          <w:lang w:val="en-US"/>
        </w:rPr>
        <w:t xml:space="preserve"> กุมภาพันธ์ </w:t>
      </w:r>
      <w:r w:rsidR="001E1B1A" w:rsidRPr="000D4935">
        <w:rPr>
          <w:rFonts w:ascii="Angsana New" w:hAnsi="Angsana New" w:cs="Angsana New"/>
          <w:spacing w:val="-4"/>
          <w:lang w:val="en-US"/>
        </w:rPr>
        <w:t>2561</w:t>
      </w:r>
      <w:r w:rsidRPr="000D4935">
        <w:rPr>
          <w:rFonts w:ascii="Angsana New" w:hAnsi="Angsana New" w:cs="Angsana New"/>
          <w:spacing w:val="-4"/>
          <w:cs/>
          <w:lang w:val="en-US"/>
        </w:rPr>
        <w:t xml:space="preserve"> บริษัทย่อยได้ทำสัญญากู้ยืมเงินกับสถาบันการเงินแห่งหนึ่ง</w:t>
      </w:r>
      <w:r w:rsidRPr="000D4935">
        <w:rPr>
          <w:rFonts w:ascii="Angsana New" w:hAnsi="Angsana New" w:cs="Angsana New" w:hint="cs"/>
          <w:spacing w:val="-4"/>
          <w:cs/>
          <w:lang w:val="en-US"/>
        </w:rPr>
        <w:t>มีวงเงินกู้</w:t>
      </w:r>
      <w:r w:rsidRPr="000D4935">
        <w:rPr>
          <w:rFonts w:ascii="Angsana New" w:hAnsi="Angsana New" w:cs="Angsana New"/>
          <w:spacing w:val="-4"/>
          <w:cs/>
          <w:lang w:val="en-US"/>
        </w:rPr>
        <w:t xml:space="preserve">จำนวน </w:t>
      </w:r>
      <w:r w:rsidR="001E1B1A" w:rsidRPr="000D4935">
        <w:rPr>
          <w:rFonts w:ascii="Angsana New" w:hAnsi="Angsana New" w:cs="Angsana New"/>
          <w:spacing w:val="-4"/>
          <w:lang w:val="en-US"/>
        </w:rPr>
        <w:t>110</w:t>
      </w:r>
      <w:r w:rsidRPr="000D4935">
        <w:rPr>
          <w:rFonts w:ascii="Angsana New" w:hAnsi="Angsana New" w:cs="Angsana New"/>
          <w:spacing w:val="-4"/>
          <w:cs/>
          <w:lang w:val="en-US"/>
        </w:rPr>
        <w:t xml:space="preserve"> ล้าน</w:t>
      </w:r>
      <w:r w:rsidRPr="000D4935">
        <w:rPr>
          <w:rFonts w:ascii="Angsana New" w:hAnsi="Angsana New" w:cs="Angsana New"/>
          <w:cs/>
          <w:lang w:val="en-US"/>
        </w:rPr>
        <w:t>บาท เพื่อใช้ในการซื้อเครื่องจักร</w:t>
      </w:r>
      <w:r w:rsidRPr="000D4935">
        <w:rPr>
          <w:rFonts w:ascii="Angsana New" w:hAnsi="Angsana New" w:cs="Angsana New" w:hint="cs"/>
          <w:cs/>
          <w:lang w:val="en-US"/>
        </w:rPr>
        <w:t xml:space="preserve">และอุปกรณ์ </w:t>
      </w:r>
      <w:r w:rsidRPr="000D4935">
        <w:rPr>
          <w:rFonts w:ascii="Angsana New" w:hAnsi="Angsana New" w:cs="Angsana New"/>
          <w:cs/>
          <w:lang w:val="en-US"/>
        </w:rPr>
        <w:t xml:space="preserve">เงินกู้ยืมดังกล่าวมีอัตราดอกเบี้ยคงที่ร้อยละ </w:t>
      </w:r>
      <w:r w:rsidR="001E1B1A" w:rsidRPr="000D4935">
        <w:rPr>
          <w:rFonts w:ascii="Angsana New" w:hAnsi="Angsana New" w:cs="Angsana New"/>
          <w:lang w:val="en-US"/>
        </w:rPr>
        <w:t>3</w:t>
      </w:r>
      <w:r w:rsidRPr="000D4935">
        <w:rPr>
          <w:rFonts w:ascii="Angsana New" w:hAnsi="Angsana New" w:cs="Angsana New"/>
          <w:lang w:val="en-US"/>
        </w:rPr>
        <w:t>.</w:t>
      </w:r>
      <w:r w:rsidR="001E1B1A" w:rsidRPr="000D4935">
        <w:rPr>
          <w:rFonts w:ascii="Angsana New" w:hAnsi="Angsana New" w:cs="Angsana New"/>
          <w:lang w:val="en-US"/>
        </w:rPr>
        <w:t>5</w:t>
      </w:r>
      <w:r w:rsidRPr="000D4935">
        <w:rPr>
          <w:rFonts w:ascii="Angsana New" w:hAnsi="Angsana New" w:cs="Angsana New"/>
          <w:cs/>
          <w:lang w:val="en-US"/>
        </w:rPr>
        <w:t xml:space="preserve"> ต่อปี มีกำหนดชำระคืนเงินต้นเป็นรายเดือนทุกเดือน เดือนละ </w:t>
      </w:r>
      <w:r w:rsidR="001E1B1A" w:rsidRPr="000D4935">
        <w:rPr>
          <w:rFonts w:ascii="Angsana New" w:hAnsi="Angsana New" w:cs="Angsana New"/>
          <w:lang w:val="en-US"/>
        </w:rPr>
        <w:t>1</w:t>
      </w:r>
      <w:r w:rsidRPr="000D4935">
        <w:rPr>
          <w:rFonts w:ascii="Angsana New" w:hAnsi="Angsana New" w:cs="Angsana New"/>
          <w:cs/>
          <w:lang w:val="en-US"/>
        </w:rPr>
        <w:t>.</w:t>
      </w:r>
      <w:r w:rsidR="001E1B1A" w:rsidRPr="000D4935">
        <w:rPr>
          <w:rFonts w:ascii="Angsana New" w:hAnsi="Angsana New" w:cs="Angsana New"/>
          <w:lang w:val="en-US"/>
        </w:rPr>
        <w:t>15</w:t>
      </w:r>
      <w:r w:rsidRPr="000D4935">
        <w:rPr>
          <w:rFonts w:ascii="Angsana New" w:hAnsi="Angsana New" w:cs="Angsana New"/>
          <w:cs/>
          <w:lang w:val="en-US"/>
        </w:rPr>
        <w:t xml:space="preserve"> ล้านบาท และ</w:t>
      </w:r>
      <w:r w:rsidRPr="000D4935">
        <w:rPr>
          <w:rFonts w:ascii="Angsana New" w:hAnsi="Angsana New" w:cs="Angsana New"/>
          <w:spacing w:val="-2"/>
          <w:cs/>
          <w:lang w:val="en-US"/>
        </w:rPr>
        <w:t xml:space="preserve">กำหนดชำระคืนเงินต้นให้เสร็จสิ้นภายใน </w:t>
      </w:r>
      <w:r w:rsidR="001E1B1A" w:rsidRPr="000D4935">
        <w:rPr>
          <w:rFonts w:ascii="Angsana New" w:hAnsi="Angsana New" w:cs="Angsana New"/>
          <w:spacing w:val="-2"/>
          <w:lang w:val="en-US"/>
        </w:rPr>
        <w:t>10</w:t>
      </w:r>
      <w:r w:rsidRPr="000D4935">
        <w:rPr>
          <w:rFonts w:ascii="Angsana New" w:hAnsi="Angsana New" w:cs="Angsana New"/>
          <w:spacing w:val="-2"/>
          <w:cs/>
          <w:lang w:val="en-US"/>
        </w:rPr>
        <w:t xml:space="preserve"> ปี นับจาก</w:t>
      </w:r>
      <w:r w:rsidRPr="000D4935">
        <w:rPr>
          <w:rFonts w:ascii="Angsana New" w:hAnsi="Angsana New" w:cs="Angsana New"/>
          <w:spacing w:val="-2"/>
          <w:cs/>
          <w:lang w:val="en-US"/>
        </w:rPr>
        <w:br/>
        <w:t>วันเบิกรับเงินกู้งวดแรก</w:t>
      </w:r>
      <w:r w:rsidRPr="000D4935">
        <w:rPr>
          <w:rFonts w:ascii="Angsana New" w:hAnsi="Angsana New" w:cs="Angsana New"/>
          <w:spacing w:val="-2"/>
          <w:lang w:val="en-US"/>
        </w:rPr>
        <w:t xml:space="preserve"> </w:t>
      </w:r>
      <w:r w:rsidRPr="000D4935">
        <w:rPr>
          <w:rFonts w:ascii="Angsana New" w:hAnsi="Angsana New" w:cs="Angsana New"/>
          <w:spacing w:val="-2"/>
          <w:cs/>
          <w:lang w:val="en-US"/>
        </w:rPr>
        <w:t xml:space="preserve">ณ วันที่ </w:t>
      </w:r>
      <w:r w:rsidR="001E1B1A" w:rsidRPr="000D4935">
        <w:rPr>
          <w:rFonts w:ascii="Angsana New" w:hAnsi="Angsana New" w:cs="Angsana New"/>
          <w:spacing w:val="-2"/>
          <w:lang w:val="en-US"/>
        </w:rPr>
        <w:t>31</w:t>
      </w:r>
      <w:r w:rsidRPr="000D4935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0D4935">
        <w:rPr>
          <w:rFonts w:ascii="Angsana New" w:hAnsi="Angsana New" w:cs="Angsana New" w:hint="cs"/>
          <w:spacing w:val="-2"/>
          <w:cs/>
          <w:lang w:val="en-US"/>
        </w:rPr>
        <w:t>ธันวาคม</w:t>
      </w:r>
      <w:r w:rsidRPr="000D4935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1E1B1A" w:rsidRPr="000D4935">
        <w:rPr>
          <w:rFonts w:ascii="Angsana New" w:hAnsi="Angsana New" w:cs="Angsana New"/>
          <w:spacing w:val="-2"/>
          <w:lang w:val="en-US"/>
        </w:rPr>
        <w:t>2563</w:t>
      </w:r>
      <w:r w:rsidRPr="000D4935">
        <w:rPr>
          <w:rFonts w:ascii="Angsana New" w:hAnsi="Angsana New" w:cs="Angsana New"/>
          <w:spacing w:val="-2"/>
          <w:cs/>
          <w:lang w:val="en-US"/>
        </w:rPr>
        <w:t xml:space="preserve"> บริษัท</w:t>
      </w:r>
      <w:r w:rsidRPr="000D4935">
        <w:rPr>
          <w:rFonts w:ascii="Angsana New" w:hAnsi="Angsana New" w:cs="Angsana New" w:hint="cs"/>
          <w:spacing w:val="-2"/>
          <w:cs/>
          <w:lang w:val="en-US"/>
        </w:rPr>
        <w:t>ย่อย</w:t>
      </w:r>
      <w:r w:rsidRPr="000D4935">
        <w:rPr>
          <w:rFonts w:ascii="Angsana New" w:hAnsi="Angsana New" w:cs="Angsana New"/>
          <w:cs/>
          <w:lang w:val="en-US"/>
        </w:rPr>
        <w:t xml:space="preserve">มีวงเงินกู้ยืมที่ยังไม่ได้เบิกใช้จำนวน </w:t>
      </w:r>
      <w:r w:rsidR="001E1B1A" w:rsidRPr="000D4935">
        <w:rPr>
          <w:rFonts w:ascii="Angsana New" w:hAnsi="Angsana New" w:cs="Angsana New"/>
          <w:lang w:val="en-US"/>
        </w:rPr>
        <w:t>43</w:t>
      </w:r>
      <w:r w:rsidRPr="000D4935">
        <w:rPr>
          <w:rFonts w:ascii="Angsana New" w:hAnsi="Angsana New" w:cs="Angsana New"/>
          <w:lang w:val="en-US"/>
        </w:rPr>
        <w:t>.</w:t>
      </w:r>
      <w:r w:rsidR="001E1B1A" w:rsidRPr="000D4935">
        <w:rPr>
          <w:rFonts w:ascii="Angsana New" w:hAnsi="Angsana New" w:cs="Angsana New"/>
          <w:lang w:val="en-US"/>
        </w:rPr>
        <w:t>0</w:t>
      </w:r>
      <w:r w:rsidRPr="000D4935">
        <w:rPr>
          <w:rFonts w:ascii="Angsana New" w:hAnsi="Angsana New" w:cs="Angsana New"/>
          <w:lang w:val="en-US"/>
        </w:rPr>
        <w:t xml:space="preserve"> </w:t>
      </w:r>
      <w:r w:rsidRPr="000D4935">
        <w:rPr>
          <w:rFonts w:ascii="Angsana New" w:hAnsi="Angsana New" w:cs="Angsana New"/>
          <w:cs/>
          <w:lang w:val="en-US"/>
        </w:rPr>
        <w:t>ล้านบาท</w:t>
      </w:r>
      <w:r w:rsidRPr="000D4935">
        <w:rPr>
          <w:rFonts w:ascii="Angsana New" w:hAnsi="Angsana New" w:cs="Angsana New" w:hint="cs"/>
          <w:i/>
          <w:iCs/>
          <w:cs/>
          <w:lang w:val="en-US"/>
        </w:rPr>
        <w:t>(</w:t>
      </w:r>
      <w:r w:rsidR="001E1B1A" w:rsidRPr="000D4935">
        <w:rPr>
          <w:rFonts w:ascii="Angsana New" w:hAnsi="Angsana New" w:cs="Angsana New"/>
          <w:i/>
          <w:iCs/>
          <w:lang w:val="en-US"/>
        </w:rPr>
        <w:t>2562</w:t>
      </w:r>
      <w:r w:rsidRPr="000D4935">
        <w:rPr>
          <w:rFonts w:ascii="Angsana New" w:hAnsi="Angsana New" w:cs="Angsana New"/>
          <w:i/>
          <w:iCs/>
          <w:lang w:val="en-US"/>
        </w:rPr>
        <w:t xml:space="preserve">: </w:t>
      </w:r>
      <w:r w:rsidR="001E1B1A" w:rsidRPr="000D4935">
        <w:rPr>
          <w:rFonts w:ascii="Angsana New" w:hAnsi="Angsana New" w:cs="Angsana New"/>
          <w:i/>
          <w:iCs/>
          <w:lang w:val="en-US"/>
        </w:rPr>
        <w:t>43</w:t>
      </w:r>
      <w:r w:rsidRPr="000D4935">
        <w:rPr>
          <w:rFonts w:ascii="Angsana New" w:hAnsi="Angsana New" w:cs="Angsana New"/>
          <w:i/>
          <w:iCs/>
          <w:lang w:val="en-US"/>
        </w:rPr>
        <w:t>.</w:t>
      </w:r>
      <w:r w:rsidR="001E1B1A" w:rsidRPr="000D4935">
        <w:rPr>
          <w:rFonts w:ascii="Angsana New" w:hAnsi="Angsana New" w:cs="Angsana New"/>
          <w:i/>
          <w:iCs/>
          <w:lang w:val="en-US"/>
        </w:rPr>
        <w:t>0</w:t>
      </w:r>
      <w:r w:rsidRPr="000D4935">
        <w:rPr>
          <w:rFonts w:ascii="Angsana New" w:hAnsi="Angsana New" w:cs="Angsana New"/>
          <w:i/>
          <w:iCs/>
          <w:lang w:val="en-US"/>
        </w:rPr>
        <w:t xml:space="preserve"> </w:t>
      </w:r>
      <w:r w:rsidRPr="000D4935">
        <w:rPr>
          <w:rFonts w:ascii="Angsana New" w:hAnsi="Angsana New" w:cs="Angsana New" w:hint="cs"/>
          <w:i/>
          <w:iCs/>
          <w:cs/>
          <w:lang w:val="en-US"/>
        </w:rPr>
        <w:t>ล้านบาท)</w:t>
      </w:r>
    </w:p>
    <w:p w14:paraId="06BBBE57" w14:textId="62612FEB" w:rsidR="001830B3" w:rsidRPr="000D4935" w:rsidRDefault="00460B95" w:rsidP="00FA377B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  <w:lang w:val="en-US"/>
        </w:rPr>
      </w:pPr>
      <w:r w:rsidRPr="000D4935">
        <w:rPr>
          <w:rFonts w:ascii="Angsana New" w:hAnsi="Angsana New" w:cs="Angsana New"/>
          <w:lang w:val="en-US"/>
        </w:rPr>
        <w:t xml:space="preserve"> </w:t>
      </w:r>
      <w:r w:rsidRPr="000D4935">
        <w:rPr>
          <w:rFonts w:ascii="Angsana New" w:hAnsi="Angsana New" w:cs="Angsana New"/>
          <w:lang w:val="en-US"/>
        </w:rPr>
        <w:br/>
      </w:r>
      <w:r w:rsidRPr="000D4935">
        <w:rPr>
          <w:rFonts w:ascii="Angsana New" w:hAnsi="Angsana New" w:cs="Angsana New"/>
          <w:cs/>
          <w:lang w:val="en-US"/>
        </w:rPr>
        <w:t>ภายใต้เงื่อนไขของสัญญาเงินกู้ยืม</w:t>
      </w:r>
      <w:r w:rsidRPr="000D4935">
        <w:rPr>
          <w:rFonts w:ascii="Angsana New" w:hAnsi="Angsana New" w:cs="Angsana New" w:hint="cs"/>
          <w:cs/>
          <w:lang w:val="en-US"/>
        </w:rPr>
        <w:t>เหล่านี้</w:t>
      </w:r>
      <w:r w:rsidRPr="000D4935">
        <w:rPr>
          <w:rFonts w:ascii="Angsana New" w:hAnsi="Angsana New" w:cs="Angsana New"/>
          <w:cs/>
          <w:lang w:val="en-US"/>
        </w:rPr>
        <w:t xml:space="preserve"> </w:t>
      </w:r>
      <w:r w:rsidRPr="000D4935">
        <w:rPr>
          <w:rFonts w:ascii="Angsana New" w:hAnsi="Angsana New" w:cs="Angsana New" w:hint="cs"/>
          <w:cs/>
          <w:lang w:val="en-US"/>
        </w:rPr>
        <w:t>กลุ่ม</w:t>
      </w:r>
      <w:r w:rsidRPr="000D4935">
        <w:rPr>
          <w:rFonts w:ascii="Angsana New" w:hAnsi="Angsana New" w:cs="Angsana New"/>
          <w:cs/>
          <w:lang w:val="en-US"/>
        </w:rPr>
        <w:t xml:space="preserve">บริษัทต้องปฏิบัติตามเงื่อนไขบางประการ เช่น การรักษาอัตราส่วนของหนี้สินต่อส่วนของผู้ถือหุ้น </w:t>
      </w:r>
      <w:r w:rsidRPr="000D4935">
        <w:rPr>
          <w:rFonts w:ascii="Angsana New" w:hAnsi="Angsana New" w:cs="Angsana New" w:hint="cs"/>
          <w:cs/>
          <w:lang w:val="en-US"/>
        </w:rPr>
        <w:t>และอัตราส่วนความสามารถในการชำระหนี้ ทั้งนี้ กลุ่มบริษัทได้โอนผลประโยชน์ในกรมธรรม์ประกันภัยส่วนที่คุ้มครองสินทรัพย์ข้างต้นเพื่อเป็นหลักประกันสำหรับหนี้สินที่มีภาระดอกเบี้ยบางส่วน</w:t>
      </w:r>
    </w:p>
    <w:p w14:paraId="3095B4D0" w14:textId="77777777" w:rsidR="00132B6A" w:rsidRPr="000D4935" w:rsidRDefault="00132B6A" w:rsidP="00FA377B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3312"/>
        <w:gridCol w:w="1002"/>
        <w:gridCol w:w="1009"/>
        <w:gridCol w:w="269"/>
        <w:gridCol w:w="1009"/>
        <w:gridCol w:w="270"/>
        <w:gridCol w:w="1076"/>
        <w:gridCol w:w="270"/>
        <w:gridCol w:w="987"/>
      </w:tblGrid>
      <w:tr w:rsidR="001830B3" w:rsidRPr="000D4935" w14:paraId="6663CC69" w14:textId="77777777" w:rsidTr="00C4067B">
        <w:trPr>
          <w:tblHeader/>
        </w:trPr>
        <w:tc>
          <w:tcPr>
            <w:tcW w:w="3312" w:type="dxa"/>
            <w:vMerge w:val="restart"/>
            <w:shd w:val="clear" w:color="auto" w:fill="auto"/>
          </w:tcPr>
          <w:p w14:paraId="2312C1A4" w14:textId="77777777" w:rsidR="001830B3" w:rsidRPr="000D4935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219B66E7" w14:textId="7F8BE020" w:rsidR="001830B3" w:rsidRPr="000D4935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 xml:space="preserve">ณ วันที่ </w:t>
            </w:r>
            <w:r w:rsidR="001E1B1A"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4935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02" w:type="dxa"/>
          </w:tcPr>
          <w:p w14:paraId="61C779D7" w14:textId="77777777" w:rsidR="001830B3" w:rsidRPr="000D4935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7" w:type="dxa"/>
            <w:gridSpan w:val="3"/>
          </w:tcPr>
          <w:p w14:paraId="3C9A29B6" w14:textId="4153445D" w:rsidR="001830B3" w:rsidRPr="000D4935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0D493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13F0795" w14:textId="77777777" w:rsidR="001830B3" w:rsidRPr="000D4935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33" w:type="dxa"/>
            <w:gridSpan w:val="3"/>
          </w:tcPr>
          <w:p w14:paraId="6A129826" w14:textId="4AC04AD1" w:rsidR="001830B3" w:rsidRPr="000D4935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D493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1830B3" w:rsidRPr="000D4935" w14:paraId="7A3A8B46" w14:textId="77777777" w:rsidTr="00C4067B">
        <w:trPr>
          <w:tblHeader/>
        </w:trPr>
        <w:tc>
          <w:tcPr>
            <w:tcW w:w="3312" w:type="dxa"/>
            <w:vMerge/>
          </w:tcPr>
          <w:p w14:paraId="1DA5BEF3" w14:textId="77777777" w:rsidR="001830B3" w:rsidRPr="000D4935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7A9B2BD8" w14:textId="77777777" w:rsidR="001830B3" w:rsidRPr="000D4935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2DEDE6D2" w14:textId="7AF6EBD8" w:rsidR="001830B3" w:rsidRPr="000D4935" w:rsidRDefault="001E1B1A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ABCC8C1" w14:textId="77777777" w:rsidR="001830B3" w:rsidRPr="000D4935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576E4C02" w14:textId="61FEEC4C" w:rsidR="001830B3" w:rsidRPr="000D4935" w:rsidRDefault="001E1B1A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3D66D5E6" w14:textId="77777777" w:rsidR="001830B3" w:rsidRPr="000D4935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2D28A4FC" w14:textId="48266260" w:rsidR="001830B3" w:rsidRPr="000D4935" w:rsidRDefault="001E1B1A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B4E1584" w14:textId="77777777" w:rsidR="001830B3" w:rsidRPr="000D4935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4D9C24BF" w14:textId="1B71A523" w:rsidR="001830B3" w:rsidRPr="000D4935" w:rsidRDefault="001E1B1A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</w:tr>
      <w:tr w:rsidR="001830B3" w:rsidRPr="000D4935" w14:paraId="00DE1176" w14:textId="77777777" w:rsidTr="00C4067B">
        <w:trPr>
          <w:tblHeader/>
        </w:trPr>
        <w:tc>
          <w:tcPr>
            <w:tcW w:w="3312" w:type="dxa"/>
          </w:tcPr>
          <w:p w14:paraId="32FDFF1B" w14:textId="77777777" w:rsidR="001830B3" w:rsidRPr="000D4935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55308041" w14:textId="77777777" w:rsidR="001830B3" w:rsidRPr="000D4935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0" w:type="dxa"/>
            <w:gridSpan w:val="7"/>
          </w:tcPr>
          <w:p w14:paraId="40B52876" w14:textId="2DBB4823" w:rsidR="001830B3" w:rsidRPr="000D4935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1F3B72" w:rsidRPr="000D493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0D493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13EB6" w:rsidRPr="000D4935" w14:paraId="7430F219" w14:textId="77777777" w:rsidTr="00C4067B">
        <w:tc>
          <w:tcPr>
            <w:tcW w:w="3312" w:type="dxa"/>
          </w:tcPr>
          <w:p w14:paraId="025BED6E" w14:textId="77777777" w:rsidR="00113EB6" w:rsidRPr="000D4935" w:rsidRDefault="00113EB6" w:rsidP="00113EB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02" w:type="dxa"/>
          </w:tcPr>
          <w:p w14:paraId="1BB04C1C" w14:textId="6831AFCA" w:rsidR="00113EB6" w:rsidRPr="000D4935" w:rsidRDefault="001E1B1A" w:rsidP="00113E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D49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10</w:t>
            </w:r>
          </w:p>
        </w:tc>
        <w:tc>
          <w:tcPr>
            <w:tcW w:w="1009" w:type="dxa"/>
          </w:tcPr>
          <w:p w14:paraId="55649C06" w14:textId="00A06837" w:rsidR="00113EB6" w:rsidRPr="000D4935" w:rsidRDefault="001E1B1A" w:rsidP="00113E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74B6A" w:rsidRPr="000D49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045</w:t>
            </w:r>
            <w:r w:rsidR="00700842" w:rsidRPr="000D49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770</w:t>
            </w:r>
          </w:p>
        </w:tc>
        <w:tc>
          <w:tcPr>
            <w:tcW w:w="269" w:type="dxa"/>
          </w:tcPr>
          <w:p w14:paraId="0FC27876" w14:textId="77777777" w:rsidR="00113EB6" w:rsidRPr="000D4935" w:rsidRDefault="00113EB6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3293F805" w14:textId="4674FFEF" w:rsidR="00113EB6" w:rsidRPr="000D4935" w:rsidRDefault="001E1B1A" w:rsidP="00113E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883</w:t>
            </w:r>
            <w:r w:rsidR="00113EB6" w:rsidRPr="000D49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270" w:type="dxa"/>
          </w:tcPr>
          <w:p w14:paraId="719EB7A6" w14:textId="77777777" w:rsidR="00113EB6" w:rsidRPr="000D4935" w:rsidRDefault="00113EB6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70F8415B" w14:textId="1F834322" w:rsidR="00113EB6" w:rsidRPr="000D4935" w:rsidRDefault="001E1B1A" w:rsidP="00113E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935</w:t>
            </w:r>
            <w:r w:rsidR="00700842" w:rsidRPr="000D4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562</w:t>
            </w:r>
          </w:p>
        </w:tc>
        <w:tc>
          <w:tcPr>
            <w:tcW w:w="270" w:type="dxa"/>
          </w:tcPr>
          <w:p w14:paraId="7EF0292E" w14:textId="77777777" w:rsidR="00113EB6" w:rsidRPr="000D4935" w:rsidRDefault="00113EB6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5E68C3EB" w14:textId="38155325" w:rsidR="00113EB6" w:rsidRPr="000D4935" w:rsidRDefault="001E1B1A" w:rsidP="00113E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753</w:t>
            </w:r>
            <w:r w:rsidR="00113EB6" w:rsidRPr="000D4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964</w:t>
            </w:r>
          </w:p>
        </w:tc>
      </w:tr>
      <w:tr w:rsidR="00113EB6" w:rsidRPr="000D4935" w14:paraId="09110810" w14:textId="77777777" w:rsidTr="00C4067B">
        <w:tc>
          <w:tcPr>
            <w:tcW w:w="3312" w:type="dxa"/>
          </w:tcPr>
          <w:p w14:paraId="14C4A039" w14:textId="77777777" w:rsidR="00113EB6" w:rsidRPr="000D4935" w:rsidRDefault="00113EB6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2" w:type="dxa"/>
          </w:tcPr>
          <w:p w14:paraId="564356FD" w14:textId="77777777" w:rsidR="00113EB6" w:rsidRPr="000D4935" w:rsidRDefault="00113EB6" w:rsidP="00113E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706D0F29" w14:textId="2025BD5C" w:rsidR="00113EB6" w:rsidRPr="000D4935" w:rsidRDefault="001E1B1A" w:rsidP="00113E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E74B6A"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045</w:t>
            </w:r>
            <w:r w:rsidR="00700842"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770</w:t>
            </w:r>
          </w:p>
        </w:tc>
        <w:tc>
          <w:tcPr>
            <w:tcW w:w="269" w:type="dxa"/>
          </w:tcPr>
          <w:p w14:paraId="22EB7D46" w14:textId="77777777" w:rsidR="00113EB6" w:rsidRPr="000D4935" w:rsidRDefault="00113EB6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F31B721" w14:textId="5FD6856E" w:rsidR="00113EB6" w:rsidRPr="000D4935" w:rsidRDefault="001E1B1A" w:rsidP="00113E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883</w:t>
            </w:r>
            <w:r w:rsidR="00113EB6"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317</w:t>
            </w:r>
          </w:p>
        </w:tc>
        <w:tc>
          <w:tcPr>
            <w:tcW w:w="270" w:type="dxa"/>
          </w:tcPr>
          <w:p w14:paraId="714B3883" w14:textId="77777777" w:rsidR="00113EB6" w:rsidRPr="000D4935" w:rsidRDefault="00113EB6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6DC3FD63" w14:textId="5FF495E3" w:rsidR="00113EB6" w:rsidRPr="000D4935" w:rsidRDefault="001E1B1A" w:rsidP="00113E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935</w:t>
            </w:r>
            <w:r w:rsidR="00B725A0" w:rsidRPr="000D4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562</w:t>
            </w:r>
          </w:p>
        </w:tc>
        <w:tc>
          <w:tcPr>
            <w:tcW w:w="270" w:type="dxa"/>
          </w:tcPr>
          <w:p w14:paraId="12DCAC4A" w14:textId="77777777" w:rsidR="00113EB6" w:rsidRPr="000D4935" w:rsidRDefault="00113EB6" w:rsidP="0011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36CA46F5" w14:textId="0647EC0D" w:rsidR="00113EB6" w:rsidRPr="000D4935" w:rsidRDefault="001E1B1A" w:rsidP="00113E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753</w:t>
            </w:r>
            <w:r w:rsidR="00113EB6" w:rsidRPr="000D4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964</w:t>
            </w:r>
          </w:p>
        </w:tc>
      </w:tr>
    </w:tbl>
    <w:p w14:paraId="6D6F063B" w14:textId="77777777" w:rsidR="001830B3" w:rsidRPr="000D4935" w:rsidRDefault="001830B3" w:rsidP="001830B3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43CE7DFD" w14:textId="7C38BBD8" w:rsidR="001830B3" w:rsidRPr="000D4935" w:rsidRDefault="0092407B" w:rsidP="001B1CE1">
      <w:pPr>
        <w:tabs>
          <w:tab w:val="clear" w:pos="227"/>
          <w:tab w:val="clear" w:pos="454"/>
          <w:tab w:val="left" w:pos="540"/>
        </w:tabs>
        <w:spacing w:line="240" w:lineRule="auto"/>
        <w:ind w:left="547" w:right="-25"/>
        <w:jc w:val="thaiDistribute"/>
        <w:rPr>
          <w:rFonts w:ascii="Angsana New" w:hAnsi="Angsana New"/>
          <w:i/>
          <w:iCs/>
          <w:spacing w:val="-4"/>
          <w:sz w:val="30"/>
          <w:szCs w:val="30"/>
          <w:cs/>
        </w:rPr>
      </w:pPr>
      <w:r w:rsidRPr="000D4935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1E1B1A" w:rsidRPr="000D4935">
        <w:rPr>
          <w:rFonts w:ascii="Angsana New" w:hAnsi="Angsana New"/>
          <w:spacing w:val="-4"/>
          <w:sz w:val="30"/>
          <w:szCs w:val="30"/>
        </w:rPr>
        <w:t>31</w:t>
      </w:r>
      <w:r w:rsidRPr="000D4935">
        <w:rPr>
          <w:rFonts w:ascii="Angsana New" w:hAnsi="Angsana New"/>
          <w:spacing w:val="-4"/>
          <w:sz w:val="30"/>
          <w:szCs w:val="30"/>
        </w:rPr>
        <w:t xml:space="preserve"> </w:t>
      </w:r>
      <w:r w:rsidRPr="000D4935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1E1B1A" w:rsidRPr="000D4935">
        <w:rPr>
          <w:rFonts w:ascii="Angsana New" w:hAnsi="Angsana New"/>
          <w:spacing w:val="-4"/>
          <w:sz w:val="30"/>
          <w:szCs w:val="30"/>
        </w:rPr>
        <w:t>2563</w:t>
      </w:r>
      <w:r w:rsidRPr="000D4935">
        <w:rPr>
          <w:rFonts w:ascii="Angsana New" w:hAnsi="Angsana New"/>
          <w:spacing w:val="-4"/>
          <w:sz w:val="30"/>
          <w:szCs w:val="30"/>
        </w:rPr>
        <w:t xml:space="preserve"> </w:t>
      </w:r>
      <w:r w:rsidRPr="000D4935">
        <w:rPr>
          <w:rFonts w:ascii="Angsana New" w:hAnsi="Angsana New" w:hint="cs"/>
          <w:spacing w:val="-4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</w:t>
      </w:r>
      <w:r w:rsidRPr="000D4935">
        <w:rPr>
          <w:rFonts w:ascii="Angsana New" w:hAnsi="Angsana New"/>
          <w:spacing w:val="-4"/>
          <w:sz w:val="30"/>
          <w:szCs w:val="30"/>
        </w:rPr>
        <w:t xml:space="preserve"> </w:t>
      </w:r>
      <w:r w:rsidR="001E1B1A" w:rsidRPr="000D4935">
        <w:rPr>
          <w:rFonts w:ascii="Angsana New" w:hAnsi="Angsana New"/>
          <w:spacing w:val="-4"/>
          <w:sz w:val="30"/>
          <w:szCs w:val="30"/>
        </w:rPr>
        <w:t>1</w:t>
      </w:r>
      <w:r w:rsidR="00FB2A3F" w:rsidRPr="000D4935">
        <w:rPr>
          <w:rFonts w:ascii="Angsana New" w:hAnsi="Angsana New"/>
          <w:spacing w:val="-4"/>
          <w:sz w:val="30"/>
          <w:szCs w:val="30"/>
        </w:rPr>
        <w:t>,</w:t>
      </w:r>
      <w:r w:rsidR="00064CA9">
        <w:rPr>
          <w:rFonts w:ascii="Angsana New" w:hAnsi="Angsana New"/>
          <w:spacing w:val="-4"/>
          <w:sz w:val="30"/>
          <w:szCs w:val="30"/>
        </w:rPr>
        <w:t>464</w:t>
      </w:r>
      <w:r w:rsidR="00B725A0" w:rsidRPr="000D4935">
        <w:rPr>
          <w:rFonts w:ascii="Angsana New" w:hAnsi="Angsana New"/>
          <w:spacing w:val="-4"/>
          <w:sz w:val="30"/>
          <w:szCs w:val="30"/>
        </w:rPr>
        <w:t>.</w:t>
      </w:r>
      <w:r w:rsidR="001E1B1A" w:rsidRPr="000D4935">
        <w:rPr>
          <w:rFonts w:ascii="Angsana New" w:hAnsi="Angsana New"/>
          <w:spacing w:val="-4"/>
          <w:sz w:val="30"/>
          <w:szCs w:val="30"/>
        </w:rPr>
        <w:t>6</w:t>
      </w:r>
      <w:r w:rsidR="00FB2A3F" w:rsidRPr="000D4935">
        <w:rPr>
          <w:rFonts w:ascii="Angsana New" w:hAnsi="Angsana New"/>
          <w:spacing w:val="-4"/>
          <w:sz w:val="30"/>
          <w:szCs w:val="30"/>
        </w:rPr>
        <w:t xml:space="preserve"> </w:t>
      </w:r>
      <w:r w:rsidRPr="000D4935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0D4935">
        <w:rPr>
          <w:rFonts w:ascii="Angsana New" w:hAnsi="Angsana New"/>
          <w:spacing w:val="-4"/>
          <w:sz w:val="30"/>
          <w:szCs w:val="30"/>
        </w:rPr>
        <w:t xml:space="preserve"> </w:t>
      </w:r>
      <w:r w:rsidRPr="000D4935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0D4935">
        <w:rPr>
          <w:rFonts w:ascii="Angsana New" w:hAnsi="Angsana New"/>
          <w:spacing w:val="-4"/>
          <w:sz w:val="30"/>
          <w:szCs w:val="30"/>
        </w:rPr>
        <w:t xml:space="preserve"> </w:t>
      </w:r>
      <w:r w:rsidR="001E1B1A" w:rsidRPr="000D4935">
        <w:rPr>
          <w:rFonts w:ascii="Angsana New" w:hAnsi="Angsana New"/>
          <w:spacing w:val="-4"/>
          <w:sz w:val="30"/>
          <w:szCs w:val="30"/>
        </w:rPr>
        <w:t>1</w:t>
      </w:r>
      <w:r w:rsidR="00AF0C66" w:rsidRPr="000D4935">
        <w:rPr>
          <w:rFonts w:ascii="Angsana New" w:hAnsi="Angsana New"/>
          <w:spacing w:val="-4"/>
          <w:sz w:val="30"/>
          <w:szCs w:val="30"/>
        </w:rPr>
        <w:t>,</w:t>
      </w:r>
      <w:r w:rsidR="00374A6A">
        <w:rPr>
          <w:rFonts w:ascii="Angsana New" w:hAnsi="Angsana New"/>
          <w:spacing w:val="-4"/>
          <w:sz w:val="30"/>
          <w:szCs w:val="30"/>
        </w:rPr>
        <w:t>343</w:t>
      </w:r>
      <w:r w:rsidR="005011AD" w:rsidRPr="000D4935">
        <w:rPr>
          <w:rFonts w:ascii="Angsana New" w:hAnsi="Angsana New"/>
          <w:spacing w:val="-4"/>
          <w:sz w:val="30"/>
          <w:szCs w:val="30"/>
        </w:rPr>
        <w:t>.</w:t>
      </w:r>
      <w:r w:rsidR="001E1B1A" w:rsidRPr="000D4935">
        <w:rPr>
          <w:rFonts w:ascii="Angsana New" w:hAnsi="Angsana New"/>
          <w:spacing w:val="-4"/>
          <w:sz w:val="30"/>
          <w:szCs w:val="30"/>
        </w:rPr>
        <w:t>6</w:t>
      </w:r>
      <w:r w:rsidRPr="000D4935">
        <w:rPr>
          <w:rFonts w:ascii="Angsana New" w:hAnsi="Angsana New"/>
          <w:spacing w:val="-4"/>
          <w:sz w:val="30"/>
          <w:szCs w:val="30"/>
        </w:rPr>
        <w:t xml:space="preserve"> </w:t>
      </w:r>
      <w:r w:rsidRPr="000D4935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ตามลำดับ </w:t>
      </w:r>
      <w:r w:rsidRPr="000D4935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1E1B1A" w:rsidRPr="000D4935">
        <w:rPr>
          <w:rFonts w:ascii="Angsana New" w:hAnsi="Angsana New"/>
          <w:i/>
          <w:iCs/>
          <w:spacing w:val="-4"/>
          <w:sz w:val="30"/>
          <w:szCs w:val="30"/>
        </w:rPr>
        <w:t>2562</w:t>
      </w:r>
      <w:r w:rsidRPr="000D4935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1E1B1A" w:rsidRPr="000D4935">
        <w:rPr>
          <w:rFonts w:ascii="Angsana New" w:hAnsi="Angsana New"/>
          <w:i/>
          <w:iCs/>
          <w:spacing w:val="-4"/>
          <w:sz w:val="30"/>
          <w:szCs w:val="30"/>
        </w:rPr>
        <w:t>943</w:t>
      </w:r>
      <w:r w:rsidR="00113EB6" w:rsidRPr="000D4935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1E1B1A" w:rsidRPr="000D4935">
        <w:rPr>
          <w:rFonts w:ascii="Angsana New" w:hAnsi="Angsana New"/>
          <w:i/>
          <w:iCs/>
          <w:spacing w:val="-4"/>
          <w:sz w:val="30"/>
          <w:szCs w:val="30"/>
        </w:rPr>
        <w:t>2</w:t>
      </w:r>
      <w:r w:rsidRPr="000D4935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0D4935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ล้านบาท และ </w:t>
      </w:r>
      <w:r w:rsidR="001E1B1A" w:rsidRPr="000D4935">
        <w:rPr>
          <w:rFonts w:ascii="Angsana New" w:hAnsi="Angsana New"/>
          <w:i/>
          <w:iCs/>
          <w:spacing w:val="-4"/>
          <w:sz w:val="30"/>
          <w:szCs w:val="30"/>
        </w:rPr>
        <w:t>777</w:t>
      </w:r>
      <w:r w:rsidR="00113EB6" w:rsidRPr="000D4935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1E1B1A" w:rsidRPr="000D4935">
        <w:rPr>
          <w:rFonts w:ascii="Angsana New" w:hAnsi="Angsana New"/>
          <w:i/>
          <w:iCs/>
          <w:spacing w:val="-4"/>
          <w:sz w:val="30"/>
          <w:szCs w:val="30"/>
        </w:rPr>
        <w:t>5</w:t>
      </w:r>
      <w:r w:rsidRPr="000D4935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0D4935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 ตามลำดับ)</w:t>
      </w:r>
    </w:p>
    <w:p w14:paraId="5B69C3FF" w14:textId="77777777" w:rsidR="001B1CE1" w:rsidRPr="000D4935" w:rsidRDefault="001B1CE1" w:rsidP="001B1CE1">
      <w:pPr>
        <w:tabs>
          <w:tab w:val="clear" w:pos="227"/>
          <w:tab w:val="clear" w:pos="454"/>
          <w:tab w:val="left" w:pos="540"/>
        </w:tabs>
        <w:spacing w:line="240" w:lineRule="auto"/>
        <w:ind w:left="547" w:right="-25"/>
        <w:jc w:val="thaiDistribute"/>
        <w:rPr>
          <w:rFonts w:ascii="Angsana New" w:hAnsi="Angsana New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900"/>
        <w:gridCol w:w="270"/>
        <w:gridCol w:w="810"/>
        <w:gridCol w:w="19"/>
        <w:gridCol w:w="251"/>
        <w:gridCol w:w="1170"/>
        <w:gridCol w:w="270"/>
        <w:gridCol w:w="900"/>
        <w:gridCol w:w="251"/>
        <w:gridCol w:w="19"/>
        <w:gridCol w:w="791"/>
        <w:gridCol w:w="19"/>
        <w:gridCol w:w="251"/>
        <w:gridCol w:w="19"/>
        <w:gridCol w:w="1170"/>
      </w:tblGrid>
      <w:tr w:rsidR="001F3D96" w:rsidRPr="000D4935" w14:paraId="7D094ECC" w14:textId="77777777" w:rsidTr="006307E8">
        <w:trPr>
          <w:cantSplit/>
        </w:trPr>
        <w:tc>
          <w:tcPr>
            <w:tcW w:w="2250" w:type="dxa"/>
          </w:tcPr>
          <w:p w14:paraId="495238A1" w14:textId="77777777" w:rsidR="001F3D96" w:rsidRPr="000D4935" w:rsidRDefault="001F3D96" w:rsidP="001F3D96">
            <w:pPr>
              <w:pStyle w:val="Heading9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3420" w:type="dxa"/>
            <w:gridSpan w:val="6"/>
          </w:tcPr>
          <w:p w14:paraId="725366DB" w14:textId="1B887078" w:rsidR="001F3D96" w:rsidRPr="000D4935" w:rsidRDefault="006D4312" w:rsidP="001F3D96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 </w:t>
            </w:r>
          </w:p>
        </w:tc>
        <w:tc>
          <w:tcPr>
            <w:tcW w:w="270" w:type="dxa"/>
          </w:tcPr>
          <w:p w14:paraId="049DCEC2" w14:textId="77777777" w:rsidR="001F3D96" w:rsidRPr="000D4935" w:rsidRDefault="001F3D96" w:rsidP="001F3D96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8"/>
          </w:tcPr>
          <w:p w14:paraId="35118ADF" w14:textId="0D5ABA75" w:rsidR="001F3D96" w:rsidRPr="000D4935" w:rsidRDefault="006D4312" w:rsidP="001F3D96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 </w:t>
            </w:r>
          </w:p>
        </w:tc>
      </w:tr>
      <w:tr w:rsidR="001F3D96" w:rsidRPr="000D4935" w14:paraId="4FF739D1" w14:textId="77777777" w:rsidTr="006307E8">
        <w:trPr>
          <w:cantSplit/>
        </w:trPr>
        <w:tc>
          <w:tcPr>
            <w:tcW w:w="2250" w:type="dxa"/>
          </w:tcPr>
          <w:p w14:paraId="6920D461" w14:textId="77777777" w:rsidR="001F3D96" w:rsidRPr="000D4935" w:rsidRDefault="001F3D96" w:rsidP="001F3D96">
            <w:pPr>
              <w:pStyle w:val="Heading9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00" w:type="dxa"/>
          </w:tcPr>
          <w:p w14:paraId="2B807936" w14:textId="49D65F5E" w:rsidR="001F3D96" w:rsidRPr="000D4935" w:rsidRDefault="001F3D96" w:rsidP="001F3D96">
            <w:pPr>
              <w:pStyle w:val="Heading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7AB6DCA3" w14:textId="77777777" w:rsidR="001F3D96" w:rsidRPr="000D4935" w:rsidRDefault="001F3D96" w:rsidP="001F3D96">
            <w:pPr>
              <w:pStyle w:val="Heading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543B591E" w14:textId="77777777" w:rsidR="001F3D96" w:rsidRPr="000D4935" w:rsidRDefault="001F3D96" w:rsidP="001F3D96">
            <w:pPr>
              <w:pStyle w:val="Heading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gridSpan w:val="2"/>
          </w:tcPr>
          <w:p w14:paraId="03D6B024" w14:textId="77777777" w:rsidR="001F3D96" w:rsidRPr="000D4935" w:rsidRDefault="001F3D96" w:rsidP="001F3D96">
            <w:pPr>
              <w:pStyle w:val="a4"/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E2FF931" w14:textId="77777777" w:rsidR="001F3D96" w:rsidRPr="000D4935" w:rsidRDefault="001F3D96" w:rsidP="001F3D96">
            <w:pPr>
              <w:pStyle w:val="Heading9"/>
              <w:rPr>
                <w:rFonts w:asciiTheme="majorBidi" w:hAnsiTheme="majorBidi" w:cstheme="majorBidi"/>
                <w:cs/>
              </w:rPr>
            </w:pPr>
            <w:r w:rsidRPr="000D4935">
              <w:rPr>
                <w:rFonts w:asciiTheme="majorBidi" w:hAnsiTheme="majorBidi" w:cstheme="majorBidi" w:hint="cs"/>
                <w:cs/>
              </w:rPr>
              <w:t>มูลค่า</w:t>
            </w:r>
          </w:p>
        </w:tc>
        <w:tc>
          <w:tcPr>
            <w:tcW w:w="270" w:type="dxa"/>
          </w:tcPr>
          <w:p w14:paraId="7177BBC4" w14:textId="77777777" w:rsidR="001F3D96" w:rsidRPr="000D4935" w:rsidRDefault="001F3D96" w:rsidP="001F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6B4EC8" w14:textId="44243EE9" w:rsidR="001F3D96" w:rsidRPr="000D4935" w:rsidRDefault="001F3D96" w:rsidP="001F3D96">
            <w:pPr>
              <w:pStyle w:val="Heading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gridSpan w:val="2"/>
          </w:tcPr>
          <w:p w14:paraId="44BA1CCE" w14:textId="77777777" w:rsidR="001F3D96" w:rsidRPr="000D4935" w:rsidRDefault="001F3D96" w:rsidP="001F3D96">
            <w:pPr>
              <w:pStyle w:val="Heading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gridSpan w:val="2"/>
          </w:tcPr>
          <w:p w14:paraId="32EFF5FC" w14:textId="77777777" w:rsidR="001F3D96" w:rsidRPr="000D4935" w:rsidRDefault="001F3D96" w:rsidP="001F3D96">
            <w:pPr>
              <w:pStyle w:val="Heading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gridSpan w:val="2"/>
          </w:tcPr>
          <w:p w14:paraId="3ABC94A5" w14:textId="77777777" w:rsidR="001F3D96" w:rsidRPr="000D4935" w:rsidRDefault="001F3D96" w:rsidP="001F3D96">
            <w:pPr>
              <w:pStyle w:val="a4"/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F9F5E72" w14:textId="77777777" w:rsidR="001F3D96" w:rsidRPr="000D4935" w:rsidRDefault="001F3D96" w:rsidP="001F3D96">
            <w:pPr>
              <w:pStyle w:val="Heading9"/>
              <w:rPr>
                <w:rFonts w:asciiTheme="majorBidi" w:hAnsiTheme="majorBidi" w:cstheme="majorBidi"/>
                <w:cs/>
              </w:rPr>
            </w:pPr>
            <w:r w:rsidRPr="000D4935">
              <w:rPr>
                <w:rFonts w:asciiTheme="majorBidi" w:hAnsiTheme="majorBidi" w:cstheme="majorBidi" w:hint="cs"/>
                <w:cs/>
              </w:rPr>
              <w:t>มูลค่า</w:t>
            </w:r>
          </w:p>
        </w:tc>
      </w:tr>
      <w:tr w:rsidR="001F3D96" w:rsidRPr="000D4935" w14:paraId="7E97DAA6" w14:textId="77777777" w:rsidTr="006307E8">
        <w:trPr>
          <w:cantSplit/>
        </w:trPr>
        <w:tc>
          <w:tcPr>
            <w:tcW w:w="2250" w:type="dxa"/>
          </w:tcPr>
          <w:p w14:paraId="5A71F13F" w14:textId="77777777" w:rsidR="001F3D96" w:rsidRPr="000D4935" w:rsidRDefault="001F3D96" w:rsidP="001F3D96">
            <w:pPr>
              <w:pStyle w:val="Heading9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00" w:type="dxa"/>
          </w:tcPr>
          <w:p w14:paraId="6040F46C" w14:textId="7F1AD9D8" w:rsidR="001F3D96" w:rsidRPr="000D4935" w:rsidRDefault="001F3D96" w:rsidP="001F3D96">
            <w:pPr>
              <w:pStyle w:val="Heading9"/>
              <w:rPr>
                <w:rFonts w:asciiTheme="majorBidi" w:hAnsiTheme="majorBidi" w:cstheme="majorBidi"/>
                <w:cs/>
              </w:rPr>
            </w:pPr>
            <w:r w:rsidRPr="000D4935">
              <w:rPr>
                <w:rFonts w:asciiTheme="majorBidi" w:hAnsiTheme="majorBidi" w:cstheme="majorBidi" w:hint="cs"/>
                <w:cs/>
              </w:rPr>
              <w:t>จำนวน</w:t>
            </w:r>
          </w:p>
        </w:tc>
        <w:tc>
          <w:tcPr>
            <w:tcW w:w="270" w:type="dxa"/>
          </w:tcPr>
          <w:p w14:paraId="36EDBAB6" w14:textId="77777777" w:rsidR="001F3D96" w:rsidRPr="000D4935" w:rsidRDefault="001F3D96" w:rsidP="001F3D96">
            <w:pPr>
              <w:pStyle w:val="Heading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5920AC09" w14:textId="77777777" w:rsidR="001F3D96" w:rsidRPr="000D4935" w:rsidRDefault="001F3D96" w:rsidP="001F3D96">
            <w:pPr>
              <w:pStyle w:val="Heading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gridSpan w:val="2"/>
          </w:tcPr>
          <w:p w14:paraId="5574BFE4" w14:textId="77777777" w:rsidR="001F3D96" w:rsidRPr="000D4935" w:rsidRDefault="001F3D96" w:rsidP="001F3D96">
            <w:pPr>
              <w:pStyle w:val="a4"/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AF279DF" w14:textId="77777777" w:rsidR="001F3D96" w:rsidRPr="000D4935" w:rsidRDefault="001F3D96" w:rsidP="001F3D96">
            <w:pPr>
              <w:pStyle w:val="Heading9"/>
              <w:rPr>
                <w:rFonts w:asciiTheme="majorBidi" w:hAnsiTheme="majorBidi" w:cstheme="majorBidi"/>
                <w:cs/>
              </w:rPr>
            </w:pPr>
            <w:r w:rsidRPr="000D4935">
              <w:rPr>
                <w:rFonts w:asciiTheme="majorBidi" w:hAnsiTheme="majorBidi" w:cstheme="majorBidi" w:hint="cs"/>
                <w:cs/>
              </w:rPr>
              <w:t>ปัจจุบันของ</w:t>
            </w:r>
          </w:p>
        </w:tc>
        <w:tc>
          <w:tcPr>
            <w:tcW w:w="270" w:type="dxa"/>
          </w:tcPr>
          <w:p w14:paraId="433A5D5E" w14:textId="77777777" w:rsidR="001F3D96" w:rsidRPr="000D4935" w:rsidRDefault="001F3D96" w:rsidP="001F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11CB4A5" w14:textId="77020643" w:rsidR="001F3D96" w:rsidRPr="000D4935" w:rsidRDefault="001F3D96" w:rsidP="001F3D96">
            <w:pPr>
              <w:pStyle w:val="Heading9"/>
              <w:rPr>
                <w:rFonts w:asciiTheme="majorBidi" w:hAnsiTheme="majorBidi" w:cstheme="majorBidi"/>
                <w:cs/>
              </w:rPr>
            </w:pPr>
            <w:r w:rsidRPr="000D4935">
              <w:rPr>
                <w:rFonts w:asciiTheme="majorBidi" w:hAnsiTheme="majorBidi" w:cstheme="majorBidi" w:hint="cs"/>
                <w:cs/>
              </w:rPr>
              <w:t>จำนวน</w:t>
            </w:r>
          </w:p>
        </w:tc>
        <w:tc>
          <w:tcPr>
            <w:tcW w:w="270" w:type="dxa"/>
            <w:gridSpan w:val="2"/>
          </w:tcPr>
          <w:p w14:paraId="354ADB15" w14:textId="77777777" w:rsidR="001F3D96" w:rsidRPr="000D4935" w:rsidRDefault="001F3D96" w:rsidP="001F3D96">
            <w:pPr>
              <w:pStyle w:val="Heading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gridSpan w:val="2"/>
          </w:tcPr>
          <w:p w14:paraId="13C396DD" w14:textId="77777777" w:rsidR="001F3D96" w:rsidRPr="000D4935" w:rsidRDefault="001F3D96" w:rsidP="001F3D96">
            <w:pPr>
              <w:pStyle w:val="Heading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gridSpan w:val="2"/>
          </w:tcPr>
          <w:p w14:paraId="517F54C8" w14:textId="77777777" w:rsidR="001F3D96" w:rsidRPr="000D4935" w:rsidRDefault="001F3D96" w:rsidP="001F3D96">
            <w:pPr>
              <w:pStyle w:val="a4"/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CE454D9" w14:textId="77777777" w:rsidR="001F3D96" w:rsidRPr="000D4935" w:rsidRDefault="001F3D96" w:rsidP="001F3D96">
            <w:pPr>
              <w:pStyle w:val="Heading9"/>
              <w:rPr>
                <w:rFonts w:asciiTheme="majorBidi" w:hAnsiTheme="majorBidi" w:cstheme="majorBidi"/>
                <w:cs/>
              </w:rPr>
            </w:pPr>
            <w:r w:rsidRPr="000D4935">
              <w:rPr>
                <w:rFonts w:asciiTheme="majorBidi" w:hAnsiTheme="majorBidi" w:cstheme="majorBidi" w:hint="cs"/>
                <w:cs/>
              </w:rPr>
              <w:t>ปัจจุบันของ</w:t>
            </w:r>
          </w:p>
        </w:tc>
      </w:tr>
      <w:tr w:rsidR="001F3D96" w:rsidRPr="000D4935" w14:paraId="435B3BE5" w14:textId="77777777" w:rsidTr="006307E8">
        <w:trPr>
          <w:cantSplit/>
        </w:trPr>
        <w:tc>
          <w:tcPr>
            <w:tcW w:w="2250" w:type="dxa"/>
          </w:tcPr>
          <w:p w14:paraId="22AC1FFF" w14:textId="7B26EFE5" w:rsidR="001F3D96" w:rsidRPr="000D4935" w:rsidRDefault="001F3D96" w:rsidP="001F3D96">
            <w:pPr>
              <w:pStyle w:val="Heading9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00" w:type="dxa"/>
          </w:tcPr>
          <w:p w14:paraId="40543FB2" w14:textId="77777777" w:rsidR="001F3D96" w:rsidRPr="000D4935" w:rsidRDefault="001F3D96" w:rsidP="001F3D96">
            <w:pPr>
              <w:pStyle w:val="Heading9"/>
              <w:rPr>
                <w:rFonts w:asciiTheme="majorBidi" w:hAnsiTheme="majorBidi" w:cstheme="majorBidi"/>
                <w:cs/>
              </w:rPr>
            </w:pPr>
            <w:r w:rsidRPr="000D4935">
              <w:rPr>
                <w:rFonts w:asciiTheme="majorBidi" w:hAnsiTheme="majorBidi" w:cstheme="majorBidi" w:hint="cs"/>
                <w:cs/>
              </w:rPr>
              <w:t>เงินขั้นต่ำที่</w:t>
            </w:r>
          </w:p>
        </w:tc>
        <w:tc>
          <w:tcPr>
            <w:tcW w:w="270" w:type="dxa"/>
          </w:tcPr>
          <w:p w14:paraId="7B1C6322" w14:textId="77777777" w:rsidR="001F3D96" w:rsidRPr="000D4935" w:rsidRDefault="001F3D96" w:rsidP="001F3D96">
            <w:pPr>
              <w:pStyle w:val="Heading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0B13F688" w14:textId="77777777" w:rsidR="001F3D96" w:rsidRPr="000D4935" w:rsidRDefault="001F3D96" w:rsidP="001F3D96">
            <w:pPr>
              <w:pStyle w:val="Heading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gridSpan w:val="2"/>
          </w:tcPr>
          <w:p w14:paraId="17E57788" w14:textId="77777777" w:rsidR="001F3D96" w:rsidRPr="000D4935" w:rsidRDefault="001F3D96" w:rsidP="001F3D96">
            <w:pPr>
              <w:pStyle w:val="a4"/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92751C1" w14:textId="77777777" w:rsidR="001F3D96" w:rsidRPr="000D4935" w:rsidRDefault="001F3D96" w:rsidP="001F3D96">
            <w:pPr>
              <w:pStyle w:val="Heading9"/>
              <w:rPr>
                <w:rFonts w:asciiTheme="majorBidi" w:hAnsiTheme="majorBidi" w:cstheme="majorBidi"/>
                <w:cs/>
              </w:rPr>
            </w:pPr>
            <w:r w:rsidRPr="000D4935">
              <w:rPr>
                <w:rFonts w:asciiTheme="majorBidi" w:hAnsiTheme="majorBidi" w:cstheme="majorBidi" w:hint="cs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54783F8A" w14:textId="77777777" w:rsidR="001F3D96" w:rsidRPr="000D4935" w:rsidRDefault="001F3D96" w:rsidP="001F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2A7696" w14:textId="77777777" w:rsidR="001F3D96" w:rsidRPr="000D4935" w:rsidRDefault="001F3D96" w:rsidP="001F3D96">
            <w:pPr>
              <w:pStyle w:val="Heading9"/>
              <w:rPr>
                <w:rFonts w:asciiTheme="majorBidi" w:hAnsiTheme="majorBidi" w:cstheme="majorBidi"/>
                <w:cs/>
              </w:rPr>
            </w:pPr>
            <w:r w:rsidRPr="000D4935">
              <w:rPr>
                <w:rFonts w:asciiTheme="majorBidi" w:hAnsiTheme="majorBidi" w:cstheme="majorBidi" w:hint="cs"/>
                <w:cs/>
              </w:rPr>
              <w:t>เงินขั้นต่ำที่</w:t>
            </w:r>
          </w:p>
        </w:tc>
        <w:tc>
          <w:tcPr>
            <w:tcW w:w="270" w:type="dxa"/>
            <w:gridSpan w:val="2"/>
          </w:tcPr>
          <w:p w14:paraId="0C143016" w14:textId="77777777" w:rsidR="001F3D96" w:rsidRPr="000D4935" w:rsidRDefault="001F3D96" w:rsidP="001F3D96">
            <w:pPr>
              <w:pStyle w:val="Heading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gridSpan w:val="2"/>
          </w:tcPr>
          <w:p w14:paraId="7D857C6D" w14:textId="77777777" w:rsidR="001F3D96" w:rsidRPr="000D4935" w:rsidRDefault="001F3D96" w:rsidP="001F3D96">
            <w:pPr>
              <w:pStyle w:val="Heading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gridSpan w:val="2"/>
          </w:tcPr>
          <w:p w14:paraId="050369E5" w14:textId="77777777" w:rsidR="001F3D96" w:rsidRPr="000D4935" w:rsidRDefault="001F3D96" w:rsidP="001F3D96">
            <w:pPr>
              <w:pStyle w:val="a4"/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F023940" w14:textId="77777777" w:rsidR="001F3D96" w:rsidRPr="000D4935" w:rsidRDefault="001F3D96" w:rsidP="001F3D96">
            <w:pPr>
              <w:pStyle w:val="Heading9"/>
              <w:rPr>
                <w:rFonts w:asciiTheme="majorBidi" w:hAnsiTheme="majorBidi" w:cstheme="majorBidi"/>
                <w:cs/>
              </w:rPr>
            </w:pPr>
            <w:r w:rsidRPr="000D4935">
              <w:rPr>
                <w:rFonts w:asciiTheme="majorBidi" w:hAnsiTheme="majorBidi" w:cstheme="majorBidi" w:hint="cs"/>
                <w:cs/>
              </w:rPr>
              <w:t>จำนวนเงิน</w:t>
            </w:r>
          </w:p>
        </w:tc>
      </w:tr>
      <w:tr w:rsidR="001F3D96" w:rsidRPr="000D4935" w14:paraId="315434DB" w14:textId="77777777" w:rsidTr="006307E8">
        <w:trPr>
          <w:cantSplit/>
        </w:trPr>
        <w:tc>
          <w:tcPr>
            <w:tcW w:w="2250" w:type="dxa"/>
          </w:tcPr>
          <w:p w14:paraId="1E158C8C" w14:textId="549BE181" w:rsidR="001F3D96" w:rsidRPr="000D4935" w:rsidRDefault="001F3D96" w:rsidP="001F3D96">
            <w:pPr>
              <w:pStyle w:val="Heading9"/>
              <w:rPr>
                <w:rFonts w:asciiTheme="majorBidi" w:hAnsiTheme="majorBidi" w:cstheme="majorBidi"/>
                <w:i/>
                <w:iCs/>
                <w:cs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หนี้สินตามสัญญาเช่าการเงิน</w:t>
            </w:r>
          </w:p>
        </w:tc>
        <w:tc>
          <w:tcPr>
            <w:tcW w:w="900" w:type="dxa"/>
          </w:tcPr>
          <w:p w14:paraId="3BBD8DDB" w14:textId="77777777" w:rsidR="001F3D96" w:rsidRPr="000D4935" w:rsidRDefault="001F3D96" w:rsidP="001F3D96">
            <w:pPr>
              <w:pStyle w:val="Heading9"/>
              <w:rPr>
                <w:rFonts w:asciiTheme="majorBidi" w:hAnsiTheme="majorBidi" w:cstheme="majorBidi"/>
                <w:lang w:val="en-US"/>
              </w:rPr>
            </w:pPr>
            <w:r w:rsidRPr="000D4935">
              <w:rPr>
                <w:rFonts w:asciiTheme="majorBidi" w:hAnsiTheme="majorBidi" w:cstheme="majorBidi" w:hint="cs"/>
                <w:cs/>
              </w:rPr>
              <w:t>ต้องจ่าย</w:t>
            </w:r>
          </w:p>
        </w:tc>
        <w:tc>
          <w:tcPr>
            <w:tcW w:w="270" w:type="dxa"/>
          </w:tcPr>
          <w:p w14:paraId="71F7F0D5" w14:textId="77777777" w:rsidR="001F3D96" w:rsidRPr="000D4935" w:rsidRDefault="001F3D96" w:rsidP="001F3D96">
            <w:pPr>
              <w:pStyle w:val="Heading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4FDF1942" w14:textId="77777777" w:rsidR="001F3D96" w:rsidRPr="000D4935" w:rsidRDefault="001F3D96" w:rsidP="001F3D96">
            <w:pPr>
              <w:pStyle w:val="Heading9"/>
              <w:rPr>
                <w:rFonts w:asciiTheme="majorBidi" w:hAnsiTheme="majorBidi" w:cstheme="majorBidi"/>
                <w:cs/>
              </w:rPr>
            </w:pPr>
            <w:r w:rsidRPr="000D4935">
              <w:rPr>
                <w:rFonts w:asciiTheme="majorBidi" w:hAnsiTheme="majorBidi" w:cstheme="majorBidi" w:hint="cs"/>
                <w:cs/>
              </w:rPr>
              <w:t>ดอกเบี้ย</w:t>
            </w:r>
          </w:p>
        </w:tc>
        <w:tc>
          <w:tcPr>
            <w:tcW w:w="270" w:type="dxa"/>
            <w:gridSpan w:val="2"/>
          </w:tcPr>
          <w:p w14:paraId="3CD8D8CF" w14:textId="77777777" w:rsidR="001F3D96" w:rsidRPr="000D4935" w:rsidRDefault="001F3D96" w:rsidP="001F3D96">
            <w:pPr>
              <w:pStyle w:val="a4"/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6026340" w14:textId="77777777" w:rsidR="001F3D96" w:rsidRPr="000D4935" w:rsidRDefault="001F3D96" w:rsidP="001F3D96">
            <w:pPr>
              <w:pStyle w:val="Heading9"/>
              <w:rPr>
                <w:rFonts w:asciiTheme="majorBidi" w:hAnsiTheme="majorBidi" w:cstheme="majorBidi"/>
                <w:cs/>
              </w:rPr>
            </w:pPr>
            <w:r w:rsidRPr="000D4935">
              <w:rPr>
                <w:rFonts w:asciiTheme="majorBidi" w:hAnsiTheme="majorBidi" w:cstheme="majorBidi" w:hint="cs"/>
                <w:cs/>
              </w:rPr>
              <w:t>ขั้นต่ำที่ต้องจ่าย</w:t>
            </w:r>
          </w:p>
        </w:tc>
        <w:tc>
          <w:tcPr>
            <w:tcW w:w="270" w:type="dxa"/>
          </w:tcPr>
          <w:p w14:paraId="04A6773A" w14:textId="77777777" w:rsidR="001F3D96" w:rsidRPr="000D4935" w:rsidRDefault="001F3D96" w:rsidP="001F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38B1E8" w14:textId="77777777" w:rsidR="001F3D96" w:rsidRPr="000D4935" w:rsidRDefault="001F3D96" w:rsidP="001F3D96">
            <w:pPr>
              <w:pStyle w:val="Heading9"/>
              <w:rPr>
                <w:rFonts w:asciiTheme="majorBidi" w:hAnsiTheme="majorBidi" w:cstheme="majorBidi"/>
                <w:cs/>
              </w:rPr>
            </w:pPr>
            <w:r w:rsidRPr="000D4935">
              <w:rPr>
                <w:rFonts w:asciiTheme="majorBidi" w:hAnsiTheme="majorBidi" w:cstheme="majorBidi" w:hint="cs"/>
                <w:cs/>
              </w:rPr>
              <w:t>ต้องจ่าย</w:t>
            </w:r>
          </w:p>
        </w:tc>
        <w:tc>
          <w:tcPr>
            <w:tcW w:w="270" w:type="dxa"/>
            <w:gridSpan w:val="2"/>
          </w:tcPr>
          <w:p w14:paraId="770DCFD8" w14:textId="77777777" w:rsidR="001F3D96" w:rsidRPr="000D4935" w:rsidRDefault="001F3D96" w:rsidP="001F3D96">
            <w:pPr>
              <w:pStyle w:val="Heading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gridSpan w:val="2"/>
          </w:tcPr>
          <w:p w14:paraId="67EB8502" w14:textId="77777777" w:rsidR="001F3D96" w:rsidRPr="000D4935" w:rsidRDefault="001F3D96" w:rsidP="001F3D96">
            <w:pPr>
              <w:pStyle w:val="Heading9"/>
              <w:rPr>
                <w:rFonts w:asciiTheme="majorBidi" w:hAnsiTheme="majorBidi" w:cstheme="majorBidi"/>
                <w:cs/>
              </w:rPr>
            </w:pPr>
            <w:r w:rsidRPr="000D4935">
              <w:rPr>
                <w:rFonts w:asciiTheme="majorBidi" w:hAnsiTheme="majorBidi" w:cstheme="majorBidi" w:hint="cs"/>
                <w:cs/>
              </w:rPr>
              <w:t>ดอกเบี้ย</w:t>
            </w:r>
          </w:p>
        </w:tc>
        <w:tc>
          <w:tcPr>
            <w:tcW w:w="270" w:type="dxa"/>
            <w:gridSpan w:val="2"/>
          </w:tcPr>
          <w:p w14:paraId="515A868D" w14:textId="77777777" w:rsidR="001F3D96" w:rsidRPr="000D4935" w:rsidRDefault="001F3D96" w:rsidP="001F3D96">
            <w:pPr>
              <w:pStyle w:val="a4"/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8E8AD7C" w14:textId="77777777" w:rsidR="001F3D96" w:rsidRPr="000D4935" w:rsidRDefault="001F3D96" w:rsidP="001F3D96">
            <w:pPr>
              <w:pStyle w:val="Heading9"/>
              <w:rPr>
                <w:rFonts w:asciiTheme="majorBidi" w:hAnsiTheme="majorBidi" w:cstheme="majorBidi"/>
                <w:cs/>
              </w:rPr>
            </w:pPr>
            <w:r w:rsidRPr="000D4935">
              <w:rPr>
                <w:rFonts w:asciiTheme="majorBidi" w:hAnsiTheme="majorBidi" w:cstheme="majorBidi" w:hint="cs"/>
                <w:cs/>
              </w:rPr>
              <w:t>ขั้นต่ำที่ต้องจ่าย</w:t>
            </w:r>
          </w:p>
        </w:tc>
      </w:tr>
      <w:tr w:rsidR="001F3D96" w:rsidRPr="000D4935" w14:paraId="435D6788" w14:textId="77777777" w:rsidTr="006307E8">
        <w:trPr>
          <w:cantSplit/>
        </w:trPr>
        <w:tc>
          <w:tcPr>
            <w:tcW w:w="2250" w:type="dxa"/>
          </w:tcPr>
          <w:p w14:paraId="067C81FD" w14:textId="77777777" w:rsidR="001F3D96" w:rsidRPr="000D4935" w:rsidRDefault="001F3D96" w:rsidP="001F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10" w:type="dxa"/>
            <w:gridSpan w:val="15"/>
          </w:tcPr>
          <w:p w14:paraId="719384E0" w14:textId="77777777" w:rsidR="001F3D96" w:rsidRPr="000D4935" w:rsidRDefault="001F3D96" w:rsidP="001F3D96">
            <w:pPr>
              <w:pStyle w:val="a2"/>
              <w:tabs>
                <w:tab w:val="left" w:pos="540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0D49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1F3D96" w:rsidRPr="000D4935" w14:paraId="0445D523" w14:textId="77777777" w:rsidTr="006307E8">
        <w:trPr>
          <w:cantSplit/>
        </w:trPr>
        <w:tc>
          <w:tcPr>
            <w:tcW w:w="2250" w:type="dxa"/>
          </w:tcPr>
          <w:p w14:paraId="7159A472" w14:textId="42F2D44A" w:rsidR="001F3D96" w:rsidRPr="000D4935" w:rsidRDefault="006D4312" w:rsidP="001F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E1B1A"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1E1B1A"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900" w:type="dxa"/>
          </w:tcPr>
          <w:p w14:paraId="170693AA" w14:textId="77777777" w:rsidR="001F3D96" w:rsidRPr="000D4935" w:rsidRDefault="001F3D96" w:rsidP="001F3D96">
            <w:pPr>
              <w:pStyle w:val="block"/>
              <w:tabs>
                <w:tab w:val="decimal" w:pos="792"/>
              </w:tabs>
              <w:spacing w:after="0" w:line="240" w:lineRule="atLeast"/>
              <w:ind w:left="-108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5BAA1C" w14:textId="77777777" w:rsidR="001F3D96" w:rsidRPr="000D4935" w:rsidRDefault="001F3D96" w:rsidP="001F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9" w:type="dxa"/>
            <w:gridSpan w:val="2"/>
          </w:tcPr>
          <w:p w14:paraId="4199EDB5" w14:textId="77777777" w:rsidR="001F3D96" w:rsidRPr="000D4935" w:rsidRDefault="001F3D96" w:rsidP="001F3D96">
            <w:pPr>
              <w:pStyle w:val="block"/>
              <w:tabs>
                <w:tab w:val="decimal" w:pos="612"/>
              </w:tabs>
              <w:spacing w:after="0" w:line="240" w:lineRule="atLeast"/>
              <w:ind w:left="-108" w:right="-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1" w:type="dxa"/>
          </w:tcPr>
          <w:p w14:paraId="49410435" w14:textId="77777777" w:rsidR="001F3D96" w:rsidRPr="000D4935" w:rsidRDefault="001F3D96" w:rsidP="001F3D96">
            <w:pPr>
              <w:pStyle w:val="a4"/>
              <w:tabs>
                <w:tab w:val="decimal" w:pos="612"/>
              </w:tabs>
              <w:spacing w:line="240" w:lineRule="atLeast"/>
              <w:ind w:left="-108" w:right="-10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E4B3BB8" w14:textId="77777777" w:rsidR="001F3D96" w:rsidRPr="000D4935" w:rsidRDefault="001F3D96" w:rsidP="001F3D96">
            <w:pPr>
              <w:pStyle w:val="block"/>
              <w:tabs>
                <w:tab w:val="decimal" w:pos="882"/>
              </w:tabs>
              <w:spacing w:after="0" w:line="240" w:lineRule="atLeast"/>
              <w:ind w:left="-108" w:right="-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73EF337" w14:textId="77777777" w:rsidR="001F3D96" w:rsidRPr="000D4935" w:rsidRDefault="001F3D96" w:rsidP="001F3D96">
            <w:pPr>
              <w:pStyle w:val="a2"/>
              <w:tabs>
                <w:tab w:val="decimal" w:pos="612"/>
              </w:tabs>
              <w:spacing w:line="240" w:lineRule="atLeast"/>
              <w:ind w:left="-108" w:right="-10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150531A4" w14:textId="77777777" w:rsidR="001F3D96" w:rsidRPr="000D4935" w:rsidRDefault="001F3D96" w:rsidP="001F3D96">
            <w:pPr>
              <w:pStyle w:val="block"/>
              <w:tabs>
                <w:tab w:val="decimal" w:pos="612"/>
              </w:tabs>
              <w:spacing w:after="0" w:line="240" w:lineRule="atLeast"/>
              <w:ind w:left="-108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1" w:type="dxa"/>
          </w:tcPr>
          <w:p w14:paraId="034E1DF3" w14:textId="77777777" w:rsidR="001F3D96" w:rsidRPr="000D4935" w:rsidRDefault="001F3D96" w:rsidP="001F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66DF9DAF" w14:textId="77777777" w:rsidR="001F3D96" w:rsidRPr="000D4935" w:rsidRDefault="001F3D96" w:rsidP="001F3D96">
            <w:pPr>
              <w:pStyle w:val="block"/>
              <w:tabs>
                <w:tab w:val="decimal" w:pos="612"/>
              </w:tabs>
              <w:spacing w:after="0" w:line="240" w:lineRule="atLeast"/>
              <w:ind w:left="-108" w:right="-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BB13B70" w14:textId="77777777" w:rsidR="001F3D96" w:rsidRPr="000D4935" w:rsidRDefault="001F3D96" w:rsidP="001F3D96">
            <w:pPr>
              <w:pStyle w:val="a4"/>
              <w:tabs>
                <w:tab w:val="decimal" w:pos="612"/>
              </w:tabs>
              <w:spacing w:line="240" w:lineRule="atLeast"/>
              <w:ind w:left="-108" w:right="-10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9" w:type="dxa"/>
            <w:gridSpan w:val="2"/>
          </w:tcPr>
          <w:p w14:paraId="494201A4" w14:textId="77777777" w:rsidR="001F3D96" w:rsidRPr="000D4935" w:rsidRDefault="001F3D96" w:rsidP="001F3D96">
            <w:pPr>
              <w:pStyle w:val="block"/>
              <w:tabs>
                <w:tab w:val="decimal" w:pos="612"/>
              </w:tabs>
              <w:spacing w:after="0" w:line="240" w:lineRule="atLeast"/>
              <w:ind w:left="-108" w:right="-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F3D96" w:rsidRPr="000D4935" w14:paraId="2CF838A1" w14:textId="77777777" w:rsidTr="006307E8">
        <w:trPr>
          <w:cantSplit/>
        </w:trPr>
        <w:tc>
          <w:tcPr>
            <w:tcW w:w="2250" w:type="dxa"/>
          </w:tcPr>
          <w:p w14:paraId="060E4A0E" w14:textId="5E9FE5E0" w:rsidR="001F3D96" w:rsidRPr="000D4935" w:rsidRDefault="001F3D96" w:rsidP="001F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hanging="19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D493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0D493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E1B1A" w:rsidRPr="000D493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00" w:type="dxa"/>
            <w:shd w:val="clear" w:color="auto" w:fill="auto"/>
          </w:tcPr>
          <w:p w14:paraId="6D3BA03F" w14:textId="14A8F921" w:rsidR="001F3D96" w:rsidRPr="000D4935" w:rsidRDefault="001E1B1A" w:rsidP="001F3D96">
            <w:pPr>
              <w:pStyle w:val="block"/>
              <w:tabs>
                <w:tab w:val="decimal" w:pos="684"/>
              </w:tabs>
              <w:spacing w:after="0" w:line="240" w:lineRule="atLeast"/>
              <w:ind w:left="-108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  <w:r w:rsidR="006D4312" w:rsidRPr="000D49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868</w:t>
            </w:r>
          </w:p>
        </w:tc>
        <w:tc>
          <w:tcPr>
            <w:tcW w:w="270" w:type="dxa"/>
          </w:tcPr>
          <w:p w14:paraId="237F94B0" w14:textId="77777777" w:rsidR="001F3D96" w:rsidRPr="000D4935" w:rsidRDefault="001F3D96" w:rsidP="001F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9" w:type="dxa"/>
            <w:gridSpan w:val="2"/>
          </w:tcPr>
          <w:p w14:paraId="7077EAE4" w14:textId="4ABD8F1D" w:rsidR="001F3D96" w:rsidRPr="000D4935" w:rsidRDefault="001E1B1A" w:rsidP="001F3D96">
            <w:pPr>
              <w:pStyle w:val="block"/>
              <w:tabs>
                <w:tab w:val="decimal" w:pos="612"/>
              </w:tabs>
              <w:spacing w:after="0" w:line="240" w:lineRule="atLeast"/>
              <w:ind w:left="-108" w:right="-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6D4312"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971</w:t>
            </w:r>
          </w:p>
        </w:tc>
        <w:tc>
          <w:tcPr>
            <w:tcW w:w="251" w:type="dxa"/>
          </w:tcPr>
          <w:p w14:paraId="437B2D8E" w14:textId="77777777" w:rsidR="001F3D96" w:rsidRPr="000D4935" w:rsidRDefault="001F3D96" w:rsidP="001F3D96">
            <w:pPr>
              <w:pStyle w:val="a4"/>
              <w:tabs>
                <w:tab w:val="decimal" w:pos="612"/>
              </w:tabs>
              <w:spacing w:line="240" w:lineRule="atLeast"/>
              <w:ind w:left="-108" w:right="-10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78F7CD2" w14:textId="4FDB494C" w:rsidR="001F3D96" w:rsidRPr="000D4935" w:rsidRDefault="001E1B1A" w:rsidP="001F3D96">
            <w:pPr>
              <w:pStyle w:val="block"/>
              <w:tabs>
                <w:tab w:val="decimal" w:pos="882"/>
              </w:tabs>
              <w:spacing w:after="0" w:line="240" w:lineRule="atLeast"/>
              <w:ind w:left="-108" w:right="-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  <w:r w:rsidR="006D4312" w:rsidRPr="000D49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897</w:t>
            </w:r>
          </w:p>
        </w:tc>
        <w:tc>
          <w:tcPr>
            <w:tcW w:w="270" w:type="dxa"/>
          </w:tcPr>
          <w:p w14:paraId="06B47523" w14:textId="77777777" w:rsidR="001F3D96" w:rsidRPr="000D4935" w:rsidRDefault="001F3D96" w:rsidP="001F3D96">
            <w:pPr>
              <w:pStyle w:val="a2"/>
              <w:tabs>
                <w:tab w:val="decimal" w:pos="612"/>
              </w:tabs>
              <w:spacing w:line="240" w:lineRule="atLeast"/>
              <w:ind w:left="-108" w:right="-10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53FE61F5" w14:textId="1BA3E099" w:rsidR="001F3D96" w:rsidRPr="000D4935" w:rsidRDefault="001E1B1A" w:rsidP="001F3D96">
            <w:pPr>
              <w:pStyle w:val="block"/>
              <w:tabs>
                <w:tab w:val="decimal" w:pos="683"/>
              </w:tabs>
              <w:spacing w:after="0" w:line="240" w:lineRule="atLeast"/>
              <w:ind w:left="-108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  <w:r w:rsidR="001F3D96" w:rsidRPr="000D49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598</w:t>
            </w:r>
          </w:p>
        </w:tc>
        <w:tc>
          <w:tcPr>
            <w:tcW w:w="251" w:type="dxa"/>
          </w:tcPr>
          <w:p w14:paraId="6100CE37" w14:textId="77777777" w:rsidR="001F3D96" w:rsidRPr="000D4935" w:rsidRDefault="001F3D96" w:rsidP="001F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76F4087E" w14:textId="12A37A99" w:rsidR="001F3D96" w:rsidRPr="000D4935" w:rsidRDefault="001E1B1A" w:rsidP="001F3D96">
            <w:pPr>
              <w:pStyle w:val="block"/>
              <w:tabs>
                <w:tab w:val="decimal" w:pos="612"/>
              </w:tabs>
              <w:spacing w:after="0" w:line="240" w:lineRule="atLeast"/>
              <w:ind w:left="-108" w:right="-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F3D96"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964</w:t>
            </w:r>
          </w:p>
        </w:tc>
        <w:tc>
          <w:tcPr>
            <w:tcW w:w="270" w:type="dxa"/>
            <w:gridSpan w:val="2"/>
          </w:tcPr>
          <w:p w14:paraId="0AF6B4ED" w14:textId="77777777" w:rsidR="001F3D96" w:rsidRPr="000D4935" w:rsidRDefault="001F3D96" w:rsidP="001F3D96">
            <w:pPr>
              <w:pStyle w:val="a4"/>
              <w:tabs>
                <w:tab w:val="decimal" w:pos="612"/>
              </w:tabs>
              <w:spacing w:line="240" w:lineRule="atLeast"/>
              <w:ind w:left="-108" w:right="-10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9" w:type="dxa"/>
            <w:gridSpan w:val="2"/>
          </w:tcPr>
          <w:p w14:paraId="358791FC" w14:textId="545D4390" w:rsidR="001F3D96" w:rsidRPr="000D4935" w:rsidRDefault="001E1B1A" w:rsidP="001F3D96">
            <w:pPr>
              <w:pStyle w:val="block"/>
              <w:tabs>
                <w:tab w:val="decimal" w:pos="882"/>
              </w:tabs>
              <w:spacing w:after="0" w:line="240" w:lineRule="atLeast"/>
              <w:ind w:left="-108" w:right="-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="001F3D96"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634</w:t>
            </w:r>
          </w:p>
        </w:tc>
      </w:tr>
      <w:tr w:rsidR="001F3D96" w:rsidRPr="000D4935" w14:paraId="254306D9" w14:textId="77777777" w:rsidTr="006307E8">
        <w:trPr>
          <w:cantSplit/>
        </w:trPr>
        <w:tc>
          <w:tcPr>
            <w:tcW w:w="2250" w:type="dxa"/>
          </w:tcPr>
          <w:p w14:paraId="1B5A2A71" w14:textId="11649DF7" w:rsidR="001F3D96" w:rsidRPr="000D4935" w:rsidRDefault="001F3D96" w:rsidP="001F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E1B1A" w:rsidRPr="000D493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ปีแต่ไม่เกิ</w:t>
            </w:r>
            <w:r w:rsidRPr="000D4935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E1B1A" w:rsidRPr="000D493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00" w:type="dxa"/>
          </w:tcPr>
          <w:p w14:paraId="6D1AEB7E" w14:textId="5F6FBAF7" w:rsidR="001F3D96" w:rsidRPr="000D4935" w:rsidRDefault="001E1B1A" w:rsidP="001F3D96">
            <w:pPr>
              <w:pStyle w:val="block"/>
              <w:tabs>
                <w:tab w:val="decimal" w:pos="684"/>
              </w:tabs>
              <w:spacing w:after="0" w:line="240" w:lineRule="atLeast"/>
              <w:ind w:left="-108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  <w:r w:rsidR="006D4312"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991</w:t>
            </w:r>
          </w:p>
        </w:tc>
        <w:tc>
          <w:tcPr>
            <w:tcW w:w="270" w:type="dxa"/>
          </w:tcPr>
          <w:p w14:paraId="3CC934B0" w14:textId="77777777" w:rsidR="001F3D96" w:rsidRPr="000D4935" w:rsidRDefault="001F3D96" w:rsidP="001F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9" w:type="dxa"/>
            <w:gridSpan w:val="2"/>
          </w:tcPr>
          <w:p w14:paraId="0DF71DC8" w14:textId="43EEDF60" w:rsidR="001F3D96" w:rsidRPr="000D4935" w:rsidRDefault="001E1B1A" w:rsidP="001F3D96">
            <w:pPr>
              <w:pStyle w:val="block"/>
              <w:tabs>
                <w:tab w:val="decimal" w:pos="612"/>
              </w:tabs>
              <w:spacing w:after="0" w:line="240" w:lineRule="atLeast"/>
              <w:ind w:left="-108" w:right="-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6D4312"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090</w:t>
            </w:r>
          </w:p>
        </w:tc>
        <w:tc>
          <w:tcPr>
            <w:tcW w:w="251" w:type="dxa"/>
          </w:tcPr>
          <w:p w14:paraId="5C3E2CF7" w14:textId="77777777" w:rsidR="001F3D96" w:rsidRPr="000D4935" w:rsidRDefault="001F3D96" w:rsidP="001F3D96">
            <w:pPr>
              <w:pStyle w:val="a2"/>
              <w:tabs>
                <w:tab w:val="decimal" w:pos="612"/>
              </w:tabs>
              <w:spacing w:line="240" w:lineRule="atLeast"/>
              <w:ind w:left="-108" w:right="-10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84FD91E" w14:textId="18A7D843" w:rsidR="001F3D96" w:rsidRPr="000D4935" w:rsidRDefault="001E1B1A" w:rsidP="001F3D96">
            <w:pPr>
              <w:pStyle w:val="block"/>
              <w:tabs>
                <w:tab w:val="decimal" w:pos="885"/>
              </w:tabs>
              <w:spacing w:after="0" w:line="240" w:lineRule="atLeast"/>
              <w:ind w:left="-108" w:right="-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  <w:r w:rsidR="006D4312"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901</w:t>
            </w:r>
          </w:p>
        </w:tc>
        <w:tc>
          <w:tcPr>
            <w:tcW w:w="270" w:type="dxa"/>
          </w:tcPr>
          <w:p w14:paraId="0A49487E" w14:textId="77777777" w:rsidR="001F3D96" w:rsidRPr="000D4935" w:rsidRDefault="001F3D96" w:rsidP="001F3D96">
            <w:pPr>
              <w:pStyle w:val="a2"/>
              <w:tabs>
                <w:tab w:val="decimal" w:pos="612"/>
              </w:tabs>
              <w:spacing w:line="240" w:lineRule="atLeast"/>
              <w:ind w:left="-108" w:right="-10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386EAF2A" w14:textId="5E94AAFA" w:rsidR="001F3D96" w:rsidRPr="000D4935" w:rsidRDefault="001F3D96" w:rsidP="001F3D96">
            <w:pPr>
              <w:pStyle w:val="block"/>
              <w:tabs>
                <w:tab w:val="decimal" w:pos="683"/>
              </w:tabs>
              <w:spacing w:after="0" w:line="240" w:lineRule="atLeast"/>
              <w:ind w:left="-108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D493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   </w:t>
            </w:r>
            <w:r w:rsidR="001E1B1A" w:rsidRPr="000D49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E1B1A" w:rsidRPr="000D49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946</w:t>
            </w:r>
          </w:p>
        </w:tc>
        <w:tc>
          <w:tcPr>
            <w:tcW w:w="251" w:type="dxa"/>
          </w:tcPr>
          <w:p w14:paraId="0942AA3D" w14:textId="77777777" w:rsidR="001F3D96" w:rsidRPr="000D4935" w:rsidRDefault="001F3D96" w:rsidP="001F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5D89A0AD" w14:textId="3DA1241C" w:rsidR="001F3D96" w:rsidRPr="000D4935" w:rsidRDefault="001E1B1A" w:rsidP="001F3D96">
            <w:pPr>
              <w:pStyle w:val="block"/>
              <w:tabs>
                <w:tab w:val="decimal" w:pos="612"/>
              </w:tabs>
              <w:spacing w:after="0" w:line="240" w:lineRule="atLeast"/>
              <w:ind w:left="-108" w:right="-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1F3D96"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090</w:t>
            </w:r>
          </w:p>
        </w:tc>
        <w:tc>
          <w:tcPr>
            <w:tcW w:w="270" w:type="dxa"/>
            <w:gridSpan w:val="2"/>
          </w:tcPr>
          <w:p w14:paraId="03E607BC" w14:textId="77777777" w:rsidR="001F3D96" w:rsidRPr="000D4935" w:rsidRDefault="001F3D96" w:rsidP="001F3D96">
            <w:pPr>
              <w:pStyle w:val="a2"/>
              <w:tabs>
                <w:tab w:val="decimal" w:pos="612"/>
              </w:tabs>
              <w:spacing w:line="240" w:lineRule="atLeast"/>
              <w:ind w:left="-108" w:right="-10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gridSpan w:val="2"/>
          </w:tcPr>
          <w:p w14:paraId="2AC36694" w14:textId="30FD0F4B" w:rsidR="001F3D96" w:rsidRPr="000D4935" w:rsidRDefault="001E1B1A" w:rsidP="001F3D96">
            <w:pPr>
              <w:pStyle w:val="block"/>
              <w:tabs>
                <w:tab w:val="decimal" w:pos="885"/>
              </w:tabs>
              <w:spacing w:after="0" w:line="240" w:lineRule="atLeast"/>
              <w:ind w:left="-108" w:right="-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  <w:r w:rsidR="001F3D96"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856</w:t>
            </w:r>
          </w:p>
        </w:tc>
      </w:tr>
      <w:tr w:rsidR="001F3D96" w:rsidRPr="000D4935" w14:paraId="62B2C482" w14:textId="77777777" w:rsidTr="006307E8">
        <w:trPr>
          <w:cantSplit/>
        </w:trPr>
        <w:tc>
          <w:tcPr>
            <w:tcW w:w="2250" w:type="dxa"/>
          </w:tcPr>
          <w:p w14:paraId="28E53F18" w14:textId="77777777" w:rsidR="001F3D96" w:rsidRPr="000D4935" w:rsidRDefault="001F3D96" w:rsidP="001F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DB243B9" w14:textId="45266F7B" w:rsidR="001F3D96" w:rsidRPr="000D4935" w:rsidRDefault="001E1B1A" w:rsidP="001F3D96">
            <w:pPr>
              <w:pStyle w:val="block"/>
              <w:tabs>
                <w:tab w:val="decimal" w:pos="684"/>
              </w:tabs>
              <w:spacing w:after="0" w:line="240" w:lineRule="atLeast"/>
              <w:ind w:left="-108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174</w:t>
            </w:r>
            <w:r w:rsidR="006D4312"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859</w:t>
            </w:r>
          </w:p>
        </w:tc>
        <w:tc>
          <w:tcPr>
            <w:tcW w:w="270" w:type="dxa"/>
          </w:tcPr>
          <w:p w14:paraId="3ADCFF67" w14:textId="77777777" w:rsidR="001F3D96" w:rsidRPr="000D4935" w:rsidRDefault="001F3D96" w:rsidP="001F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3EDB2C" w14:textId="02E43552" w:rsidR="001F3D96" w:rsidRPr="000D4935" w:rsidRDefault="001E1B1A" w:rsidP="001F3D96">
            <w:pPr>
              <w:pStyle w:val="block"/>
              <w:tabs>
                <w:tab w:val="decimal" w:pos="612"/>
              </w:tabs>
              <w:spacing w:after="0" w:line="240" w:lineRule="atLeast"/>
              <w:ind w:left="-108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6D4312"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061</w:t>
            </w:r>
          </w:p>
        </w:tc>
        <w:tc>
          <w:tcPr>
            <w:tcW w:w="251" w:type="dxa"/>
          </w:tcPr>
          <w:p w14:paraId="456B0F22" w14:textId="77777777" w:rsidR="001F3D96" w:rsidRPr="000D4935" w:rsidRDefault="001F3D96" w:rsidP="001F3D96">
            <w:pPr>
              <w:pStyle w:val="a2"/>
              <w:tabs>
                <w:tab w:val="decimal" w:pos="612"/>
              </w:tabs>
              <w:spacing w:line="240" w:lineRule="atLeast"/>
              <w:ind w:left="-108" w:right="-10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3077A0" w14:textId="78F901AD" w:rsidR="001F3D96" w:rsidRPr="000D4935" w:rsidRDefault="001E1B1A" w:rsidP="001F3D96">
            <w:pPr>
              <w:pStyle w:val="block"/>
              <w:tabs>
                <w:tab w:val="decimal" w:pos="882"/>
              </w:tabs>
              <w:spacing w:after="0" w:line="240" w:lineRule="atLeast"/>
              <w:ind w:left="-108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165</w:t>
            </w:r>
            <w:r w:rsidR="006D4312"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798</w:t>
            </w:r>
          </w:p>
        </w:tc>
        <w:tc>
          <w:tcPr>
            <w:tcW w:w="270" w:type="dxa"/>
          </w:tcPr>
          <w:p w14:paraId="5969FAA8" w14:textId="77777777" w:rsidR="001F3D96" w:rsidRPr="000D4935" w:rsidRDefault="001F3D96" w:rsidP="001F3D96">
            <w:pPr>
              <w:pStyle w:val="a2"/>
              <w:tabs>
                <w:tab w:val="decimal" w:pos="612"/>
              </w:tabs>
              <w:spacing w:line="240" w:lineRule="atLeast"/>
              <w:ind w:left="-108" w:right="-10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1C1EE73" w14:textId="4620EF60" w:rsidR="001F3D96" w:rsidRPr="000D4935" w:rsidRDefault="001E1B1A" w:rsidP="001F3D96">
            <w:pPr>
              <w:pStyle w:val="block"/>
              <w:tabs>
                <w:tab w:val="decimal" w:pos="666"/>
              </w:tabs>
              <w:spacing w:after="0" w:line="240" w:lineRule="atLeast"/>
              <w:ind w:left="-108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174</w:t>
            </w:r>
            <w:r w:rsidR="001F3D96"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544</w:t>
            </w:r>
          </w:p>
        </w:tc>
        <w:tc>
          <w:tcPr>
            <w:tcW w:w="251" w:type="dxa"/>
          </w:tcPr>
          <w:p w14:paraId="17E58F71" w14:textId="77777777" w:rsidR="001F3D96" w:rsidRPr="000D4935" w:rsidRDefault="001F3D96" w:rsidP="001F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BC9779" w14:textId="7651EDFE" w:rsidR="001F3D96" w:rsidRPr="000D4935" w:rsidRDefault="001E1B1A" w:rsidP="001F3D96">
            <w:pPr>
              <w:pStyle w:val="block"/>
              <w:tabs>
                <w:tab w:val="decimal" w:pos="612"/>
              </w:tabs>
              <w:spacing w:after="0" w:line="240" w:lineRule="atLeast"/>
              <w:ind w:left="-108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1F3D96"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054</w:t>
            </w:r>
          </w:p>
        </w:tc>
        <w:tc>
          <w:tcPr>
            <w:tcW w:w="270" w:type="dxa"/>
            <w:gridSpan w:val="2"/>
          </w:tcPr>
          <w:p w14:paraId="4A0BEA5A" w14:textId="77777777" w:rsidR="001F3D96" w:rsidRPr="000D4935" w:rsidRDefault="001F3D96" w:rsidP="001F3D96">
            <w:pPr>
              <w:pStyle w:val="a2"/>
              <w:tabs>
                <w:tab w:val="decimal" w:pos="612"/>
              </w:tabs>
              <w:spacing w:line="240" w:lineRule="atLeast"/>
              <w:ind w:left="-108" w:right="-10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2A6007" w14:textId="447798BA" w:rsidR="001F3D96" w:rsidRPr="000D4935" w:rsidRDefault="001E1B1A" w:rsidP="001F3D96">
            <w:pPr>
              <w:pStyle w:val="block"/>
              <w:tabs>
                <w:tab w:val="decimal" w:pos="882"/>
              </w:tabs>
              <w:spacing w:after="0" w:line="240" w:lineRule="atLeast"/>
              <w:ind w:left="-108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165</w:t>
            </w:r>
            <w:r w:rsidR="001F3D96"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490</w:t>
            </w:r>
          </w:p>
        </w:tc>
      </w:tr>
    </w:tbl>
    <w:p w14:paraId="3BE121FD" w14:textId="77777777" w:rsidR="008F4919" w:rsidRPr="000D4935" w:rsidRDefault="008F4919" w:rsidP="00713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0D1EDBD5" w14:textId="760536DB" w:rsidR="00FC533D" w:rsidRPr="000D4935" w:rsidRDefault="0057160D" w:rsidP="00D0506B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</w:rPr>
      </w:pPr>
      <w:r w:rsidRPr="000D4935">
        <w:rPr>
          <w:rFonts w:asciiTheme="majorBidi" w:hAnsiTheme="majorBidi" w:cstheme="majorBidi"/>
          <w:i/>
          <w:iCs/>
          <w:cs/>
        </w:rPr>
        <w:lastRenderedPageBreak/>
        <w:t>การเปลี่ยนแปลงของหนี้สินที่เกิดจากกิจกรรมจัดหาเงิน</w:t>
      </w:r>
    </w:p>
    <w:p w14:paraId="73E42396" w14:textId="77777777" w:rsidR="00FC533D" w:rsidRPr="000D4935" w:rsidRDefault="00FC533D" w:rsidP="00FC5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180"/>
        <w:gridCol w:w="1260"/>
        <w:gridCol w:w="180"/>
        <w:gridCol w:w="1800"/>
        <w:gridCol w:w="180"/>
        <w:gridCol w:w="1091"/>
      </w:tblGrid>
      <w:tr w:rsidR="0057160D" w:rsidRPr="000D4935" w14:paraId="29222CF9" w14:textId="77777777" w:rsidTr="00315CC1">
        <w:trPr>
          <w:cantSplit/>
          <w:tblHeader/>
        </w:trPr>
        <w:tc>
          <w:tcPr>
            <w:tcW w:w="3510" w:type="dxa"/>
          </w:tcPr>
          <w:p w14:paraId="12362DF4" w14:textId="77777777" w:rsidR="0057160D" w:rsidRPr="000D4935" w:rsidRDefault="0057160D" w:rsidP="006B3172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71" w:type="dxa"/>
            <w:gridSpan w:val="7"/>
          </w:tcPr>
          <w:p w14:paraId="438D91E1" w14:textId="77777777" w:rsidR="0057160D" w:rsidRPr="000D4935" w:rsidRDefault="0057160D" w:rsidP="006B3172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57160D" w:rsidRPr="000D4935" w14:paraId="4198EF17" w14:textId="77777777" w:rsidTr="00315CC1">
        <w:trPr>
          <w:cantSplit/>
          <w:tblHeader/>
        </w:trPr>
        <w:tc>
          <w:tcPr>
            <w:tcW w:w="3510" w:type="dxa"/>
          </w:tcPr>
          <w:p w14:paraId="1F2403D5" w14:textId="77777777" w:rsidR="0057160D" w:rsidRPr="000D4935" w:rsidRDefault="0057160D" w:rsidP="006B3172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3B3BEC5" w14:textId="77777777" w:rsidR="0057160D" w:rsidRPr="000D4935" w:rsidRDefault="0057160D" w:rsidP="006B3172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0D4935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 w:rsidRPr="000D4935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0D4935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</w:tc>
        <w:tc>
          <w:tcPr>
            <w:tcW w:w="180" w:type="dxa"/>
          </w:tcPr>
          <w:p w14:paraId="61AA74D7" w14:textId="77777777" w:rsidR="0057160D" w:rsidRPr="000D4935" w:rsidRDefault="0057160D" w:rsidP="006B3172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3513DCF" w14:textId="77777777" w:rsidR="0057160D" w:rsidRPr="000D4935" w:rsidRDefault="0057160D" w:rsidP="006B3172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 w:rsidRPr="000D4935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br/>
              <w:t>ระยะยาว</w:t>
            </w:r>
          </w:p>
        </w:tc>
        <w:tc>
          <w:tcPr>
            <w:tcW w:w="180" w:type="dxa"/>
            <w:vAlign w:val="bottom"/>
          </w:tcPr>
          <w:p w14:paraId="3EBD2902" w14:textId="77777777" w:rsidR="0057160D" w:rsidRPr="000D4935" w:rsidRDefault="0057160D" w:rsidP="006B3172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79DB0066" w14:textId="0120892C" w:rsidR="0057160D" w:rsidRPr="000D4935" w:rsidRDefault="002D2701" w:rsidP="003456BC">
            <w:pPr>
              <w:pStyle w:val="acctmergecolhdg"/>
              <w:spacing w:line="240" w:lineRule="atLeast"/>
              <w:ind w:left="-161" w:right="-76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  <w:r w:rsidRPr="000D4935"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583266" w:rsidRPr="000D4935">
              <w:rPr>
                <w:rFonts w:ascii="Angsana New" w:eastAsiaTheme="minorHAnsi" w:hAnsi="Angsana New"/>
                <w:b w:val="0"/>
                <w:i/>
                <w:iCs/>
                <w:sz w:val="30"/>
                <w:szCs w:val="30"/>
                <w:lang w:val="en-US" w:bidi="th-TH"/>
              </w:rPr>
              <w:t>(</w:t>
            </w:r>
            <w:r w:rsidR="001E1B1A" w:rsidRPr="000D4935">
              <w:rPr>
                <w:rFonts w:ascii="Angsana New" w:eastAsiaTheme="minorHAnsi" w:hAnsi="Angsana New"/>
                <w:b w:val="0"/>
                <w:i/>
                <w:iCs/>
                <w:sz w:val="30"/>
                <w:szCs w:val="30"/>
                <w:lang w:val="en-US" w:bidi="th-TH"/>
              </w:rPr>
              <w:t>2562</w:t>
            </w:r>
            <w:r w:rsidR="004664D4" w:rsidRPr="000D4935">
              <w:rPr>
                <w:rFonts w:ascii="Angsana New" w:eastAsiaTheme="minorHAnsi" w:hAnsi="Angsana New"/>
                <w:b w:val="0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="0057160D" w:rsidRPr="000D4935">
              <w:rPr>
                <w:rFonts w:ascii="Angsana New" w:eastAsiaTheme="minorHAnsi" w:hAnsi="Angsana New"/>
                <w:b w:val="0"/>
                <w:i/>
                <w:iCs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  <w:r w:rsidR="004664D4" w:rsidRPr="000D4935">
              <w:rPr>
                <w:rFonts w:ascii="Angsana New" w:eastAsiaTheme="minorHAnsi" w:hAnsi="Angsana New"/>
                <w:b w:val="0"/>
                <w:i/>
                <w:iCs/>
                <w:sz w:val="30"/>
                <w:szCs w:val="30"/>
                <w:cs/>
                <w:lang w:val="en-US" w:bidi="th-TH"/>
              </w:rPr>
              <w:t>การเงิน)</w:t>
            </w:r>
          </w:p>
        </w:tc>
        <w:tc>
          <w:tcPr>
            <w:tcW w:w="180" w:type="dxa"/>
            <w:vAlign w:val="bottom"/>
          </w:tcPr>
          <w:p w14:paraId="61AB3E9E" w14:textId="77777777" w:rsidR="0057160D" w:rsidRPr="000D4935" w:rsidRDefault="0057160D" w:rsidP="006B3172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018E0D17" w14:textId="77777777" w:rsidR="0057160D" w:rsidRPr="000D4935" w:rsidRDefault="0057160D" w:rsidP="006B3172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57160D" w:rsidRPr="000D4935" w14:paraId="7F36C5F8" w14:textId="77777777" w:rsidTr="00315CC1">
        <w:trPr>
          <w:cantSplit/>
          <w:tblHeader/>
        </w:trPr>
        <w:tc>
          <w:tcPr>
            <w:tcW w:w="3510" w:type="dxa"/>
          </w:tcPr>
          <w:p w14:paraId="231926FE" w14:textId="77777777" w:rsidR="0057160D" w:rsidRPr="000D4935" w:rsidRDefault="0057160D" w:rsidP="006B3172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1" w:type="dxa"/>
            <w:gridSpan w:val="7"/>
          </w:tcPr>
          <w:p w14:paraId="16F990DA" w14:textId="24FF26CC" w:rsidR="0057160D" w:rsidRPr="000D4935" w:rsidRDefault="0057160D" w:rsidP="006B317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  <w:r w:rsidR="00583266" w:rsidRPr="000D4935">
              <w:rPr>
                <w:rFonts w:ascii="Angsana New" w:hAnsi="Angsana New"/>
                <w:i/>
                <w:iCs/>
                <w:spacing w:val="-8"/>
                <w:sz w:val="30"/>
                <w:szCs w:val="30"/>
                <w:lang w:bidi="th-TH"/>
              </w:rPr>
              <w:t xml:space="preserve"> </w:t>
            </w:r>
          </w:p>
        </w:tc>
      </w:tr>
      <w:tr w:rsidR="00A20F55" w:rsidRPr="000D4935" w14:paraId="62DA9BDE" w14:textId="77777777" w:rsidTr="00315CC1">
        <w:trPr>
          <w:cantSplit/>
          <w:trHeight w:val="407"/>
        </w:trPr>
        <w:tc>
          <w:tcPr>
            <w:tcW w:w="3510" w:type="dxa"/>
          </w:tcPr>
          <w:p w14:paraId="3415ECF0" w14:textId="6A7AECFD" w:rsidR="00A20F55" w:rsidRPr="000D4935" w:rsidRDefault="001E1B1A" w:rsidP="006B3172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771" w:type="dxa"/>
            <w:gridSpan w:val="7"/>
          </w:tcPr>
          <w:p w14:paraId="482F8A54" w14:textId="77777777" w:rsidR="00A20F55" w:rsidRPr="000D4935" w:rsidRDefault="00A20F55" w:rsidP="006B317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D152A4" w:rsidRPr="000D4935" w14:paraId="68159397" w14:textId="77777777" w:rsidTr="00315CC1">
        <w:trPr>
          <w:cantSplit/>
        </w:trPr>
        <w:tc>
          <w:tcPr>
            <w:tcW w:w="3510" w:type="dxa"/>
          </w:tcPr>
          <w:p w14:paraId="7355C5EF" w14:textId="6A5A4715" w:rsidR="00D152A4" w:rsidRPr="000D4935" w:rsidRDefault="00D152A4" w:rsidP="00D152A4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1</w:t>
            </w:r>
            <w:r w:rsidRPr="000D49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3C9751FE" w14:textId="5EACA03C" w:rsidR="00D152A4" w:rsidRPr="000D4935" w:rsidRDefault="001E1B1A" w:rsidP="001F3D96">
            <w:pPr>
              <w:pStyle w:val="acctfourfigures"/>
              <w:shd w:val="clear" w:color="auto" w:fill="FFFFFF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  <w:r w:rsidR="00745A0E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0" w:type="dxa"/>
          </w:tcPr>
          <w:p w14:paraId="143153F8" w14:textId="77777777" w:rsidR="00D152A4" w:rsidRPr="000D4935" w:rsidRDefault="00D152A4" w:rsidP="001F3D96">
            <w:pPr>
              <w:pStyle w:val="acctfourfigures"/>
              <w:shd w:val="clear" w:color="auto" w:fill="FFFFFF"/>
              <w:tabs>
                <w:tab w:val="clear" w:pos="765"/>
                <w:tab w:val="decimal" w:pos="82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6F0AA4" w14:textId="58B79DA0" w:rsidR="00D152A4" w:rsidRPr="000D4935" w:rsidRDefault="001E1B1A" w:rsidP="00126602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-17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355</w:t>
            </w:r>
            <w:r w:rsidR="00745A0E" w:rsidRPr="000D49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360</w:t>
            </w:r>
          </w:p>
        </w:tc>
        <w:tc>
          <w:tcPr>
            <w:tcW w:w="180" w:type="dxa"/>
            <w:vAlign w:val="bottom"/>
          </w:tcPr>
          <w:p w14:paraId="15F7FC3D" w14:textId="77777777" w:rsidR="00D152A4" w:rsidRPr="000D4935" w:rsidRDefault="00D152A4" w:rsidP="001F3D96">
            <w:pPr>
              <w:pStyle w:val="acctfourfigures"/>
              <w:shd w:val="clear" w:color="auto" w:fill="FFFFFF"/>
              <w:tabs>
                <w:tab w:val="clear" w:pos="765"/>
                <w:tab w:val="decimal" w:pos="82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5946EA6" w14:textId="2996F86F" w:rsidR="00D152A4" w:rsidRPr="000D4935" w:rsidRDefault="00583266" w:rsidP="0000790E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  <w:r w:rsidR="00745A0E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/>
              </w:rPr>
              <w:t>798</w:t>
            </w:r>
          </w:p>
        </w:tc>
        <w:tc>
          <w:tcPr>
            <w:tcW w:w="180" w:type="dxa"/>
            <w:vAlign w:val="bottom"/>
          </w:tcPr>
          <w:p w14:paraId="0A65C2E1" w14:textId="77777777" w:rsidR="00D152A4" w:rsidRPr="000D4935" w:rsidRDefault="00D152A4" w:rsidP="001F3D96">
            <w:pPr>
              <w:pStyle w:val="acctfourfigures"/>
              <w:shd w:val="clear" w:color="auto" w:fill="FFFFFF"/>
              <w:tabs>
                <w:tab w:val="clear" w:pos="765"/>
                <w:tab w:val="decimal" w:pos="82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7CF1ECC7" w14:textId="16088E6C" w:rsidR="00D152A4" w:rsidRPr="000D4935" w:rsidRDefault="001E1B1A" w:rsidP="005C066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631</w:t>
            </w:r>
            <w:r w:rsidR="00745A0E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158</w:t>
            </w:r>
          </w:p>
        </w:tc>
      </w:tr>
      <w:tr w:rsidR="00D152A4" w:rsidRPr="000D4935" w14:paraId="31B486D1" w14:textId="77777777" w:rsidTr="00315CC1">
        <w:trPr>
          <w:cantSplit/>
        </w:trPr>
        <w:tc>
          <w:tcPr>
            <w:tcW w:w="3510" w:type="dxa"/>
          </w:tcPr>
          <w:p w14:paraId="1ECBE717" w14:textId="77777777" w:rsidR="00D152A4" w:rsidRPr="000D4935" w:rsidRDefault="00D152A4" w:rsidP="00D152A4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br/>
              <w:t>การจัดหาเงิน</w:t>
            </w:r>
          </w:p>
        </w:tc>
        <w:tc>
          <w:tcPr>
            <w:tcW w:w="1080" w:type="dxa"/>
            <w:vAlign w:val="bottom"/>
          </w:tcPr>
          <w:p w14:paraId="0F6D3207" w14:textId="461B7FAD" w:rsidR="00D152A4" w:rsidRPr="000D4935" w:rsidRDefault="00745A0E" w:rsidP="001F3D96">
            <w:pPr>
              <w:pStyle w:val="acctfourfigures"/>
              <w:shd w:val="clear" w:color="auto" w:fill="FFFFFF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93</w:t>
            </w:r>
            <w:r w:rsidR="003C44E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  <w:r w:rsidR="00E8323E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B24F3C2" w14:textId="77777777" w:rsidR="00D152A4" w:rsidRPr="000D4935" w:rsidRDefault="00D152A4" w:rsidP="001F3D96">
            <w:pPr>
              <w:pStyle w:val="acctfourfigures"/>
              <w:shd w:val="clear" w:color="auto" w:fill="FFFFFF"/>
              <w:tabs>
                <w:tab w:val="clear" w:pos="765"/>
                <w:tab w:val="decimal" w:pos="824"/>
              </w:tabs>
              <w:spacing w:line="240" w:lineRule="auto"/>
              <w:ind w:right="14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3A842AE" w14:textId="50CD2FB3" w:rsidR="00D152A4" w:rsidRPr="000D4935" w:rsidRDefault="00E8323E" w:rsidP="00126602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-17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  <w:r w:rsidR="003C44EA" w:rsidRPr="000D49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/>
              </w:rPr>
              <w:t>660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6912C195" w14:textId="77777777" w:rsidR="00D152A4" w:rsidRPr="000D4935" w:rsidRDefault="00D152A4" w:rsidP="001F3D96">
            <w:pPr>
              <w:pStyle w:val="acctfourfigures"/>
              <w:shd w:val="clear" w:color="auto" w:fill="FFFFFF"/>
              <w:tabs>
                <w:tab w:val="clear" w:pos="765"/>
                <w:tab w:val="decimal" w:pos="824"/>
              </w:tabs>
              <w:spacing w:line="240" w:lineRule="auto"/>
              <w:ind w:right="14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0F997010" w14:textId="58EF84B3" w:rsidR="00D152A4" w:rsidRPr="000D4935" w:rsidRDefault="00E8323E" w:rsidP="00315CC1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  <w:r w:rsidR="0039532A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/>
              </w:rPr>
              <w:t>320</w:t>
            </w:r>
            <w:r w:rsidR="00873BED" w:rsidRPr="000D49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C6CBDC1" w14:textId="77777777" w:rsidR="00D152A4" w:rsidRPr="000D4935" w:rsidRDefault="00D152A4" w:rsidP="001F3D96">
            <w:pPr>
              <w:pStyle w:val="acctfourfigures"/>
              <w:shd w:val="clear" w:color="auto" w:fill="FFFFFF"/>
              <w:tabs>
                <w:tab w:val="clear" w:pos="765"/>
                <w:tab w:val="decimal" w:pos="824"/>
              </w:tabs>
              <w:spacing w:line="240" w:lineRule="auto"/>
              <w:ind w:right="14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42B84179" w14:textId="032BD919" w:rsidR="00D152A4" w:rsidRPr="000D4935" w:rsidRDefault="00873BED" w:rsidP="00FD4C09">
            <w:pPr>
              <w:pStyle w:val="acctfourfigures"/>
              <w:shd w:val="clear" w:color="auto" w:fill="FFFFFF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255</w:t>
            </w:r>
            <w:r w:rsidR="0039532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980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152A4" w:rsidRPr="000D4935" w14:paraId="20CF1E58" w14:textId="77777777" w:rsidTr="00315CC1">
        <w:trPr>
          <w:cantSplit/>
        </w:trPr>
        <w:tc>
          <w:tcPr>
            <w:tcW w:w="3510" w:type="dxa"/>
          </w:tcPr>
          <w:p w14:paraId="75A4BAD1" w14:textId="71A5C19D" w:rsidR="00D152A4" w:rsidRPr="000D4935" w:rsidRDefault="00D152A4" w:rsidP="00D152A4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การเปลี่ยนแปลงอื่น</w:t>
            </w:r>
            <w:r w:rsidRPr="000D4935">
              <w:rPr>
                <w:rFonts w:ascii="Angsana New" w:hAnsi="Angsana New"/>
                <w:sz w:val="30"/>
                <w:szCs w:val="30"/>
              </w:rPr>
              <w:t>-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9FDB49" w14:textId="72BDEC23" w:rsidR="00D152A4" w:rsidRPr="000D4935" w:rsidRDefault="00873BED" w:rsidP="00FD4C09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1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EAC66FF" w14:textId="77777777" w:rsidR="00D152A4" w:rsidRPr="000D4935" w:rsidRDefault="00D152A4" w:rsidP="001F3D96">
            <w:pPr>
              <w:pStyle w:val="acctfourfigures"/>
              <w:shd w:val="clear" w:color="auto" w:fill="FFFFFF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6F8188E" w14:textId="7B18FC7D" w:rsidR="00D152A4" w:rsidRPr="000D4935" w:rsidRDefault="00873BED" w:rsidP="00126602">
            <w:pPr>
              <w:pStyle w:val="acctfourfigures"/>
              <w:shd w:val="clear" w:color="auto" w:fill="FFFFFF"/>
              <w:tabs>
                <w:tab w:val="clear" w:pos="765"/>
                <w:tab w:val="decimal" w:pos="634"/>
              </w:tabs>
              <w:spacing w:line="240" w:lineRule="auto"/>
              <w:ind w:right="2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D2EA36" w14:textId="77777777" w:rsidR="00D152A4" w:rsidRPr="000D4935" w:rsidRDefault="00D152A4" w:rsidP="001F3D96">
            <w:pPr>
              <w:pStyle w:val="acctfourfigures"/>
              <w:shd w:val="clear" w:color="auto" w:fill="FFFFFF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546FDF4D" w14:textId="4B476A23" w:rsidR="00D152A4" w:rsidRPr="000D4935" w:rsidRDefault="001E1B1A" w:rsidP="0000790E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  <w:r w:rsidR="00873BED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149</w:t>
            </w:r>
          </w:p>
        </w:tc>
        <w:tc>
          <w:tcPr>
            <w:tcW w:w="180" w:type="dxa"/>
          </w:tcPr>
          <w:p w14:paraId="62D663F6" w14:textId="77777777" w:rsidR="00D152A4" w:rsidRPr="000D4935" w:rsidRDefault="00D152A4" w:rsidP="001F3D96">
            <w:pPr>
              <w:pStyle w:val="acctfourfigures"/>
              <w:shd w:val="clear" w:color="auto" w:fill="FFFFFF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</w:tcPr>
          <w:p w14:paraId="55C5D026" w14:textId="0C25B96A" w:rsidR="00D152A4" w:rsidRPr="000D4935" w:rsidRDefault="001E1B1A" w:rsidP="00FD4C09">
            <w:pPr>
              <w:pStyle w:val="acctfourfigures"/>
              <w:shd w:val="clear" w:color="auto" w:fill="FFFFFF"/>
              <w:tabs>
                <w:tab w:val="clear" w:pos="765"/>
                <w:tab w:val="decimal" w:pos="824"/>
              </w:tabs>
              <w:spacing w:line="240" w:lineRule="auto"/>
              <w:ind w:right="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  <w:r w:rsidR="003357AB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149</w:t>
            </w:r>
          </w:p>
        </w:tc>
      </w:tr>
      <w:tr w:rsidR="00D152A4" w:rsidRPr="000D4935" w14:paraId="66012DC3" w14:textId="77777777" w:rsidTr="00315CC1">
        <w:trPr>
          <w:cantSplit/>
        </w:trPr>
        <w:tc>
          <w:tcPr>
            <w:tcW w:w="3510" w:type="dxa"/>
          </w:tcPr>
          <w:p w14:paraId="44CBD5F5" w14:textId="0BA5456A" w:rsidR="00D152A4" w:rsidRPr="000D4935" w:rsidRDefault="00D152A4" w:rsidP="00D152A4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E1B1A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DBF67D" w14:textId="71E6B87C" w:rsidR="00D152A4" w:rsidRPr="000D4935" w:rsidRDefault="001E1B1A" w:rsidP="001F3D96">
            <w:pPr>
              <w:pStyle w:val="acctfourfigures"/>
              <w:shd w:val="clear" w:color="auto" w:fill="FFFFFF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="00944B0C"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38BF51F" w14:textId="77777777" w:rsidR="00D152A4" w:rsidRPr="000D4935" w:rsidRDefault="00D152A4" w:rsidP="001F3D9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478CB0" w14:textId="64415688" w:rsidR="00D152A4" w:rsidRPr="000D4935" w:rsidRDefault="001E1B1A" w:rsidP="00126602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257</w:t>
            </w:r>
            <w:r w:rsidR="00944B0C"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700</w:t>
            </w:r>
          </w:p>
        </w:tc>
        <w:tc>
          <w:tcPr>
            <w:tcW w:w="180" w:type="dxa"/>
          </w:tcPr>
          <w:p w14:paraId="32ED2164" w14:textId="77777777" w:rsidR="00D152A4" w:rsidRPr="000D4935" w:rsidRDefault="00D152A4" w:rsidP="001F3D9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E26D112" w14:textId="65BFEC56" w:rsidR="00D152A4" w:rsidRPr="000D4935" w:rsidRDefault="001E1B1A" w:rsidP="0000790E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166</w:t>
            </w:r>
            <w:r w:rsidR="0039532A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627</w:t>
            </w:r>
          </w:p>
        </w:tc>
        <w:tc>
          <w:tcPr>
            <w:tcW w:w="180" w:type="dxa"/>
          </w:tcPr>
          <w:p w14:paraId="422F6DEA" w14:textId="77777777" w:rsidR="00D152A4" w:rsidRPr="000D4935" w:rsidRDefault="00D152A4" w:rsidP="001F3D9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309883B3" w14:textId="6EC887C6" w:rsidR="00D152A4" w:rsidRPr="000D4935" w:rsidRDefault="001E1B1A" w:rsidP="001F3D9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441</w:t>
            </w:r>
            <w:r w:rsidR="0013366D"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327</w:t>
            </w:r>
          </w:p>
        </w:tc>
      </w:tr>
      <w:tr w:rsidR="00667C3B" w:rsidRPr="000D4935" w14:paraId="2482E2B9" w14:textId="77777777" w:rsidTr="00315CC1">
        <w:trPr>
          <w:cantSplit/>
        </w:trPr>
        <w:tc>
          <w:tcPr>
            <w:tcW w:w="3510" w:type="dxa"/>
          </w:tcPr>
          <w:p w14:paraId="61D419D1" w14:textId="355D921E" w:rsidR="00022292" w:rsidRPr="000D4935" w:rsidRDefault="00022292" w:rsidP="004877A3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EF4E2E" w14:textId="77777777" w:rsidR="00667C3B" w:rsidRPr="000D4935" w:rsidRDefault="00667C3B" w:rsidP="001F3D96">
            <w:pPr>
              <w:pStyle w:val="acctfourfigures"/>
              <w:shd w:val="clear" w:color="auto" w:fill="FFFFFF"/>
              <w:tabs>
                <w:tab w:val="clear" w:pos="765"/>
                <w:tab w:val="decimal" w:pos="824"/>
              </w:tabs>
              <w:spacing w:line="240" w:lineRule="auto"/>
              <w:ind w:right="143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796F9BA" w14:textId="77777777" w:rsidR="00667C3B" w:rsidRPr="000D4935" w:rsidRDefault="00667C3B" w:rsidP="001F3D96">
            <w:pPr>
              <w:pStyle w:val="acctfourfigures"/>
              <w:shd w:val="clear" w:color="auto" w:fill="FFFFFF"/>
              <w:tabs>
                <w:tab w:val="clear" w:pos="765"/>
                <w:tab w:val="decimal" w:pos="82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F72532" w14:textId="77777777" w:rsidR="00667C3B" w:rsidRPr="000D4935" w:rsidRDefault="00667C3B" w:rsidP="001F3D96">
            <w:pPr>
              <w:pStyle w:val="acctfourfigures"/>
              <w:shd w:val="clear" w:color="auto" w:fill="FFFFFF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55AB3B9" w14:textId="77777777" w:rsidR="00667C3B" w:rsidRPr="000D4935" w:rsidRDefault="00667C3B" w:rsidP="001F3D96">
            <w:pPr>
              <w:pStyle w:val="acctfourfigures"/>
              <w:shd w:val="clear" w:color="auto" w:fill="FFFFFF"/>
              <w:tabs>
                <w:tab w:val="clear" w:pos="765"/>
                <w:tab w:val="decimal" w:pos="82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3ADA1C4" w14:textId="77777777" w:rsidR="00667C3B" w:rsidRPr="000D4935" w:rsidRDefault="00667C3B" w:rsidP="001F3D96">
            <w:pPr>
              <w:pStyle w:val="acctfourfigures"/>
              <w:shd w:val="clear" w:color="auto" w:fill="FFFFFF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723A2B5" w14:textId="77777777" w:rsidR="00667C3B" w:rsidRPr="000D4935" w:rsidRDefault="00667C3B" w:rsidP="001F3D96">
            <w:pPr>
              <w:pStyle w:val="acctfourfigures"/>
              <w:shd w:val="clear" w:color="auto" w:fill="FFFFFF"/>
              <w:tabs>
                <w:tab w:val="clear" w:pos="765"/>
                <w:tab w:val="decimal" w:pos="82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2D25F709" w14:textId="77777777" w:rsidR="00667C3B" w:rsidRPr="000D4935" w:rsidRDefault="00667C3B" w:rsidP="001F3D96">
            <w:pPr>
              <w:pStyle w:val="acctfourfigures"/>
              <w:shd w:val="clear" w:color="auto" w:fill="FFFFFF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3D96" w:rsidRPr="000D4935" w14:paraId="29DBE222" w14:textId="77777777" w:rsidTr="00315CC1">
        <w:trPr>
          <w:cantSplit/>
        </w:trPr>
        <w:tc>
          <w:tcPr>
            <w:tcW w:w="3510" w:type="dxa"/>
          </w:tcPr>
          <w:p w14:paraId="60E4D991" w14:textId="0FCF0F48" w:rsidR="001F3D96" w:rsidRPr="000D4935" w:rsidRDefault="001E1B1A" w:rsidP="001F3D96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080" w:type="dxa"/>
          </w:tcPr>
          <w:p w14:paraId="467B7341" w14:textId="77777777" w:rsidR="001F3D96" w:rsidRPr="000D4935" w:rsidRDefault="001F3D96" w:rsidP="001F3D96">
            <w:pPr>
              <w:pStyle w:val="acctfourfigures"/>
              <w:shd w:val="clear" w:color="auto" w:fill="FFFFFF"/>
              <w:tabs>
                <w:tab w:val="clear" w:pos="765"/>
                <w:tab w:val="decimal" w:pos="824"/>
              </w:tabs>
              <w:spacing w:line="240" w:lineRule="auto"/>
              <w:ind w:right="143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9016DD1" w14:textId="77777777" w:rsidR="001F3D96" w:rsidRPr="000D4935" w:rsidRDefault="001F3D96" w:rsidP="001F3D96">
            <w:pPr>
              <w:pStyle w:val="acctfourfigures"/>
              <w:shd w:val="clear" w:color="auto" w:fill="FFFFFF"/>
              <w:tabs>
                <w:tab w:val="clear" w:pos="765"/>
                <w:tab w:val="decimal" w:pos="82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DE9F4E" w14:textId="77777777" w:rsidR="001F3D96" w:rsidRPr="000D4935" w:rsidRDefault="001F3D96" w:rsidP="001F3D96">
            <w:pPr>
              <w:pStyle w:val="acctfourfigures"/>
              <w:shd w:val="clear" w:color="auto" w:fill="FFFFFF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5922589" w14:textId="77777777" w:rsidR="001F3D96" w:rsidRPr="000D4935" w:rsidRDefault="001F3D96" w:rsidP="001F3D96">
            <w:pPr>
              <w:pStyle w:val="acctfourfigures"/>
              <w:shd w:val="clear" w:color="auto" w:fill="FFFFFF"/>
              <w:tabs>
                <w:tab w:val="clear" w:pos="765"/>
                <w:tab w:val="decimal" w:pos="82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2B6ED70" w14:textId="77777777" w:rsidR="001F3D96" w:rsidRPr="000D4935" w:rsidRDefault="001F3D96" w:rsidP="001F3D96">
            <w:pPr>
              <w:pStyle w:val="acctfourfigures"/>
              <w:shd w:val="clear" w:color="auto" w:fill="FFFFFF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EBF8E1F" w14:textId="77777777" w:rsidR="001F3D96" w:rsidRPr="000D4935" w:rsidRDefault="001F3D96" w:rsidP="001F3D96">
            <w:pPr>
              <w:pStyle w:val="acctfourfigures"/>
              <w:shd w:val="clear" w:color="auto" w:fill="FFFFFF"/>
              <w:tabs>
                <w:tab w:val="clear" w:pos="765"/>
                <w:tab w:val="decimal" w:pos="82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55BC0A16" w14:textId="77777777" w:rsidR="001F3D96" w:rsidRPr="000D4935" w:rsidRDefault="001F3D96" w:rsidP="001F3D96">
            <w:pPr>
              <w:pStyle w:val="acctfourfigures"/>
              <w:shd w:val="clear" w:color="auto" w:fill="FFFFFF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33C5" w:rsidRPr="000D4935" w14:paraId="2A59BA8D" w14:textId="77777777" w:rsidTr="00315CC1">
        <w:trPr>
          <w:cantSplit/>
        </w:trPr>
        <w:tc>
          <w:tcPr>
            <w:tcW w:w="3510" w:type="dxa"/>
          </w:tcPr>
          <w:p w14:paraId="737EFAA8" w14:textId="10570AB1" w:rsidR="003F33C5" w:rsidRPr="000D4935" w:rsidRDefault="003F33C5" w:rsidP="003F33C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1</w:t>
            </w:r>
            <w:r w:rsidRPr="000D49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6962E3BC" w14:textId="74316A8D" w:rsidR="003F33C5" w:rsidRPr="000D4935" w:rsidRDefault="001E1B1A" w:rsidP="00FD4C09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9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  <w:r w:rsidR="003F33C5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0" w:type="dxa"/>
          </w:tcPr>
          <w:p w14:paraId="11C781EF" w14:textId="77777777" w:rsidR="003F33C5" w:rsidRPr="000D4935" w:rsidRDefault="003F33C5" w:rsidP="005475B2">
            <w:pPr>
              <w:pStyle w:val="acctfourfigures"/>
              <w:shd w:val="clear" w:color="auto" w:fill="FFFFFF"/>
              <w:tabs>
                <w:tab w:val="clear" w:pos="765"/>
                <w:tab w:val="decimal" w:pos="82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D0711C" w14:textId="253F802B" w:rsidR="003F33C5" w:rsidRPr="000D4935" w:rsidRDefault="001E1B1A" w:rsidP="005475B2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-1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446</w:t>
            </w:r>
            <w:r w:rsidR="003F33C5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180" w:type="dxa"/>
            <w:vAlign w:val="bottom"/>
          </w:tcPr>
          <w:p w14:paraId="30901D5C" w14:textId="77777777" w:rsidR="003F33C5" w:rsidRPr="000D4935" w:rsidRDefault="003F33C5" w:rsidP="005475B2">
            <w:pPr>
              <w:pStyle w:val="acctfourfigures"/>
              <w:shd w:val="clear" w:color="auto" w:fill="FFFFFF"/>
              <w:tabs>
                <w:tab w:val="clear" w:pos="765"/>
                <w:tab w:val="decimal" w:pos="82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3C31243" w14:textId="6EE2638D" w:rsidR="003F33C5" w:rsidRPr="000D4935" w:rsidRDefault="001E1B1A" w:rsidP="0000790E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191</w:t>
            </w:r>
            <w:r w:rsidR="003F33C5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249</w:t>
            </w:r>
          </w:p>
        </w:tc>
        <w:tc>
          <w:tcPr>
            <w:tcW w:w="180" w:type="dxa"/>
            <w:vAlign w:val="bottom"/>
          </w:tcPr>
          <w:p w14:paraId="0DA064E4" w14:textId="77777777" w:rsidR="003F33C5" w:rsidRPr="000D4935" w:rsidRDefault="003F33C5" w:rsidP="005475B2">
            <w:pPr>
              <w:pStyle w:val="acctfourfigures"/>
              <w:shd w:val="clear" w:color="auto" w:fill="FFFFFF"/>
              <w:tabs>
                <w:tab w:val="clear" w:pos="765"/>
                <w:tab w:val="decimal" w:pos="82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5D4B3C6B" w14:textId="16CCE485" w:rsidR="003F33C5" w:rsidRPr="000D4935" w:rsidRDefault="001E1B1A" w:rsidP="00FD4C09">
            <w:pPr>
              <w:pStyle w:val="acctfourfigures"/>
              <w:shd w:val="clear" w:color="auto" w:fill="FFFFFF"/>
              <w:tabs>
                <w:tab w:val="clear" w:pos="765"/>
                <w:tab w:val="decimal" w:pos="82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837</w:t>
            </w:r>
            <w:r w:rsidR="003F33C5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749</w:t>
            </w:r>
          </w:p>
        </w:tc>
      </w:tr>
      <w:tr w:rsidR="003F33C5" w:rsidRPr="000D4935" w14:paraId="4DA4A666" w14:textId="77777777" w:rsidTr="00315CC1">
        <w:trPr>
          <w:cantSplit/>
        </w:trPr>
        <w:tc>
          <w:tcPr>
            <w:tcW w:w="3510" w:type="dxa"/>
          </w:tcPr>
          <w:p w14:paraId="4F56795B" w14:textId="6568BF50" w:rsidR="003F33C5" w:rsidRPr="000D4935" w:rsidRDefault="003F33C5" w:rsidP="003F33C5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br/>
              <w:t>การจัดหาเงิน</w:t>
            </w:r>
          </w:p>
        </w:tc>
        <w:tc>
          <w:tcPr>
            <w:tcW w:w="1080" w:type="dxa"/>
            <w:vAlign w:val="bottom"/>
          </w:tcPr>
          <w:p w14:paraId="437A727F" w14:textId="5ECCC0AF" w:rsidR="003F33C5" w:rsidRPr="000D4935" w:rsidRDefault="003F33C5" w:rsidP="005475B2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1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90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B875531" w14:textId="77777777" w:rsidR="003F33C5" w:rsidRPr="000D4935" w:rsidRDefault="003F33C5" w:rsidP="005475B2">
            <w:pPr>
              <w:pStyle w:val="acctfourfigures"/>
              <w:shd w:val="clear" w:color="auto" w:fill="FFFFFF"/>
              <w:tabs>
                <w:tab w:val="clear" w:pos="765"/>
                <w:tab w:val="decimal" w:pos="824"/>
              </w:tabs>
              <w:spacing w:line="240" w:lineRule="auto"/>
              <w:ind w:right="14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1DC1796" w14:textId="1E7AF17C" w:rsidR="003F33C5" w:rsidRPr="000D4935" w:rsidRDefault="003F33C5" w:rsidP="005475B2">
            <w:pPr>
              <w:pStyle w:val="acctfourfigures"/>
              <w:shd w:val="clear" w:color="auto" w:fill="FFFFFF"/>
              <w:tabs>
                <w:tab w:val="clear" w:pos="765"/>
                <w:tab w:val="decimal" w:pos="824"/>
              </w:tabs>
              <w:spacing w:line="240" w:lineRule="auto"/>
              <w:ind w:right="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91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140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381A6B8" w14:textId="77777777" w:rsidR="003F33C5" w:rsidRPr="000D4935" w:rsidRDefault="003F33C5" w:rsidP="005475B2">
            <w:pPr>
              <w:pStyle w:val="acctfourfigures"/>
              <w:shd w:val="clear" w:color="auto" w:fill="FFFFFF"/>
              <w:tabs>
                <w:tab w:val="clear" w:pos="765"/>
                <w:tab w:val="decimal" w:pos="824"/>
              </w:tabs>
              <w:spacing w:line="240" w:lineRule="auto"/>
              <w:ind w:right="14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6FE5906C" w14:textId="6FEBF5E5" w:rsidR="003F33C5" w:rsidRPr="000D4935" w:rsidRDefault="003F33C5" w:rsidP="0000790E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  <w:r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/>
              </w:rPr>
              <w:t>412</w:t>
            </w:r>
            <w:r w:rsidRPr="000D49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4E2662F" w14:textId="77777777" w:rsidR="003F33C5" w:rsidRPr="000D4935" w:rsidRDefault="003F33C5" w:rsidP="005475B2">
            <w:pPr>
              <w:pStyle w:val="acctfourfigures"/>
              <w:shd w:val="clear" w:color="auto" w:fill="FFFFFF"/>
              <w:tabs>
                <w:tab w:val="clear" w:pos="765"/>
                <w:tab w:val="decimal" w:pos="824"/>
              </w:tabs>
              <w:spacing w:line="240" w:lineRule="auto"/>
              <w:ind w:right="14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0C770918" w14:textId="41331863" w:rsidR="003F33C5" w:rsidRPr="000D4935" w:rsidRDefault="003F33C5" w:rsidP="00FD4C09">
            <w:pPr>
              <w:pStyle w:val="acctfourfigures"/>
              <w:shd w:val="clear" w:color="auto" w:fill="FFFFFF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243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552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F33C5" w:rsidRPr="000D4935" w14:paraId="74B39013" w14:textId="77777777" w:rsidTr="00315CC1">
        <w:trPr>
          <w:cantSplit/>
        </w:trPr>
        <w:tc>
          <w:tcPr>
            <w:tcW w:w="3510" w:type="dxa"/>
          </w:tcPr>
          <w:p w14:paraId="4090783D" w14:textId="51A6E32F" w:rsidR="003F33C5" w:rsidRPr="000D4935" w:rsidRDefault="003F33C5" w:rsidP="003F33C5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การเปลี่ยนแปลงอื่น</w:t>
            </w:r>
            <w:r w:rsidRPr="000D4935">
              <w:rPr>
                <w:rFonts w:ascii="Angsana New" w:hAnsi="Angsana New"/>
                <w:sz w:val="30"/>
                <w:szCs w:val="30"/>
              </w:rPr>
              <w:t>-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618632" w14:textId="06256F23" w:rsidR="003F33C5" w:rsidRPr="000D4935" w:rsidRDefault="003F33C5" w:rsidP="00FD4C09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right="13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565CAF6" w14:textId="77777777" w:rsidR="003F33C5" w:rsidRPr="000D4935" w:rsidRDefault="003F33C5" w:rsidP="005475B2">
            <w:pPr>
              <w:pStyle w:val="acctfourfigures"/>
              <w:shd w:val="clear" w:color="auto" w:fill="FFFFFF"/>
              <w:tabs>
                <w:tab w:val="clear" w:pos="765"/>
                <w:tab w:val="decimal" w:pos="824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D280BF1" w14:textId="602D0DDF" w:rsidR="003F33C5" w:rsidRPr="000D4935" w:rsidRDefault="003F33C5" w:rsidP="00126602">
            <w:pPr>
              <w:pStyle w:val="acctfourfigures"/>
              <w:shd w:val="clear" w:color="auto" w:fill="FFFFFF"/>
              <w:tabs>
                <w:tab w:val="clear" w:pos="765"/>
                <w:tab w:val="decimal" w:pos="369"/>
              </w:tabs>
              <w:spacing w:line="240" w:lineRule="auto"/>
              <w:ind w:right="-7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45F1A52" w14:textId="77777777" w:rsidR="003F33C5" w:rsidRPr="000D4935" w:rsidRDefault="003F33C5" w:rsidP="005475B2">
            <w:pPr>
              <w:pStyle w:val="acctfourfigures"/>
              <w:shd w:val="clear" w:color="auto" w:fill="FFFFFF"/>
              <w:tabs>
                <w:tab w:val="clear" w:pos="765"/>
                <w:tab w:val="decimal" w:pos="824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4F817E1A" w14:textId="7B7DCF7B" w:rsidR="003F33C5" w:rsidRPr="000D4935" w:rsidRDefault="001E1B1A" w:rsidP="0000790E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="003F33C5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961</w:t>
            </w:r>
          </w:p>
        </w:tc>
        <w:tc>
          <w:tcPr>
            <w:tcW w:w="180" w:type="dxa"/>
          </w:tcPr>
          <w:p w14:paraId="35CF7BC5" w14:textId="77777777" w:rsidR="003F33C5" w:rsidRPr="000D4935" w:rsidRDefault="003F33C5" w:rsidP="005475B2">
            <w:pPr>
              <w:pStyle w:val="acctfourfigures"/>
              <w:shd w:val="clear" w:color="auto" w:fill="FFFFFF"/>
              <w:tabs>
                <w:tab w:val="clear" w:pos="765"/>
                <w:tab w:val="decimal" w:pos="824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</w:tcPr>
          <w:p w14:paraId="73CC039D" w14:textId="67F899AD" w:rsidR="003F33C5" w:rsidRPr="000D4935" w:rsidRDefault="001E1B1A" w:rsidP="00FD4C09">
            <w:pPr>
              <w:pStyle w:val="acctfourfigures"/>
              <w:shd w:val="clear" w:color="auto" w:fill="FFFFFF"/>
              <w:tabs>
                <w:tab w:val="clear" w:pos="765"/>
                <w:tab w:val="decimal" w:pos="824"/>
              </w:tabs>
              <w:spacing w:line="240" w:lineRule="auto"/>
              <w:ind w:right="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 w:rsidR="003F33C5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961</w:t>
            </w:r>
          </w:p>
        </w:tc>
      </w:tr>
      <w:tr w:rsidR="003F33C5" w:rsidRPr="000D4935" w14:paraId="4FEFBD04" w14:textId="77777777" w:rsidTr="00315CC1">
        <w:trPr>
          <w:cantSplit/>
        </w:trPr>
        <w:tc>
          <w:tcPr>
            <w:tcW w:w="3510" w:type="dxa"/>
          </w:tcPr>
          <w:p w14:paraId="27AB146D" w14:textId="498C2573" w:rsidR="003F33C5" w:rsidRPr="000D4935" w:rsidRDefault="003F33C5" w:rsidP="003F33C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E1B1A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3B663F" w14:textId="2B771404" w:rsidR="003F33C5" w:rsidRPr="000D4935" w:rsidRDefault="001E1B1A" w:rsidP="005475B2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110</w:t>
            </w:r>
            <w:r w:rsidR="003F33C5"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6CE781F" w14:textId="77777777" w:rsidR="003F33C5" w:rsidRPr="000D4935" w:rsidRDefault="003F33C5" w:rsidP="005475B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E3130E" w14:textId="5FB4FEF1" w:rsidR="003F33C5" w:rsidRPr="000D4935" w:rsidRDefault="001E1B1A" w:rsidP="005475B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355</w:t>
            </w:r>
            <w:r w:rsidR="003F33C5"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360</w:t>
            </w:r>
          </w:p>
        </w:tc>
        <w:tc>
          <w:tcPr>
            <w:tcW w:w="180" w:type="dxa"/>
          </w:tcPr>
          <w:p w14:paraId="775ED919" w14:textId="77777777" w:rsidR="003F33C5" w:rsidRPr="000D4935" w:rsidRDefault="003F33C5" w:rsidP="005475B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CBB8C32" w14:textId="0EE27CCA" w:rsidR="003F33C5" w:rsidRPr="000D4935" w:rsidRDefault="001E1B1A" w:rsidP="0000790E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165</w:t>
            </w:r>
            <w:r w:rsidR="003F33C5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798</w:t>
            </w:r>
          </w:p>
        </w:tc>
        <w:tc>
          <w:tcPr>
            <w:tcW w:w="180" w:type="dxa"/>
          </w:tcPr>
          <w:p w14:paraId="11FE143D" w14:textId="77777777" w:rsidR="003F33C5" w:rsidRPr="000D4935" w:rsidRDefault="003F33C5" w:rsidP="005475B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5B5B12DE" w14:textId="4703EA09" w:rsidR="003F33C5" w:rsidRPr="000D4935" w:rsidRDefault="001E1B1A" w:rsidP="005475B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631</w:t>
            </w:r>
            <w:r w:rsidR="003F33C5"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158</w:t>
            </w:r>
          </w:p>
        </w:tc>
      </w:tr>
    </w:tbl>
    <w:p w14:paraId="65AB27AA" w14:textId="408BBD70" w:rsidR="00326683" w:rsidRPr="000D4935" w:rsidRDefault="00326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1546D89" w14:textId="77777777" w:rsidR="00C86E70" w:rsidRPr="000D4935" w:rsidRDefault="00C86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7F52354" w14:textId="77777777" w:rsidR="00C86E70" w:rsidRPr="000D4935" w:rsidRDefault="00C86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D484DC6" w14:textId="77777777" w:rsidR="00C86E70" w:rsidRPr="000D4935" w:rsidRDefault="00C86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68BA733" w14:textId="77777777" w:rsidR="00C86E70" w:rsidRPr="000D4935" w:rsidRDefault="00C86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DE229FD" w14:textId="77777777" w:rsidR="00C86E70" w:rsidRPr="000D4935" w:rsidRDefault="00C86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FFB4A87" w14:textId="77777777" w:rsidR="00C86E70" w:rsidRPr="000D4935" w:rsidRDefault="00C86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767AA47" w14:textId="77777777" w:rsidR="00C86E70" w:rsidRPr="000D4935" w:rsidRDefault="00C86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463137E" w14:textId="77777777" w:rsidR="00C86E70" w:rsidRPr="000D4935" w:rsidRDefault="00C86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270"/>
        <w:gridCol w:w="990"/>
        <w:gridCol w:w="270"/>
        <w:gridCol w:w="1890"/>
        <w:gridCol w:w="268"/>
        <w:gridCol w:w="1082"/>
      </w:tblGrid>
      <w:tr w:rsidR="0057160D" w:rsidRPr="000D4935" w14:paraId="0EF2C10C" w14:textId="77777777" w:rsidTr="00D423EC">
        <w:trPr>
          <w:cantSplit/>
          <w:tblHeader/>
        </w:trPr>
        <w:tc>
          <w:tcPr>
            <w:tcW w:w="3510" w:type="dxa"/>
          </w:tcPr>
          <w:p w14:paraId="7E839B5C" w14:textId="77777777" w:rsidR="0057160D" w:rsidRPr="000D4935" w:rsidRDefault="0057160D" w:rsidP="006B3172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14:paraId="19EC07C5" w14:textId="77777777" w:rsidR="0057160D" w:rsidRPr="000D4935" w:rsidRDefault="0057160D" w:rsidP="006B3172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7160D" w:rsidRPr="000D4935" w14:paraId="6C6FA307" w14:textId="77777777" w:rsidTr="00D423EC">
        <w:trPr>
          <w:cantSplit/>
          <w:tblHeader/>
        </w:trPr>
        <w:tc>
          <w:tcPr>
            <w:tcW w:w="3510" w:type="dxa"/>
          </w:tcPr>
          <w:p w14:paraId="11E4B0D8" w14:textId="77777777" w:rsidR="0057160D" w:rsidRPr="000D4935" w:rsidRDefault="0057160D" w:rsidP="006B3172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610CE3" w14:textId="77777777" w:rsidR="0057160D" w:rsidRPr="000D4935" w:rsidRDefault="0057160D" w:rsidP="006B3172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0D4935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 w:rsidRPr="000D4935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0D4935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</w:tc>
        <w:tc>
          <w:tcPr>
            <w:tcW w:w="270" w:type="dxa"/>
          </w:tcPr>
          <w:p w14:paraId="5F381FB4" w14:textId="77777777" w:rsidR="0057160D" w:rsidRPr="000D4935" w:rsidRDefault="0057160D" w:rsidP="006B3172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72521EC" w14:textId="77777777" w:rsidR="0057160D" w:rsidRPr="000D4935" w:rsidRDefault="0057160D" w:rsidP="006B3172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 w:rsidRPr="000D4935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br/>
              <w:t>ระยะยาว</w:t>
            </w:r>
          </w:p>
        </w:tc>
        <w:tc>
          <w:tcPr>
            <w:tcW w:w="270" w:type="dxa"/>
            <w:vAlign w:val="bottom"/>
          </w:tcPr>
          <w:p w14:paraId="369312EE" w14:textId="77777777" w:rsidR="0057160D" w:rsidRPr="000D4935" w:rsidRDefault="0057160D" w:rsidP="006B3172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434A1724" w14:textId="5430D529" w:rsidR="0057160D" w:rsidRPr="000D4935" w:rsidRDefault="00B7510C" w:rsidP="006B3172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  <w:r w:rsidR="00FD4C09" w:rsidRPr="000D4935"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  <w:br/>
            </w:r>
            <w:r w:rsidRPr="000D4935"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0D4935">
              <w:rPr>
                <w:rFonts w:ascii="Angsana New" w:eastAsiaTheme="minorHAnsi" w:hAnsi="Angsana New"/>
                <w:b w:val="0"/>
                <w:i/>
                <w:iCs/>
                <w:sz w:val="30"/>
                <w:szCs w:val="30"/>
                <w:lang w:val="en-US" w:bidi="th-TH"/>
              </w:rPr>
              <w:t>(</w:t>
            </w:r>
            <w:r w:rsidR="001E1B1A" w:rsidRPr="000D4935">
              <w:rPr>
                <w:rFonts w:ascii="Angsana New" w:eastAsiaTheme="minorHAnsi" w:hAnsi="Angsana New"/>
                <w:b w:val="0"/>
                <w:i/>
                <w:iCs/>
                <w:sz w:val="30"/>
                <w:szCs w:val="30"/>
                <w:lang w:val="en-US" w:bidi="th-TH"/>
              </w:rPr>
              <w:t>2562</w:t>
            </w:r>
            <w:r w:rsidRPr="000D4935">
              <w:rPr>
                <w:rFonts w:ascii="Angsana New" w:eastAsiaTheme="minorHAnsi" w:hAnsi="Angsana New"/>
                <w:b w:val="0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0D4935">
              <w:rPr>
                <w:rFonts w:ascii="Angsana New" w:eastAsiaTheme="minorHAnsi" w:hAnsi="Angsana New"/>
                <w:b w:val="0"/>
                <w:i/>
                <w:iCs/>
                <w:sz w:val="30"/>
                <w:szCs w:val="30"/>
                <w:cs/>
                <w:lang w:val="en-US" w:bidi="th-TH"/>
              </w:rPr>
              <w:t>หนี้สินตามสัญญาเช่าการเงิน)</w:t>
            </w:r>
          </w:p>
        </w:tc>
        <w:tc>
          <w:tcPr>
            <w:tcW w:w="268" w:type="dxa"/>
            <w:vAlign w:val="bottom"/>
          </w:tcPr>
          <w:p w14:paraId="0C66A263" w14:textId="77777777" w:rsidR="0057160D" w:rsidRPr="000D4935" w:rsidRDefault="0057160D" w:rsidP="006B3172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58706F6E" w14:textId="77777777" w:rsidR="0057160D" w:rsidRPr="000D4935" w:rsidRDefault="0057160D" w:rsidP="006B3172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57160D" w:rsidRPr="000D4935" w14:paraId="6F416FDC" w14:textId="77777777" w:rsidTr="00D423EC">
        <w:trPr>
          <w:cantSplit/>
          <w:tblHeader/>
        </w:trPr>
        <w:tc>
          <w:tcPr>
            <w:tcW w:w="3510" w:type="dxa"/>
          </w:tcPr>
          <w:p w14:paraId="11CE3C1B" w14:textId="77777777" w:rsidR="0057160D" w:rsidRPr="000D4935" w:rsidRDefault="0057160D" w:rsidP="006B3172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2FE49553" w14:textId="77777777" w:rsidR="0057160D" w:rsidRPr="000D4935" w:rsidRDefault="0057160D" w:rsidP="006B317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B3BFF" w:rsidRPr="000D4935" w14:paraId="2EC9F475" w14:textId="77777777" w:rsidTr="00D423EC">
        <w:trPr>
          <w:cantSplit/>
        </w:trPr>
        <w:tc>
          <w:tcPr>
            <w:tcW w:w="3510" w:type="dxa"/>
          </w:tcPr>
          <w:p w14:paraId="7EF3B14B" w14:textId="567DD3E8" w:rsidR="004B3BFF" w:rsidRPr="000D4935" w:rsidRDefault="001E1B1A" w:rsidP="006B3172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850" w:type="dxa"/>
            <w:gridSpan w:val="7"/>
          </w:tcPr>
          <w:p w14:paraId="65E57518" w14:textId="77777777" w:rsidR="004B3BFF" w:rsidRPr="000D4935" w:rsidRDefault="004B3BFF" w:rsidP="006B317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D152A4" w:rsidRPr="000D4935" w14:paraId="23E4BA44" w14:textId="77777777" w:rsidTr="00D423EC">
        <w:trPr>
          <w:cantSplit/>
        </w:trPr>
        <w:tc>
          <w:tcPr>
            <w:tcW w:w="3510" w:type="dxa"/>
          </w:tcPr>
          <w:p w14:paraId="3C6D3B8A" w14:textId="70232E05" w:rsidR="00D152A4" w:rsidRPr="000D4935" w:rsidRDefault="00D152A4" w:rsidP="00D152A4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1</w:t>
            </w:r>
            <w:r w:rsidRPr="000D49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4591F746" w14:textId="4D6AE174" w:rsidR="00D152A4" w:rsidRPr="000D4935" w:rsidRDefault="001E1B1A" w:rsidP="006F11FD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110</w:t>
            </w:r>
            <w:r w:rsidR="000D27EC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0BC7FF9D" w14:textId="77777777" w:rsidR="00D152A4" w:rsidRPr="000D4935" w:rsidRDefault="00D152A4" w:rsidP="00D152A4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2A5F2F2" w14:textId="028FE001" w:rsidR="00D152A4" w:rsidRPr="000D4935" w:rsidRDefault="001E1B1A" w:rsidP="005B7ACB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288</w:t>
            </w:r>
            <w:r w:rsidR="000D27EC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360</w:t>
            </w:r>
          </w:p>
        </w:tc>
        <w:tc>
          <w:tcPr>
            <w:tcW w:w="270" w:type="dxa"/>
            <w:vAlign w:val="bottom"/>
          </w:tcPr>
          <w:p w14:paraId="0365D747" w14:textId="77777777" w:rsidR="00D152A4" w:rsidRPr="000D4935" w:rsidRDefault="00D152A4" w:rsidP="00D152A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5007C75" w14:textId="3416CB41" w:rsidR="00D152A4" w:rsidRPr="000D4935" w:rsidRDefault="001E1B1A" w:rsidP="00D423EC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165</w:t>
            </w:r>
            <w:r w:rsidR="002101CB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490</w:t>
            </w:r>
          </w:p>
        </w:tc>
        <w:tc>
          <w:tcPr>
            <w:tcW w:w="268" w:type="dxa"/>
            <w:vAlign w:val="bottom"/>
          </w:tcPr>
          <w:p w14:paraId="2EB38127" w14:textId="77777777" w:rsidR="00D152A4" w:rsidRPr="000D4935" w:rsidRDefault="00D152A4" w:rsidP="00D152A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76E7755" w14:textId="77DE1BB6" w:rsidR="00D152A4" w:rsidRPr="000D4935" w:rsidRDefault="001E1B1A" w:rsidP="00D423E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563</w:t>
            </w:r>
            <w:r w:rsidR="00D3744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850</w:t>
            </w:r>
          </w:p>
        </w:tc>
      </w:tr>
      <w:tr w:rsidR="00D152A4" w:rsidRPr="000D4935" w14:paraId="7E88FADD" w14:textId="77777777" w:rsidTr="00D423EC">
        <w:trPr>
          <w:cantSplit/>
        </w:trPr>
        <w:tc>
          <w:tcPr>
            <w:tcW w:w="3510" w:type="dxa"/>
          </w:tcPr>
          <w:p w14:paraId="18CA99FF" w14:textId="77777777" w:rsidR="00D152A4" w:rsidRPr="000D4935" w:rsidRDefault="00D152A4" w:rsidP="00D152A4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br/>
              <w:t>การจัดหาเงิน</w:t>
            </w:r>
          </w:p>
        </w:tc>
        <w:tc>
          <w:tcPr>
            <w:tcW w:w="1080" w:type="dxa"/>
            <w:vAlign w:val="bottom"/>
          </w:tcPr>
          <w:p w14:paraId="2F829691" w14:textId="5FFF6170" w:rsidR="00D152A4" w:rsidRPr="000D4935" w:rsidRDefault="000D27EC" w:rsidP="00D152A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110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FD704BA" w14:textId="77777777" w:rsidR="00D152A4" w:rsidRPr="000D4935" w:rsidRDefault="00D152A4" w:rsidP="00D152A4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6DD3B6C" w14:textId="35B90B94" w:rsidR="00D152A4" w:rsidRPr="000D4935" w:rsidRDefault="002101CB" w:rsidP="00D423EC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90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760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03D6EA1" w14:textId="77777777" w:rsidR="00D152A4" w:rsidRPr="000D4935" w:rsidRDefault="00D152A4" w:rsidP="00D152A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right="1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2FCA12DF" w14:textId="20D51E8C" w:rsidR="00D152A4" w:rsidRPr="000D4935" w:rsidRDefault="002101CB" w:rsidP="00014CE5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64</w:t>
            </w:r>
            <w:r w:rsidR="006678DE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926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7642BC91" w14:textId="77777777" w:rsidR="00D152A4" w:rsidRPr="000D4935" w:rsidRDefault="00D152A4" w:rsidP="00D152A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right="1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7948F26B" w14:textId="198033FF" w:rsidR="00D152A4" w:rsidRPr="000D4935" w:rsidRDefault="00D3744A" w:rsidP="00D152A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265</w:t>
            </w:r>
            <w:r w:rsidR="00756A45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686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152A4" w:rsidRPr="000D4935" w14:paraId="3718F11E" w14:textId="77777777" w:rsidTr="00D423EC">
        <w:trPr>
          <w:cantSplit/>
        </w:trPr>
        <w:tc>
          <w:tcPr>
            <w:tcW w:w="3510" w:type="dxa"/>
          </w:tcPr>
          <w:p w14:paraId="680CE432" w14:textId="173070B1" w:rsidR="00D152A4" w:rsidRPr="000D4935" w:rsidRDefault="00D152A4" w:rsidP="00D152A4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การเปลี่ยนแปลงอื่น</w:t>
            </w:r>
            <w:r w:rsidRPr="000D4935">
              <w:rPr>
                <w:rFonts w:ascii="Angsana New" w:hAnsi="Angsana New"/>
                <w:sz w:val="30"/>
                <w:szCs w:val="30"/>
              </w:rPr>
              <w:t>-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9B525E" w14:textId="634DC4B9" w:rsidR="00D152A4" w:rsidRPr="000D4935" w:rsidRDefault="000D27EC" w:rsidP="00D152A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1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B3B1D2" w14:textId="77777777" w:rsidR="00D152A4" w:rsidRPr="000D4935" w:rsidRDefault="00D152A4" w:rsidP="00C70A83">
            <w:pPr>
              <w:pStyle w:val="acctfourfigures"/>
              <w:shd w:val="clear" w:color="auto" w:fill="FFFFFF"/>
              <w:tabs>
                <w:tab w:val="clear" w:pos="765"/>
                <w:tab w:val="decimal" w:pos="824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EB99EAD" w14:textId="35FF16E7" w:rsidR="00D152A4" w:rsidRPr="000D4935" w:rsidRDefault="002101CB" w:rsidP="00C70A83">
            <w:pPr>
              <w:pStyle w:val="acctfourfigures"/>
              <w:shd w:val="clear" w:color="auto" w:fill="FFFFFF"/>
              <w:tabs>
                <w:tab w:val="clear" w:pos="765"/>
                <w:tab w:val="decimal" w:pos="724"/>
                <w:tab w:val="decimal" w:pos="824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2094770" w14:textId="77777777" w:rsidR="00D152A4" w:rsidRPr="000D4935" w:rsidRDefault="00D152A4" w:rsidP="00D152A4">
            <w:pPr>
              <w:pStyle w:val="acctfourfigures"/>
              <w:shd w:val="clear" w:color="auto" w:fill="FFFFFF"/>
              <w:tabs>
                <w:tab w:val="decimal" w:pos="802"/>
                <w:tab w:val="decimal" w:pos="1271"/>
              </w:tabs>
              <w:spacing w:line="240" w:lineRule="atLeast"/>
              <w:ind w:left="-79" w:right="1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09065F72" w14:textId="6530DAD8" w:rsidR="00D152A4" w:rsidRPr="000D4935" w:rsidRDefault="001E1B1A" w:rsidP="00C70A83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57</w:t>
            </w:r>
            <w:r w:rsidR="002101CB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188</w:t>
            </w:r>
          </w:p>
        </w:tc>
        <w:tc>
          <w:tcPr>
            <w:tcW w:w="268" w:type="dxa"/>
            <w:vAlign w:val="bottom"/>
          </w:tcPr>
          <w:p w14:paraId="54883E07" w14:textId="77777777" w:rsidR="00D152A4" w:rsidRPr="000D4935" w:rsidRDefault="00D152A4" w:rsidP="00D152A4">
            <w:pPr>
              <w:pStyle w:val="acctfourfigures"/>
              <w:shd w:val="clear" w:color="auto" w:fill="FFFFFF"/>
              <w:tabs>
                <w:tab w:val="decimal" w:pos="802"/>
                <w:tab w:val="decimal" w:pos="1271"/>
              </w:tabs>
              <w:spacing w:line="240" w:lineRule="atLeast"/>
              <w:ind w:left="-79" w:right="1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09C0736E" w14:textId="4484E5F2" w:rsidR="00D152A4" w:rsidRPr="000D4935" w:rsidRDefault="001E1B1A" w:rsidP="00D152A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57</w:t>
            </w:r>
            <w:r w:rsidR="00D3744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188</w:t>
            </w:r>
          </w:p>
        </w:tc>
      </w:tr>
      <w:tr w:rsidR="00D152A4" w:rsidRPr="000D4935" w14:paraId="18E1B698" w14:textId="77777777" w:rsidTr="00D423EC">
        <w:trPr>
          <w:cantSplit/>
        </w:trPr>
        <w:tc>
          <w:tcPr>
            <w:tcW w:w="3510" w:type="dxa"/>
          </w:tcPr>
          <w:p w14:paraId="52E6E18A" w14:textId="59212D1B" w:rsidR="00D152A4" w:rsidRPr="000D4935" w:rsidRDefault="00D152A4" w:rsidP="00D152A4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E1B1A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675C92" w14:textId="3980DEE0" w:rsidR="00D152A4" w:rsidRPr="000D4935" w:rsidRDefault="000D27EC" w:rsidP="00B53674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E574D64" w14:textId="77777777" w:rsidR="00D152A4" w:rsidRPr="000D4935" w:rsidRDefault="00D152A4" w:rsidP="00D152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0D503" w14:textId="21999F8F" w:rsidR="00D152A4" w:rsidRPr="000D4935" w:rsidRDefault="001E1B1A" w:rsidP="00C70A83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197</w:t>
            </w:r>
            <w:r w:rsidR="002101CB"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270" w:type="dxa"/>
            <w:vAlign w:val="bottom"/>
          </w:tcPr>
          <w:p w14:paraId="1038AC35" w14:textId="77777777" w:rsidR="00D152A4" w:rsidRPr="000D4935" w:rsidRDefault="00D152A4" w:rsidP="00D152A4">
            <w:pPr>
              <w:pStyle w:val="acctfourfigures"/>
              <w:tabs>
                <w:tab w:val="decimal" w:pos="80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33381B" w14:textId="5C415B5B" w:rsidR="00D152A4" w:rsidRPr="000D4935" w:rsidRDefault="001E1B1A" w:rsidP="00C70A83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157</w:t>
            </w:r>
            <w:r w:rsidR="006678DE"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68" w:type="dxa"/>
            <w:vAlign w:val="bottom"/>
          </w:tcPr>
          <w:p w14:paraId="6CFC4F41" w14:textId="77777777" w:rsidR="00D152A4" w:rsidRPr="000D4935" w:rsidRDefault="00D152A4" w:rsidP="00D152A4">
            <w:pPr>
              <w:pStyle w:val="acctfourfigures"/>
              <w:shd w:val="clear" w:color="auto" w:fill="FFFFFF"/>
              <w:tabs>
                <w:tab w:val="decimal" w:pos="802"/>
                <w:tab w:val="decimal" w:pos="1271"/>
              </w:tabs>
              <w:spacing w:line="240" w:lineRule="atLeast"/>
              <w:ind w:right="14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95C96" w14:textId="0CC34085" w:rsidR="00D152A4" w:rsidRPr="000D4935" w:rsidRDefault="001E1B1A" w:rsidP="00D152A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355</w:t>
            </w:r>
            <w:r w:rsidR="00756A45"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352</w:t>
            </w:r>
          </w:p>
        </w:tc>
      </w:tr>
      <w:tr w:rsidR="005F2967" w:rsidRPr="000D4935" w14:paraId="57A1A27C" w14:textId="77777777" w:rsidTr="00D423EC">
        <w:trPr>
          <w:cantSplit/>
          <w:trHeight w:val="57"/>
        </w:trPr>
        <w:tc>
          <w:tcPr>
            <w:tcW w:w="3510" w:type="dxa"/>
          </w:tcPr>
          <w:p w14:paraId="2ADCEF82" w14:textId="77777777" w:rsidR="005F2967" w:rsidRPr="000D4935" w:rsidRDefault="005F2967" w:rsidP="00C70A83">
            <w:pPr>
              <w:shd w:val="clear" w:color="auto" w:fill="FFFFFF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50" w:type="dxa"/>
            <w:gridSpan w:val="7"/>
          </w:tcPr>
          <w:p w14:paraId="78DD2A03" w14:textId="77777777" w:rsidR="005F2967" w:rsidRPr="000D4935" w:rsidRDefault="005F2967" w:rsidP="00C70A83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i/>
                <w:iCs/>
                <w:spacing w:val="-8"/>
                <w:sz w:val="18"/>
                <w:szCs w:val="18"/>
                <w:cs/>
                <w:lang w:bidi="th-TH"/>
              </w:rPr>
            </w:pPr>
          </w:p>
        </w:tc>
      </w:tr>
      <w:tr w:rsidR="008A1494" w:rsidRPr="000D4935" w14:paraId="7ADC68D2" w14:textId="77777777" w:rsidTr="00D423EC">
        <w:trPr>
          <w:cantSplit/>
        </w:trPr>
        <w:tc>
          <w:tcPr>
            <w:tcW w:w="3510" w:type="dxa"/>
          </w:tcPr>
          <w:p w14:paraId="010C9BDA" w14:textId="3190C1E4" w:rsidR="008A1494" w:rsidRPr="000D4935" w:rsidRDefault="001E1B1A" w:rsidP="008A1494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5850" w:type="dxa"/>
            <w:gridSpan w:val="7"/>
          </w:tcPr>
          <w:p w14:paraId="5BC39FF5" w14:textId="77777777" w:rsidR="008A1494" w:rsidRPr="000D4935" w:rsidRDefault="008A1494" w:rsidP="008A1494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8A1494" w:rsidRPr="000D4935" w14:paraId="5824B085" w14:textId="77777777" w:rsidTr="00D423EC">
        <w:trPr>
          <w:cantSplit/>
        </w:trPr>
        <w:tc>
          <w:tcPr>
            <w:tcW w:w="3510" w:type="dxa"/>
          </w:tcPr>
          <w:p w14:paraId="49D962F2" w14:textId="584F49BB" w:rsidR="008A1494" w:rsidRPr="000D4935" w:rsidRDefault="008A1494" w:rsidP="008A1494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1</w:t>
            </w:r>
            <w:r w:rsidRPr="000D49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33B5C9E3" w14:textId="6CA27E63" w:rsidR="008A1494" w:rsidRPr="000D4935" w:rsidRDefault="001E1B1A" w:rsidP="00B4431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  <w:r w:rsidR="008A1494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00ED97D" w14:textId="77777777" w:rsidR="008A1494" w:rsidRPr="000D4935" w:rsidRDefault="008A1494" w:rsidP="00F559BC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4BA69F3" w14:textId="370A53B9" w:rsidR="008A1494" w:rsidRPr="000D4935" w:rsidRDefault="001E1B1A" w:rsidP="007C3A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379</w:t>
            </w:r>
            <w:r w:rsidR="008A1494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  <w:vAlign w:val="bottom"/>
          </w:tcPr>
          <w:p w14:paraId="6E7F6B70" w14:textId="77777777" w:rsidR="008A1494" w:rsidRPr="000D4935" w:rsidRDefault="008A1494" w:rsidP="00F559B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9499190" w14:textId="428D09B2" w:rsidR="008A1494" w:rsidRPr="000D4935" w:rsidRDefault="001E1B1A" w:rsidP="00C86E70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190</w:t>
            </w:r>
            <w:r w:rsidR="008A1494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687</w:t>
            </w:r>
          </w:p>
        </w:tc>
        <w:tc>
          <w:tcPr>
            <w:tcW w:w="268" w:type="dxa"/>
            <w:vAlign w:val="bottom"/>
          </w:tcPr>
          <w:p w14:paraId="06620E1E" w14:textId="77777777" w:rsidR="008A1494" w:rsidRPr="000D4935" w:rsidRDefault="008A1494" w:rsidP="00F559B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7AC44F57" w14:textId="6C2B97C5" w:rsidR="008A1494" w:rsidRPr="000D4935" w:rsidRDefault="001E1B1A" w:rsidP="00C86E70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770</w:t>
            </w:r>
            <w:r w:rsidR="008A1494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187</w:t>
            </w:r>
          </w:p>
        </w:tc>
      </w:tr>
      <w:tr w:rsidR="008A1494" w:rsidRPr="000D4935" w14:paraId="2D890261" w14:textId="77777777" w:rsidTr="00D423EC">
        <w:trPr>
          <w:cantSplit/>
        </w:trPr>
        <w:tc>
          <w:tcPr>
            <w:tcW w:w="3510" w:type="dxa"/>
          </w:tcPr>
          <w:p w14:paraId="1294B829" w14:textId="6B9DA712" w:rsidR="008A1494" w:rsidRPr="000D4935" w:rsidRDefault="008A1494" w:rsidP="008A1494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br/>
              <w:t>การจัดหาเงิน</w:t>
            </w:r>
          </w:p>
        </w:tc>
        <w:tc>
          <w:tcPr>
            <w:tcW w:w="1080" w:type="dxa"/>
            <w:vAlign w:val="bottom"/>
          </w:tcPr>
          <w:p w14:paraId="6E69A833" w14:textId="4B57A810" w:rsidR="008A1494" w:rsidRPr="000D4935" w:rsidRDefault="008A1494" w:rsidP="00F559B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90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666AC47" w14:textId="77777777" w:rsidR="008A1494" w:rsidRPr="000D4935" w:rsidRDefault="008A1494" w:rsidP="00F559BC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BEC1476" w14:textId="6D42FC8A" w:rsidR="008A1494" w:rsidRPr="000D4935" w:rsidRDefault="008A1494" w:rsidP="00C86E70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91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140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AD99F39" w14:textId="77777777" w:rsidR="008A1494" w:rsidRPr="000D4935" w:rsidRDefault="008A1494" w:rsidP="00F559B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right="1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09BE3BEE" w14:textId="13EB73F5" w:rsidR="008A1494" w:rsidRPr="000D4935" w:rsidRDefault="008A1494" w:rsidP="00C86E70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158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620DD46E" w14:textId="77777777" w:rsidR="008A1494" w:rsidRPr="000D4935" w:rsidRDefault="008A1494" w:rsidP="00F559B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right="1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479B57ED" w14:textId="2029F591" w:rsidR="008A1494" w:rsidRPr="000D4935" w:rsidRDefault="008A1494" w:rsidP="00C86E7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243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298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8A1494" w:rsidRPr="000D4935" w14:paraId="3561C5EC" w14:textId="77777777" w:rsidTr="00D423EC">
        <w:trPr>
          <w:cantSplit/>
        </w:trPr>
        <w:tc>
          <w:tcPr>
            <w:tcW w:w="3510" w:type="dxa"/>
          </w:tcPr>
          <w:p w14:paraId="7C2D1090" w14:textId="5455E655" w:rsidR="008A1494" w:rsidRPr="000D4935" w:rsidRDefault="008A1494" w:rsidP="008A1494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การเปลี่ยนแปลงอื่น</w:t>
            </w:r>
            <w:r w:rsidRPr="000D4935">
              <w:rPr>
                <w:rFonts w:ascii="Angsana New" w:hAnsi="Angsana New"/>
                <w:sz w:val="30"/>
                <w:szCs w:val="30"/>
              </w:rPr>
              <w:t>-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E14F88" w14:textId="7F363323" w:rsidR="008A1494" w:rsidRPr="000D4935" w:rsidRDefault="008A1494" w:rsidP="00B4431A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right="14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B511E9" w14:textId="77777777" w:rsidR="008A1494" w:rsidRPr="000D4935" w:rsidRDefault="008A1494" w:rsidP="00F559BC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27CFB00" w14:textId="17E91DBE" w:rsidR="008A1494" w:rsidRPr="000D4935" w:rsidRDefault="008A1494" w:rsidP="00296218">
            <w:pPr>
              <w:pStyle w:val="acctfourfigures"/>
              <w:shd w:val="clear" w:color="auto" w:fill="FFFFFF"/>
              <w:tabs>
                <w:tab w:val="clear" w:pos="765"/>
                <w:tab w:val="decimal" w:pos="367"/>
              </w:tabs>
              <w:spacing w:line="240" w:lineRule="atLeast"/>
              <w:ind w:right="14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FB6034B" w14:textId="77777777" w:rsidR="008A1494" w:rsidRPr="000D4935" w:rsidRDefault="008A1494" w:rsidP="00F559BC">
            <w:pPr>
              <w:pStyle w:val="acctfourfigures"/>
              <w:shd w:val="clear" w:color="auto" w:fill="FFFFFF"/>
              <w:tabs>
                <w:tab w:val="decimal" w:pos="802"/>
                <w:tab w:val="decimal" w:pos="1271"/>
              </w:tabs>
              <w:spacing w:line="240" w:lineRule="atLeast"/>
              <w:ind w:left="-79" w:right="1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14A93B5A" w14:textId="1B336064" w:rsidR="008A1494" w:rsidRPr="000D4935" w:rsidRDefault="001E1B1A" w:rsidP="00C86E70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 w:rsidR="008A1494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961</w:t>
            </w:r>
          </w:p>
        </w:tc>
        <w:tc>
          <w:tcPr>
            <w:tcW w:w="268" w:type="dxa"/>
            <w:vAlign w:val="bottom"/>
          </w:tcPr>
          <w:p w14:paraId="3B569CC6" w14:textId="77777777" w:rsidR="008A1494" w:rsidRPr="000D4935" w:rsidRDefault="008A1494" w:rsidP="00F559BC">
            <w:pPr>
              <w:pStyle w:val="acctfourfigures"/>
              <w:shd w:val="clear" w:color="auto" w:fill="FFFFFF"/>
              <w:tabs>
                <w:tab w:val="decimal" w:pos="802"/>
                <w:tab w:val="decimal" w:pos="1271"/>
              </w:tabs>
              <w:spacing w:line="240" w:lineRule="atLeast"/>
              <w:ind w:left="-79" w:right="1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04C930CC" w14:textId="7B75CBF8" w:rsidR="008A1494" w:rsidRPr="000D4935" w:rsidRDefault="001E1B1A" w:rsidP="00C86E7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 w:rsidR="008A1494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961</w:t>
            </w:r>
          </w:p>
        </w:tc>
      </w:tr>
      <w:tr w:rsidR="008A1494" w:rsidRPr="000D4935" w14:paraId="02656AD7" w14:textId="77777777" w:rsidTr="00D423EC">
        <w:trPr>
          <w:cantSplit/>
        </w:trPr>
        <w:tc>
          <w:tcPr>
            <w:tcW w:w="3510" w:type="dxa"/>
          </w:tcPr>
          <w:p w14:paraId="02F2B0FA" w14:textId="189A478A" w:rsidR="008A1494" w:rsidRPr="000D4935" w:rsidRDefault="008A1494" w:rsidP="008A1494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E1B1A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7C09D0" w14:textId="0CFC31D9" w:rsidR="008A1494" w:rsidRPr="000D4935" w:rsidRDefault="001E1B1A" w:rsidP="00B4431A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110</w:t>
            </w:r>
            <w:r w:rsidR="008A1494"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389143BC" w14:textId="77777777" w:rsidR="008A1494" w:rsidRPr="000D4935" w:rsidRDefault="008A1494" w:rsidP="008A14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E0659B" w14:textId="2047ED6B" w:rsidR="008A1494" w:rsidRPr="000D4935" w:rsidRDefault="001E1B1A" w:rsidP="007C3A15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288</w:t>
            </w:r>
            <w:r w:rsidR="008A1494"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360</w:t>
            </w:r>
          </w:p>
        </w:tc>
        <w:tc>
          <w:tcPr>
            <w:tcW w:w="270" w:type="dxa"/>
            <w:vAlign w:val="bottom"/>
          </w:tcPr>
          <w:p w14:paraId="36A6AAC6" w14:textId="77777777" w:rsidR="008A1494" w:rsidRPr="000D4935" w:rsidRDefault="008A1494" w:rsidP="008A1494">
            <w:pPr>
              <w:pStyle w:val="acctfourfigures"/>
              <w:tabs>
                <w:tab w:val="decimal" w:pos="80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24200" w14:textId="01907EB8" w:rsidR="008A1494" w:rsidRPr="000D4935" w:rsidRDefault="001E1B1A" w:rsidP="00C86E70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165</w:t>
            </w:r>
            <w:r w:rsidR="008A1494"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490</w:t>
            </w:r>
          </w:p>
        </w:tc>
        <w:tc>
          <w:tcPr>
            <w:tcW w:w="268" w:type="dxa"/>
            <w:vAlign w:val="bottom"/>
          </w:tcPr>
          <w:p w14:paraId="12DACC33" w14:textId="77777777" w:rsidR="008A1494" w:rsidRPr="000D4935" w:rsidRDefault="008A1494" w:rsidP="00F559BC">
            <w:pPr>
              <w:pStyle w:val="acctfourfigures"/>
              <w:shd w:val="clear" w:color="auto" w:fill="FFFFFF"/>
              <w:tabs>
                <w:tab w:val="decimal" w:pos="802"/>
                <w:tab w:val="decimal" w:pos="1271"/>
              </w:tabs>
              <w:spacing w:line="240" w:lineRule="atLeast"/>
              <w:ind w:right="14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87DF7" w14:textId="5BCB77A4" w:rsidR="008A1494" w:rsidRPr="000D4935" w:rsidRDefault="001E1B1A" w:rsidP="00C86E7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563</w:t>
            </w:r>
            <w:r w:rsidR="008A1494"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850</w:t>
            </w:r>
          </w:p>
        </w:tc>
      </w:tr>
    </w:tbl>
    <w:p w14:paraId="47E32566" w14:textId="5C929C78" w:rsidR="008F4919" w:rsidRPr="000D4935" w:rsidRDefault="0069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  <w:r w:rsidRPr="000D4935">
        <w:rPr>
          <w:rFonts w:ascii="Angsana New" w:hAnsi="Angsana New"/>
          <w:b/>
          <w:bCs/>
          <w:sz w:val="22"/>
          <w:szCs w:val="22"/>
        </w:rPr>
        <w:t xml:space="preserve">   </w:t>
      </w:r>
    </w:p>
    <w:p w14:paraId="0BE1D8BE" w14:textId="7C1EFEC5" w:rsidR="00C57040" w:rsidRPr="000D4935" w:rsidRDefault="002F6CFE" w:rsidP="00BA3C75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0D4935">
        <w:rPr>
          <w:rFonts w:ascii="Angsana New" w:hAnsi="Angsana New"/>
          <w:b/>
          <w:bCs/>
          <w:sz w:val="20"/>
          <w:szCs w:val="20"/>
        </w:rPr>
        <w:br w:type="column"/>
      </w:r>
      <w:r w:rsidR="00C57040" w:rsidRPr="000D4935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เจ้าหนี้อื่น</w:t>
      </w:r>
      <w:r w:rsidR="00C57040" w:rsidRPr="000D4935">
        <w:rPr>
          <w:rFonts w:ascii="Angsana New" w:hAnsi="Angsana New"/>
          <w:b/>
          <w:bCs/>
          <w:sz w:val="30"/>
          <w:szCs w:val="3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8D32434" w14:textId="7244A865" w:rsidR="005A508E" w:rsidRPr="000D4935" w:rsidRDefault="005A508E" w:rsidP="005A5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7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5A508E" w:rsidRPr="000D4935" w14:paraId="44BCDD7F" w14:textId="77777777" w:rsidTr="001B6851">
        <w:trPr>
          <w:cantSplit/>
        </w:trPr>
        <w:tc>
          <w:tcPr>
            <w:tcW w:w="4050" w:type="dxa"/>
          </w:tcPr>
          <w:p w14:paraId="2720A77F" w14:textId="77777777" w:rsidR="005A508E" w:rsidRPr="000D4935" w:rsidRDefault="005A508E" w:rsidP="001B6851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AC68D5A" w14:textId="77777777" w:rsidR="005A508E" w:rsidRPr="000D4935" w:rsidRDefault="005A508E" w:rsidP="001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2983D9" w14:textId="77777777" w:rsidR="005A508E" w:rsidRPr="000D4935" w:rsidRDefault="005A508E" w:rsidP="001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9B3E09E" w14:textId="77777777" w:rsidR="005A508E" w:rsidRPr="000D4935" w:rsidRDefault="005A508E" w:rsidP="001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508E" w:rsidRPr="000D4935" w14:paraId="35352579" w14:textId="77777777" w:rsidTr="001B6851">
        <w:trPr>
          <w:cantSplit/>
        </w:trPr>
        <w:tc>
          <w:tcPr>
            <w:tcW w:w="4050" w:type="dxa"/>
          </w:tcPr>
          <w:p w14:paraId="1C8A31A6" w14:textId="77777777" w:rsidR="005A508E" w:rsidRPr="000D4935" w:rsidRDefault="005A508E" w:rsidP="001B6851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C9F5EFB" w14:textId="64B9DE86" w:rsidR="005A508E" w:rsidRPr="000D4935" w:rsidRDefault="001E1B1A" w:rsidP="001B6851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090BAD70" w14:textId="77777777" w:rsidR="005A508E" w:rsidRPr="000D4935" w:rsidRDefault="005A508E" w:rsidP="001B6851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00944AE" w14:textId="4EE0CEB5" w:rsidR="005A508E" w:rsidRPr="000D4935" w:rsidRDefault="001E1B1A" w:rsidP="001B6851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0D4935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1E9C9A62" w14:textId="77777777" w:rsidR="005A508E" w:rsidRPr="000D4935" w:rsidRDefault="005A508E" w:rsidP="001B685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DB6CE7" w14:textId="7EAA1DBC" w:rsidR="005A508E" w:rsidRPr="000D4935" w:rsidRDefault="001E1B1A" w:rsidP="001B6851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14EDC8D1" w14:textId="77777777" w:rsidR="005A508E" w:rsidRPr="000D4935" w:rsidRDefault="005A508E" w:rsidP="001B6851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13DA6D0" w14:textId="4282CDAA" w:rsidR="005A508E" w:rsidRPr="000D4935" w:rsidRDefault="001E1B1A" w:rsidP="001B6851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0D4935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</w:tr>
      <w:tr w:rsidR="005A508E" w:rsidRPr="000D4935" w14:paraId="3742846E" w14:textId="77777777" w:rsidTr="001B6851">
        <w:trPr>
          <w:cantSplit/>
        </w:trPr>
        <w:tc>
          <w:tcPr>
            <w:tcW w:w="4050" w:type="dxa"/>
          </w:tcPr>
          <w:p w14:paraId="52EB575E" w14:textId="77777777" w:rsidR="005A508E" w:rsidRPr="000D4935" w:rsidRDefault="005A508E" w:rsidP="001B6851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9839046" w14:textId="77777777" w:rsidR="005A508E" w:rsidRPr="000D4935" w:rsidRDefault="005A508E" w:rsidP="001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0D49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D49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A508E" w:rsidRPr="000D4935" w14:paraId="1B73904E" w14:textId="77777777" w:rsidTr="001B6851">
        <w:trPr>
          <w:cantSplit/>
        </w:trPr>
        <w:tc>
          <w:tcPr>
            <w:tcW w:w="4050" w:type="dxa"/>
          </w:tcPr>
          <w:p w14:paraId="0DDF2FE1" w14:textId="77777777" w:rsidR="005A508E" w:rsidRPr="000D4935" w:rsidRDefault="005A508E" w:rsidP="001B6851">
            <w:pPr>
              <w:pStyle w:val="a"/>
              <w:tabs>
                <w:tab w:val="clear" w:pos="1080"/>
                <w:tab w:val="left" w:pos="540"/>
              </w:tabs>
              <w:ind w:left="-126" w:firstLine="108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 w:hint="cs"/>
                <w:cs/>
                <w:lang w:val="en-US"/>
              </w:rPr>
              <w:t>ค่าใช้จ่ายการส่งเสริมการขาย</w:t>
            </w:r>
          </w:p>
        </w:tc>
        <w:tc>
          <w:tcPr>
            <w:tcW w:w="1080" w:type="dxa"/>
          </w:tcPr>
          <w:p w14:paraId="463C7BE4" w14:textId="77777777" w:rsidR="005A508E" w:rsidRPr="000D4935" w:rsidRDefault="005A508E" w:rsidP="001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69B9AA" w14:textId="77777777" w:rsidR="005A508E" w:rsidRPr="000D4935" w:rsidRDefault="005A508E" w:rsidP="001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046E73" w14:textId="77777777" w:rsidR="005A508E" w:rsidRPr="000D4935" w:rsidRDefault="005A508E" w:rsidP="001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0DF464" w14:textId="77777777" w:rsidR="005A508E" w:rsidRPr="000D4935" w:rsidRDefault="005A508E" w:rsidP="001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65662A" w14:textId="77777777" w:rsidR="005A508E" w:rsidRPr="000D4935" w:rsidRDefault="005A508E" w:rsidP="001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0D17D3" w14:textId="77777777" w:rsidR="005A508E" w:rsidRPr="000D4935" w:rsidRDefault="005A508E" w:rsidP="001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57C6D4" w14:textId="77777777" w:rsidR="005A508E" w:rsidRPr="000D4935" w:rsidRDefault="005A508E" w:rsidP="001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7040" w:rsidRPr="000D4935" w14:paraId="059A4B5F" w14:textId="77777777" w:rsidTr="001B6851">
        <w:trPr>
          <w:cantSplit/>
        </w:trPr>
        <w:tc>
          <w:tcPr>
            <w:tcW w:w="4050" w:type="dxa"/>
          </w:tcPr>
          <w:p w14:paraId="3B73B948" w14:textId="77777777" w:rsidR="00C57040" w:rsidRPr="000D4935" w:rsidRDefault="00C57040" w:rsidP="00C57040">
            <w:pPr>
              <w:pStyle w:val="a"/>
              <w:tabs>
                <w:tab w:val="clear" w:pos="1080"/>
                <w:tab w:val="left" w:pos="540"/>
              </w:tabs>
              <w:ind w:left="-126" w:firstLine="108"/>
              <w:rPr>
                <w:rFonts w:ascii="Angsana New" w:hAnsi="Angsana New" w:cs="Angsana New"/>
                <w:cs/>
                <w:lang w:val="en-US"/>
              </w:rPr>
            </w:pPr>
            <w:r w:rsidRPr="000D4935">
              <w:rPr>
                <w:rFonts w:ascii="Angsana New" w:hAnsi="Angsana New" w:cs="Angsana New" w:hint="cs"/>
                <w:cs/>
                <w:lang w:val="en-US"/>
              </w:rPr>
              <w:t xml:space="preserve">   และการตลาดค้างจ่าย</w:t>
            </w:r>
          </w:p>
        </w:tc>
        <w:tc>
          <w:tcPr>
            <w:tcW w:w="1080" w:type="dxa"/>
          </w:tcPr>
          <w:p w14:paraId="6197DACB" w14:textId="441E3973" w:rsidR="00C57040" w:rsidRPr="000D4935" w:rsidRDefault="001E1B1A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68</w:t>
            </w:r>
            <w:r w:rsidR="00457A69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974</w:t>
            </w:r>
          </w:p>
        </w:tc>
        <w:tc>
          <w:tcPr>
            <w:tcW w:w="270" w:type="dxa"/>
          </w:tcPr>
          <w:p w14:paraId="19B17D35" w14:textId="77777777" w:rsidR="00C57040" w:rsidRPr="000D4935" w:rsidRDefault="00C57040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1D1D77" w14:textId="55E8DE40" w:rsidR="00C57040" w:rsidRPr="000D4935" w:rsidRDefault="001E1B1A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129</w:t>
            </w:r>
            <w:r w:rsidR="00C57040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359</w:t>
            </w:r>
          </w:p>
        </w:tc>
        <w:tc>
          <w:tcPr>
            <w:tcW w:w="270" w:type="dxa"/>
          </w:tcPr>
          <w:p w14:paraId="7D003572" w14:textId="77777777" w:rsidR="00C57040" w:rsidRPr="000D4935" w:rsidRDefault="00C57040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0F40BE" w14:textId="4CF26E66" w:rsidR="00C57040" w:rsidRPr="000D4935" w:rsidRDefault="001E1B1A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68</w:t>
            </w:r>
            <w:r w:rsidR="00551164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974</w:t>
            </w:r>
          </w:p>
        </w:tc>
        <w:tc>
          <w:tcPr>
            <w:tcW w:w="270" w:type="dxa"/>
          </w:tcPr>
          <w:p w14:paraId="403362E9" w14:textId="77777777" w:rsidR="00C57040" w:rsidRPr="000D4935" w:rsidRDefault="00C57040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664CBB" w14:textId="65217E1E" w:rsidR="00C57040" w:rsidRPr="000D4935" w:rsidRDefault="001E1B1A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129</w:t>
            </w:r>
            <w:r w:rsidR="00C57040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359</w:t>
            </w:r>
          </w:p>
        </w:tc>
      </w:tr>
      <w:tr w:rsidR="00C57040" w:rsidRPr="000D4935" w14:paraId="6366593D" w14:textId="77777777" w:rsidTr="001B6851">
        <w:trPr>
          <w:cantSplit/>
        </w:trPr>
        <w:tc>
          <w:tcPr>
            <w:tcW w:w="4050" w:type="dxa"/>
          </w:tcPr>
          <w:p w14:paraId="0B4A4026" w14:textId="77777777" w:rsidR="00C57040" w:rsidRPr="000D4935" w:rsidRDefault="00C57040" w:rsidP="00C57040">
            <w:pPr>
              <w:pStyle w:val="a"/>
              <w:tabs>
                <w:tab w:val="clear" w:pos="1080"/>
                <w:tab w:val="left" w:pos="540"/>
              </w:tabs>
              <w:ind w:hanging="18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ค่าใช้จ่ายในการดำเนินงานค้างจ่าย</w:t>
            </w:r>
          </w:p>
        </w:tc>
        <w:tc>
          <w:tcPr>
            <w:tcW w:w="1080" w:type="dxa"/>
          </w:tcPr>
          <w:p w14:paraId="3A8BB3F8" w14:textId="29F72662" w:rsidR="00C57040" w:rsidRPr="000D4935" w:rsidRDefault="001E1B1A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86</w:t>
            </w:r>
            <w:r w:rsidR="00B375D2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419</w:t>
            </w:r>
          </w:p>
        </w:tc>
        <w:tc>
          <w:tcPr>
            <w:tcW w:w="270" w:type="dxa"/>
          </w:tcPr>
          <w:p w14:paraId="1C83F37C" w14:textId="77777777" w:rsidR="00C57040" w:rsidRPr="000D4935" w:rsidRDefault="00C57040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208CFA" w14:textId="7FF87CAA" w:rsidR="00C57040" w:rsidRPr="000D4935" w:rsidRDefault="001E1B1A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123</w:t>
            </w:r>
            <w:r w:rsidR="00C57040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547</w:t>
            </w:r>
          </w:p>
        </w:tc>
        <w:tc>
          <w:tcPr>
            <w:tcW w:w="270" w:type="dxa"/>
          </w:tcPr>
          <w:p w14:paraId="34CD1DC0" w14:textId="77777777" w:rsidR="00C57040" w:rsidRPr="000D4935" w:rsidRDefault="00C57040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FB1ACE" w14:textId="17CE1A76" w:rsidR="00C57040" w:rsidRPr="000D4935" w:rsidRDefault="001E1B1A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80</w:t>
            </w:r>
            <w:r w:rsidR="00565F97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872</w:t>
            </w:r>
          </w:p>
        </w:tc>
        <w:tc>
          <w:tcPr>
            <w:tcW w:w="270" w:type="dxa"/>
          </w:tcPr>
          <w:p w14:paraId="2B401253" w14:textId="77777777" w:rsidR="00C57040" w:rsidRPr="000D4935" w:rsidRDefault="00C57040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0BCA8D" w14:textId="3A99A446" w:rsidR="00C57040" w:rsidRPr="000D4935" w:rsidRDefault="001E1B1A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122</w:t>
            </w:r>
            <w:r w:rsidR="00C57040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047</w:t>
            </w:r>
          </w:p>
        </w:tc>
      </w:tr>
      <w:tr w:rsidR="00C57040" w:rsidRPr="000D4935" w14:paraId="11CE5D07" w14:textId="77777777" w:rsidTr="001B6851">
        <w:trPr>
          <w:cantSplit/>
        </w:trPr>
        <w:tc>
          <w:tcPr>
            <w:tcW w:w="4050" w:type="dxa"/>
          </w:tcPr>
          <w:p w14:paraId="687A6714" w14:textId="77777777" w:rsidR="00C57040" w:rsidRPr="000D4935" w:rsidRDefault="00C57040" w:rsidP="00C57040">
            <w:pPr>
              <w:pStyle w:val="a"/>
              <w:tabs>
                <w:tab w:val="clear" w:pos="1080"/>
                <w:tab w:val="left" w:pos="540"/>
              </w:tabs>
              <w:ind w:hanging="18"/>
              <w:rPr>
                <w:rFonts w:ascii="Angsana New" w:hAnsi="Angsana New" w:cs="Angsana New"/>
                <w:cs/>
                <w:lang w:val="en-US"/>
              </w:rPr>
            </w:pPr>
            <w:r w:rsidRPr="000D4935">
              <w:rPr>
                <w:rFonts w:ascii="Angsana New" w:hAnsi="Angsana New" w:cs="Angsana New" w:hint="cs"/>
                <w:cs/>
                <w:lang w:val="en-US"/>
              </w:rPr>
              <w:t>โบนัสค้างจ่าย</w:t>
            </w:r>
          </w:p>
        </w:tc>
        <w:tc>
          <w:tcPr>
            <w:tcW w:w="1080" w:type="dxa"/>
          </w:tcPr>
          <w:p w14:paraId="3AD15603" w14:textId="37C3F5A2" w:rsidR="00C57040" w:rsidRPr="000D4935" w:rsidRDefault="001E1B1A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118</w:t>
            </w:r>
            <w:r w:rsidR="00DC7B40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063</w:t>
            </w:r>
          </w:p>
        </w:tc>
        <w:tc>
          <w:tcPr>
            <w:tcW w:w="270" w:type="dxa"/>
          </w:tcPr>
          <w:p w14:paraId="0BDD9293" w14:textId="77777777" w:rsidR="00C57040" w:rsidRPr="000D4935" w:rsidRDefault="00C57040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4CD0F1" w14:textId="39D59856" w:rsidR="00C57040" w:rsidRPr="000D4935" w:rsidRDefault="001E1B1A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137</w:t>
            </w:r>
            <w:r w:rsidR="00C57040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704</w:t>
            </w:r>
          </w:p>
        </w:tc>
        <w:tc>
          <w:tcPr>
            <w:tcW w:w="270" w:type="dxa"/>
          </w:tcPr>
          <w:p w14:paraId="73F88896" w14:textId="77777777" w:rsidR="00C57040" w:rsidRPr="000D4935" w:rsidRDefault="00C57040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9CD6EF" w14:textId="462206C9" w:rsidR="00C57040" w:rsidRPr="000D4935" w:rsidRDefault="001E1B1A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118</w:t>
            </w:r>
            <w:r w:rsidR="00DC7B40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063</w:t>
            </w:r>
          </w:p>
        </w:tc>
        <w:tc>
          <w:tcPr>
            <w:tcW w:w="270" w:type="dxa"/>
          </w:tcPr>
          <w:p w14:paraId="3BEE4CCA" w14:textId="77777777" w:rsidR="00C57040" w:rsidRPr="000D4935" w:rsidRDefault="00C57040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04C38A" w14:textId="6FB3F1FD" w:rsidR="00C57040" w:rsidRPr="000D4935" w:rsidRDefault="001E1B1A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136</w:t>
            </w:r>
            <w:r w:rsidR="00C57040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866</w:t>
            </w:r>
          </w:p>
        </w:tc>
      </w:tr>
      <w:tr w:rsidR="00C57040" w:rsidRPr="000D4935" w14:paraId="0466C7E7" w14:textId="77777777" w:rsidTr="001B6851">
        <w:trPr>
          <w:cantSplit/>
        </w:trPr>
        <w:tc>
          <w:tcPr>
            <w:tcW w:w="4050" w:type="dxa"/>
          </w:tcPr>
          <w:p w14:paraId="34D38B7E" w14:textId="77777777" w:rsidR="00C57040" w:rsidRPr="000D4935" w:rsidRDefault="00C57040" w:rsidP="00C57040">
            <w:pPr>
              <w:pStyle w:val="a"/>
              <w:tabs>
                <w:tab w:val="clear" w:pos="1080"/>
                <w:tab w:val="left" w:pos="540"/>
              </w:tabs>
              <w:ind w:hanging="18"/>
              <w:rPr>
                <w:rFonts w:ascii="Angsana New" w:hAnsi="Angsana New" w:cs="Angsana New"/>
                <w:cs/>
                <w:lang w:val="en-US"/>
              </w:rPr>
            </w:pPr>
            <w:r w:rsidRPr="000D4935">
              <w:rPr>
                <w:rFonts w:ascii="Angsana New" w:hAnsi="Angsana New" w:cs="Angsana New" w:hint="cs"/>
                <w:cs/>
                <w:lang w:val="en-US"/>
              </w:rPr>
              <w:t>เจ้าหนี้อื่น</w:t>
            </w:r>
          </w:p>
        </w:tc>
        <w:tc>
          <w:tcPr>
            <w:tcW w:w="1080" w:type="dxa"/>
          </w:tcPr>
          <w:p w14:paraId="329B3239" w14:textId="03DB564E" w:rsidR="00C57040" w:rsidRPr="000D4935" w:rsidRDefault="001E1B1A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221</w:t>
            </w:r>
            <w:r w:rsidR="00D90244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270" w:type="dxa"/>
          </w:tcPr>
          <w:p w14:paraId="06E27932" w14:textId="77777777" w:rsidR="00C57040" w:rsidRPr="000D4935" w:rsidRDefault="00C57040" w:rsidP="00C57040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</w:tcPr>
          <w:p w14:paraId="39502764" w14:textId="3D3AA68A" w:rsidR="00C57040" w:rsidRPr="000D4935" w:rsidRDefault="001E1B1A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173</w:t>
            </w:r>
            <w:r w:rsidR="00C57040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270" w:type="dxa"/>
          </w:tcPr>
          <w:p w14:paraId="5303F1F5" w14:textId="77777777" w:rsidR="00C57040" w:rsidRPr="000D4935" w:rsidRDefault="00C57040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661A8B" w14:textId="498795A9" w:rsidR="00C57040" w:rsidRPr="000D4935" w:rsidRDefault="001E1B1A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219</w:t>
            </w:r>
            <w:r w:rsidR="00D145F6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522</w:t>
            </w:r>
          </w:p>
        </w:tc>
        <w:tc>
          <w:tcPr>
            <w:tcW w:w="270" w:type="dxa"/>
          </w:tcPr>
          <w:p w14:paraId="3D153ED5" w14:textId="77777777" w:rsidR="00C57040" w:rsidRPr="000D4935" w:rsidRDefault="00C57040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184047" w14:textId="22BDDDF8" w:rsidR="00C57040" w:rsidRPr="000D4935" w:rsidRDefault="001E1B1A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169</w:t>
            </w:r>
            <w:r w:rsidR="00C57040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182</w:t>
            </w:r>
          </w:p>
        </w:tc>
      </w:tr>
      <w:tr w:rsidR="00C57040" w:rsidRPr="000D4935" w14:paraId="6D210A37" w14:textId="77777777" w:rsidTr="001B6851">
        <w:trPr>
          <w:cantSplit/>
        </w:trPr>
        <w:tc>
          <w:tcPr>
            <w:tcW w:w="4050" w:type="dxa"/>
          </w:tcPr>
          <w:p w14:paraId="760F8FCE" w14:textId="77777777" w:rsidR="00C57040" w:rsidRPr="000D4935" w:rsidRDefault="00C57040" w:rsidP="00C57040">
            <w:pPr>
              <w:pStyle w:val="a"/>
              <w:tabs>
                <w:tab w:val="clear" w:pos="1080"/>
                <w:tab w:val="left" w:pos="540"/>
              </w:tabs>
              <w:ind w:hanging="18"/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 w:hint="cs"/>
                <w:cs/>
                <w:lang w:val="en-US"/>
              </w:rPr>
              <w:t>ค่าขนส่งค้างจ่าย</w:t>
            </w:r>
          </w:p>
        </w:tc>
        <w:tc>
          <w:tcPr>
            <w:tcW w:w="1080" w:type="dxa"/>
          </w:tcPr>
          <w:p w14:paraId="4E0CB617" w14:textId="6E0CAA72" w:rsidR="00C57040" w:rsidRPr="000D4935" w:rsidRDefault="001E1B1A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8</w:t>
            </w:r>
            <w:r w:rsidR="00527337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772</w:t>
            </w:r>
          </w:p>
        </w:tc>
        <w:tc>
          <w:tcPr>
            <w:tcW w:w="270" w:type="dxa"/>
          </w:tcPr>
          <w:p w14:paraId="58B26BB1" w14:textId="77777777" w:rsidR="00C57040" w:rsidRPr="000D4935" w:rsidRDefault="00C57040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DA4F40" w14:textId="30EFFFED" w:rsidR="00C57040" w:rsidRPr="000D4935" w:rsidRDefault="001E1B1A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10</w:t>
            </w:r>
            <w:r w:rsidR="00C57040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613</w:t>
            </w:r>
          </w:p>
        </w:tc>
        <w:tc>
          <w:tcPr>
            <w:tcW w:w="270" w:type="dxa"/>
          </w:tcPr>
          <w:p w14:paraId="051F1DF3" w14:textId="77777777" w:rsidR="00C57040" w:rsidRPr="000D4935" w:rsidRDefault="00C57040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CCA2A3" w14:textId="043073BD" w:rsidR="00C57040" w:rsidRPr="000D4935" w:rsidRDefault="001E1B1A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8</w:t>
            </w:r>
            <w:r w:rsidR="00DD04D4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772</w:t>
            </w:r>
          </w:p>
        </w:tc>
        <w:tc>
          <w:tcPr>
            <w:tcW w:w="270" w:type="dxa"/>
          </w:tcPr>
          <w:p w14:paraId="6687F2E5" w14:textId="77777777" w:rsidR="00C57040" w:rsidRPr="000D4935" w:rsidRDefault="00C57040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7E376D" w14:textId="049F1BBF" w:rsidR="00C57040" w:rsidRPr="000D4935" w:rsidRDefault="001E1B1A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10</w:t>
            </w:r>
            <w:r w:rsidR="00C57040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613</w:t>
            </w:r>
          </w:p>
        </w:tc>
      </w:tr>
      <w:tr w:rsidR="00C57040" w:rsidRPr="000D4935" w14:paraId="726782D3" w14:textId="77777777" w:rsidTr="001B6851">
        <w:trPr>
          <w:cantSplit/>
        </w:trPr>
        <w:tc>
          <w:tcPr>
            <w:tcW w:w="4050" w:type="dxa"/>
          </w:tcPr>
          <w:p w14:paraId="2791D3F9" w14:textId="77777777" w:rsidR="00C57040" w:rsidRPr="000D4935" w:rsidRDefault="00C57040" w:rsidP="00C57040">
            <w:pPr>
              <w:pStyle w:val="a"/>
              <w:tabs>
                <w:tab w:val="clear" w:pos="1080"/>
                <w:tab w:val="left" w:pos="540"/>
              </w:tabs>
              <w:ind w:hanging="18"/>
              <w:rPr>
                <w:rFonts w:ascii="Angsana New" w:hAnsi="Angsana New" w:cs="Angsana New"/>
                <w:cs/>
                <w:lang w:val="en-US"/>
              </w:rPr>
            </w:pPr>
            <w:r w:rsidRPr="000D4935">
              <w:rPr>
                <w:rFonts w:ascii="Angsana New" w:hAnsi="Angsana New" w:cs="Angsana New" w:hint="cs"/>
                <w:cs/>
                <w:lang w:val="en-US"/>
              </w:rPr>
              <w:t>เจ้าหนี้ภาษีมูลค่าเพิ่ม</w:t>
            </w:r>
          </w:p>
        </w:tc>
        <w:tc>
          <w:tcPr>
            <w:tcW w:w="1080" w:type="dxa"/>
          </w:tcPr>
          <w:p w14:paraId="207DB1D4" w14:textId="565519AD" w:rsidR="00C57040" w:rsidRPr="000D4935" w:rsidRDefault="001E1B1A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15</w:t>
            </w:r>
            <w:r w:rsidR="00527337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057</w:t>
            </w:r>
          </w:p>
        </w:tc>
        <w:tc>
          <w:tcPr>
            <w:tcW w:w="270" w:type="dxa"/>
          </w:tcPr>
          <w:p w14:paraId="111BD89A" w14:textId="77777777" w:rsidR="00C57040" w:rsidRPr="000D4935" w:rsidRDefault="00C57040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4514377" w14:textId="4D6272E4" w:rsidR="00C57040" w:rsidRPr="000D4935" w:rsidRDefault="001E1B1A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22</w:t>
            </w:r>
            <w:r w:rsidR="00C57040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574</w:t>
            </w:r>
          </w:p>
        </w:tc>
        <w:tc>
          <w:tcPr>
            <w:tcW w:w="270" w:type="dxa"/>
          </w:tcPr>
          <w:p w14:paraId="6C961CEC" w14:textId="77777777" w:rsidR="00C57040" w:rsidRPr="000D4935" w:rsidRDefault="00C57040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E06AC4" w14:textId="7F340618" w:rsidR="00C57040" w:rsidRPr="000D4935" w:rsidRDefault="001E1B1A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15</w:t>
            </w:r>
            <w:r w:rsidR="00B87B0E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057</w:t>
            </w:r>
          </w:p>
        </w:tc>
        <w:tc>
          <w:tcPr>
            <w:tcW w:w="270" w:type="dxa"/>
          </w:tcPr>
          <w:p w14:paraId="1D6CC3BC" w14:textId="77777777" w:rsidR="00C57040" w:rsidRPr="000D4935" w:rsidRDefault="00C57040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9DD7AA" w14:textId="172D672D" w:rsidR="00C57040" w:rsidRPr="000D4935" w:rsidRDefault="001E1B1A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22</w:t>
            </w:r>
            <w:r w:rsidR="00C57040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574</w:t>
            </w:r>
          </w:p>
        </w:tc>
      </w:tr>
      <w:tr w:rsidR="00C57040" w:rsidRPr="000D4935" w14:paraId="6DDB6876" w14:textId="77777777" w:rsidTr="001B6851">
        <w:trPr>
          <w:cantSplit/>
        </w:trPr>
        <w:tc>
          <w:tcPr>
            <w:tcW w:w="4050" w:type="dxa"/>
          </w:tcPr>
          <w:p w14:paraId="0812D26A" w14:textId="77777777" w:rsidR="00C57040" w:rsidRPr="000D4935" w:rsidRDefault="00C57040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  <w:r w:rsidRPr="000D493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1EE66D" w14:textId="28DD3FC2" w:rsidR="00C57040" w:rsidRPr="000D4935" w:rsidRDefault="001E1B1A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15</w:t>
            </w:r>
            <w:r w:rsidR="00A034A6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14:paraId="1D7ACD19" w14:textId="77777777" w:rsidR="00C57040" w:rsidRPr="000D4935" w:rsidRDefault="00C57040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1B0855" w14:textId="65A1F197" w:rsidR="00C57040" w:rsidRPr="000D4935" w:rsidRDefault="001E1B1A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13</w:t>
            </w:r>
            <w:r w:rsidR="00C57040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270" w:type="dxa"/>
          </w:tcPr>
          <w:p w14:paraId="271B6CF6" w14:textId="77777777" w:rsidR="00C57040" w:rsidRPr="000D4935" w:rsidRDefault="00C57040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2FE92A" w14:textId="3DA4CE88" w:rsidR="00C57040" w:rsidRPr="000D4935" w:rsidRDefault="001E1B1A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13</w:t>
            </w:r>
            <w:r w:rsidR="000A1756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965</w:t>
            </w:r>
          </w:p>
        </w:tc>
        <w:tc>
          <w:tcPr>
            <w:tcW w:w="270" w:type="dxa"/>
          </w:tcPr>
          <w:p w14:paraId="6310DB41" w14:textId="77777777" w:rsidR="00C57040" w:rsidRPr="000D4935" w:rsidRDefault="00C57040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B83524" w14:textId="2B2C9B20" w:rsidR="00C57040" w:rsidRPr="000D4935" w:rsidRDefault="001E1B1A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13</w:t>
            </w:r>
            <w:r w:rsidR="00C57040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194</w:t>
            </w:r>
          </w:p>
        </w:tc>
      </w:tr>
      <w:tr w:rsidR="00C57040" w:rsidRPr="000D4935" w14:paraId="6283AA72" w14:textId="77777777" w:rsidTr="001B6851">
        <w:trPr>
          <w:cantSplit/>
        </w:trPr>
        <w:tc>
          <w:tcPr>
            <w:tcW w:w="4050" w:type="dxa"/>
          </w:tcPr>
          <w:p w14:paraId="15437486" w14:textId="77777777" w:rsidR="00C57040" w:rsidRPr="000D4935" w:rsidRDefault="00C57040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DA03AF" w14:textId="05DAAAD2" w:rsidR="00C57040" w:rsidRPr="000D4935" w:rsidRDefault="001E1B1A" w:rsidP="00C570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534</w:t>
            </w:r>
            <w:r w:rsidR="00FB6B27"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040</w:t>
            </w:r>
          </w:p>
        </w:tc>
        <w:tc>
          <w:tcPr>
            <w:tcW w:w="270" w:type="dxa"/>
          </w:tcPr>
          <w:p w14:paraId="61CC2398" w14:textId="77777777" w:rsidR="00C57040" w:rsidRPr="000D4935" w:rsidRDefault="00C57040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7E61F2" w14:textId="68645761" w:rsidR="00C57040" w:rsidRPr="000D4935" w:rsidRDefault="001E1B1A" w:rsidP="00C570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610</w:t>
            </w:r>
            <w:r w:rsidR="00C57040"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157</w:t>
            </w:r>
          </w:p>
        </w:tc>
        <w:tc>
          <w:tcPr>
            <w:tcW w:w="270" w:type="dxa"/>
          </w:tcPr>
          <w:p w14:paraId="5E80780C" w14:textId="77777777" w:rsidR="00C57040" w:rsidRPr="000D4935" w:rsidRDefault="00C57040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8A5D5F" w14:textId="5250E935" w:rsidR="00C57040" w:rsidRPr="000D4935" w:rsidRDefault="001E1B1A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525</w:t>
            </w:r>
            <w:r w:rsidR="006C4D06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225</w:t>
            </w:r>
          </w:p>
        </w:tc>
        <w:tc>
          <w:tcPr>
            <w:tcW w:w="270" w:type="dxa"/>
          </w:tcPr>
          <w:p w14:paraId="342CC667" w14:textId="77777777" w:rsidR="00C57040" w:rsidRPr="000D4935" w:rsidRDefault="00C57040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C41C6F" w14:textId="7C52CD6C" w:rsidR="00C57040" w:rsidRPr="000D4935" w:rsidRDefault="001E1B1A" w:rsidP="00C5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603</w:t>
            </w:r>
            <w:r w:rsidR="00C57040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835</w:t>
            </w:r>
          </w:p>
        </w:tc>
      </w:tr>
    </w:tbl>
    <w:p w14:paraId="7F899583" w14:textId="4FB3DCDE" w:rsidR="00C976C6" w:rsidRPr="000D4935" w:rsidRDefault="00C97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1211C3B2" w14:textId="50904A9E" w:rsidR="00B721CE" w:rsidRPr="000D4935" w:rsidRDefault="00B721CE" w:rsidP="00B72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0D4935">
        <w:rPr>
          <w:rFonts w:ascii="Angsana New" w:hAnsi="Angsana New" w:hint="cs"/>
          <w:color w:val="000000"/>
          <w:sz w:val="30"/>
          <w:szCs w:val="30"/>
          <w:cs/>
        </w:rPr>
        <w:t>รายได้จากการขายผ่านช่องทางร้านค้าส่งค้าปลีกสมัยใหม่มี</w:t>
      </w:r>
      <w:r w:rsidRPr="000D4935">
        <w:rPr>
          <w:rFonts w:ascii="Angsana New" w:hAnsi="Angsana New"/>
          <w:color w:val="000000"/>
          <w:sz w:val="30"/>
          <w:szCs w:val="30"/>
          <w:cs/>
        </w:rPr>
        <w:t>การให้ผลตอบแทนจากการขาย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 xml:space="preserve">หลายรูปแบบ เช่น </w:t>
      </w:r>
      <w:r w:rsidRPr="000D4935">
        <w:rPr>
          <w:rFonts w:ascii="Angsana New" w:hAnsi="Angsana New"/>
          <w:color w:val="000000"/>
          <w:sz w:val="30"/>
          <w:szCs w:val="30"/>
          <w:cs/>
        </w:rPr>
        <w:t xml:space="preserve">ส่วนลด เงินคืน 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>ค่าใช้จ่ายสนับสนุนทางการตลาด</w:t>
      </w:r>
      <w:r w:rsidRPr="000D4935">
        <w:rPr>
          <w:rFonts w:ascii="Angsana New" w:hAnsi="Angsana New"/>
          <w:color w:val="000000"/>
          <w:sz w:val="30"/>
          <w:szCs w:val="30"/>
          <w:cs/>
        </w:rPr>
        <w:t>และ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>การส่งเสริมการขาย</w:t>
      </w:r>
      <w:r w:rsidRPr="000D4935">
        <w:rPr>
          <w:rFonts w:ascii="Angsana New" w:hAnsi="Angsana New"/>
          <w:color w:val="000000"/>
          <w:sz w:val="30"/>
          <w:szCs w:val="30"/>
        </w:rPr>
        <w:t xml:space="preserve"> 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>ส่วนลดและเงินคืนบันทึกสุทธิจากรายได้</w:t>
      </w:r>
      <w:r w:rsidRPr="000D4935">
        <w:rPr>
          <w:rFonts w:ascii="Angsana New" w:hAnsi="Angsana New"/>
          <w:color w:val="000000"/>
          <w:sz w:val="30"/>
          <w:szCs w:val="30"/>
          <w:cs/>
        </w:rPr>
        <w:br/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>จากการขาย ค่าใช้จ่ายทางการตลาด</w:t>
      </w:r>
      <w:r w:rsidRPr="000D4935">
        <w:rPr>
          <w:rFonts w:ascii="Angsana New" w:hAnsi="Angsana New"/>
          <w:color w:val="000000"/>
          <w:sz w:val="30"/>
          <w:szCs w:val="30"/>
          <w:cs/>
        </w:rPr>
        <w:t>และ</w:t>
      </w:r>
      <w:r w:rsidRPr="000D4935">
        <w:rPr>
          <w:rFonts w:ascii="Angsana New" w:hAnsi="Angsana New" w:hint="cs"/>
          <w:color w:val="000000"/>
          <w:sz w:val="30"/>
          <w:szCs w:val="30"/>
          <w:cs/>
        </w:rPr>
        <w:t>การส่งเสริมการขายบันทึกเป็นค่าใช้จ่าย</w:t>
      </w:r>
      <w:r w:rsidRPr="000D4935">
        <w:rPr>
          <w:rFonts w:ascii="Angsana New" w:hAnsi="Angsana New"/>
          <w:sz w:val="30"/>
          <w:szCs w:val="30"/>
          <w:cs/>
        </w:rPr>
        <w:t>ตามเกณฑ์คงค้าง</w:t>
      </w:r>
    </w:p>
    <w:p w14:paraId="7E9B0289" w14:textId="77777777" w:rsidR="00B721CE" w:rsidRPr="000D4935" w:rsidRDefault="00B72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04185C0C" w14:textId="47BF3B39" w:rsidR="000061BA" w:rsidRPr="000D4935" w:rsidRDefault="00F14BD8" w:rsidP="00446F8A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D4935">
        <w:rPr>
          <w:rFonts w:hint="cs"/>
          <w:b/>
          <w:bCs/>
          <w:szCs w:val="30"/>
          <w:cs/>
        </w:rPr>
        <w:t>ประมาณการหนี้สินไม่หมุนเวียนสำหรับ</w:t>
      </w:r>
      <w:r w:rsidR="00FE0D79" w:rsidRPr="000D4935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</w:p>
    <w:p w14:paraId="358FF86D" w14:textId="77777777" w:rsidR="00204BD2" w:rsidRPr="000D4935" w:rsidRDefault="00204BD2" w:rsidP="00204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65B2A8EB" w14:textId="35631644" w:rsidR="005219BB" w:rsidRPr="000D4935" w:rsidRDefault="00FE0D79" w:rsidP="00C40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 w:hint="cs"/>
          <w:sz w:val="30"/>
          <w:szCs w:val="30"/>
          <w:cs/>
        </w:rPr>
        <w:t>กลุ่ม</w:t>
      </w:r>
      <w:r w:rsidRPr="000D4935">
        <w:rPr>
          <w:rFonts w:ascii="Angsana New" w:hAnsi="Angsana New"/>
          <w:sz w:val="30"/>
          <w:szCs w:val="30"/>
          <w:cs/>
        </w:rPr>
        <w:t>บริษัทจัดการโครงการ</w:t>
      </w:r>
      <w:r w:rsidR="007E77C1" w:rsidRPr="000D4935">
        <w:rPr>
          <w:rFonts w:hint="cs"/>
          <w:sz w:val="30"/>
          <w:szCs w:val="30"/>
          <w:cs/>
        </w:rPr>
        <w:t>ผลประโยชน์ที่กำหนดไว้</w:t>
      </w:r>
      <w:r w:rsidRPr="000D4935">
        <w:rPr>
          <w:rFonts w:ascii="Angsana New" w:hAnsi="Angsana New"/>
          <w:sz w:val="30"/>
          <w:szCs w:val="30"/>
          <w:cs/>
        </w:rPr>
        <w:t>ตามข้อกำหน</w:t>
      </w:r>
      <w:r w:rsidR="00862FC8" w:rsidRPr="000D4935">
        <w:rPr>
          <w:rFonts w:ascii="Angsana New" w:hAnsi="Angsana New"/>
          <w:sz w:val="30"/>
          <w:szCs w:val="30"/>
          <w:cs/>
        </w:rPr>
        <w:t>ดของพระราชบัญญัติคุ้มครองแรงงาน</w:t>
      </w:r>
      <w:r w:rsidR="00D12B6E" w:rsidRPr="000D4935">
        <w:rPr>
          <w:rFonts w:ascii="Angsana New" w:hAnsi="Angsana New"/>
          <w:color w:val="FFFFFF"/>
          <w:sz w:val="30"/>
          <w:szCs w:val="30"/>
        </w:rPr>
        <w:br/>
      </w:r>
      <w:r w:rsidR="00862FC8" w:rsidRPr="000D4935">
        <w:rPr>
          <w:rFonts w:ascii="Angsana New" w:hAnsi="Angsana New"/>
          <w:sz w:val="30"/>
          <w:szCs w:val="30"/>
          <w:cs/>
        </w:rPr>
        <w:t>พ.ศ.</w:t>
      </w:r>
      <w:r w:rsidR="00862FC8" w:rsidRPr="000D4935">
        <w:rPr>
          <w:rFonts w:ascii="Angsana New" w:hAnsi="Angsana New"/>
          <w:color w:val="FFFFFF"/>
          <w:sz w:val="30"/>
          <w:szCs w:val="30"/>
        </w:rPr>
        <w:t>/</w:t>
      </w:r>
      <w:r w:rsidR="001E1B1A" w:rsidRPr="000D4935">
        <w:rPr>
          <w:rFonts w:ascii="Angsana New" w:hAnsi="Angsana New"/>
          <w:sz w:val="30"/>
          <w:szCs w:val="30"/>
        </w:rPr>
        <w:t>2541</w:t>
      </w:r>
      <w:r w:rsidR="00862FC8" w:rsidRPr="000D4935">
        <w:rPr>
          <w:rFonts w:ascii="Angsana New" w:hAnsi="Angsana New"/>
          <w:color w:val="FFFFFF"/>
          <w:sz w:val="30"/>
          <w:szCs w:val="30"/>
        </w:rPr>
        <w:t>/</w:t>
      </w:r>
      <w:r w:rsidRPr="000D4935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</w:t>
      </w:r>
      <w:r w:rsidR="00C4067B" w:rsidRPr="000D4935">
        <w:rPr>
          <w:rFonts w:ascii="Angsana New" w:hAnsi="Angsana New" w:hint="cs"/>
          <w:sz w:val="30"/>
          <w:szCs w:val="30"/>
          <w:cs/>
        </w:rPr>
        <w:t>น</w:t>
      </w:r>
      <w:r w:rsidR="00D9477F" w:rsidRPr="000D4935">
        <w:rPr>
          <w:rFonts w:ascii="Angsana New" w:hAnsi="Angsana New"/>
          <w:sz w:val="30"/>
          <w:szCs w:val="30"/>
        </w:rPr>
        <w:t xml:space="preserve"> </w:t>
      </w:r>
      <w:r w:rsidR="004C01C6" w:rsidRPr="000D4935">
        <w:rPr>
          <w:rFonts w:ascii="Angsana New" w:hAnsi="Angsana New"/>
          <w:spacing w:val="-4"/>
          <w:sz w:val="30"/>
          <w:szCs w:val="30"/>
          <w:cs/>
        </w:rPr>
        <w:t>โครงการผลประโยชน์</w:t>
      </w:r>
      <w:r w:rsidR="004C01C6" w:rsidRPr="000D4935">
        <w:rPr>
          <w:rFonts w:ascii="Angsana New" w:hAnsi="Angsana New" w:hint="cs"/>
          <w:spacing w:val="-4"/>
          <w:sz w:val="30"/>
          <w:szCs w:val="30"/>
          <w:cs/>
        </w:rPr>
        <w:t>ที่กำหนดไว้</w:t>
      </w:r>
      <w:r w:rsidR="004C01C6" w:rsidRPr="000D4935">
        <w:rPr>
          <w:rFonts w:ascii="Angsana New" w:hAnsi="Angsana New"/>
          <w:spacing w:val="-4"/>
          <w:sz w:val="30"/>
          <w:szCs w:val="30"/>
          <w:cs/>
        </w:rPr>
        <w:t>มีความเสี่ยงจากการประมาณการตา</w:t>
      </w:r>
      <w:r w:rsidR="00016B71" w:rsidRPr="000D4935">
        <w:rPr>
          <w:rFonts w:ascii="Angsana New" w:hAnsi="Angsana New"/>
          <w:spacing w:val="-4"/>
          <w:sz w:val="30"/>
          <w:szCs w:val="30"/>
          <w:cs/>
        </w:rPr>
        <w:t>มหลักคณิตศาสตร์ประกันภัย ได้แก่</w:t>
      </w:r>
      <w:r w:rsidR="00DE5E0F" w:rsidRPr="000D4935">
        <w:rPr>
          <w:rFonts w:ascii="Angsana New" w:hAnsi="Angsana New"/>
          <w:spacing w:val="-4"/>
          <w:sz w:val="30"/>
          <w:szCs w:val="30"/>
        </w:rPr>
        <w:t xml:space="preserve">  </w:t>
      </w:r>
      <w:r w:rsidR="004C01C6" w:rsidRPr="000D4935">
        <w:rPr>
          <w:rFonts w:ascii="Angsana New" w:hAnsi="Angsana New"/>
          <w:spacing w:val="-4"/>
          <w:sz w:val="30"/>
          <w:szCs w:val="30"/>
          <w:cs/>
        </w:rPr>
        <w:t>ความเสี่ยงของช่วงชีวิต</w:t>
      </w:r>
      <w:r w:rsidR="004C01C6" w:rsidRPr="000D4935">
        <w:rPr>
          <w:rFonts w:ascii="Angsana New" w:hAnsi="Angsana New"/>
          <w:sz w:val="30"/>
          <w:szCs w:val="30"/>
          <w:cs/>
        </w:rPr>
        <w:t xml:space="preserve"> </w:t>
      </w:r>
      <w:r w:rsidR="00046414" w:rsidRPr="000D4935">
        <w:rPr>
          <w:rFonts w:ascii="Angsana New" w:hAnsi="Angsana New" w:hint="cs"/>
          <w:sz w:val="30"/>
          <w:szCs w:val="30"/>
          <w:cs/>
        </w:rPr>
        <w:t>และ</w:t>
      </w:r>
      <w:r w:rsidR="004C01C6" w:rsidRPr="000D4935">
        <w:rPr>
          <w:rFonts w:ascii="Angsana New" w:hAnsi="Angsana New"/>
          <w:sz w:val="30"/>
          <w:szCs w:val="30"/>
          <w:cs/>
        </w:rPr>
        <w:t>ความเสี่ยงจากอัตราดอกเบี้ย</w:t>
      </w:r>
    </w:p>
    <w:p w14:paraId="3421FE1B" w14:textId="77777777" w:rsidR="00BD6652" w:rsidRPr="000D4935" w:rsidRDefault="00BD6652" w:rsidP="00C40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80518EF" w14:textId="77777777" w:rsidR="00BD6652" w:rsidRPr="000D4935" w:rsidRDefault="00BD6652" w:rsidP="00C40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92F731" w14:textId="77777777" w:rsidR="00BD6652" w:rsidRPr="000D4935" w:rsidRDefault="00BD6652" w:rsidP="00C40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C06377" w14:textId="77777777" w:rsidR="00BD6652" w:rsidRPr="000D4935" w:rsidRDefault="00BD6652" w:rsidP="00C40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4852BA" w14:textId="77777777" w:rsidR="00BD6652" w:rsidRPr="000D4935" w:rsidRDefault="00BD6652" w:rsidP="00C40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B174923" w14:textId="77777777" w:rsidR="00BD6652" w:rsidRPr="000D4935" w:rsidRDefault="00BD6652" w:rsidP="00C40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F294B8" w14:textId="77777777" w:rsidR="00BD6652" w:rsidRPr="000D4935" w:rsidRDefault="00BD6652" w:rsidP="00812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4ED3394" w14:textId="77777777" w:rsidR="00BD6652" w:rsidRPr="000D4935" w:rsidRDefault="00BD6652" w:rsidP="00C40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19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068"/>
        <w:gridCol w:w="1080"/>
        <w:gridCol w:w="270"/>
        <w:gridCol w:w="1080"/>
        <w:gridCol w:w="270"/>
        <w:gridCol w:w="1080"/>
        <w:gridCol w:w="270"/>
        <w:gridCol w:w="1080"/>
      </w:tblGrid>
      <w:tr w:rsidR="003250D3" w:rsidRPr="000D4935" w14:paraId="29DE5DA7" w14:textId="77777777" w:rsidTr="003250D3">
        <w:trPr>
          <w:tblHeader/>
        </w:trPr>
        <w:tc>
          <w:tcPr>
            <w:tcW w:w="4068" w:type="dxa"/>
            <w:vAlign w:val="bottom"/>
          </w:tcPr>
          <w:p w14:paraId="1D0E31E0" w14:textId="54F9C6B4" w:rsidR="003250D3" w:rsidRPr="000D4935" w:rsidRDefault="003250D3" w:rsidP="000D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</w:tc>
        <w:tc>
          <w:tcPr>
            <w:tcW w:w="2430" w:type="dxa"/>
            <w:gridSpan w:val="3"/>
          </w:tcPr>
          <w:p w14:paraId="5FBFBB56" w14:textId="7651B912" w:rsidR="003250D3" w:rsidRPr="000D4935" w:rsidRDefault="003250D3" w:rsidP="0032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D493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66D9B71" w14:textId="03B206E9" w:rsidR="003250D3" w:rsidRPr="000D4935" w:rsidRDefault="003250D3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5F101CA" w14:textId="1BA9F6D0" w:rsidR="003250D3" w:rsidRPr="000D4935" w:rsidRDefault="003250D3" w:rsidP="0068306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D493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306E" w:rsidRPr="000D4935" w14:paraId="4130F802" w14:textId="77777777" w:rsidTr="00611AD9">
        <w:trPr>
          <w:tblHeader/>
        </w:trPr>
        <w:tc>
          <w:tcPr>
            <w:tcW w:w="4068" w:type="dxa"/>
          </w:tcPr>
          <w:p w14:paraId="0C081CC5" w14:textId="36A79F34" w:rsidR="0068306E" w:rsidRPr="000D4935" w:rsidRDefault="0068306E" w:rsidP="000D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7"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D43F3"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080" w:type="dxa"/>
          </w:tcPr>
          <w:p w14:paraId="2E4479CC" w14:textId="74C5D76E" w:rsidR="0068306E" w:rsidRPr="000D4935" w:rsidRDefault="001E1B1A" w:rsidP="0068306E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140164D9" w14:textId="77777777" w:rsidR="0068306E" w:rsidRPr="000D4935" w:rsidRDefault="0068306E" w:rsidP="0068306E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486953A" w14:textId="7C08A62C" w:rsidR="0068306E" w:rsidRPr="000D4935" w:rsidRDefault="001E1B1A" w:rsidP="0068306E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270" w:type="dxa"/>
          </w:tcPr>
          <w:p w14:paraId="0A1794FC" w14:textId="77777777" w:rsidR="0068306E" w:rsidRPr="000D4935" w:rsidRDefault="0068306E" w:rsidP="0068306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BB42E4" w14:textId="7973AD3F" w:rsidR="0068306E" w:rsidRPr="000D4935" w:rsidRDefault="001E1B1A" w:rsidP="0068306E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3C01F946" w14:textId="77777777" w:rsidR="0068306E" w:rsidRPr="000D4935" w:rsidRDefault="0068306E" w:rsidP="0068306E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2C4C11B" w14:textId="1CABA48E" w:rsidR="0068306E" w:rsidRPr="000D4935" w:rsidRDefault="001E1B1A" w:rsidP="0068306E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</w:tr>
      <w:tr w:rsidR="0068306E" w:rsidRPr="000D4935" w14:paraId="08B17C0E" w14:textId="77777777" w:rsidTr="00611AD9">
        <w:trPr>
          <w:trHeight w:val="281"/>
          <w:tblHeader/>
        </w:trPr>
        <w:tc>
          <w:tcPr>
            <w:tcW w:w="4068" w:type="dxa"/>
          </w:tcPr>
          <w:p w14:paraId="0EA73E58" w14:textId="77777777" w:rsidR="0068306E" w:rsidRPr="000D4935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410F72BC" w14:textId="77777777" w:rsidR="0068306E" w:rsidRPr="000D4935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1494" w:rsidRPr="000D4935" w14:paraId="0C022044" w14:textId="77777777" w:rsidTr="00611AD9">
        <w:tc>
          <w:tcPr>
            <w:tcW w:w="4068" w:type="dxa"/>
          </w:tcPr>
          <w:p w14:paraId="1BF0CBD4" w14:textId="0529D64F" w:rsidR="008A1494" w:rsidRPr="000D4935" w:rsidRDefault="008A1494" w:rsidP="008A1494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1</w:t>
            </w:r>
            <w:r w:rsidRPr="000D49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7FC833F7" w14:textId="19B5B8E6" w:rsidR="008A1494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287</w:t>
            </w:r>
            <w:r w:rsidR="00B66A5F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270" w:type="dxa"/>
          </w:tcPr>
          <w:p w14:paraId="3E7E9486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14B405" w14:textId="78394305" w:rsidR="008A1494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174</w:t>
            </w:r>
            <w:r w:rsidR="008A1494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011</w:t>
            </w:r>
          </w:p>
        </w:tc>
        <w:tc>
          <w:tcPr>
            <w:tcW w:w="270" w:type="dxa"/>
          </w:tcPr>
          <w:p w14:paraId="4A4AE767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9C2E1D" w14:textId="5CF9149D" w:rsidR="008A1494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286</w:t>
            </w:r>
            <w:r w:rsidR="0024732C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878</w:t>
            </w:r>
          </w:p>
        </w:tc>
        <w:tc>
          <w:tcPr>
            <w:tcW w:w="270" w:type="dxa"/>
          </w:tcPr>
          <w:p w14:paraId="20A1E441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BE63A8" w14:textId="62CA9716" w:rsidR="008A1494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173</w:t>
            </w:r>
            <w:r w:rsidR="008A1494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363</w:t>
            </w:r>
          </w:p>
        </w:tc>
      </w:tr>
      <w:tr w:rsidR="008A1494" w:rsidRPr="000D4935" w14:paraId="0906F028" w14:textId="77777777" w:rsidTr="00611AD9">
        <w:tc>
          <w:tcPr>
            <w:tcW w:w="4068" w:type="dxa"/>
          </w:tcPr>
          <w:p w14:paraId="489C8A79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8791F85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9BB09CF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741188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AD1653F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E260FBB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5365DDD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1BBB476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A1494" w:rsidRPr="000D4935" w14:paraId="35DDA4BD" w14:textId="77777777" w:rsidTr="00611AD9">
        <w:tc>
          <w:tcPr>
            <w:tcW w:w="4068" w:type="dxa"/>
          </w:tcPr>
          <w:p w14:paraId="6A37E779" w14:textId="77777777" w:rsidR="008A1494" w:rsidRPr="000D4935" w:rsidRDefault="008A1494" w:rsidP="008A1494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080" w:type="dxa"/>
          </w:tcPr>
          <w:p w14:paraId="7DB80EF4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22AC77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3F1497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05CA03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2390CE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772620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FE53B2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1494" w:rsidRPr="000D4935" w14:paraId="0537310C" w14:textId="77777777" w:rsidTr="00611AD9">
        <w:tc>
          <w:tcPr>
            <w:tcW w:w="4068" w:type="dxa"/>
          </w:tcPr>
          <w:p w14:paraId="1305AEAB" w14:textId="77777777" w:rsidR="008A1494" w:rsidRPr="000D4935" w:rsidRDefault="008A1494" w:rsidP="008A1494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5C0A9EF3" w14:textId="04AA85BD" w:rsidR="008A1494" w:rsidRPr="000D4935" w:rsidRDefault="001E1B1A" w:rsidP="004B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20</w:t>
            </w:r>
            <w:r w:rsidR="00824CC1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5</w:t>
            </w:r>
            <w:r w:rsidR="00DB5948" w:rsidRPr="000D4935">
              <w:rPr>
                <w:rFonts w:ascii="Angsana New" w:hAnsi="Angsana New"/>
                <w:sz w:val="30"/>
                <w:szCs w:val="30"/>
              </w:rPr>
              <w:t>8</w:t>
            </w:r>
            <w:r w:rsidRPr="000D493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E80BF66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3B6DD7" w14:textId="089149DF" w:rsidR="008A1494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11</w:t>
            </w:r>
            <w:r w:rsidR="008A1494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972</w:t>
            </w:r>
          </w:p>
        </w:tc>
        <w:tc>
          <w:tcPr>
            <w:tcW w:w="270" w:type="dxa"/>
          </w:tcPr>
          <w:p w14:paraId="1EF1BD61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FAF7C6" w14:textId="5E0F31AA" w:rsidR="008A1494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20</w:t>
            </w:r>
            <w:r w:rsidR="0024732C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066</w:t>
            </w:r>
          </w:p>
        </w:tc>
        <w:tc>
          <w:tcPr>
            <w:tcW w:w="270" w:type="dxa"/>
          </w:tcPr>
          <w:p w14:paraId="49002FFC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3DB436" w14:textId="2318F776" w:rsidR="008A1494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11</w:t>
            </w:r>
            <w:r w:rsidR="008A1494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757</w:t>
            </w:r>
          </w:p>
        </w:tc>
      </w:tr>
      <w:tr w:rsidR="008A1494" w:rsidRPr="000D4935" w14:paraId="17BCDACF" w14:textId="77777777" w:rsidTr="00611AD9">
        <w:tc>
          <w:tcPr>
            <w:tcW w:w="4068" w:type="dxa"/>
          </w:tcPr>
          <w:p w14:paraId="0E38F83F" w14:textId="249F4834" w:rsidR="008A1494" w:rsidRPr="000D4935" w:rsidRDefault="008A1494" w:rsidP="008A1494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080" w:type="dxa"/>
          </w:tcPr>
          <w:p w14:paraId="3A983C97" w14:textId="2FB26F0A" w:rsidR="008A1494" w:rsidRPr="000D4935" w:rsidRDefault="001908B3" w:rsidP="0032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592D11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22D890" w14:textId="789CB6E8" w:rsidR="008A1494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66</w:t>
            </w:r>
            <w:r w:rsidR="008A1494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767</w:t>
            </w:r>
          </w:p>
        </w:tc>
        <w:tc>
          <w:tcPr>
            <w:tcW w:w="270" w:type="dxa"/>
          </w:tcPr>
          <w:p w14:paraId="10DB0207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E987BB" w14:textId="4E0547F7" w:rsidR="008A1494" w:rsidRPr="000D4935" w:rsidRDefault="0024732C" w:rsidP="0032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08EBD2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4BBDCA" w14:textId="4C3C740F" w:rsidR="008A1494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66</w:t>
            </w:r>
            <w:r w:rsidR="008A1494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509</w:t>
            </w:r>
          </w:p>
        </w:tc>
      </w:tr>
      <w:tr w:rsidR="008A1494" w:rsidRPr="000D4935" w14:paraId="69CC3DB6" w14:textId="77777777" w:rsidTr="00611AD9">
        <w:tc>
          <w:tcPr>
            <w:tcW w:w="4068" w:type="dxa"/>
          </w:tcPr>
          <w:p w14:paraId="31613A08" w14:textId="77777777" w:rsidR="008A1494" w:rsidRPr="000D4935" w:rsidRDefault="008A1494" w:rsidP="008A1494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</w:tcPr>
          <w:p w14:paraId="79FBFFDF" w14:textId="3A964BB8" w:rsidR="008A1494" w:rsidRPr="000D4935" w:rsidRDefault="001E1B1A" w:rsidP="002A0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4</w:t>
            </w:r>
            <w:r w:rsidR="006472D1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="002A018A" w:rsidRPr="000D4935">
              <w:rPr>
                <w:rFonts w:ascii="Angsana New" w:hAnsi="Angsana New"/>
                <w:sz w:val="30"/>
                <w:szCs w:val="30"/>
              </w:rPr>
              <w:t>2</w:t>
            </w:r>
            <w:r w:rsidR="00DB5948" w:rsidRPr="000D4935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53940C57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AA4908" w14:textId="41F0C967" w:rsidR="008A1494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4</w:t>
            </w:r>
            <w:r w:rsidR="008A1494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350</w:t>
            </w:r>
          </w:p>
        </w:tc>
        <w:tc>
          <w:tcPr>
            <w:tcW w:w="270" w:type="dxa"/>
          </w:tcPr>
          <w:p w14:paraId="2CC0B989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9A7989" w14:textId="25BAAD46" w:rsidR="008A1494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4</w:t>
            </w:r>
            <w:r w:rsidR="00767F46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011</w:t>
            </w:r>
          </w:p>
        </w:tc>
        <w:tc>
          <w:tcPr>
            <w:tcW w:w="270" w:type="dxa"/>
          </w:tcPr>
          <w:p w14:paraId="59356285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117BEE" w14:textId="40A7500E" w:rsidR="008A1494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4</w:t>
            </w:r>
            <w:r w:rsidR="008A1494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272</w:t>
            </w:r>
          </w:p>
        </w:tc>
      </w:tr>
      <w:tr w:rsidR="008A1494" w:rsidRPr="000D4935" w14:paraId="369981D2" w14:textId="77777777" w:rsidTr="00611AD9">
        <w:tc>
          <w:tcPr>
            <w:tcW w:w="4068" w:type="dxa"/>
          </w:tcPr>
          <w:p w14:paraId="6C62BC89" w14:textId="007876BA" w:rsidR="008A1494" w:rsidRPr="000D4935" w:rsidRDefault="008A1494" w:rsidP="008A1494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ผลขาดทุนจากการจ่ายชำระผลประโยชน์</w:t>
            </w:r>
          </w:p>
        </w:tc>
        <w:tc>
          <w:tcPr>
            <w:tcW w:w="1080" w:type="dxa"/>
          </w:tcPr>
          <w:p w14:paraId="22E7B4F4" w14:textId="4F94C26C" w:rsidR="008A1494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4</w:t>
            </w:r>
            <w:r w:rsidR="00F25A2F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689</w:t>
            </w:r>
          </w:p>
        </w:tc>
        <w:tc>
          <w:tcPr>
            <w:tcW w:w="270" w:type="dxa"/>
          </w:tcPr>
          <w:p w14:paraId="2E15BEBF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437184" w14:textId="47A2BE96" w:rsidR="008A1494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9</w:t>
            </w:r>
            <w:r w:rsidR="008A1494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679</w:t>
            </w:r>
          </w:p>
        </w:tc>
        <w:tc>
          <w:tcPr>
            <w:tcW w:w="270" w:type="dxa"/>
          </w:tcPr>
          <w:p w14:paraId="1D669D69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B1916D" w14:textId="4A03F92C" w:rsidR="008A1494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4</w:t>
            </w:r>
            <w:r w:rsidR="007B7A7B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665</w:t>
            </w:r>
          </w:p>
        </w:tc>
        <w:tc>
          <w:tcPr>
            <w:tcW w:w="270" w:type="dxa"/>
          </w:tcPr>
          <w:p w14:paraId="2B24B2A1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E58E86" w14:textId="6D4DDE2B" w:rsidR="008A1494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9</w:t>
            </w:r>
            <w:r w:rsidR="008A1494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505</w:t>
            </w:r>
          </w:p>
        </w:tc>
      </w:tr>
      <w:tr w:rsidR="008A1494" w:rsidRPr="000D4935" w14:paraId="1169EAF4" w14:textId="77777777" w:rsidTr="007F49EA">
        <w:tc>
          <w:tcPr>
            <w:tcW w:w="4068" w:type="dxa"/>
          </w:tcPr>
          <w:p w14:paraId="5B6870D1" w14:textId="77777777" w:rsidR="008A1494" w:rsidRPr="000D4935" w:rsidRDefault="008A1494" w:rsidP="008A149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0BCEBE0" w14:textId="78DE76F7" w:rsidR="008A1494" w:rsidRPr="000D4935" w:rsidRDefault="001E1B1A" w:rsidP="008A149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</w:t>
            </w:r>
            <w:r w:rsidR="00754F09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817D6"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534</w:t>
            </w:r>
          </w:p>
        </w:tc>
        <w:tc>
          <w:tcPr>
            <w:tcW w:w="270" w:type="dxa"/>
          </w:tcPr>
          <w:p w14:paraId="7AB1C411" w14:textId="77777777" w:rsidR="008A1494" w:rsidRPr="000D4935" w:rsidRDefault="008A1494" w:rsidP="008A149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0BBBC43" w14:textId="4C5670B9" w:rsidR="008A1494" w:rsidRPr="000D4935" w:rsidRDefault="001E1B1A" w:rsidP="008A149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</w:t>
            </w:r>
            <w:r w:rsidR="008A1494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768</w:t>
            </w:r>
          </w:p>
        </w:tc>
        <w:tc>
          <w:tcPr>
            <w:tcW w:w="270" w:type="dxa"/>
          </w:tcPr>
          <w:p w14:paraId="0D320207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4760C" w14:textId="1C5FBB38" w:rsidR="008A1494" w:rsidRPr="000D4935" w:rsidRDefault="001E1B1A" w:rsidP="008A149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</w:t>
            </w:r>
            <w:r w:rsidR="00754F09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742</w:t>
            </w:r>
          </w:p>
        </w:tc>
        <w:tc>
          <w:tcPr>
            <w:tcW w:w="270" w:type="dxa"/>
          </w:tcPr>
          <w:p w14:paraId="3EB18A58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C151F98" w14:textId="422BEC82" w:rsidR="008A1494" w:rsidRPr="000D4935" w:rsidRDefault="001E1B1A" w:rsidP="008A149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</w:t>
            </w:r>
            <w:r w:rsidR="008A1494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043</w:t>
            </w:r>
          </w:p>
        </w:tc>
      </w:tr>
      <w:tr w:rsidR="008A1494" w:rsidRPr="000D4935" w14:paraId="201E13BD" w14:textId="77777777" w:rsidTr="007F49EA">
        <w:tc>
          <w:tcPr>
            <w:tcW w:w="4068" w:type="dxa"/>
            <w:shd w:val="clear" w:color="auto" w:fill="auto"/>
          </w:tcPr>
          <w:p w14:paraId="2767593A" w14:textId="7E44A386" w:rsidR="008A1494" w:rsidRPr="000D4935" w:rsidRDefault="008A1494" w:rsidP="008A149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D6BD98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343A8C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B6EDE4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D12649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B68BEC" w14:textId="77777777" w:rsidR="008A1494" w:rsidRPr="000D4935" w:rsidRDefault="008A1494" w:rsidP="008A149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22A88F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A96F43" w14:textId="77777777" w:rsidR="008A1494" w:rsidRPr="000D4935" w:rsidRDefault="008A1494" w:rsidP="008A149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A1494" w:rsidRPr="000D4935" w14:paraId="0BFFC945" w14:textId="77777777" w:rsidTr="00611AD9">
        <w:tc>
          <w:tcPr>
            <w:tcW w:w="4068" w:type="dxa"/>
            <w:shd w:val="clear" w:color="auto" w:fill="auto"/>
          </w:tcPr>
          <w:p w14:paraId="3CE80E8E" w14:textId="77777777" w:rsidR="008A1494" w:rsidRPr="000D4935" w:rsidRDefault="008A1494" w:rsidP="008A1494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</w:t>
            </w: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>ตามหลัก</w:t>
            </w:r>
            <w:r w:rsidRPr="000D4935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</w:p>
        </w:tc>
        <w:tc>
          <w:tcPr>
            <w:tcW w:w="1080" w:type="dxa"/>
          </w:tcPr>
          <w:p w14:paraId="2D832FB5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CA0F98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C4EFB9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2D33D8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2AC2AE" w14:textId="77777777" w:rsidR="008A1494" w:rsidRPr="000D4935" w:rsidRDefault="008A1494" w:rsidP="008A149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7B658E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F3B1FB" w14:textId="77777777" w:rsidR="008A1494" w:rsidRPr="000D4935" w:rsidRDefault="008A1494" w:rsidP="008A149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1494" w:rsidRPr="000D4935" w14:paraId="765824E8" w14:textId="77777777" w:rsidTr="00611AD9">
        <w:tc>
          <w:tcPr>
            <w:tcW w:w="4068" w:type="dxa"/>
            <w:shd w:val="clear" w:color="auto" w:fill="auto"/>
          </w:tcPr>
          <w:p w14:paraId="6ED922CC" w14:textId="77777777" w:rsidR="008A1494" w:rsidRPr="000D4935" w:rsidRDefault="008A1494" w:rsidP="008A1494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080" w:type="dxa"/>
          </w:tcPr>
          <w:p w14:paraId="1B18D7EF" w14:textId="23640F7A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20ADFD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BF854C" w14:textId="14051E32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698BE7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28E7D8" w14:textId="59B51C22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533BE2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2D3508" w14:textId="7FB4E4A9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1494" w:rsidRPr="000D4935" w14:paraId="75427AA6" w14:textId="77777777" w:rsidTr="00611AD9">
        <w:tc>
          <w:tcPr>
            <w:tcW w:w="4068" w:type="dxa"/>
            <w:shd w:val="clear" w:color="auto" w:fill="auto"/>
          </w:tcPr>
          <w:p w14:paraId="2E8CD08B" w14:textId="62082D8F" w:rsidR="008A1494" w:rsidRPr="000D4935" w:rsidRDefault="005D22D2" w:rsidP="001F3B98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078B3" w:rsidRPr="000D4935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E927D9" w:rsidRPr="000D49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493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8A1494" w:rsidRPr="000D4935"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080" w:type="dxa"/>
          </w:tcPr>
          <w:p w14:paraId="6B292C80" w14:textId="51BCB455" w:rsidR="008A1494" w:rsidRPr="000D4935" w:rsidRDefault="00A52CD0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9D19B2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EF8A6C" w14:textId="17F6424F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9E1305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4C9317" w14:textId="4F5F11B8" w:rsidR="008A1494" w:rsidRPr="000D4935" w:rsidRDefault="00A52CD0" w:rsidP="008A149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B39EF7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E639C2" w14:textId="2D267127" w:rsidR="008A1494" w:rsidRPr="000D4935" w:rsidRDefault="008A1494" w:rsidP="008A1494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A1494" w:rsidRPr="000D4935" w14:paraId="077F7C5B" w14:textId="77777777" w:rsidTr="00611AD9">
        <w:tc>
          <w:tcPr>
            <w:tcW w:w="4068" w:type="dxa"/>
            <w:shd w:val="clear" w:color="auto" w:fill="auto"/>
          </w:tcPr>
          <w:p w14:paraId="644E3389" w14:textId="436B67D3" w:rsidR="008A1494" w:rsidRPr="000D4935" w:rsidRDefault="00E927D9" w:rsidP="00E927D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 xml:space="preserve">      - </w:t>
            </w:r>
            <w:r w:rsidR="008A1494" w:rsidRPr="000D4935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080" w:type="dxa"/>
          </w:tcPr>
          <w:p w14:paraId="271C0708" w14:textId="46D68B09" w:rsidR="008A1494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9</w:t>
            </w:r>
            <w:r w:rsidR="00957015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3</w:t>
            </w:r>
            <w:r w:rsidR="00595D77" w:rsidRPr="000D4935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794685D6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894AF8" w14:textId="0D0B1CDF" w:rsidR="008A1494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18</w:t>
            </w:r>
            <w:r w:rsidR="008A1494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457</w:t>
            </w:r>
          </w:p>
        </w:tc>
        <w:tc>
          <w:tcPr>
            <w:tcW w:w="270" w:type="dxa"/>
          </w:tcPr>
          <w:p w14:paraId="2B0DD90C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4C69BD" w14:textId="283990E5" w:rsidR="008A1494" w:rsidRPr="000D4935" w:rsidRDefault="001E1B1A" w:rsidP="008A149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0E4605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177</w:t>
            </w:r>
          </w:p>
        </w:tc>
        <w:tc>
          <w:tcPr>
            <w:tcW w:w="270" w:type="dxa"/>
          </w:tcPr>
          <w:p w14:paraId="07816356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CC8E65" w14:textId="7DD00DB3" w:rsidR="008A1494" w:rsidRPr="000D4935" w:rsidRDefault="001E1B1A" w:rsidP="008A149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="008A1494" w:rsidRPr="000D493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439</w:t>
            </w:r>
          </w:p>
        </w:tc>
      </w:tr>
      <w:tr w:rsidR="008A1494" w:rsidRPr="000D4935" w14:paraId="29FE22B0" w14:textId="77777777" w:rsidTr="00D9477F">
        <w:tc>
          <w:tcPr>
            <w:tcW w:w="4068" w:type="dxa"/>
            <w:shd w:val="clear" w:color="auto" w:fill="auto"/>
          </w:tcPr>
          <w:p w14:paraId="0F20E6CA" w14:textId="300E48C8" w:rsidR="008A1494" w:rsidRPr="000D4935" w:rsidRDefault="00E927D9" w:rsidP="00E927D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 xml:space="preserve">      - </w:t>
            </w:r>
            <w:r w:rsidR="008A1494" w:rsidRPr="000D4935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428F66" w14:textId="17045F7A" w:rsidR="008A1494" w:rsidRPr="000D4935" w:rsidRDefault="00430B1B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4</w:t>
            </w:r>
            <w:r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="00595D77" w:rsidRPr="000D4935">
              <w:rPr>
                <w:rFonts w:ascii="Angsana New" w:hAnsi="Angsana New"/>
                <w:sz w:val="30"/>
                <w:szCs w:val="30"/>
              </w:rPr>
              <w:t>38</w:t>
            </w:r>
            <w:r w:rsidR="00FA583A" w:rsidRPr="000D4935">
              <w:rPr>
                <w:rFonts w:ascii="Angsana New" w:hAnsi="Angsana New"/>
                <w:sz w:val="30"/>
                <w:szCs w:val="30"/>
              </w:rPr>
              <w:t>5</w:t>
            </w:r>
            <w:r w:rsidRPr="000D49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08428DA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200326" w14:textId="1648D3FC" w:rsidR="008A1494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31</w:t>
            </w:r>
            <w:r w:rsidR="008A1494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676</w:t>
            </w:r>
          </w:p>
        </w:tc>
        <w:tc>
          <w:tcPr>
            <w:tcW w:w="270" w:type="dxa"/>
          </w:tcPr>
          <w:p w14:paraId="2C257504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06D460" w14:textId="363EC0B4" w:rsidR="008A1494" w:rsidRPr="000D4935" w:rsidRDefault="00AE4422" w:rsidP="008A149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/>
              </w:rPr>
              <w:t>310</w:t>
            </w:r>
            <w:r w:rsidRPr="000D49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50E2A04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6E8557" w14:textId="299742A3" w:rsidR="008A1494" w:rsidRPr="000D4935" w:rsidRDefault="001E1B1A" w:rsidP="008A149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="008A1494" w:rsidRPr="000D493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647</w:t>
            </w:r>
          </w:p>
        </w:tc>
      </w:tr>
      <w:tr w:rsidR="008A1494" w:rsidRPr="000D4935" w14:paraId="6410948B" w14:textId="77777777" w:rsidTr="00D9477F">
        <w:tc>
          <w:tcPr>
            <w:tcW w:w="4068" w:type="dxa"/>
            <w:shd w:val="clear" w:color="auto" w:fill="auto"/>
          </w:tcPr>
          <w:p w14:paraId="1562932C" w14:textId="77777777" w:rsidR="008A1494" w:rsidRPr="000D4935" w:rsidRDefault="008A1494" w:rsidP="008A1494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1B4B995" w14:textId="779D6EF8" w:rsidR="008A1494" w:rsidRPr="000D4935" w:rsidRDefault="005B2869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4,950</w:t>
            </w:r>
          </w:p>
        </w:tc>
        <w:tc>
          <w:tcPr>
            <w:tcW w:w="270" w:type="dxa"/>
          </w:tcPr>
          <w:p w14:paraId="0D403E42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A11522" w14:textId="0DB5E6AB" w:rsidR="008A1494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8A1494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133</w:t>
            </w:r>
          </w:p>
        </w:tc>
        <w:tc>
          <w:tcPr>
            <w:tcW w:w="270" w:type="dxa"/>
          </w:tcPr>
          <w:p w14:paraId="62B4C229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B898386" w14:textId="0A3B4499" w:rsidR="008A1494" w:rsidRPr="000D4935" w:rsidRDefault="001E1B1A" w:rsidP="008A149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F44659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867</w:t>
            </w:r>
          </w:p>
        </w:tc>
        <w:tc>
          <w:tcPr>
            <w:tcW w:w="270" w:type="dxa"/>
          </w:tcPr>
          <w:p w14:paraId="75878358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C6B4BD" w14:textId="7ABDAACB" w:rsidR="008A1494" w:rsidRPr="000D4935" w:rsidRDefault="001E1B1A" w:rsidP="008A149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</w:t>
            </w:r>
            <w:r w:rsidR="008A1494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086</w:t>
            </w:r>
          </w:p>
        </w:tc>
      </w:tr>
      <w:tr w:rsidR="008A1494" w:rsidRPr="000D4935" w14:paraId="42C165D6" w14:textId="77777777" w:rsidTr="008F4919">
        <w:trPr>
          <w:trHeight w:val="217"/>
        </w:trPr>
        <w:tc>
          <w:tcPr>
            <w:tcW w:w="4068" w:type="dxa"/>
            <w:shd w:val="clear" w:color="auto" w:fill="auto"/>
          </w:tcPr>
          <w:p w14:paraId="126834D5" w14:textId="36C9CE8B" w:rsidR="008A1494" w:rsidRPr="000D4935" w:rsidRDefault="008A1494" w:rsidP="008A1494">
            <w:pPr>
              <w:ind w:left="342" w:hanging="34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BF930A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4A78C14C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9C5236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90A8DAD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E9F832" w14:textId="77777777" w:rsidR="008A1494" w:rsidRPr="000D4935" w:rsidRDefault="008A1494" w:rsidP="008A149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6EE3618A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21E0FF" w14:textId="77777777" w:rsidR="008A1494" w:rsidRPr="000D4935" w:rsidRDefault="008A1494" w:rsidP="008A149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0"/>
              </w:rPr>
            </w:pPr>
          </w:p>
        </w:tc>
      </w:tr>
      <w:tr w:rsidR="008A1494" w:rsidRPr="000D4935" w14:paraId="0673AEA2" w14:textId="77777777" w:rsidTr="00611AD9">
        <w:tc>
          <w:tcPr>
            <w:tcW w:w="4068" w:type="dxa"/>
            <w:shd w:val="clear" w:color="auto" w:fill="auto"/>
          </w:tcPr>
          <w:p w14:paraId="106C9C5C" w14:textId="77777777" w:rsidR="008A1494" w:rsidRPr="000D4935" w:rsidRDefault="008A1494" w:rsidP="008A1494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B73231" w14:textId="25D2C5C9" w:rsidR="008A1494" w:rsidRPr="000D4935" w:rsidRDefault="00430B1B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16</w:t>
            </w:r>
            <w:r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906</w:t>
            </w:r>
            <w:r w:rsidRPr="000D49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C0D4130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8AC1E8" w14:textId="43455A5A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29</w:t>
            </w:r>
            <w:r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767</w:t>
            </w:r>
            <w:r w:rsidRPr="000D49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D3D913B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F98E3A" w14:textId="1EFB62F9" w:rsidR="008A1494" w:rsidRPr="000D4935" w:rsidRDefault="00F44659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16</w:t>
            </w:r>
            <w:r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906</w:t>
            </w:r>
            <w:r w:rsidRPr="000D49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9D22269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7ED9BA" w14:textId="49F143C9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28</w:t>
            </w:r>
            <w:r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614</w:t>
            </w:r>
            <w:r w:rsidRPr="000D493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1494" w:rsidRPr="000D4935" w14:paraId="076EBE6C" w14:textId="77777777" w:rsidTr="00611AD9">
        <w:tc>
          <w:tcPr>
            <w:tcW w:w="4068" w:type="dxa"/>
          </w:tcPr>
          <w:p w14:paraId="1EFF2C49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E529F2C" w14:textId="77777777" w:rsidR="008A1494" w:rsidRPr="000D4935" w:rsidRDefault="008A1494" w:rsidP="008A1494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02B12CBC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0DE24A" w14:textId="77777777" w:rsidR="008A1494" w:rsidRPr="000D4935" w:rsidRDefault="008A1494" w:rsidP="008A1494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49AF215A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E9F5CD3" w14:textId="77777777" w:rsidR="008A1494" w:rsidRPr="000D4935" w:rsidRDefault="008A1494" w:rsidP="008A1494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22B8F068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EB92E2" w14:textId="77777777" w:rsidR="008A1494" w:rsidRPr="000D4935" w:rsidRDefault="008A1494" w:rsidP="008A1494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8A1494" w:rsidRPr="000D4935" w14:paraId="701A9501" w14:textId="77777777" w:rsidTr="00611AD9">
        <w:tc>
          <w:tcPr>
            <w:tcW w:w="4068" w:type="dxa"/>
          </w:tcPr>
          <w:p w14:paraId="3E8BF24D" w14:textId="11ED3522" w:rsidR="008A1494" w:rsidRPr="000D4935" w:rsidRDefault="008A1494" w:rsidP="008A1494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E1B1A" w:rsidRPr="000D4935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9DB4F3D" w14:textId="745EEAC6" w:rsidR="008A1494" w:rsidRPr="000D4935" w:rsidRDefault="001E1B1A" w:rsidP="008A149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304</w:t>
            </w:r>
            <w:r w:rsidR="00430B1B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723</w:t>
            </w:r>
          </w:p>
        </w:tc>
        <w:tc>
          <w:tcPr>
            <w:tcW w:w="270" w:type="dxa"/>
          </w:tcPr>
          <w:p w14:paraId="0D7B93C8" w14:textId="77777777" w:rsidR="008A1494" w:rsidRPr="000D4935" w:rsidRDefault="008A1494" w:rsidP="008A149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8E1111C" w14:textId="076F9AB7" w:rsidR="008A1494" w:rsidRPr="000D4935" w:rsidRDefault="001E1B1A" w:rsidP="008A149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287</w:t>
            </w:r>
            <w:r w:rsidR="008A1494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145</w:t>
            </w:r>
          </w:p>
        </w:tc>
        <w:tc>
          <w:tcPr>
            <w:tcW w:w="270" w:type="dxa"/>
          </w:tcPr>
          <w:p w14:paraId="4D5A3484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89D8186" w14:textId="554B4CB8" w:rsidR="008A1494" w:rsidRPr="000D4935" w:rsidRDefault="001E1B1A" w:rsidP="008A149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303</w:t>
            </w:r>
            <w:r w:rsidR="00C4469C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581</w:t>
            </w:r>
          </w:p>
        </w:tc>
        <w:tc>
          <w:tcPr>
            <w:tcW w:w="270" w:type="dxa"/>
          </w:tcPr>
          <w:p w14:paraId="6D7EB5C9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110E47E" w14:textId="19D137A8" w:rsidR="008A1494" w:rsidRPr="000D4935" w:rsidRDefault="001E1B1A" w:rsidP="008A149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286</w:t>
            </w:r>
            <w:r w:rsidR="008A1494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878</w:t>
            </w:r>
          </w:p>
        </w:tc>
      </w:tr>
    </w:tbl>
    <w:p w14:paraId="796A1DB7" w14:textId="77777777" w:rsidR="003221F5" w:rsidRPr="000D4935" w:rsidRDefault="003221F5" w:rsidP="00CE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180B0DC" w14:textId="2F4F31DF" w:rsidR="003221F5" w:rsidRPr="000D4935" w:rsidRDefault="0068306E" w:rsidP="00CE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D4935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0D4935">
        <w:rPr>
          <w:rFonts w:ascii="Angsana New" w:hAnsi="Angsana New" w:hint="cs"/>
          <w:sz w:val="30"/>
          <w:szCs w:val="30"/>
        </w:rPr>
        <w:t xml:space="preserve"> </w:t>
      </w:r>
      <w:r w:rsidR="001E1B1A" w:rsidRPr="000D4935">
        <w:rPr>
          <w:rFonts w:ascii="Angsana New" w:hAnsi="Angsana New" w:hint="cs"/>
          <w:sz w:val="30"/>
          <w:szCs w:val="30"/>
        </w:rPr>
        <w:t>5</w:t>
      </w:r>
      <w:r w:rsidRPr="000D4935">
        <w:rPr>
          <w:rFonts w:ascii="Angsana New" w:hAnsi="Angsana New" w:hint="cs"/>
          <w:sz w:val="30"/>
          <w:szCs w:val="30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>เมษายน</w:t>
      </w:r>
      <w:r w:rsidRPr="000D4935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="001E1B1A" w:rsidRPr="000D4935">
        <w:rPr>
          <w:rFonts w:ascii="Angsana New" w:hAnsi="Angsana New" w:hint="cs"/>
          <w:sz w:val="30"/>
          <w:szCs w:val="30"/>
        </w:rPr>
        <w:t>2562</w:t>
      </w:r>
      <w:r w:rsidRPr="000D4935">
        <w:rPr>
          <w:rFonts w:ascii="Angsana New" w:hAnsi="Angsana New" w:hint="cs"/>
          <w:sz w:val="30"/>
          <w:szCs w:val="30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="001E1B1A" w:rsidRPr="000D4935">
        <w:rPr>
          <w:rFonts w:ascii="Angsana New" w:hAnsi="Angsana New" w:hint="cs"/>
          <w:sz w:val="30"/>
          <w:szCs w:val="30"/>
        </w:rPr>
        <w:t>20</w:t>
      </w:r>
      <w:r w:rsidRPr="000D4935">
        <w:rPr>
          <w:rFonts w:ascii="Angsana New" w:hAnsi="Angsana New" w:hint="cs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="001E1B1A" w:rsidRPr="000D4935">
        <w:rPr>
          <w:rFonts w:ascii="Angsana New" w:hAnsi="Angsana New" w:hint="cs"/>
          <w:sz w:val="30"/>
          <w:szCs w:val="30"/>
        </w:rPr>
        <w:t>400</w:t>
      </w:r>
      <w:r w:rsidRPr="000D4935">
        <w:rPr>
          <w:rFonts w:ascii="Angsana New" w:hAnsi="Angsana New" w:hint="cs"/>
          <w:sz w:val="30"/>
          <w:szCs w:val="30"/>
          <w:cs/>
        </w:rPr>
        <w:t xml:space="preserve"> วัน</w:t>
      </w:r>
      <w:r w:rsidRPr="000D4935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กลุ่มบริษัทจึงแก้ไขโครงการผลประโยชน์เมื่อเกษียณแก่พนักงานใน</w:t>
      </w:r>
      <w:r w:rsidRPr="000D4935">
        <w:rPr>
          <w:rFonts w:ascii="Angsana New" w:hAnsi="Angsana New" w:hint="cs"/>
          <w:sz w:val="30"/>
          <w:szCs w:val="30"/>
          <w:rtl/>
          <w:cs/>
        </w:rPr>
        <w:t>ปี</w:t>
      </w:r>
      <w:r w:rsidRPr="000D4935">
        <w:rPr>
          <w:rFonts w:ascii="Angsana New" w:hAnsi="Angsana New" w:hint="cs"/>
          <w:sz w:val="30"/>
          <w:szCs w:val="30"/>
          <w:cs/>
        </w:rPr>
        <w:t xml:space="preserve"> </w:t>
      </w:r>
      <w:r w:rsidR="001E1B1A" w:rsidRPr="000D4935">
        <w:rPr>
          <w:rFonts w:ascii="Angsana New" w:hAnsi="Angsana New" w:hint="cs"/>
          <w:sz w:val="30"/>
          <w:szCs w:val="30"/>
        </w:rPr>
        <w:t>2562</w:t>
      </w:r>
      <w:r w:rsidRPr="000D4935">
        <w:rPr>
          <w:rFonts w:ascii="Angsana New" w:hAnsi="Angsana New" w:hint="cs"/>
          <w:sz w:val="30"/>
          <w:szCs w:val="30"/>
          <w:cs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</w:t>
      </w:r>
      <w:r w:rsidR="00894ECE" w:rsidRPr="000D4935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CE70F2" w:rsidRPr="000D4935">
        <w:rPr>
          <w:rFonts w:ascii="Angsana New" w:hAnsi="Angsana New" w:hint="cs"/>
          <w:sz w:val="30"/>
          <w:szCs w:val="30"/>
          <w:cs/>
        </w:rPr>
        <w:t>รับรู้ประมาณการหนี้สินผลประโยชน์เมื่อเกษียณอายุและต้นทุนบริการในอดีตเพิ่มขึ้น</w:t>
      </w:r>
    </w:p>
    <w:p w14:paraId="186B3B56" w14:textId="77777777" w:rsidR="00F559BC" w:rsidRPr="000D4935" w:rsidRDefault="00F559BC" w:rsidP="00CE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713CB5E" w14:textId="00DFA275" w:rsidR="001A6C39" w:rsidRPr="000D4935" w:rsidRDefault="00812DF6" w:rsidP="00812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0D4935">
        <w:rPr>
          <w:rFonts w:ascii="Angsana New" w:eastAsia="Calibri" w:hAnsi="Angsana New"/>
          <w:sz w:val="30"/>
          <w:szCs w:val="30"/>
        </w:rPr>
        <w:br/>
      </w:r>
      <w:r w:rsidRPr="000D4935">
        <w:rPr>
          <w:rFonts w:ascii="Angsana New" w:eastAsia="Calibri" w:hAnsi="Angsana New"/>
          <w:sz w:val="30"/>
          <w:szCs w:val="30"/>
        </w:rPr>
        <w:br/>
      </w:r>
    </w:p>
    <w:tbl>
      <w:tblPr>
        <w:tblW w:w="936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94"/>
        <w:gridCol w:w="256"/>
        <w:gridCol w:w="1080"/>
        <w:gridCol w:w="270"/>
        <w:gridCol w:w="1080"/>
        <w:gridCol w:w="270"/>
        <w:gridCol w:w="1089"/>
      </w:tblGrid>
      <w:tr w:rsidR="00515EFE" w:rsidRPr="000D4935" w14:paraId="5AC2BEC5" w14:textId="77777777" w:rsidTr="00A6030F">
        <w:tc>
          <w:tcPr>
            <w:tcW w:w="4230" w:type="dxa"/>
            <w:vMerge w:val="restart"/>
          </w:tcPr>
          <w:p w14:paraId="6A896676" w14:textId="35F14D84" w:rsidR="00515EFE" w:rsidRPr="000D4935" w:rsidRDefault="003221F5" w:rsidP="00B3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column"/>
            </w:r>
            <w:r w:rsidR="00515EFE" w:rsidRPr="000D4935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</w:t>
            </w:r>
            <w:r w:rsidR="00F1577E" w:rsidRPr="000D4935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หลัก</w:t>
            </w:r>
            <w:r w:rsidR="00515EFE" w:rsidRPr="000D4935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ในการประมาณการตาม</w:t>
            </w:r>
          </w:p>
          <w:p w14:paraId="4FB0E58D" w14:textId="7AFA2C7B" w:rsidR="00515EFE" w:rsidRPr="000D4935" w:rsidRDefault="00515EFE" w:rsidP="0051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0D4935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430" w:type="dxa"/>
            <w:gridSpan w:val="3"/>
          </w:tcPr>
          <w:p w14:paraId="506322C5" w14:textId="77777777" w:rsidR="00515EFE" w:rsidRPr="000D4935" w:rsidRDefault="00515EFE" w:rsidP="00B3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639C386" w14:textId="77777777" w:rsidR="00515EFE" w:rsidRPr="000D4935" w:rsidRDefault="00515EFE" w:rsidP="00B3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14:paraId="710EAAFE" w14:textId="77777777" w:rsidR="00515EFE" w:rsidRPr="000D4935" w:rsidRDefault="00515EFE" w:rsidP="00B3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5EFE" w:rsidRPr="000D4935" w14:paraId="5C52D964" w14:textId="77777777" w:rsidTr="00A6030F">
        <w:tc>
          <w:tcPr>
            <w:tcW w:w="4230" w:type="dxa"/>
            <w:vMerge/>
          </w:tcPr>
          <w:p w14:paraId="7C1D6600" w14:textId="77777777" w:rsidR="00515EFE" w:rsidRPr="000D4935" w:rsidRDefault="00515EFE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</w:tcPr>
          <w:p w14:paraId="0EDF176C" w14:textId="2CC643D1" w:rsidR="00515EFE" w:rsidRPr="000D4935" w:rsidRDefault="001E1B1A" w:rsidP="00361CE3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56" w:type="dxa"/>
          </w:tcPr>
          <w:p w14:paraId="1F9242CF" w14:textId="77777777" w:rsidR="00515EFE" w:rsidRPr="000D4935" w:rsidRDefault="00515EFE" w:rsidP="00361CE3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919B7FF" w14:textId="0A46C712" w:rsidR="00515EFE" w:rsidRPr="000D4935" w:rsidRDefault="001E1B1A" w:rsidP="00361CE3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7AB47F56" w14:textId="77777777" w:rsidR="00515EFE" w:rsidRPr="000D4935" w:rsidRDefault="00515EFE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85EDF1" w14:textId="069C9D3B" w:rsidR="00515EFE" w:rsidRPr="000D4935" w:rsidRDefault="001E1B1A" w:rsidP="00361CE3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22061F61" w14:textId="77777777" w:rsidR="00515EFE" w:rsidRPr="000D4935" w:rsidRDefault="00515EFE" w:rsidP="00361CE3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5FEE8435" w14:textId="1653FADB" w:rsidR="00515EFE" w:rsidRPr="000D4935" w:rsidRDefault="001E1B1A" w:rsidP="00361CE3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361CE3" w:rsidRPr="000D4935" w14:paraId="6F7FAE3D" w14:textId="77777777" w:rsidTr="00A6030F">
        <w:tc>
          <w:tcPr>
            <w:tcW w:w="4230" w:type="dxa"/>
          </w:tcPr>
          <w:p w14:paraId="716ABFFF" w14:textId="77777777" w:rsidR="00361CE3" w:rsidRPr="000D4935" w:rsidRDefault="00361CE3" w:rsidP="00361CE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9" w:type="dxa"/>
            <w:gridSpan w:val="7"/>
          </w:tcPr>
          <w:p w14:paraId="27547E58" w14:textId="77777777" w:rsidR="00361CE3" w:rsidRPr="000D4935" w:rsidRDefault="00361CE3" w:rsidP="00361CE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493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</w:tr>
      <w:tr w:rsidR="008A1494" w:rsidRPr="000D4935" w14:paraId="388DF95B" w14:textId="77777777" w:rsidTr="00A6030F">
        <w:tc>
          <w:tcPr>
            <w:tcW w:w="4230" w:type="dxa"/>
          </w:tcPr>
          <w:p w14:paraId="104C43D0" w14:textId="77777777" w:rsidR="008A1494" w:rsidRPr="000D4935" w:rsidRDefault="008A1494" w:rsidP="008A1494">
            <w:pPr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94" w:type="dxa"/>
          </w:tcPr>
          <w:p w14:paraId="58D23A88" w14:textId="3C115BD6" w:rsidR="008A1494" w:rsidRPr="000D4935" w:rsidRDefault="001E1B1A" w:rsidP="008A1494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87D85" w:rsidRPr="000D4935">
              <w:rPr>
                <w:rFonts w:ascii="Angsana New" w:hAnsi="Angsana New"/>
                <w:sz w:val="30"/>
                <w:szCs w:val="30"/>
              </w:rPr>
              <w:t>.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56" w:type="dxa"/>
          </w:tcPr>
          <w:p w14:paraId="141C678C" w14:textId="77777777" w:rsidR="008A1494" w:rsidRPr="000D4935" w:rsidRDefault="008A1494" w:rsidP="008A149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BD2E2B" w14:textId="0EE9EC48" w:rsidR="008A1494" w:rsidRPr="000D4935" w:rsidRDefault="001E1B1A" w:rsidP="008A1494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A1494" w:rsidRPr="000D4935">
              <w:rPr>
                <w:rFonts w:ascii="Angsana New" w:hAnsi="Angsana New"/>
                <w:sz w:val="30"/>
                <w:szCs w:val="30"/>
              </w:rPr>
              <w:t>.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14A0E5F7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A2ED00" w14:textId="514AD2DA" w:rsidR="008A1494" w:rsidRPr="000D4935" w:rsidRDefault="001E1B1A" w:rsidP="008A1494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87D85" w:rsidRPr="000D4935">
              <w:rPr>
                <w:rFonts w:ascii="Angsana New" w:hAnsi="Angsana New"/>
                <w:sz w:val="30"/>
                <w:szCs w:val="30"/>
              </w:rPr>
              <w:t>.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46B02A6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085178A5" w14:textId="6A72A0EC" w:rsidR="008A1494" w:rsidRPr="000D4935" w:rsidRDefault="001E1B1A" w:rsidP="008A1494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A1494" w:rsidRPr="000D4935">
              <w:rPr>
                <w:rFonts w:ascii="Angsana New" w:hAnsi="Angsana New"/>
                <w:sz w:val="30"/>
                <w:szCs w:val="30"/>
              </w:rPr>
              <w:t>.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8A1494" w:rsidRPr="000D4935" w14:paraId="304BE988" w14:textId="77777777" w:rsidTr="00A6030F">
        <w:tc>
          <w:tcPr>
            <w:tcW w:w="4230" w:type="dxa"/>
          </w:tcPr>
          <w:p w14:paraId="39A3E05D" w14:textId="77777777" w:rsidR="008A1494" w:rsidRPr="000D4935" w:rsidRDefault="008A1494" w:rsidP="008A1494">
            <w:pPr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อัตราการขึ้นเงินเดือนในอนาคต</w:t>
            </w:r>
          </w:p>
        </w:tc>
        <w:tc>
          <w:tcPr>
            <w:tcW w:w="1094" w:type="dxa"/>
          </w:tcPr>
          <w:p w14:paraId="5EE3347D" w14:textId="01AB89AF" w:rsidR="008A1494" w:rsidRPr="000D4935" w:rsidRDefault="001E1B1A" w:rsidP="008A1494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E87D85" w:rsidRPr="000D4935">
              <w:rPr>
                <w:rFonts w:ascii="Angsana New" w:hAnsi="Angsana New"/>
                <w:sz w:val="30"/>
                <w:szCs w:val="30"/>
              </w:rPr>
              <w:t>.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56" w:type="dxa"/>
          </w:tcPr>
          <w:p w14:paraId="4D617E0B" w14:textId="77777777" w:rsidR="008A1494" w:rsidRPr="000D4935" w:rsidRDefault="008A1494" w:rsidP="008A149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2D55A5" w14:textId="6C95D2FA" w:rsidR="008A1494" w:rsidRPr="000D4935" w:rsidRDefault="001E1B1A" w:rsidP="008A1494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8A1494" w:rsidRPr="000D4935">
              <w:rPr>
                <w:rFonts w:ascii="Angsana New" w:hAnsi="Angsana New"/>
                <w:sz w:val="30"/>
                <w:szCs w:val="30"/>
              </w:rPr>
              <w:t>.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563B7920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A2A6D4" w14:textId="04A7C124" w:rsidR="008A1494" w:rsidRPr="000D4935" w:rsidRDefault="001E1B1A" w:rsidP="008A1494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E87D85" w:rsidRPr="000D4935">
              <w:rPr>
                <w:rFonts w:ascii="Angsana New" w:hAnsi="Angsana New"/>
                <w:sz w:val="30"/>
                <w:szCs w:val="30"/>
              </w:rPr>
              <w:t>.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74E6E390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58B4EF44" w14:textId="2194ED75" w:rsidR="008A1494" w:rsidRPr="000D4935" w:rsidRDefault="001E1B1A" w:rsidP="008A1494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8A1494" w:rsidRPr="000D4935">
              <w:rPr>
                <w:rFonts w:ascii="Angsana New" w:hAnsi="Angsana New"/>
                <w:sz w:val="30"/>
                <w:szCs w:val="30"/>
              </w:rPr>
              <w:t>.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</w:tbl>
    <w:p w14:paraId="6B4ADA79" w14:textId="77777777" w:rsidR="00FE0D79" w:rsidRPr="000D4935" w:rsidRDefault="00FE0D79" w:rsidP="00B80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31AC4C85" w14:textId="77777777" w:rsidR="00B438F8" w:rsidRPr="000D4935" w:rsidRDefault="002572A6" w:rsidP="00304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ข้อสมมติ</w:t>
      </w:r>
      <w:r w:rsidR="00B438F8" w:rsidRPr="000D4935">
        <w:rPr>
          <w:rFonts w:ascii="Angsana New" w:hAnsi="Angsana New"/>
          <w:sz w:val="30"/>
          <w:szCs w:val="30"/>
          <w:cs/>
        </w:rPr>
        <w:t xml:space="preserve">เกี่ยวกับอัตรามรณะในอนาคตถือตามข้อมูลทางสถิติที่เผยแพร่ทั่วไปและตารางมรณะ </w:t>
      </w:r>
    </w:p>
    <w:p w14:paraId="3A0047D5" w14:textId="77777777" w:rsidR="00993A79" w:rsidRPr="000D4935" w:rsidRDefault="00993A79" w:rsidP="007349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57F45D9C" w14:textId="117AE162" w:rsidR="00AD3C59" w:rsidRPr="000D4935" w:rsidRDefault="00993A79" w:rsidP="00455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0D4935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1E1B1A" w:rsidRPr="000D4935">
        <w:rPr>
          <w:rFonts w:ascii="Angsana New" w:hAnsi="Angsana New"/>
          <w:spacing w:val="-4"/>
          <w:sz w:val="30"/>
          <w:szCs w:val="30"/>
        </w:rPr>
        <w:t>31</w:t>
      </w:r>
      <w:r w:rsidRPr="000D4935">
        <w:rPr>
          <w:rFonts w:ascii="Angsana New" w:hAnsi="Angsana New"/>
          <w:spacing w:val="-4"/>
          <w:sz w:val="30"/>
          <w:szCs w:val="30"/>
        </w:rPr>
        <w:t xml:space="preserve"> </w:t>
      </w:r>
      <w:r w:rsidRPr="000D4935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1E1B1A" w:rsidRPr="000D4935">
        <w:rPr>
          <w:rFonts w:ascii="Angsana New" w:hAnsi="Angsana New"/>
          <w:spacing w:val="-4"/>
          <w:sz w:val="30"/>
          <w:szCs w:val="30"/>
        </w:rPr>
        <w:t>2563</w:t>
      </w:r>
      <w:r w:rsidR="00FD4C66" w:rsidRPr="000D4935">
        <w:rPr>
          <w:rFonts w:ascii="Angsana New" w:hAnsi="Angsana New"/>
          <w:spacing w:val="-4"/>
          <w:sz w:val="30"/>
          <w:szCs w:val="30"/>
        </w:rPr>
        <w:t xml:space="preserve"> </w:t>
      </w:r>
      <w:r w:rsidRPr="000D4935">
        <w:rPr>
          <w:rFonts w:ascii="Angsana New" w:hAnsi="Angsana New"/>
          <w:spacing w:val="-4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9957A1" w:rsidRPr="000D4935">
        <w:rPr>
          <w:rFonts w:ascii="Angsana New" w:hAnsi="Angsana New"/>
          <w:spacing w:val="-4"/>
          <w:sz w:val="30"/>
          <w:szCs w:val="30"/>
        </w:rPr>
        <w:t xml:space="preserve"> </w:t>
      </w:r>
      <w:r w:rsidR="001E1B1A" w:rsidRPr="000D4935">
        <w:rPr>
          <w:rFonts w:ascii="Angsana New" w:hAnsi="Angsana New"/>
          <w:spacing w:val="-4"/>
          <w:sz w:val="30"/>
          <w:szCs w:val="30"/>
        </w:rPr>
        <w:t>8</w:t>
      </w:r>
      <w:r w:rsidR="008F1C20" w:rsidRPr="000D4935">
        <w:rPr>
          <w:rFonts w:ascii="Angsana New" w:hAnsi="Angsana New"/>
          <w:spacing w:val="-4"/>
          <w:sz w:val="30"/>
          <w:szCs w:val="30"/>
        </w:rPr>
        <w:t xml:space="preserve"> </w:t>
      </w:r>
      <w:r w:rsidRPr="000D4935">
        <w:rPr>
          <w:rFonts w:ascii="Angsana New" w:hAnsi="Angsana New"/>
          <w:spacing w:val="-4"/>
          <w:sz w:val="30"/>
          <w:szCs w:val="30"/>
          <w:cs/>
        </w:rPr>
        <w:t>ปี</w:t>
      </w:r>
      <w:r w:rsidRPr="000D4935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(</w:t>
      </w:r>
      <w:r w:rsidR="001E1B1A" w:rsidRPr="000D4935">
        <w:rPr>
          <w:rFonts w:ascii="Angsana New" w:hAnsi="Angsana New"/>
          <w:i/>
          <w:iCs/>
          <w:spacing w:val="-4"/>
          <w:sz w:val="30"/>
          <w:szCs w:val="30"/>
        </w:rPr>
        <w:t>2562</w:t>
      </w:r>
      <w:r w:rsidRPr="000D4935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1E1B1A" w:rsidRPr="000D4935">
        <w:rPr>
          <w:rFonts w:ascii="Angsana New" w:hAnsi="Angsana New"/>
          <w:i/>
          <w:iCs/>
          <w:spacing w:val="-4"/>
          <w:sz w:val="30"/>
          <w:szCs w:val="30"/>
        </w:rPr>
        <w:t>8</w:t>
      </w:r>
      <w:r w:rsidRPr="000D4935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0D4935">
        <w:rPr>
          <w:rFonts w:ascii="Angsana New" w:hAnsi="Angsana New"/>
          <w:i/>
          <w:iCs/>
          <w:spacing w:val="-4"/>
          <w:sz w:val="30"/>
          <w:szCs w:val="30"/>
          <w:cs/>
        </w:rPr>
        <w:t>ปี)</w:t>
      </w:r>
    </w:p>
    <w:p w14:paraId="03D8A0A8" w14:textId="77777777" w:rsidR="00611AD9" w:rsidRPr="000D4935" w:rsidRDefault="00611AD9" w:rsidP="00455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54B803BC" w14:textId="77777777" w:rsidR="00993A79" w:rsidRPr="000D4935" w:rsidRDefault="00993A79" w:rsidP="00CB42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0D4935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327429E0" w14:textId="77777777" w:rsidR="00CB4246" w:rsidRPr="000D4935" w:rsidRDefault="00CB4246" w:rsidP="00CB42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color w:val="0000FF"/>
          <w:sz w:val="22"/>
          <w:szCs w:val="22"/>
        </w:rPr>
      </w:pPr>
    </w:p>
    <w:p w14:paraId="63EDC05B" w14:textId="77777777" w:rsidR="00515EFE" w:rsidRPr="000D4935" w:rsidRDefault="00515EFE" w:rsidP="00515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49A52457" w14:textId="5F6FF798" w:rsidR="009E3161" w:rsidRPr="000D4935" w:rsidRDefault="009E3161" w:rsidP="00EE5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tbl>
      <w:tblPr>
        <w:tblW w:w="9205" w:type="dxa"/>
        <w:tblInd w:w="450" w:type="dxa"/>
        <w:tblLook w:val="01E0" w:firstRow="1" w:lastRow="1" w:firstColumn="1" w:lastColumn="1" w:noHBand="0" w:noVBand="0"/>
      </w:tblPr>
      <w:tblGrid>
        <w:gridCol w:w="4320"/>
        <w:gridCol w:w="1037"/>
        <w:gridCol w:w="233"/>
        <w:gridCol w:w="1067"/>
        <w:gridCol w:w="233"/>
        <w:gridCol w:w="1025"/>
        <w:gridCol w:w="235"/>
        <w:gridCol w:w="1055"/>
      </w:tblGrid>
      <w:tr w:rsidR="00A453B0" w:rsidRPr="000D4935" w14:paraId="06097A21" w14:textId="77777777" w:rsidTr="00A6030F">
        <w:trPr>
          <w:trHeight w:val="20"/>
          <w:tblHeader/>
        </w:trPr>
        <w:tc>
          <w:tcPr>
            <w:tcW w:w="4320" w:type="dxa"/>
          </w:tcPr>
          <w:p w14:paraId="68ABF70B" w14:textId="77777777" w:rsidR="00A453B0" w:rsidRPr="000D4935" w:rsidRDefault="00A453B0" w:rsidP="000F7D53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28314AA6" w14:textId="42F0F2B0" w:rsidR="00A453B0" w:rsidRPr="000D4935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D493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453B0" w:rsidRPr="000D4935" w14:paraId="23B807BD" w14:textId="77777777" w:rsidTr="00A6030F">
        <w:trPr>
          <w:trHeight w:val="20"/>
          <w:tblHeader/>
        </w:trPr>
        <w:tc>
          <w:tcPr>
            <w:tcW w:w="4320" w:type="dxa"/>
          </w:tcPr>
          <w:p w14:paraId="349F03D4" w14:textId="77777777" w:rsidR="00A453B0" w:rsidRPr="000D4935" w:rsidRDefault="00A453B0" w:rsidP="000F7D5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5362AC90" w14:textId="17DF3B73" w:rsidR="00A453B0" w:rsidRPr="000D4935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0D493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794C4D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3" w:type="dxa"/>
          </w:tcPr>
          <w:p w14:paraId="0B82F445" w14:textId="77777777" w:rsidR="00A453B0" w:rsidRPr="000D4935" w:rsidRDefault="00A453B0" w:rsidP="000F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39E1BA62" w14:textId="7B66B133" w:rsidR="00A453B0" w:rsidRPr="000D4935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0D49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0D493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794C4D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551170" w:rsidRPr="000D4935" w14:paraId="041AC1D3" w14:textId="77777777" w:rsidTr="00A6030F">
        <w:trPr>
          <w:trHeight w:val="20"/>
          <w:tblHeader/>
        </w:trPr>
        <w:tc>
          <w:tcPr>
            <w:tcW w:w="4320" w:type="dxa"/>
          </w:tcPr>
          <w:p w14:paraId="660D91BC" w14:textId="3A40DF64" w:rsidR="00A453B0" w:rsidRPr="000D4935" w:rsidRDefault="00A453B0" w:rsidP="000F7D5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E1B1A"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</w:tcPr>
          <w:p w14:paraId="319CBC5A" w14:textId="02E44685" w:rsidR="00A453B0" w:rsidRPr="000D4935" w:rsidRDefault="001E1B1A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3" w:type="dxa"/>
          </w:tcPr>
          <w:p w14:paraId="64F2A77A" w14:textId="77777777" w:rsidR="00A453B0" w:rsidRPr="000D4935" w:rsidRDefault="00A453B0" w:rsidP="000F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4C0FEAE8" w14:textId="52E086EC" w:rsidR="00A453B0" w:rsidRPr="000D4935" w:rsidRDefault="001E1B1A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3" w:type="dxa"/>
          </w:tcPr>
          <w:p w14:paraId="19B39C3A" w14:textId="77777777" w:rsidR="00A453B0" w:rsidRPr="000D4935" w:rsidRDefault="00A453B0" w:rsidP="000F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1A7D1DA9" w14:textId="74A2BB91" w:rsidR="00A453B0" w:rsidRPr="000D4935" w:rsidRDefault="001E1B1A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5" w:type="dxa"/>
          </w:tcPr>
          <w:p w14:paraId="4CE7A5E6" w14:textId="77777777" w:rsidR="00A453B0" w:rsidRPr="000D4935" w:rsidRDefault="00A453B0" w:rsidP="000F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6DD449A9" w14:textId="58C66ABB" w:rsidR="00A453B0" w:rsidRPr="000D4935" w:rsidRDefault="001E1B1A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A453B0" w:rsidRPr="000D4935" w14:paraId="19AD2AD7" w14:textId="77777777" w:rsidTr="00A6030F">
        <w:trPr>
          <w:trHeight w:val="20"/>
          <w:tblHeader/>
        </w:trPr>
        <w:tc>
          <w:tcPr>
            <w:tcW w:w="4320" w:type="dxa"/>
          </w:tcPr>
          <w:p w14:paraId="118A5EA6" w14:textId="77777777" w:rsidR="00A453B0" w:rsidRPr="000D4935" w:rsidRDefault="00A453B0" w:rsidP="000F7D53">
            <w:pPr>
              <w:ind w:left="234" w:hanging="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045DB31E" w14:textId="4C2C55AE" w:rsidR="00A453B0" w:rsidRPr="000D4935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D493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0659A8" w:rsidRPr="000D493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D493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A1494" w:rsidRPr="000D4935" w14:paraId="5BC0C180" w14:textId="77777777" w:rsidTr="00A6030F">
        <w:trPr>
          <w:trHeight w:val="20"/>
        </w:trPr>
        <w:tc>
          <w:tcPr>
            <w:tcW w:w="4320" w:type="dxa"/>
          </w:tcPr>
          <w:p w14:paraId="235142A3" w14:textId="77777777" w:rsidR="008A1494" w:rsidRPr="000D4935" w:rsidRDefault="008A1494" w:rsidP="008A1494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0D493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14:paraId="7F763A75" w14:textId="45684371" w:rsidR="008A1494" w:rsidRPr="000D4935" w:rsidRDefault="00D15F3A" w:rsidP="008A1494">
            <w:pPr>
              <w:pStyle w:val="acctfourfigures"/>
              <w:tabs>
                <w:tab w:val="clear" w:pos="765"/>
              </w:tabs>
              <w:spacing w:line="240" w:lineRule="atLeast"/>
              <w:ind w:left="-79" w:right="-7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017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75AD9323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1EF290A4" w14:textId="55F8E92D" w:rsidR="008A1494" w:rsidRPr="000D4935" w:rsidRDefault="008A1494" w:rsidP="008A14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484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5AA39ED8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5211B84F" w14:textId="3D3E3E71" w:rsidR="008A1494" w:rsidRPr="000D4935" w:rsidRDefault="001E1B1A" w:rsidP="008A1494">
            <w:pPr>
              <w:pStyle w:val="acctfourfigures"/>
              <w:tabs>
                <w:tab w:val="clear" w:pos="765"/>
              </w:tabs>
              <w:spacing w:line="240" w:lineRule="atLeast"/>
              <w:ind w:left="-79"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F65148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975</w:t>
            </w:r>
          </w:p>
        </w:tc>
        <w:tc>
          <w:tcPr>
            <w:tcW w:w="235" w:type="dxa"/>
            <w:vAlign w:val="center"/>
          </w:tcPr>
          <w:p w14:paraId="0CD88180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68ECB3F6" w14:textId="09640D82" w:rsidR="008A1494" w:rsidRPr="000D4935" w:rsidRDefault="001E1B1A" w:rsidP="008A1494">
            <w:pPr>
              <w:pStyle w:val="acctfourfigures"/>
              <w:tabs>
                <w:tab w:val="clear" w:pos="765"/>
              </w:tabs>
              <w:spacing w:line="240" w:lineRule="atLeast"/>
              <w:ind w:left="-79" w:right="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8A1494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371</w:t>
            </w:r>
          </w:p>
        </w:tc>
      </w:tr>
      <w:tr w:rsidR="008A1494" w:rsidRPr="000D4935" w14:paraId="36F8D179" w14:textId="77777777" w:rsidTr="00A6030F">
        <w:trPr>
          <w:trHeight w:val="20"/>
        </w:trPr>
        <w:tc>
          <w:tcPr>
            <w:tcW w:w="4320" w:type="dxa"/>
          </w:tcPr>
          <w:p w14:paraId="0CCC433D" w14:textId="77777777" w:rsidR="008A1494" w:rsidRPr="000D4935" w:rsidRDefault="008A1494" w:rsidP="008A1494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133C38AE" w14:textId="66B0934D" w:rsidR="008A1494" w:rsidRPr="000D4935" w:rsidRDefault="001E1B1A" w:rsidP="008A149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D15F3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411</w:t>
            </w:r>
          </w:p>
        </w:tc>
        <w:tc>
          <w:tcPr>
            <w:tcW w:w="233" w:type="dxa"/>
          </w:tcPr>
          <w:p w14:paraId="08572390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11FBEF35" w14:textId="78554827" w:rsidR="008A1494" w:rsidRPr="000D4935" w:rsidRDefault="001E1B1A" w:rsidP="008A1494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8A1494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872</w:t>
            </w:r>
          </w:p>
        </w:tc>
        <w:tc>
          <w:tcPr>
            <w:tcW w:w="233" w:type="dxa"/>
          </w:tcPr>
          <w:p w14:paraId="091477F5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714AB237" w14:textId="2C976F87" w:rsidR="008A1494" w:rsidRPr="000D4935" w:rsidRDefault="00F65148" w:rsidP="008A1494">
            <w:pPr>
              <w:pStyle w:val="acctfourfigures"/>
              <w:tabs>
                <w:tab w:val="clear" w:pos="765"/>
              </w:tabs>
              <w:spacing w:line="240" w:lineRule="atLeast"/>
              <w:ind w:left="-79" w:right="-2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0D493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639</w:t>
            </w:r>
            <w:r w:rsidR="00A04727" w:rsidRPr="000D4935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5" w:type="dxa"/>
          </w:tcPr>
          <w:p w14:paraId="59A3DB5E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7E239ADB" w14:textId="1EE0D0E6" w:rsidR="008A1494" w:rsidRPr="000D4935" w:rsidRDefault="008A1494" w:rsidP="008A149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0D493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155</w:t>
            </w:r>
            <w:r w:rsidRPr="000D4935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</w:tbl>
    <w:p w14:paraId="43528014" w14:textId="77777777" w:rsidR="008A1494" w:rsidRPr="000D4935" w:rsidRDefault="008A1494" w:rsidP="00065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9205" w:type="dxa"/>
        <w:tblInd w:w="450" w:type="dxa"/>
        <w:tblLook w:val="01E0" w:firstRow="1" w:lastRow="1" w:firstColumn="1" w:lastColumn="1" w:noHBand="0" w:noVBand="0"/>
      </w:tblPr>
      <w:tblGrid>
        <w:gridCol w:w="4320"/>
        <w:gridCol w:w="1037"/>
        <w:gridCol w:w="233"/>
        <w:gridCol w:w="1067"/>
        <w:gridCol w:w="233"/>
        <w:gridCol w:w="1025"/>
        <w:gridCol w:w="235"/>
        <w:gridCol w:w="1055"/>
      </w:tblGrid>
      <w:tr w:rsidR="00A453B0" w:rsidRPr="000D4935" w14:paraId="4C4AD3D3" w14:textId="77777777" w:rsidTr="00A6030F">
        <w:trPr>
          <w:trHeight w:val="20"/>
          <w:tblHeader/>
        </w:trPr>
        <w:tc>
          <w:tcPr>
            <w:tcW w:w="4320" w:type="dxa"/>
          </w:tcPr>
          <w:p w14:paraId="1AC4B578" w14:textId="77777777" w:rsidR="00A453B0" w:rsidRPr="000D4935" w:rsidRDefault="00A453B0" w:rsidP="000F7D53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0772704C" w14:textId="31AF83BF" w:rsidR="00A453B0" w:rsidRPr="000D4935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D493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0D4935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0D493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A453B0" w:rsidRPr="000D4935" w14:paraId="51ED445B" w14:textId="77777777" w:rsidTr="00A6030F">
        <w:trPr>
          <w:trHeight w:val="20"/>
          <w:tblHeader/>
        </w:trPr>
        <w:tc>
          <w:tcPr>
            <w:tcW w:w="4320" w:type="dxa"/>
          </w:tcPr>
          <w:p w14:paraId="6DAD12AD" w14:textId="77777777" w:rsidR="00A453B0" w:rsidRPr="000D4935" w:rsidRDefault="00A453B0" w:rsidP="000F7D5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23B26C90" w14:textId="5623DE14" w:rsidR="00A453B0" w:rsidRPr="000D4935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0D493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B333D2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3" w:type="dxa"/>
          </w:tcPr>
          <w:p w14:paraId="0EFB9194" w14:textId="77777777" w:rsidR="00A453B0" w:rsidRPr="000D4935" w:rsidRDefault="00A453B0" w:rsidP="000F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640C9642" w14:textId="07FB6D4A" w:rsidR="00A453B0" w:rsidRPr="000D4935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0D49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0D493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B333D2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A453B0" w:rsidRPr="000D4935" w14:paraId="7A14AFEC" w14:textId="77777777" w:rsidTr="00A6030F">
        <w:trPr>
          <w:trHeight w:val="20"/>
          <w:tblHeader/>
        </w:trPr>
        <w:tc>
          <w:tcPr>
            <w:tcW w:w="4320" w:type="dxa"/>
          </w:tcPr>
          <w:p w14:paraId="166443DB" w14:textId="3102B6CE" w:rsidR="00A453B0" w:rsidRPr="000D4935" w:rsidRDefault="00A453B0" w:rsidP="000F7D5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E1B1A"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</w:tcPr>
          <w:p w14:paraId="1F8BF882" w14:textId="770739CB" w:rsidR="00A453B0" w:rsidRPr="000D4935" w:rsidRDefault="001E1B1A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3" w:type="dxa"/>
          </w:tcPr>
          <w:p w14:paraId="57C965CC" w14:textId="77777777" w:rsidR="00A453B0" w:rsidRPr="000D4935" w:rsidRDefault="00A453B0" w:rsidP="000F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64532364" w14:textId="39AB9DDB" w:rsidR="00A453B0" w:rsidRPr="000D4935" w:rsidRDefault="001E1B1A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3" w:type="dxa"/>
          </w:tcPr>
          <w:p w14:paraId="64819CD3" w14:textId="77777777" w:rsidR="00A453B0" w:rsidRPr="000D4935" w:rsidRDefault="00A453B0" w:rsidP="000F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5B6A4143" w14:textId="5C3BA713" w:rsidR="00A453B0" w:rsidRPr="000D4935" w:rsidRDefault="001E1B1A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5" w:type="dxa"/>
          </w:tcPr>
          <w:p w14:paraId="165695C9" w14:textId="77777777" w:rsidR="00A453B0" w:rsidRPr="000D4935" w:rsidRDefault="00A453B0" w:rsidP="000F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12BD0FD2" w14:textId="554FB254" w:rsidR="00A453B0" w:rsidRPr="000D4935" w:rsidRDefault="001E1B1A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A453B0" w:rsidRPr="000D4935" w14:paraId="537013BB" w14:textId="77777777" w:rsidTr="00A6030F">
        <w:trPr>
          <w:trHeight w:val="20"/>
          <w:tblHeader/>
        </w:trPr>
        <w:tc>
          <w:tcPr>
            <w:tcW w:w="4320" w:type="dxa"/>
          </w:tcPr>
          <w:p w14:paraId="06ADD943" w14:textId="77777777" w:rsidR="00A453B0" w:rsidRPr="000D4935" w:rsidRDefault="00A453B0" w:rsidP="000F7D53">
            <w:pPr>
              <w:ind w:left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5674A1CD" w14:textId="0F814DA8" w:rsidR="00A453B0" w:rsidRPr="000D4935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0D493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333D2" w:rsidRPr="000D493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D493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A1494" w:rsidRPr="000D4935" w14:paraId="228B334B" w14:textId="77777777" w:rsidTr="00A6030F">
        <w:trPr>
          <w:trHeight w:val="20"/>
        </w:trPr>
        <w:tc>
          <w:tcPr>
            <w:tcW w:w="4320" w:type="dxa"/>
          </w:tcPr>
          <w:p w14:paraId="78B65C61" w14:textId="77777777" w:rsidR="008A1494" w:rsidRPr="000D4935" w:rsidRDefault="008A1494" w:rsidP="008A1494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0D493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14:paraId="0702F42C" w14:textId="0B127116" w:rsidR="008A1494" w:rsidRPr="000D4935" w:rsidRDefault="00024FB9" w:rsidP="008A1494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949</w:t>
            </w:r>
            <w:r w:rsidR="000E41B4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175DE413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08036733" w14:textId="66D905FB" w:rsidR="008A1494" w:rsidRPr="000D4935" w:rsidRDefault="008A1494" w:rsidP="008A14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484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059ACF25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1F097A16" w14:textId="6BCA5F1F" w:rsidR="008A1494" w:rsidRPr="000D4935" w:rsidRDefault="001E1B1A" w:rsidP="008A1494">
            <w:pPr>
              <w:pStyle w:val="acctfourfigures"/>
              <w:tabs>
                <w:tab w:val="clear" w:pos="765"/>
              </w:tabs>
              <w:spacing w:line="240" w:lineRule="atLeast"/>
              <w:ind w:left="-79"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EB1932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898</w:t>
            </w:r>
          </w:p>
        </w:tc>
        <w:tc>
          <w:tcPr>
            <w:tcW w:w="235" w:type="dxa"/>
            <w:vAlign w:val="center"/>
          </w:tcPr>
          <w:p w14:paraId="499D67F2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36A99378" w14:textId="720B3999" w:rsidR="008A1494" w:rsidRPr="000D4935" w:rsidRDefault="001E1B1A" w:rsidP="008A1494">
            <w:pPr>
              <w:pStyle w:val="acctfourfigures"/>
              <w:tabs>
                <w:tab w:val="clear" w:pos="765"/>
              </w:tabs>
              <w:spacing w:line="240" w:lineRule="atLeast"/>
              <w:ind w:left="-79" w:right="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8A1494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371</w:t>
            </w:r>
          </w:p>
        </w:tc>
      </w:tr>
      <w:tr w:rsidR="008A1494" w:rsidRPr="000D4935" w14:paraId="550ED2B0" w14:textId="77777777" w:rsidTr="00A6030F">
        <w:trPr>
          <w:trHeight w:val="20"/>
        </w:trPr>
        <w:tc>
          <w:tcPr>
            <w:tcW w:w="4320" w:type="dxa"/>
          </w:tcPr>
          <w:p w14:paraId="513B8FC6" w14:textId="77777777" w:rsidR="008A1494" w:rsidRPr="000D4935" w:rsidRDefault="008A1494" w:rsidP="008A1494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75077C5D" w14:textId="2F71CB0E" w:rsidR="008A1494" w:rsidRPr="000D4935" w:rsidRDefault="001E1B1A" w:rsidP="008A149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EB1932" w:rsidRPr="000D493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233" w:type="dxa"/>
          </w:tcPr>
          <w:p w14:paraId="3B3AE908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5E0AAB73" w14:textId="7B89C456" w:rsidR="008A1494" w:rsidRPr="000D4935" w:rsidRDefault="001E1B1A" w:rsidP="008A1494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8A1494" w:rsidRPr="000D493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872</w:t>
            </w:r>
          </w:p>
        </w:tc>
        <w:tc>
          <w:tcPr>
            <w:tcW w:w="233" w:type="dxa"/>
          </w:tcPr>
          <w:p w14:paraId="5A6048EC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3ADA6006" w14:textId="2595C64B" w:rsidR="008A1494" w:rsidRPr="000D4935" w:rsidRDefault="00D87B50" w:rsidP="008A1494">
            <w:pPr>
              <w:pStyle w:val="acctfourfigures"/>
              <w:tabs>
                <w:tab w:val="clear" w:pos="765"/>
              </w:tabs>
              <w:spacing w:line="240" w:lineRule="atLeast"/>
              <w:ind w:left="-79" w:right="-2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0D493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574</w:t>
            </w:r>
            <w:r w:rsidRPr="000D4935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5" w:type="dxa"/>
          </w:tcPr>
          <w:p w14:paraId="66A29B4C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072C99A4" w14:textId="7C77AA39" w:rsidR="008A1494" w:rsidRPr="000D4935" w:rsidRDefault="008A1494" w:rsidP="008A149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0D493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155</w:t>
            </w:r>
            <w:r w:rsidRPr="000D4935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</w:tbl>
    <w:p w14:paraId="659FD86E" w14:textId="77777777" w:rsidR="008A1494" w:rsidRPr="000D4935" w:rsidRDefault="008A1494"/>
    <w:p w14:paraId="7666995D" w14:textId="77777777" w:rsidR="000C5135" w:rsidRPr="000D4935" w:rsidRDefault="000C5135"/>
    <w:p w14:paraId="34AADD31" w14:textId="77777777" w:rsidR="00F559BC" w:rsidRPr="000D4935" w:rsidRDefault="00F559BC"/>
    <w:p w14:paraId="51BE8682" w14:textId="77777777" w:rsidR="00F559BC" w:rsidRPr="000D4935" w:rsidRDefault="00F559BC"/>
    <w:p w14:paraId="17C2C8E1" w14:textId="14650B3B" w:rsidR="00F559BC" w:rsidRPr="000D4935" w:rsidRDefault="00812DF6">
      <w:r w:rsidRPr="000D4935">
        <w:br/>
      </w:r>
      <w:r w:rsidRPr="000D4935">
        <w:br/>
      </w:r>
      <w:r w:rsidRPr="000D4935">
        <w:br/>
      </w:r>
    </w:p>
    <w:p w14:paraId="6D277D9D" w14:textId="77777777" w:rsidR="00F559BC" w:rsidRPr="000D4935" w:rsidRDefault="00F559BC"/>
    <w:p w14:paraId="7FF2884C" w14:textId="39D665B6" w:rsidR="000A10DE" w:rsidRPr="000D4935" w:rsidRDefault="000A10DE" w:rsidP="00446F8A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0D4935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ทุนเรือนหุ้น</w:t>
      </w:r>
    </w:p>
    <w:p w14:paraId="1663B590" w14:textId="77777777" w:rsidR="000A10DE" w:rsidRPr="000D4935" w:rsidRDefault="000A10DE" w:rsidP="000A1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10"/>
        <w:gridCol w:w="270"/>
        <w:gridCol w:w="990"/>
        <w:gridCol w:w="270"/>
        <w:gridCol w:w="990"/>
        <w:gridCol w:w="272"/>
        <w:gridCol w:w="990"/>
        <w:gridCol w:w="270"/>
        <w:gridCol w:w="990"/>
      </w:tblGrid>
      <w:tr w:rsidR="00DA55FE" w:rsidRPr="000D4935" w14:paraId="59F49E80" w14:textId="77777777" w:rsidTr="00531F96">
        <w:trPr>
          <w:cantSplit/>
          <w:tblHeader/>
        </w:trPr>
        <w:tc>
          <w:tcPr>
            <w:tcW w:w="3330" w:type="dxa"/>
          </w:tcPr>
          <w:p w14:paraId="0A3902CC" w14:textId="0AA47B25" w:rsidR="00DA55FE" w:rsidRPr="000D4935" w:rsidRDefault="00DA55FE" w:rsidP="00611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82D0967" w14:textId="77777777" w:rsidR="00DA55FE" w:rsidRPr="000D4935" w:rsidRDefault="00DA55FE" w:rsidP="00B3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02CE7E3A" w14:textId="77777777" w:rsidR="00DA55FE" w:rsidRPr="000D4935" w:rsidRDefault="00DA55FE" w:rsidP="00B3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4"/>
          </w:tcPr>
          <w:p w14:paraId="46CD2753" w14:textId="5B8754A0" w:rsidR="00DA55FE" w:rsidRPr="000D4935" w:rsidRDefault="001E1B1A" w:rsidP="002D1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ind w:left="882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476A7418" w14:textId="60E47381" w:rsidR="00DA55FE" w:rsidRPr="000D4935" w:rsidRDefault="001E1B1A" w:rsidP="002D1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A55FE" w:rsidRPr="000D4935" w14:paraId="690AD88A" w14:textId="77777777" w:rsidTr="00531F96">
        <w:trPr>
          <w:cantSplit/>
          <w:tblHeader/>
        </w:trPr>
        <w:tc>
          <w:tcPr>
            <w:tcW w:w="3330" w:type="dxa"/>
          </w:tcPr>
          <w:p w14:paraId="18716FEA" w14:textId="77777777" w:rsidR="00DA55FE" w:rsidRPr="000D4935" w:rsidRDefault="00DA55FE" w:rsidP="00B345C9">
            <w:pPr>
              <w:pStyle w:val="30"/>
              <w:tabs>
                <w:tab w:val="clear" w:pos="360"/>
                <w:tab w:val="clear" w:pos="720"/>
                <w:tab w:val="left" w:pos="23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14:paraId="52DF2E90" w14:textId="77777777" w:rsidR="00DA55FE" w:rsidRPr="000D4935" w:rsidRDefault="00DA55FE" w:rsidP="00B3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570A19E3" w14:textId="77777777" w:rsidR="00DA55FE" w:rsidRPr="000D4935" w:rsidRDefault="00DA55FE" w:rsidP="00B345C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98FEF8F" w14:textId="77777777" w:rsidR="00DA55FE" w:rsidRPr="000D4935" w:rsidRDefault="00DA55FE" w:rsidP="00F010E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1E60F79" w14:textId="77777777" w:rsidR="00DA55FE" w:rsidRPr="000D4935" w:rsidRDefault="00DA55FE" w:rsidP="00F010E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1EC7C95" w14:textId="77777777" w:rsidR="00DA55FE" w:rsidRPr="000D4935" w:rsidRDefault="00DA55FE" w:rsidP="00F010E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2" w:type="dxa"/>
          </w:tcPr>
          <w:p w14:paraId="787441FB" w14:textId="77777777" w:rsidR="00DA55FE" w:rsidRPr="000D4935" w:rsidRDefault="00DA55FE" w:rsidP="00F010E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1442EE" w14:textId="77777777" w:rsidR="00DA55FE" w:rsidRPr="000D4935" w:rsidRDefault="00DA55FE" w:rsidP="00F010E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7586AF7" w14:textId="77777777" w:rsidR="00DA55FE" w:rsidRPr="000D4935" w:rsidRDefault="00DA55FE" w:rsidP="00F010E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0C8303" w14:textId="77777777" w:rsidR="00DA55FE" w:rsidRPr="000D4935" w:rsidRDefault="00DA55FE" w:rsidP="00F010E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DA55FE" w:rsidRPr="000D4935" w14:paraId="78E006A2" w14:textId="77777777" w:rsidTr="00531F96">
        <w:trPr>
          <w:cantSplit/>
          <w:tblHeader/>
        </w:trPr>
        <w:tc>
          <w:tcPr>
            <w:tcW w:w="3330" w:type="dxa"/>
          </w:tcPr>
          <w:p w14:paraId="602206CA" w14:textId="77777777" w:rsidR="00DA55FE" w:rsidRPr="000D4935" w:rsidRDefault="00DA55FE" w:rsidP="00B345C9">
            <w:pPr>
              <w:pStyle w:val="30"/>
              <w:tabs>
                <w:tab w:val="clear" w:pos="360"/>
                <w:tab w:val="clear" w:pos="720"/>
                <w:tab w:val="left" w:pos="23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46B595D" w14:textId="77777777" w:rsidR="00DA55FE" w:rsidRPr="000D4935" w:rsidRDefault="00DA55FE" w:rsidP="00B345C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70" w:type="dxa"/>
          </w:tcPr>
          <w:p w14:paraId="7550006D" w14:textId="77777777" w:rsidR="00DA55FE" w:rsidRPr="000D4935" w:rsidRDefault="00DA55FE" w:rsidP="00B345C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2" w:type="dxa"/>
            <w:gridSpan w:val="7"/>
          </w:tcPr>
          <w:p w14:paraId="192D45EB" w14:textId="77777777" w:rsidR="00DA55FE" w:rsidRPr="000D4935" w:rsidRDefault="00DA55FE" w:rsidP="00F010E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(พันหุ้น / พันบาท)</w:t>
            </w:r>
          </w:p>
        </w:tc>
      </w:tr>
      <w:tr w:rsidR="008A1494" w:rsidRPr="000D4935" w14:paraId="3EBED4B9" w14:textId="77777777" w:rsidTr="00531F96">
        <w:trPr>
          <w:cantSplit/>
        </w:trPr>
        <w:tc>
          <w:tcPr>
            <w:tcW w:w="3330" w:type="dxa"/>
          </w:tcPr>
          <w:p w14:paraId="4A580D33" w14:textId="16497505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"/>
              </w:tabs>
              <w:spacing w:line="240" w:lineRule="auto"/>
              <w:ind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ทุนจดทะเบียน ณ วันที่ </w:t>
            </w:r>
            <w:r w:rsidR="001E1B1A" w:rsidRPr="000D493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D49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2EFF400F" w14:textId="7B05380A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14953D2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52166FF" w14:textId="6D8B103B" w:rsidR="008A1494" w:rsidRPr="000D4935" w:rsidRDefault="001E1B1A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201</w:t>
            </w:r>
            <w:r w:rsidR="00662E25"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210</w:t>
            </w:r>
          </w:p>
        </w:tc>
        <w:tc>
          <w:tcPr>
            <w:tcW w:w="270" w:type="dxa"/>
          </w:tcPr>
          <w:p w14:paraId="2D7917F5" w14:textId="77777777" w:rsidR="008A1494" w:rsidRPr="000D4935" w:rsidRDefault="008A1494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998EB3F" w14:textId="19B850D9" w:rsidR="008A1494" w:rsidRPr="000D4935" w:rsidRDefault="001E1B1A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201</w:t>
            </w:r>
            <w:r w:rsidR="00992764"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210</w:t>
            </w:r>
          </w:p>
        </w:tc>
        <w:tc>
          <w:tcPr>
            <w:tcW w:w="272" w:type="dxa"/>
          </w:tcPr>
          <w:p w14:paraId="1A85902E" w14:textId="77777777" w:rsidR="008A1494" w:rsidRPr="000D4935" w:rsidRDefault="008A1494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0F8E258" w14:textId="7633253B" w:rsidR="008A1494" w:rsidRPr="000D4935" w:rsidRDefault="001E1B1A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201</w:t>
            </w:r>
            <w:r w:rsidR="008A1494"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210</w:t>
            </w:r>
          </w:p>
        </w:tc>
        <w:tc>
          <w:tcPr>
            <w:tcW w:w="270" w:type="dxa"/>
          </w:tcPr>
          <w:p w14:paraId="37101533" w14:textId="77777777" w:rsidR="008A1494" w:rsidRPr="000D4935" w:rsidRDefault="008A1494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F0A0716" w14:textId="688D24E2" w:rsidR="008A1494" w:rsidRPr="000D4935" w:rsidRDefault="001E1B1A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201</w:t>
            </w:r>
            <w:r w:rsidR="008A1494"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210</w:t>
            </w:r>
          </w:p>
        </w:tc>
      </w:tr>
      <w:tr w:rsidR="008A1494" w:rsidRPr="000D4935" w14:paraId="5414CB85" w14:textId="77777777" w:rsidTr="00360B91">
        <w:trPr>
          <w:cantSplit/>
          <w:trHeight w:val="170"/>
        </w:trPr>
        <w:tc>
          <w:tcPr>
            <w:tcW w:w="3330" w:type="dxa"/>
          </w:tcPr>
          <w:p w14:paraId="21E0E226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"/>
              </w:tabs>
              <w:spacing w:line="240" w:lineRule="auto"/>
              <w:ind w:right="-108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B508008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A4C9489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6EB3F9D" w14:textId="77777777" w:rsidR="008A1494" w:rsidRPr="000D4935" w:rsidRDefault="008A1494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right="-10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59F41677" w14:textId="77777777" w:rsidR="008A1494" w:rsidRPr="000D4935" w:rsidRDefault="008A1494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040EC86C" w14:textId="77777777" w:rsidR="008A1494" w:rsidRPr="000D4935" w:rsidRDefault="008A1494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72" w:type="dxa"/>
          </w:tcPr>
          <w:p w14:paraId="462B8E02" w14:textId="77777777" w:rsidR="008A1494" w:rsidRPr="000D4935" w:rsidRDefault="008A1494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0FF3B41A" w14:textId="77777777" w:rsidR="008A1494" w:rsidRPr="000D4935" w:rsidRDefault="008A1494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135106F7" w14:textId="77777777" w:rsidR="008A1494" w:rsidRPr="000D4935" w:rsidRDefault="008A1494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2684EA14" w14:textId="77777777" w:rsidR="008A1494" w:rsidRPr="000D4935" w:rsidRDefault="008A1494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8A1494" w:rsidRPr="000D4935" w14:paraId="62B506E0" w14:textId="77777777" w:rsidTr="00531F96">
        <w:trPr>
          <w:cantSplit/>
        </w:trPr>
        <w:tc>
          <w:tcPr>
            <w:tcW w:w="3330" w:type="dxa"/>
          </w:tcPr>
          <w:p w14:paraId="7DF9F62D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ทุ</w:t>
            </w:r>
            <w:r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นที่ออกและชำระแล้ว</w:t>
            </w:r>
          </w:p>
        </w:tc>
        <w:tc>
          <w:tcPr>
            <w:tcW w:w="810" w:type="dxa"/>
          </w:tcPr>
          <w:p w14:paraId="79661E92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DAFBB8D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BAFB72" w14:textId="77777777" w:rsidR="008A1494" w:rsidRPr="000D4935" w:rsidRDefault="008A1494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4D1B7B" w14:textId="77777777" w:rsidR="008A1494" w:rsidRPr="000D4935" w:rsidRDefault="008A1494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A241A13" w14:textId="77777777" w:rsidR="008A1494" w:rsidRPr="000D4935" w:rsidRDefault="008A1494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2608FCF5" w14:textId="77777777" w:rsidR="008A1494" w:rsidRPr="000D4935" w:rsidRDefault="008A1494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1DD035E" w14:textId="77777777" w:rsidR="008A1494" w:rsidRPr="000D4935" w:rsidRDefault="008A1494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6D7081C" w14:textId="77777777" w:rsidR="008A1494" w:rsidRPr="000D4935" w:rsidRDefault="008A1494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25F07A5" w14:textId="77777777" w:rsidR="008A1494" w:rsidRPr="000D4935" w:rsidRDefault="008A1494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A1494" w:rsidRPr="000D4935" w14:paraId="4A25635B" w14:textId="77777777" w:rsidTr="00531F96">
        <w:trPr>
          <w:cantSplit/>
        </w:trPr>
        <w:tc>
          <w:tcPr>
            <w:tcW w:w="3330" w:type="dxa"/>
          </w:tcPr>
          <w:p w14:paraId="55D5B995" w14:textId="65EC32B4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</w:tabs>
              <w:spacing w:line="240" w:lineRule="auto"/>
              <w:ind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1</w:t>
            </w:r>
            <w:r w:rsidRPr="000D49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033D6CCA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8324D2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288945" w14:textId="77777777" w:rsidR="008A1494" w:rsidRPr="000D4935" w:rsidRDefault="008A1494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270C02" w14:textId="77777777" w:rsidR="008A1494" w:rsidRPr="000D4935" w:rsidRDefault="008A1494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B0490CC" w14:textId="77777777" w:rsidR="008A1494" w:rsidRPr="000D4935" w:rsidRDefault="008A1494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7933EDC6" w14:textId="77777777" w:rsidR="008A1494" w:rsidRPr="000D4935" w:rsidRDefault="008A1494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835B4F2" w14:textId="77777777" w:rsidR="008A1494" w:rsidRPr="000D4935" w:rsidRDefault="008A1494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F6B9709" w14:textId="77777777" w:rsidR="008A1494" w:rsidRPr="000D4935" w:rsidRDefault="008A1494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D8DF60E" w14:textId="77777777" w:rsidR="008A1494" w:rsidRPr="000D4935" w:rsidRDefault="008A1494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A1494" w:rsidRPr="000D4935" w14:paraId="1A461D71" w14:textId="77777777" w:rsidTr="00531F96">
        <w:trPr>
          <w:cantSplit/>
        </w:trPr>
        <w:tc>
          <w:tcPr>
            <w:tcW w:w="3330" w:type="dxa"/>
          </w:tcPr>
          <w:p w14:paraId="17618608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"/>
              </w:tabs>
              <w:spacing w:line="240" w:lineRule="auto"/>
              <w:ind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135FB0EF" w14:textId="1A0E11A6" w:rsidR="008A1494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9137400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560029" w14:textId="4B460CD4" w:rsidR="008A1494" w:rsidRPr="000D4935" w:rsidRDefault="001E1B1A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  <w:r w:rsidR="00993250" w:rsidRPr="000D49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961</w:t>
            </w:r>
          </w:p>
        </w:tc>
        <w:tc>
          <w:tcPr>
            <w:tcW w:w="270" w:type="dxa"/>
          </w:tcPr>
          <w:p w14:paraId="30510EC5" w14:textId="77777777" w:rsidR="008A1494" w:rsidRPr="000D4935" w:rsidRDefault="008A1494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0B0684B" w14:textId="24B68AE9" w:rsidR="008A1494" w:rsidRPr="000D4935" w:rsidRDefault="001E1B1A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  <w:r w:rsidR="00DB5CD3" w:rsidRPr="000D49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961</w:t>
            </w:r>
          </w:p>
        </w:tc>
        <w:tc>
          <w:tcPr>
            <w:tcW w:w="272" w:type="dxa"/>
          </w:tcPr>
          <w:p w14:paraId="7A9DDF15" w14:textId="77777777" w:rsidR="008A1494" w:rsidRPr="000D4935" w:rsidRDefault="008A1494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58420AB" w14:textId="35C074AB" w:rsidR="008A1494" w:rsidRPr="000D4935" w:rsidRDefault="001E1B1A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199</w:t>
            </w:r>
            <w:r w:rsidR="008A1494" w:rsidRPr="000D49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218</w:t>
            </w:r>
          </w:p>
        </w:tc>
        <w:tc>
          <w:tcPr>
            <w:tcW w:w="270" w:type="dxa"/>
          </w:tcPr>
          <w:p w14:paraId="08E5F34D" w14:textId="77777777" w:rsidR="008A1494" w:rsidRPr="000D4935" w:rsidRDefault="008A1494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8B386C5" w14:textId="3ACFF126" w:rsidR="008A1494" w:rsidRPr="000D4935" w:rsidRDefault="001E1B1A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199</w:t>
            </w:r>
            <w:r w:rsidR="008A1494" w:rsidRPr="000D49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218</w:t>
            </w:r>
          </w:p>
        </w:tc>
      </w:tr>
      <w:tr w:rsidR="008A1494" w:rsidRPr="000D4935" w14:paraId="0C362B93" w14:textId="77777777" w:rsidTr="00531F96">
        <w:trPr>
          <w:cantSplit/>
        </w:trPr>
        <w:tc>
          <w:tcPr>
            <w:tcW w:w="3330" w:type="dxa"/>
          </w:tcPr>
          <w:p w14:paraId="6693D484" w14:textId="2D714F19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 xml:space="preserve"> ออกหุ้นใหม่</w:t>
            </w:r>
          </w:p>
        </w:tc>
        <w:tc>
          <w:tcPr>
            <w:tcW w:w="810" w:type="dxa"/>
          </w:tcPr>
          <w:p w14:paraId="504CAAE3" w14:textId="5416C22B" w:rsidR="008A1494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844A5A0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92B8D3" w14:textId="24FF19F5" w:rsidR="008A1494" w:rsidRPr="000D4935" w:rsidRDefault="00DB5CD3" w:rsidP="00B97023">
            <w:pPr>
              <w:pStyle w:val="30"/>
              <w:tabs>
                <w:tab w:val="clear" w:pos="360"/>
                <w:tab w:val="clear" w:pos="720"/>
                <w:tab w:val="decimal" w:pos="52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3C95E5A" w14:textId="77777777" w:rsidR="008A1494" w:rsidRPr="000D4935" w:rsidRDefault="008A1494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F358B84" w14:textId="41D72548" w:rsidR="008A1494" w:rsidRPr="000D4935" w:rsidRDefault="00DB5CD3" w:rsidP="00B97023">
            <w:pPr>
              <w:pStyle w:val="30"/>
              <w:tabs>
                <w:tab w:val="clear" w:pos="360"/>
                <w:tab w:val="clear" w:pos="720"/>
                <w:tab w:val="decimal" w:pos="524"/>
              </w:tabs>
              <w:ind w:left="-108" w:right="-20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</w:tcPr>
          <w:p w14:paraId="74364B93" w14:textId="77777777" w:rsidR="008A1494" w:rsidRPr="000D4935" w:rsidRDefault="008A1494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1FE33B9" w14:textId="543DA2F8" w:rsidR="008A1494" w:rsidRPr="000D4935" w:rsidRDefault="001E1B1A" w:rsidP="004816A7">
            <w:pPr>
              <w:pStyle w:val="30"/>
              <w:tabs>
                <w:tab w:val="clear" w:pos="360"/>
                <w:tab w:val="clear" w:pos="720"/>
                <w:tab w:val="decimal" w:pos="776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A1494" w:rsidRPr="000D49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743</w:t>
            </w:r>
          </w:p>
        </w:tc>
        <w:tc>
          <w:tcPr>
            <w:tcW w:w="270" w:type="dxa"/>
          </w:tcPr>
          <w:p w14:paraId="70131AA5" w14:textId="77777777" w:rsidR="008A1494" w:rsidRPr="000D4935" w:rsidRDefault="008A1494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7F20F00" w14:textId="6AF73510" w:rsidR="008A1494" w:rsidRPr="000D4935" w:rsidRDefault="001E1B1A" w:rsidP="004816A7">
            <w:pPr>
              <w:pStyle w:val="30"/>
              <w:tabs>
                <w:tab w:val="clear" w:pos="360"/>
                <w:tab w:val="clear" w:pos="720"/>
                <w:tab w:val="decimal" w:pos="776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A1494" w:rsidRPr="000D49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743</w:t>
            </w:r>
          </w:p>
        </w:tc>
      </w:tr>
      <w:tr w:rsidR="008A1494" w:rsidRPr="000D4935" w14:paraId="70E41143" w14:textId="77777777" w:rsidTr="00531F96">
        <w:trPr>
          <w:cantSplit/>
        </w:trPr>
        <w:tc>
          <w:tcPr>
            <w:tcW w:w="3330" w:type="dxa"/>
          </w:tcPr>
          <w:p w14:paraId="0EE444DB" w14:textId="61A43E9F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</w:tabs>
              <w:spacing w:line="240" w:lineRule="auto"/>
              <w:ind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E1B1A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66324000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CE33EA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1AA71C5" w14:textId="77777777" w:rsidR="008A1494" w:rsidRPr="000D4935" w:rsidRDefault="008A1494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DB83A2" w14:textId="77777777" w:rsidR="008A1494" w:rsidRPr="000D4935" w:rsidRDefault="008A1494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55BB70" w14:textId="77777777" w:rsidR="008A1494" w:rsidRPr="000D4935" w:rsidRDefault="008A1494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36048C82" w14:textId="77777777" w:rsidR="008A1494" w:rsidRPr="000D4935" w:rsidRDefault="008A1494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78F2261" w14:textId="77777777" w:rsidR="008A1494" w:rsidRPr="000D4935" w:rsidRDefault="008A1494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26C431" w14:textId="77777777" w:rsidR="008A1494" w:rsidRPr="000D4935" w:rsidRDefault="008A1494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418DA6" w14:textId="77777777" w:rsidR="008A1494" w:rsidRPr="000D4935" w:rsidRDefault="008A1494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A1494" w:rsidRPr="000D4935" w14:paraId="2FC14E8D" w14:textId="77777777" w:rsidTr="00531F96">
        <w:trPr>
          <w:cantSplit/>
        </w:trPr>
        <w:tc>
          <w:tcPr>
            <w:tcW w:w="3330" w:type="dxa"/>
          </w:tcPr>
          <w:p w14:paraId="7877301F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"/>
              </w:tabs>
              <w:spacing w:line="240" w:lineRule="auto"/>
              <w:ind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0F7E0DF9" w14:textId="2BB300BC" w:rsidR="008A1494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1EAD4E8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8F6C51C" w14:textId="187113EA" w:rsidR="008A1494" w:rsidRPr="000D4935" w:rsidRDefault="001E1B1A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200</w:t>
            </w:r>
            <w:r w:rsidR="00842A15"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961</w:t>
            </w:r>
          </w:p>
        </w:tc>
        <w:tc>
          <w:tcPr>
            <w:tcW w:w="270" w:type="dxa"/>
          </w:tcPr>
          <w:p w14:paraId="0DF4B4B1" w14:textId="77777777" w:rsidR="008A1494" w:rsidRPr="000D4935" w:rsidRDefault="008A1494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FC4A4E4" w14:textId="474754BA" w:rsidR="008A1494" w:rsidRPr="000D4935" w:rsidRDefault="001E1B1A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200</w:t>
            </w:r>
            <w:r w:rsidR="00842A15"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961</w:t>
            </w:r>
          </w:p>
        </w:tc>
        <w:tc>
          <w:tcPr>
            <w:tcW w:w="272" w:type="dxa"/>
          </w:tcPr>
          <w:p w14:paraId="35F6C0AE" w14:textId="77777777" w:rsidR="008A1494" w:rsidRPr="000D4935" w:rsidRDefault="008A1494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64AA4CF" w14:textId="12D0B9F4" w:rsidR="008A1494" w:rsidRPr="000D4935" w:rsidRDefault="001E1B1A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200</w:t>
            </w:r>
            <w:r w:rsidR="008A1494"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961</w:t>
            </w:r>
          </w:p>
        </w:tc>
        <w:tc>
          <w:tcPr>
            <w:tcW w:w="270" w:type="dxa"/>
          </w:tcPr>
          <w:p w14:paraId="08A16BA0" w14:textId="77777777" w:rsidR="008A1494" w:rsidRPr="000D4935" w:rsidRDefault="008A1494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3AA851C" w14:textId="1384D3C5" w:rsidR="008A1494" w:rsidRPr="000D4935" w:rsidRDefault="001E1B1A" w:rsidP="008A1494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200</w:t>
            </w:r>
            <w:r w:rsidR="008A1494"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961</w:t>
            </w:r>
          </w:p>
        </w:tc>
      </w:tr>
    </w:tbl>
    <w:p w14:paraId="6B7F45AB" w14:textId="77777777" w:rsidR="00DF127D" w:rsidRPr="000D4935" w:rsidRDefault="00DF127D" w:rsidP="00591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</w:p>
    <w:p w14:paraId="3A470A73" w14:textId="7EF3D6AA" w:rsidR="00591232" w:rsidRPr="000D4935" w:rsidRDefault="00591232" w:rsidP="00591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D4935">
        <w:rPr>
          <w:rFonts w:asciiTheme="majorBidi" w:hAnsiTheme="majorBidi" w:cstheme="majorBidi"/>
          <w:i/>
          <w:iCs/>
          <w:sz w:val="30"/>
          <w:szCs w:val="30"/>
          <w:cs/>
        </w:rPr>
        <w:t>การออกหุ้นสามัญ</w:t>
      </w:r>
    </w:p>
    <w:p w14:paraId="5268C34E" w14:textId="77777777" w:rsidR="00591232" w:rsidRPr="000D4935" w:rsidRDefault="00591232" w:rsidP="00591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textAlignment w:val="top"/>
        <w:rPr>
          <w:rFonts w:asciiTheme="majorBidi" w:hAnsiTheme="majorBidi" w:cstheme="majorBidi"/>
          <w:color w:val="0000FF"/>
          <w:sz w:val="28"/>
          <w:szCs w:val="28"/>
          <w:shd w:val="clear" w:color="auto" w:fill="E0E0E0"/>
        </w:rPr>
      </w:pPr>
    </w:p>
    <w:p w14:paraId="49C2A14D" w14:textId="2AFF5239" w:rsidR="005546CE" w:rsidRPr="000D4935" w:rsidRDefault="005546CE" w:rsidP="005546C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 w:hint="cs"/>
          <w:sz w:val="30"/>
          <w:szCs w:val="30"/>
          <w:cs/>
        </w:rPr>
        <w:t xml:space="preserve">ในการประชุมวิสามัญผู้ถือหุ้นครั้งที่ </w:t>
      </w:r>
      <w:r w:rsidR="001E1B1A" w:rsidRPr="000D4935">
        <w:rPr>
          <w:rFonts w:ascii="Angsana New" w:hAnsi="Angsana New"/>
          <w:sz w:val="30"/>
          <w:szCs w:val="30"/>
        </w:rPr>
        <w:t>1</w:t>
      </w:r>
      <w:r w:rsidRPr="000D4935">
        <w:rPr>
          <w:rFonts w:ascii="Angsana New" w:hAnsi="Angsana New"/>
          <w:sz w:val="30"/>
          <w:szCs w:val="30"/>
        </w:rPr>
        <w:t>/</w:t>
      </w:r>
      <w:r w:rsidR="001E1B1A" w:rsidRPr="000D4935">
        <w:rPr>
          <w:rFonts w:ascii="Angsana New" w:hAnsi="Angsana New"/>
          <w:sz w:val="30"/>
          <w:szCs w:val="30"/>
        </w:rPr>
        <w:t>2562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1E1B1A" w:rsidRPr="000D4935">
        <w:rPr>
          <w:rFonts w:ascii="Angsana New" w:hAnsi="Angsana New"/>
          <w:sz w:val="30"/>
          <w:szCs w:val="30"/>
        </w:rPr>
        <w:t>21</w:t>
      </w:r>
      <w:r w:rsidRPr="000D4935">
        <w:rPr>
          <w:rFonts w:ascii="Angsana New" w:hAnsi="Angsana New"/>
          <w:sz w:val="30"/>
          <w:szCs w:val="30"/>
          <w:cs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>ตุลาคม</w:t>
      </w:r>
      <w:r w:rsidRPr="000D4935">
        <w:rPr>
          <w:rFonts w:ascii="Angsana New" w:hAnsi="Angsana New"/>
          <w:sz w:val="30"/>
          <w:szCs w:val="30"/>
          <w:cs/>
        </w:rPr>
        <w:t xml:space="preserve"> </w:t>
      </w:r>
      <w:r w:rsidR="001E1B1A" w:rsidRPr="000D4935">
        <w:rPr>
          <w:rFonts w:ascii="Angsana New" w:hAnsi="Angsana New"/>
          <w:sz w:val="30"/>
          <w:szCs w:val="30"/>
        </w:rPr>
        <w:t>2562</w:t>
      </w:r>
      <w:r w:rsidRPr="000D4935">
        <w:rPr>
          <w:rFonts w:ascii="Angsana New" w:hAnsi="Angsana New"/>
          <w:sz w:val="30"/>
          <w:szCs w:val="30"/>
          <w:cs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</w:t>
      </w:r>
      <w:r w:rsidRPr="000D4935">
        <w:rPr>
          <w:rFonts w:ascii="Angsana New" w:hAnsi="Angsana New"/>
          <w:sz w:val="30"/>
          <w:szCs w:val="30"/>
          <w:cs/>
        </w:rPr>
        <w:t>เพิ่มทุนจดทะเบียนของบริษัท</w:t>
      </w:r>
      <w:r w:rsidRPr="000D493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1E1B1A" w:rsidRPr="000D4935">
        <w:rPr>
          <w:rFonts w:ascii="Angsana New" w:hAnsi="Angsana New"/>
          <w:sz w:val="30"/>
          <w:szCs w:val="30"/>
        </w:rPr>
        <w:t>1</w:t>
      </w:r>
      <w:r w:rsidRPr="000D4935">
        <w:rPr>
          <w:rFonts w:ascii="Angsana New" w:hAnsi="Angsana New"/>
          <w:sz w:val="30"/>
          <w:szCs w:val="30"/>
        </w:rPr>
        <w:t>,</w:t>
      </w:r>
      <w:r w:rsidR="001E1B1A" w:rsidRPr="000D4935">
        <w:rPr>
          <w:rFonts w:ascii="Angsana New" w:hAnsi="Angsana New"/>
          <w:sz w:val="30"/>
          <w:szCs w:val="30"/>
        </w:rPr>
        <w:t>992</w:t>
      </w:r>
      <w:r w:rsidRPr="000D4935">
        <w:rPr>
          <w:rFonts w:ascii="Angsana New" w:hAnsi="Angsana New"/>
          <w:sz w:val="30"/>
          <w:szCs w:val="30"/>
        </w:rPr>
        <w:t>,</w:t>
      </w:r>
      <w:r w:rsidR="001E1B1A" w:rsidRPr="000D4935">
        <w:rPr>
          <w:rFonts w:ascii="Angsana New" w:hAnsi="Angsana New"/>
          <w:sz w:val="30"/>
          <w:szCs w:val="30"/>
        </w:rPr>
        <w:t>180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>บาท</w:t>
      </w:r>
      <w:r w:rsidRPr="000D4935">
        <w:rPr>
          <w:rFonts w:ascii="Angsana New" w:hAnsi="Angsana New"/>
          <w:sz w:val="30"/>
          <w:szCs w:val="30"/>
          <w:cs/>
        </w:rPr>
        <w:t xml:space="preserve"> โดยการออกหุ้นสามัญเพิ่มทุนจำนวน </w:t>
      </w:r>
      <w:r w:rsidR="001E1B1A" w:rsidRPr="000D4935">
        <w:rPr>
          <w:rFonts w:ascii="Angsana New" w:hAnsi="Angsana New"/>
          <w:sz w:val="30"/>
          <w:szCs w:val="30"/>
        </w:rPr>
        <w:t>1</w:t>
      </w:r>
      <w:r w:rsidRPr="000D4935">
        <w:rPr>
          <w:rFonts w:ascii="Angsana New" w:hAnsi="Angsana New"/>
          <w:sz w:val="30"/>
          <w:szCs w:val="30"/>
        </w:rPr>
        <w:t>,</w:t>
      </w:r>
      <w:r w:rsidR="001E1B1A" w:rsidRPr="000D4935">
        <w:rPr>
          <w:rFonts w:ascii="Angsana New" w:hAnsi="Angsana New"/>
          <w:sz w:val="30"/>
          <w:szCs w:val="30"/>
        </w:rPr>
        <w:t>992</w:t>
      </w:r>
      <w:r w:rsidRPr="000D4935">
        <w:rPr>
          <w:rFonts w:ascii="Angsana New" w:hAnsi="Angsana New"/>
          <w:sz w:val="30"/>
          <w:szCs w:val="30"/>
        </w:rPr>
        <w:t>,</w:t>
      </w:r>
      <w:r w:rsidR="001E1B1A" w:rsidRPr="000D4935">
        <w:rPr>
          <w:rFonts w:ascii="Angsana New" w:hAnsi="Angsana New"/>
          <w:sz w:val="30"/>
          <w:szCs w:val="30"/>
        </w:rPr>
        <w:t>180</w:t>
      </w:r>
      <w:r w:rsidRPr="000D4935">
        <w:rPr>
          <w:rFonts w:ascii="Angsana New" w:hAnsi="Angsana New"/>
          <w:sz w:val="30"/>
          <w:szCs w:val="30"/>
          <w:cs/>
        </w:rPr>
        <w:t xml:space="preserve"> หุ้น ซึ่งมีมูลค่าที่ตราไว้หุ้นละ </w:t>
      </w:r>
      <w:r w:rsidR="00DF127D" w:rsidRPr="000D4935">
        <w:rPr>
          <w:rFonts w:ascii="Angsana New" w:hAnsi="Angsana New"/>
          <w:sz w:val="30"/>
          <w:szCs w:val="30"/>
        </w:rPr>
        <w:br/>
      </w:r>
      <w:r w:rsidR="001E1B1A" w:rsidRPr="000D4935">
        <w:rPr>
          <w:rFonts w:ascii="Angsana New" w:hAnsi="Angsana New"/>
          <w:sz w:val="30"/>
          <w:szCs w:val="30"/>
        </w:rPr>
        <w:t>1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>บาท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>ทั้งนี้</w:t>
      </w:r>
      <w:r w:rsidR="00C07323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>การออกหุ้นดังกล่าวเพื่อรองรับการให้สิทธิซื้อหุ้นแก่</w:t>
      </w:r>
      <w:r w:rsidRPr="000D4935">
        <w:rPr>
          <w:rFonts w:ascii="Angsana New" w:hAnsi="Angsana New" w:hint="cs"/>
          <w:sz w:val="30"/>
          <w:szCs w:val="30"/>
          <w:cs/>
        </w:rPr>
        <w:t>ผู้บริหารและพนักงาน</w:t>
      </w:r>
      <w:r w:rsidRPr="000D4935">
        <w:rPr>
          <w:rFonts w:ascii="Angsana New" w:hAnsi="Angsana New"/>
          <w:sz w:val="30"/>
          <w:szCs w:val="30"/>
          <w:cs/>
        </w:rPr>
        <w:t>ในราคาใช้สิทธิ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="001E1B1A" w:rsidRPr="000D4935">
        <w:rPr>
          <w:rFonts w:ascii="Angsana New" w:hAnsi="Angsana New"/>
          <w:sz w:val="30"/>
          <w:szCs w:val="30"/>
        </w:rPr>
        <w:t>11</w:t>
      </w:r>
      <w:r w:rsidRPr="000D4935">
        <w:rPr>
          <w:rFonts w:ascii="Angsana New" w:hAnsi="Angsana New"/>
          <w:sz w:val="30"/>
          <w:szCs w:val="30"/>
        </w:rPr>
        <w:t>.</w:t>
      </w:r>
      <w:r w:rsidR="001E1B1A" w:rsidRPr="000D4935">
        <w:rPr>
          <w:rFonts w:ascii="Angsana New" w:hAnsi="Angsana New"/>
          <w:sz w:val="30"/>
          <w:szCs w:val="30"/>
        </w:rPr>
        <w:t>33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>บาทต่อหุ้น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color w:val="000000"/>
          <w:sz w:val="30"/>
          <w:szCs w:val="30"/>
          <w:cs/>
        </w:rPr>
        <w:t>รายการดังกล่าวถือเป็นรายการจ่ายโดยใช้หุ้นเป็นเกณฑ์ ดังนั้นบริษัทจึงต้อง</w:t>
      </w:r>
      <w:r w:rsidRPr="000D4935">
        <w:rPr>
          <w:color w:val="000000"/>
          <w:spacing w:val="-4"/>
          <w:sz w:val="30"/>
          <w:szCs w:val="30"/>
          <w:cs/>
        </w:rPr>
        <w:t>วัดมูลค่ายุติธรรมของสิทธิในการซื้อหุ้นให้แก่กลุ่มบุคคลดังกล่าว ณ วันที่ให้สิทธิโดยอ้างอิงจากมูลค่ายุติธรรมของหุ้น</w:t>
      </w:r>
      <w:r w:rsidRPr="000D4935">
        <w:rPr>
          <w:color w:val="000000"/>
          <w:sz w:val="30"/>
          <w:szCs w:val="30"/>
          <w:cs/>
        </w:rPr>
        <w:t>ที่กำหนดไว้และสิ่งตอบแทนที่ต้องจ่ายและบันทึก</w:t>
      </w:r>
      <w:r w:rsidRPr="000D4935">
        <w:rPr>
          <w:color w:val="000000"/>
          <w:spacing w:val="-4"/>
          <w:sz w:val="30"/>
          <w:szCs w:val="30"/>
          <w:cs/>
        </w:rPr>
        <w:t>ค่าใช้จ่ายที่เกี่ยวข้อง พร้อม</w:t>
      </w:r>
      <w:r w:rsidRPr="000D4935">
        <w:rPr>
          <w:color w:val="000000"/>
          <w:spacing w:val="-4"/>
          <w:sz w:val="30"/>
          <w:szCs w:val="30"/>
        </w:rPr>
        <w:t xml:space="preserve"> </w:t>
      </w:r>
      <w:r w:rsidRPr="000D4935">
        <w:rPr>
          <w:color w:val="000000"/>
          <w:spacing w:val="-4"/>
          <w:sz w:val="30"/>
          <w:szCs w:val="30"/>
          <w:cs/>
        </w:rPr>
        <w:t>ๆ</w:t>
      </w:r>
      <w:r w:rsidRPr="000D4935">
        <w:rPr>
          <w:color w:val="000000"/>
          <w:spacing w:val="-4"/>
          <w:sz w:val="30"/>
          <w:szCs w:val="30"/>
        </w:rPr>
        <w:t xml:space="preserve"> </w:t>
      </w:r>
      <w:r w:rsidRPr="000D4935">
        <w:rPr>
          <w:color w:val="000000"/>
          <w:spacing w:val="-4"/>
          <w:sz w:val="30"/>
          <w:szCs w:val="30"/>
          <w:cs/>
        </w:rPr>
        <w:t>ไปกับรับรู้การเพิ่มขึ้นของส่วนของผู้ถือหุ้นตามที่กำหนดไว้ในมาตรฐานการรายงานทางการเงินฉบับท</w:t>
      </w:r>
      <w:r w:rsidRPr="000D4935">
        <w:rPr>
          <w:rFonts w:hint="cs"/>
          <w:color w:val="000000"/>
          <w:spacing w:val="-4"/>
          <w:sz w:val="30"/>
          <w:szCs w:val="30"/>
          <w:cs/>
        </w:rPr>
        <w:t xml:space="preserve">ี่ </w:t>
      </w:r>
      <w:r w:rsidR="001E1B1A" w:rsidRPr="000D4935">
        <w:rPr>
          <w:rFonts w:ascii="Angsana New" w:hAnsi="Angsana New"/>
          <w:sz w:val="30"/>
          <w:szCs w:val="30"/>
        </w:rPr>
        <w:t>2</w:t>
      </w:r>
    </w:p>
    <w:p w14:paraId="4AB2DA5E" w14:textId="77777777" w:rsidR="005546CE" w:rsidRPr="000D4935" w:rsidRDefault="005546CE" w:rsidP="005546CE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A70285B" w14:textId="16B4B40E" w:rsidR="005546CE" w:rsidRPr="000D4935" w:rsidRDefault="005546CE" w:rsidP="005546C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D493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1E1B1A" w:rsidRPr="000D4935">
        <w:rPr>
          <w:rFonts w:ascii="Angsana New" w:hAnsi="Angsana New"/>
          <w:sz w:val="30"/>
          <w:szCs w:val="30"/>
        </w:rPr>
        <w:t>26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1E1B1A" w:rsidRPr="000D4935">
        <w:rPr>
          <w:rFonts w:ascii="Angsana New" w:hAnsi="Angsana New"/>
          <w:sz w:val="30"/>
          <w:szCs w:val="30"/>
        </w:rPr>
        <w:t>2562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 xml:space="preserve">ผู้บริหารและพนักงานใช้สิทธิซื้อหุ้นจำนวน </w:t>
      </w:r>
      <w:r w:rsidR="001E1B1A" w:rsidRPr="000D4935">
        <w:rPr>
          <w:rFonts w:ascii="Angsana New" w:hAnsi="Angsana New"/>
          <w:sz w:val="30"/>
          <w:szCs w:val="30"/>
        </w:rPr>
        <w:t>1</w:t>
      </w:r>
      <w:r w:rsidRPr="000D4935">
        <w:rPr>
          <w:rFonts w:ascii="Angsana New" w:hAnsi="Angsana New"/>
          <w:sz w:val="30"/>
          <w:szCs w:val="30"/>
        </w:rPr>
        <w:t>,</w:t>
      </w:r>
      <w:r w:rsidR="001E1B1A" w:rsidRPr="000D4935">
        <w:rPr>
          <w:rFonts w:ascii="Angsana New" w:hAnsi="Angsana New"/>
          <w:sz w:val="30"/>
          <w:szCs w:val="30"/>
        </w:rPr>
        <w:t>742</w:t>
      </w:r>
      <w:r w:rsidRPr="000D4935">
        <w:rPr>
          <w:rFonts w:ascii="Angsana New" w:hAnsi="Angsana New"/>
          <w:sz w:val="30"/>
          <w:szCs w:val="30"/>
        </w:rPr>
        <w:t>,</w:t>
      </w:r>
      <w:r w:rsidR="001E1B1A" w:rsidRPr="000D4935">
        <w:rPr>
          <w:rFonts w:ascii="Angsana New" w:hAnsi="Angsana New"/>
          <w:sz w:val="30"/>
          <w:szCs w:val="30"/>
        </w:rPr>
        <w:t>500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 xml:space="preserve">หุ้น ที่ราคาใช้สิทธิ </w:t>
      </w:r>
      <w:r w:rsidR="001E1B1A" w:rsidRPr="000D4935">
        <w:rPr>
          <w:rFonts w:ascii="Angsana New" w:hAnsi="Angsana New"/>
          <w:sz w:val="30"/>
          <w:szCs w:val="30"/>
        </w:rPr>
        <w:t>11</w:t>
      </w:r>
      <w:r w:rsidRPr="000D4935">
        <w:rPr>
          <w:rFonts w:ascii="Angsana New" w:hAnsi="Angsana New"/>
          <w:sz w:val="30"/>
          <w:szCs w:val="30"/>
        </w:rPr>
        <w:t>.</w:t>
      </w:r>
      <w:r w:rsidR="001E1B1A" w:rsidRPr="000D4935">
        <w:rPr>
          <w:rFonts w:ascii="Angsana New" w:hAnsi="Angsana New"/>
          <w:sz w:val="30"/>
          <w:szCs w:val="30"/>
        </w:rPr>
        <w:t>33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 xml:space="preserve">บาทต่อหุ้น ค่าใช้จ่ายที่เกิดจากการรายการจ่ายโดยใช้หุ้นเป็นเกณฑ์สำหรับปีสิ้นสุดวันที่ </w:t>
      </w:r>
      <w:r w:rsidR="001E1B1A" w:rsidRPr="000D4935">
        <w:rPr>
          <w:rFonts w:ascii="Angsana New" w:hAnsi="Angsana New"/>
          <w:sz w:val="30"/>
          <w:szCs w:val="30"/>
        </w:rPr>
        <w:t>31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E1B1A" w:rsidRPr="000D4935">
        <w:rPr>
          <w:rFonts w:ascii="Angsana New" w:hAnsi="Angsana New"/>
          <w:sz w:val="30"/>
          <w:szCs w:val="30"/>
        </w:rPr>
        <w:t>2562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>มี</w:t>
      </w:r>
      <w:proofErr w:type="spellStart"/>
      <w:r w:rsidRPr="000D4935">
        <w:rPr>
          <w:rFonts w:ascii="Angsana New" w:hAnsi="Angsana New"/>
          <w:sz w:val="30"/>
          <w:szCs w:val="30"/>
        </w:rPr>
        <w:t>จำนวน</w:t>
      </w:r>
      <w:proofErr w:type="spellEnd"/>
      <w:r w:rsidRPr="000D4935">
        <w:rPr>
          <w:rFonts w:ascii="Angsana New" w:hAnsi="Angsana New"/>
          <w:sz w:val="30"/>
          <w:szCs w:val="30"/>
        </w:rPr>
        <w:t xml:space="preserve"> </w:t>
      </w:r>
      <w:r w:rsidR="001E1B1A" w:rsidRPr="000D4935">
        <w:rPr>
          <w:rFonts w:ascii="Angsana New" w:hAnsi="Angsana New"/>
          <w:sz w:val="30"/>
          <w:szCs w:val="30"/>
        </w:rPr>
        <w:t>20</w:t>
      </w:r>
      <w:r w:rsidR="00F27C3F" w:rsidRPr="000D4935">
        <w:rPr>
          <w:rFonts w:ascii="Angsana New" w:hAnsi="Angsana New"/>
          <w:sz w:val="30"/>
          <w:szCs w:val="30"/>
        </w:rPr>
        <w:t>.</w:t>
      </w:r>
      <w:r w:rsidR="001E1B1A" w:rsidRPr="000D4935">
        <w:rPr>
          <w:rFonts w:ascii="Angsana New" w:hAnsi="Angsana New"/>
          <w:sz w:val="30"/>
          <w:szCs w:val="30"/>
        </w:rPr>
        <w:t>89</w:t>
      </w:r>
      <w:r w:rsidRPr="000D4935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0D4935">
        <w:rPr>
          <w:rFonts w:ascii="Angsana New" w:hAnsi="Angsana New"/>
          <w:sz w:val="30"/>
          <w:szCs w:val="30"/>
        </w:rPr>
        <w:t>ล้านบาท</w:t>
      </w:r>
      <w:proofErr w:type="spellEnd"/>
      <w:r w:rsidRPr="000D4935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0D4935">
        <w:rPr>
          <w:rFonts w:ascii="Angsana New" w:hAnsi="Angsana New"/>
          <w:sz w:val="30"/>
          <w:szCs w:val="30"/>
        </w:rPr>
        <w:t>สำหรับงบการเงินรวม</w:t>
      </w:r>
      <w:proofErr w:type="spellEnd"/>
      <w:r w:rsidRPr="000D4935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</w:p>
    <w:p w14:paraId="52435316" w14:textId="77777777" w:rsidR="00DF127D" w:rsidRPr="000D4935" w:rsidRDefault="00DF127D" w:rsidP="00DF1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 w:firstLine="540"/>
        <w:jc w:val="both"/>
        <w:rPr>
          <w:rFonts w:ascii="Angsana New" w:hAnsi="Angsana New"/>
          <w:i/>
          <w:iCs/>
          <w:sz w:val="28"/>
          <w:szCs w:val="28"/>
        </w:rPr>
      </w:pPr>
    </w:p>
    <w:p w14:paraId="6778F654" w14:textId="39531937" w:rsidR="000A10DE" w:rsidRPr="000D4935" w:rsidRDefault="000A10DE" w:rsidP="00DF1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 w:firstLine="540"/>
        <w:jc w:val="both"/>
        <w:rPr>
          <w:rFonts w:ascii="Angsana New" w:hAnsi="Angsana New"/>
          <w:i/>
          <w:iCs/>
          <w:sz w:val="30"/>
          <w:szCs w:val="30"/>
        </w:rPr>
      </w:pPr>
      <w:r w:rsidRPr="000D4935">
        <w:rPr>
          <w:rFonts w:ascii="Angsana New" w:hAnsi="Angsana New" w:hint="cs"/>
          <w:i/>
          <w:iCs/>
          <w:sz w:val="30"/>
          <w:szCs w:val="30"/>
          <w:cs/>
        </w:rPr>
        <w:t>ส่วนเกินมูลค่าหุ้นสามัญ</w:t>
      </w:r>
    </w:p>
    <w:p w14:paraId="43FB1272" w14:textId="77777777" w:rsidR="00B26D56" w:rsidRPr="000D4935" w:rsidRDefault="00B26D56" w:rsidP="00DF1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 w:firstLine="540"/>
        <w:jc w:val="both"/>
        <w:rPr>
          <w:rFonts w:ascii="Angsana New" w:hAnsi="Angsana New"/>
          <w:i/>
          <w:iCs/>
          <w:sz w:val="28"/>
          <w:szCs w:val="28"/>
          <w:cs/>
        </w:rPr>
      </w:pPr>
    </w:p>
    <w:p w14:paraId="786B6497" w14:textId="1D03E7E4" w:rsidR="008A1494" w:rsidRPr="000D4935" w:rsidRDefault="000A10DE" w:rsidP="00B26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1E1B1A" w:rsidRPr="000D4935">
        <w:rPr>
          <w:rFonts w:ascii="Angsana New" w:hAnsi="Angsana New"/>
          <w:sz w:val="30"/>
          <w:szCs w:val="30"/>
        </w:rPr>
        <w:t>2535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 xml:space="preserve">มาตรา </w:t>
      </w:r>
      <w:r w:rsidR="001E1B1A" w:rsidRPr="000D4935">
        <w:rPr>
          <w:rFonts w:ascii="Angsana New" w:hAnsi="Angsana New"/>
          <w:sz w:val="30"/>
          <w:szCs w:val="30"/>
        </w:rPr>
        <w:t>51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0D4935">
        <w:rPr>
          <w:rFonts w:ascii="Angsana New" w:hAnsi="Angsana New"/>
          <w:sz w:val="30"/>
          <w:szCs w:val="30"/>
        </w:rPr>
        <w:t>“</w:t>
      </w:r>
      <w:r w:rsidRPr="000D4935">
        <w:rPr>
          <w:rFonts w:ascii="Angsana New" w:hAnsi="Angsana New" w:hint="cs"/>
          <w:sz w:val="30"/>
          <w:szCs w:val="30"/>
          <w:cs/>
        </w:rPr>
        <w:t>ส่วนเกินมูลค่าหุ้น</w:t>
      </w:r>
      <w:r w:rsidRPr="000D4935">
        <w:rPr>
          <w:rFonts w:ascii="Angsana New" w:hAnsi="Angsana New"/>
          <w:sz w:val="30"/>
          <w:szCs w:val="30"/>
        </w:rPr>
        <w:t>”</w:t>
      </w:r>
      <w:r w:rsidRPr="000D4935">
        <w:rPr>
          <w:rFonts w:ascii="Angsana New" w:hAnsi="Angsana New" w:hint="cs"/>
          <w:sz w:val="30"/>
          <w:szCs w:val="30"/>
          <w:cs/>
        </w:rPr>
        <w:t>) ส่วนเกินมูลค่าหุ้น</w:t>
      </w:r>
      <w:r w:rsidR="00EE5EF4" w:rsidRPr="000D4935">
        <w:rPr>
          <w:rFonts w:ascii="Angsana New" w:hAnsi="Angsana New" w:hint="cs"/>
          <w:sz w:val="30"/>
          <w:szCs w:val="30"/>
          <w:cs/>
        </w:rPr>
        <w:t>นี้จะนำไปจ่ายเป็นเงินปันผลไม่ได้</w:t>
      </w:r>
    </w:p>
    <w:p w14:paraId="5D31AFBA" w14:textId="362DBFD3" w:rsidR="00C6091F" w:rsidRPr="000D4935" w:rsidRDefault="00C6091F" w:rsidP="00446F8A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0D4935">
        <w:rPr>
          <w:rFonts w:ascii="Angsana New" w:hAnsi="Angsana New"/>
          <w:b/>
          <w:bCs/>
          <w:sz w:val="30"/>
          <w:szCs w:val="30"/>
          <w:cs/>
        </w:rPr>
        <w:lastRenderedPageBreak/>
        <w:t>สำรอง</w:t>
      </w:r>
    </w:p>
    <w:p w14:paraId="562F5D7E" w14:textId="77777777" w:rsidR="00C6091F" w:rsidRPr="000D4935" w:rsidRDefault="00C6091F" w:rsidP="00F01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 w:hanging="453"/>
        <w:jc w:val="both"/>
        <w:rPr>
          <w:rFonts w:ascii="Angsana New" w:hAnsi="Angsana New"/>
          <w:sz w:val="30"/>
          <w:szCs w:val="30"/>
        </w:rPr>
      </w:pPr>
    </w:p>
    <w:p w14:paraId="72228C54" w14:textId="77777777" w:rsidR="00C6091F" w:rsidRPr="000D4935" w:rsidRDefault="00C6091F" w:rsidP="00046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both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 w:hint="cs"/>
          <w:sz w:val="30"/>
          <w:szCs w:val="30"/>
          <w:cs/>
        </w:rPr>
        <w:t>สำรองประกอบด้วยการจัดสรรกำไร และ/หรือกำไรสะสม</w:t>
      </w:r>
    </w:p>
    <w:p w14:paraId="326E5F63" w14:textId="77777777" w:rsidR="004616A6" w:rsidRPr="000D4935" w:rsidRDefault="00461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F4E2FF5" w14:textId="77777777" w:rsidR="00C6091F" w:rsidRPr="000D4935" w:rsidRDefault="00C6091F" w:rsidP="00F01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14:paraId="05929F6D" w14:textId="77777777" w:rsidR="00C6091F" w:rsidRPr="000D4935" w:rsidRDefault="00C6091F" w:rsidP="00F01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="Angsana New" w:hAnsi="Angsana New"/>
          <w:sz w:val="30"/>
          <w:szCs w:val="30"/>
        </w:rPr>
      </w:pPr>
    </w:p>
    <w:p w14:paraId="64FACEC5" w14:textId="2BC64805" w:rsidR="00C6091F" w:rsidRPr="000D4935" w:rsidRDefault="00C6091F" w:rsidP="00F01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0D4935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1E1B1A" w:rsidRPr="000D4935">
        <w:rPr>
          <w:rFonts w:ascii="Angsana New" w:hAnsi="Angsana New"/>
          <w:sz w:val="30"/>
          <w:szCs w:val="30"/>
        </w:rPr>
        <w:t>2535</w:t>
      </w:r>
      <w:r w:rsidRPr="000D4935">
        <w:rPr>
          <w:rFonts w:ascii="Angsana New" w:hAnsi="Angsana New"/>
          <w:sz w:val="30"/>
          <w:szCs w:val="30"/>
          <w:cs/>
        </w:rPr>
        <w:t xml:space="preserve"> มาตรา </w:t>
      </w:r>
      <w:r w:rsidR="001E1B1A" w:rsidRPr="000D4935">
        <w:rPr>
          <w:rFonts w:ascii="Angsana New" w:hAnsi="Angsana New"/>
          <w:sz w:val="30"/>
          <w:szCs w:val="30"/>
        </w:rPr>
        <w:t>116</w:t>
      </w:r>
      <w:r w:rsidRPr="000D4935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0D4935">
        <w:rPr>
          <w:rFonts w:ascii="Angsana New" w:hAnsi="Angsana New"/>
          <w:sz w:val="30"/>
          <w:szCs w:val="30"/>
        </w:rPr>
        <w:t>“</w:t>
      </w:r>
      <w:r w:rsidRPr="000D4935">
        <w:rPr>
          <w:rFonts w:ascii="Angsana New" w:hAnsi="Angsana New"/>
          <w:sz w:val="30"/>
          <w:szCs w:val="30"/>
          <w:cs/>
        </w:rPr>
        <w:t>สำรองตามกฎหมาย</w:t>
      </w:r>
      <w:r w:rsidRPr="000D4935">
        <w:rPr>
          <w:rFonts w:ascii="Angsana New" w:hAnsi="Angsana New"/>
          <w:sz w:val="30"/>
          <w:szCs w:val="30"/>
        </w:rPr>
        <w:t>”</w:t>
      </w:r>
      <w:r w:rsidRPr="000D4935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1E1B1A" w:rsidRPr="000D4935">
        <w:rPr>
          <w:rFonts w:ascii="Angsana New" w:hAnsi="Angsana New"/>
          <w:sz w:val="30"/>
          <w:szCs w:val="30"/>
        </w:rPr>
        <w:t>5</w:t>
      </w:r>
      <w:r w:rsidRPr="000D4935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1E1B1A" w:rsidRPr="000D4935">
        <w:rPr>
          <w:rFonts w:ascii="Angsana New" w:hAnsi="Angsana New"/>
          <w:sz w:val="30"/>
          <w:szCs w:val="30"/>
        </w:rPr>
        <w:t>10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5D5B56AC" w14:textId="7AFBBD86" w:rsidR="00C976C6" w:rsidRPr="000D4935" w:rsidRDefault="00C976C6" w:rsidP="00F01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A7CB2DA" w14:textId="1418F781" w:rsidR="00C6091F" w:rsidRPr="000D4935" w:rsidRDefault="00C976C6" w:rsidP="00F01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D4935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C6091F"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สำรองทั่วไป</w:t>
      </w:r>
    </w:p>
    <w:p w14:paraId="4CE65745" w14:textId="77777777" w:rsidR="00C6091F" w:rsidRPr="000D4935" w:rsidRDefault="00C6091F" w:rsidP="00F01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="Angsana New" w:hAnsi="Angsana New"/>
          <w:sz w:val="30"/>
          <w:szCs w:val="30"/>
          <w:cs/>
        </w:rPr>
      </w:pPr>
    </w:p>
    <w:p w14:paraId="00BD6471" w14:textId="7111C8F1" w:rsidR="00C976C6" w:rsidRPr="000D4935" w:rsidRDefault="00C6091F" w:rsidP="00C97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 xml:space="preserve">บริษัทมีนโยบายในการจัดสรรสำรองเพื่อวัตถุประสงค์ทั่วไป ณ วันที่ </w:t>
      </w:r>
      <w:r w:rsidR="001E1B1A" w:rsidRPr="000D4935">
        <w:rPr>
          <w:rFonts w:ascii="Angsana New" w:hAnsi="Angsana New"/>
          <w:sz w:val="30"/>
          <w:szCs w:val="30"/>
        </w:rPr>
        <w:t>31</w:t>
      </w:r>
      <w:r w:rsidRPr="000D493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E1B1A" w:rsidRPr="000D4935">
        <w:rPr>
          <w:rFonts w:ascii="Angsana New" w:hAnsi="Angsana New"/>
          <w:sz w:val="30"/>
          <w:szCs w:val="30"/>
        </w:rPr>
        <w:t>2563</w:t>
      </w:r>
      <w:r w:rsidR="00FD4C66"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>สำรองทั่วไปของบริษัทมีจำนวน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="001E1B1A" w:rsidRPr="000D4935">
        <w:rPr>
          <w:rFonts w:ascii="Angsana New" w:hAnsi="Angsana New"/>
          <w:sz w:val="30"/>
          <w:szCs w:val="30"/>
        </w:rPr>
        <w:t>35</w:t>
      </w:r>
      <w:r w:rsidRPr="000D4935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0D4935">
        <w:rPr>
          <w:rFonts w:ascii="Angsana New" w:hAnsi="Angsana New"/>
          <w:i/>
          <w:iCs/>
          <w:sz w:val="30"/>
          <w:szCs w:val="30"/>
          <w:cs/>
        </w:rPr>
        <w:t>(</w:t>
      </w:r>
      <w:r w:rsidR="001E1B1A" w:rsidRPr="000D4935">
        <w:rPr>
          <w:rFonts w:ascii="Angsana New" w:hAnsi="Angsana New"/>
          <w:i/>
          <w:iCs/>
          <w:sz w:val="30"/>
          <w:szCs w:val="30"/>
        </w:rPr>
        <w:t>2562</w:t>
      </w:r>
      <w:r w:rsidRPr="000D4935">
        <w:rPr>
          <w:rFonts w:ascii="Angsana New" w:hAnsi="Angsana New"/>
          <w:i/>
          <w:iCs/>
          <w:sz w:val="30"/>
          <w:szCs w:val="30"/>
        </w:rPr>
        <w:t xml:space="preserve">: </w:t>
      </w:r>
      <w:r w:rsidR="001E1B1A" w:rsidRPr="000D4935">
        <w:rPr>
          <w:rFonts w:ascii="Angsana New" w:hAnsi="Angsana New"/>
          <w:i/>
          <w:iCs/>
          <w:sz w:val="30"/>
          <w:szCs w:val="30"/>
        </w:rPr>
        <w:t>35</w:t>
      </w:r>
      <w:r w:rsidRPr="000D4935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5C61C2C5" w14:textId="77777777" w:rsidR="00C976C6" w:rsidRPr="000D4935" w:rsidRDefault="00C976C6" w:rsidP="00F01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8A07519" w14:textId="7CC2E896" w:rsidR="00C6091F" w:rsidRPr="000D4935" w:rsidRDefault="00C6091F" w:rsidP="00F01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0D493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0E69770D" w14:textId="77777777" w:rsidR="00C976C6" w:rsidRPr="000D4935" w:rsidRDefault="00C976C6" w:rsidP="00C97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CF168E1" w14:textId="64E1FAF6" w:rsidR="00C976C6" w:rsidRPr="000D4935" w:rsidRDefault="00C976C6" w:rsidP="00C97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D4935">
        <w:rPr>
          <w:rFonts w:asciiTheme="majorBidi" w:hAnsiTheme="majorBidi" w:cstheme="majorBidi" w:hint="cs"/>
          <w:b/>
          <w:bCs/>
          <w:sz w:val="30"/>
          <w:szCs w:val="30"/>
          <w:cs/>
        </w:rPr>
        <w:t>สำรอง</w:t>
      </w:r>
      <w:r w:rsidRPr="000D4935">
        <w:rPr>
          <w:rFonts w:asciiTheme="majorBidi" w:hAnsiTheme="majorBidi" w:cstheme="majorBidi"/>
          <w:b/>
          <w:bCs/>
          <w:sz w:val="30"/>
          <w:szCs w:val="30"/>
          <w:cs/>
        </w:rPr>
        <w:t>การเปลี่ยนแปลงในมูลค่ายุติธรรม</w:t>
      </w:r>
      <w:r w:rsidRPr="000D4935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ของปี </w:t>
      </w:r>
      <w:r w:rsidR="001E1B1A" w:rsidRPr="000D4935">
        <w:rPr>
          <w:rFonts w:asciiTheme="majorBidi" w:hAnsiTheme="majorBidi" w:cstheme="majorBidi"/>
          <w:b/>
          <w:bCs/>
          <w:sz w:val="30"/>
          <w:szCs w:val="30"/>
        </w:rPr>
        <w:t>2563</w:t>
      </w:r>
    </w:p>
    <w:p w14:paraId="54518329" w14:textId="77777777" w:rsidR="00C976C6" w:rsidRPr="000D4935" w:rsidRDefault="00C976C6" w:rsidP="00C97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 w:hint="cs"/>
          <w:sz w:val="30"/>
          <w:szCs w:val="30"/>
          <w:cs/>
        </w:rPr>
        <w:t>สำรองการเปลี่ยนแปลงในมูลค่ายุติธรรมประกอบด้วย</w:t>
      </w:r>
    </w:p>
    <w:p w14:paraId="5621ACCF" w14:textId="77777777" w:rsidR="00C976C6" w:rsidRPr="000D4935" w:rsidRDefault="00C976C6" w:rsidP="00446F8A">
      <w:pPr>
        <w:pStyle w:val="ListParagraph"/>
        <w:numPr>
          <w:ilvl w:val="0"/>
          <w:numId w:val="2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hint="cs"/>
          <w:sz w:val="30"/>
          <w:szCs w:val="30"/>
          <w:cs/>
        </w:rPr>
        <w:t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</w:t>
      </w:r>
      <w:r w:rsidRPr="000D4935">
        <w:rPr>
          <w:rFonts w:asciiTheme="majorBidi" w:hAnsiTheme="majorBidi"/>
          <w:sz w:val="30"/>
          <w:szCs w:val="30"/>
          <w:cs/>
        </w:rPr>
        <w:t xml:space="preserve"> </w:t>
      </w:r>
    </w:p>
    <w:p w14:paraId="51BA4FCF" w14:textId="77777777" w:rsidR="00C976C6" w:rsidRPr="000D4935" w:rsidRDefault="00C976C6" w:rsidP="00C97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9486B9" w14:textId="7044914B" w:rsidR="00C976C6" w:rsidRPr="000D4935" w:rsidRDefault="00C976C6" w:rsidP="00C97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D4935">
        <w:rPr>
          <w:rFonts w:asciiTheme="majorBidi" w:hAnsiTheme="majorBidi" w:cstheme="majorBidi" w:hint="cs"/>
          <w:b/>
          <w:bCs/>
          <w:sz w:val="30"/>
          <w:szCs w:val="30"/>
          <w:cs/>
        </w:rPr>
        <w:t>สำรอง</w:t>
      </w:r>
      <w:r w:rsidRPr="000D4935">
        <w:rPr>
          <w:rFonts w:asciiTheme="majorBidi" w:hAnsiTheme="majorBidi" w:cstheme="majorBidi"/>
          <w:b/>
          <w:bCs/>
          <w:sz w:val="30"/>
          <w:szCs w:val="30"/>
          <w:cs/>
        </w:rPr>
        <w:t>การเปลี่ยนแปลงในมูลค่ายุติธรรม</w:t>
      </w:r>
      <w:r w:rsidRPr="000D4935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ของปี </w:t>
      </w:r>
      <w:r w:rsidR="001E1B1A" w:rsidRPr="000D4935">
        <w:rPr>
          <w:rFonts w:asciiTheme="majorBidi" w:hAnsiTheme="majorBidi" w:cstheme="majorBidi"/>
          <w:b/>
          <w:bCs/>
          <w:sz w:val="30"/>
          <w:szCs w:val="30"/>
        </w:rPr>
        <w:t>2562</w:t>
      </w:r>
    </w:p>
    <w:p w14:paraId="24014ED6" w14:textId="77777777" w:rsidR="00C976C6" w:rsidRPr="000D4935" w:rsidRDefault="00C976C6" w:rsidP="00C97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ยุติธรรมของเงินลงทุนเผื่อขายประกอบด้วยผลรวมการเปลี่ยนแปลงในมูลค่ายุติธรรมของ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 xml:space="preserve">           </w:t>
      </w:r>
      <w:r w:rsidRPr="000D4935">
        <w:rPr>
          <w:rFonts w:asciiTheme="majorBidi" w:hAnsiTheme="majorBidi" w:cstheme="majorBidi"/>
          <w:sz w:val="30"/>
          <w:szCs w:val="30"/>
          <w:cs/>
        </w:rPr>
        <w:t>เงินลงทุนเผื่อขายจนกระทั่งมีการตัดรายการหรือเกิดการด้อยค่า</w:t>
      </w:r>
    </w:p>
    <w:p w14:paraId="6F5DB4A7" w14:textId="77777777" w:rsidR="00C976C6" w:rsidRPr="000D4935" w:rsidRDefault="00C976C6" w:rsidP="00F01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29CB89B" w14:textId="77777777" w:rsidR="00C02CF1" w:rsidRPr="000D4935" w:rsidRDefault="00C02CF1" w:rsidP="00C02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0D4935">
        <w:rPr>
          <w:rFonts w:asciiTheme="majorBidi" w:hAnsiTheme="majorBidi" w:cstheme="majorBidi" w:hint="cs"/>
          <w:b/>
          <w:bCs/>
          <w:sz w:val="30"/>
          <w:szCs w:val="30"/>
          <w:cs/>
        </w:rPr>
        <w:t>สำรอง</w:t>
      </w:r>
      <w:r w:rsidRPr="000D4935">
        <w:rPr>
          <w:rFonts w:asciiTheme="majorBidi" w:hAnsiTheme="majorBidi" w:cstheme="majorBidi"/>
          <w:b/>
          <w:bCs/>
          <w:sz w:val="30"/>
          <w:szCs w:val="30"/>
          <w:cs/>
        </w:rPr>
        <w:t>การตีราคาสินทรัพย์ใหม่</w:t>
      </w:r>
    </w:p>
    <w:p w14:paraId="0162FE49" w14:textId="77777777" w:rsidR="00C02CF1" w:rsidRPr="000D4935" w:rsidRDefault="00C02CF1" w:rsidP="00C02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 w:hint="cs"/>
          <w:sz w:val="30"/>
          <w:szCs w:val="30"/>
          <w:cs/>
        </w:rPr>
        <w:t>สำรอง</w:t>
      </w:r>
      <w:r w:rsidRPr="000D4935">
        <w:rPr>
          <w:rFonts w:asciiTheme="majorBidi" w:hAnsiTheme="majorBidi" w:cstheme="majorBidi"/>
          <w:sz w:val="30"/>
          <w:szCs w:val="30"/>
          <w:cs/>
        </w:rPr>
        <w:t>การตีราคาสินทรัพย์ใหม่ประกอบด้วยผลรวมของการเปลี่ยนแปลงสุทธิของการตีราคาที่ดิน อาคารและอุปกรณ์ที่แสดงในงบการเงินด้วยการตีราคาใหม่จนกระทั่งมีการขายหรือจำหน่าย</w:t>
      </w:r>
    </w:p>
    <w:p w14:paraId="168F6ED0" w14:textId="65ACF243" w:rsidR="00A77045" w:rsidRPr="000D4935" w:rsidRDefault="00C6091F" w:rsidP="00505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5E8D3B2" w14:textId="77777777" w:rsidR="004816A7" w:rsidRPr="000D4935" w:rsidRDefault="004816A7" w:rsidP="00481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1539452" w14:textId="68D9695C" w:rsidR="003C4040" w:rsidRPr="000D4935" w:rsidRDefault="003C4040" w:rsidP="00C02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3C4040" w:rsidRPr="000D4935" w:rsidSect="00D562F7">
          <w:headerReference w:type="default" r:id="rId20"/>
          <w:pgSz w:w="11909" w:h="16834" w:code="9"/>
          <w:pgMar w:top="691" w:right="1152" w:bottom="576" w:left="1152" w:header="720" w:footer="720" w:gutter="0"/>
          <w:paperSrc w:first="7" w:other="7"/>
          <w:cols w:space="720"/>
        </w:sectPr>
      </w:pPr>
    </w:p>
    <w:p w14:paraId="1B0D333F" w14:textId="3A30F37D" w:rsidR="00E41012" w:rsidRPr="000D4935" w:rsidRDefault="00E41012" w:rsidP="00EE0E4E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080"/>
          <w:tab w:val="left" w:pos="1170"/>
          <w:tab w:val="left" w:pos="1530"/>
        </w:tabs>
        <w:spacing w:line="240" w:lineRule="auto"/>
        <w:ind w:left="1267" w:hanging="727"/>
        <w:rPr>
          <w:rFonts w:ascii="Angsana New" w:hAnsi="Angsana New"/>
          <w:b/>
          <w:bCs/>
          <w:sz w:val="30"/>
          <w:szCs w:val="30"/>
        </w:rPr>
      </w:pPr>
      <w:r w:rsidRPr="000D4935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6473B301" w14:textId="77777777" w:rsidR="00E41012" w:rsidRPr="000D4935" w:rsidRDefault="00E41012" w:rsidP="008A1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14419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9"/>
        <w:gridCol w:w="1080"/>
        <w:gridCol w:w="269"/>
        <w:gridCol w:w="988"/>
        <w:gridCol w:w="270"/>
        <w:gridCol w:w="1087"/>
        <w:gridCol w:w="360"/>
        <w:gridCol w:w="911"/>
        <w:gridCol w:w="270"/>
        <w:gridCol w:w="1078"/>
        <w:gridCol w:w="270"/>
        <w:gridCol w:w="815"/>
        <w:gridCol w:w="270"/>
        <w:gridCol w:w="898"/>
        <w:gridCol w:w="270"/>
        <w:gridCol w:w="810"/>
        <w:gridCol w:w="270"/>
        <w:gridCol w:w="898"/>
        <w:gridCol w:w="270"/>
        <w:gridCol w:w="898"/>
        <w:gridCol w:w="8"/>
      </w:tblGrid>
      <w:tr w:rsidR="00E41012" w:rsidRPr="000D4935" w14:paraId="145F311A" w14:textId="77777777" w:rsidTr="00D528F2">
        <w:trPr>
          <w:gridAfter w:val="1"/>
          <w:wAfter w:w="8" w:type="dxa"/>
        </w:trPr>
        <w:tc>
          <w:tcPr>
            <w:tcW w:w="2429" w:type="dxa"/>
          </w:tcPr>
          <w:p w14:paraId="45A71344" w14:textId="77777777" w:rsidR="00E41012" w:rsidRPr="000D4935" w:rsidRDefault="00E41012" w:rsidP="0001785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2" w:type="dxa"/>
            <w:gridSpan w:val="19"/>
          </w:tcPr>
          <w:p w14:paraId="359AF2BE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41012" w:rsidRPr="000D4935" w14:paraId="2734DDF3" w14:textId="77777777" w:rsidTr="00D528F2">
        <w:tc>
          <w:tcPr>
            <w:tcW w:w="2429" w:type="dxa"/>
          </w:tcPr>
          <w:p w14:paraId="22EB7043" w14:textId="77777777" w:rsidR="00E41012" w:rsidRPr="000D4935" w:rsidRDefault="00E41012" w:rsidP="008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37" w:type="dxa"/>
            <w:gridSpan w:val="3"/>
          </w:tcPr>
          <w:p w14:paraId="3D3E8E8F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ส่วนงานเครื่องดื่ม</w:t>
            </w:r>
          </w:p>
        </w:tc>
        <w:tc>
          <w:tcPr>
            <w:tcW w:w="270" w:type="dxa"/>
          </w:tcPr>
          <w:p w14:paraId="23EFE416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58" w:type="dxa"/>
            <w:gridSpan w:val="3"/>
          </w:tcPr>
          <w:p w14:paraId="450DD531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3EB8914B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3" w:type="dxa"/>
            <w:gridSpan w:val="3"/>
          </w:tcPr>
          <w:p w14:paraId="49AAB194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346B519C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78" w:type="dxa"/>
            <w:gridSpan w:val="3"/>
          </w:tcPr>
          <w:p w14:paraId="2A8CFE88" w14:textId="1F9CF4D8" w:rsidR="00627D9C" w:rsidRPr="000D4935" w:rsidRDefault="00627D9C" w:rsidP="0062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935">
              <w:rPr>
                <w:rFonts w:ascii="Angsana New" w:hAnsi="Angsana New"/>
                <w:sz w:val="24"/>
                <w:szCs w:val="24"/>
                <w:cs/>
              </w:rPr>
              <w:t>ส่วนงานอสังหาริมทรัพย์</w:t>
            </w:r>
          </w:p>
        </w:tc>
        <w:tc>
          <w:tcPr>
            <w:tcW w:w="270" w:type="dxa"/>
          </w:tcPr>
          <w:p w14:paraId="4293391B" w14:textId="589A17B9" w:rsidR="00712148" w:rsidRPr="000D4935" w:rsidRDefault="00712148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4" w:type="dxa"/>
            <w:gridSpan w:val="4"/>
          </w:tcPr>
          <w:p w14:paraId="14269528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7813EE" w:rsidRPr="000D4935" w14:paraId="62279D61" w14:textId="77777777" w:rsidTr="00D528F2">
        <w:trPr>
          <w:gridAfter w:val="1"/>
          <w:wAfter w:w="8" w:type="dxa"/>
        </w:trPr>
        <w:tc>
          <w:tcPr>
            <w:tcW w:w="2429" w:type="dxa"/>
          </w:tcPr>
          <w:p w14:paraId="32337285" w14:textId="274B1DFB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สำหรับ</w:t>
            </w:r>
            <w:r w:rsidR="00C24AA4" w:rsidRPr="000D493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ปี</w:t>
            </w:r>
            <w:r w:rsidRPr="000D493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สิ้นสุดวันที่ </w:t>
            </w:r>
            <w:r w:rsidR="001E1B1A" w:rsidRPr="000D493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="004D560C" w:rsidRPr="000D493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4D560C" w:rsidRPr="000D493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</w:tcPr>
          <w:p w14:paraId="7ABD177A" w14:textId="7B34251E" w:rsidR="00E41012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69" w:type="dxa"/>
          </w:tcPr>
          <w:p w14:paraId="433AA83E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3C55355B" w14:textId="5D0CA3D9" w:rsidR="00E41012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2BECADF0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31D9ADC6" w14:textId="375FD314" w:rsidR="00E41012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360" w:type="dxa"/>
          </w:tcPr>
          <w:p w14:paraId="06EC59C1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343BE5E7" w14:textId="6FB3417D" w:rsidR="00E41012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78EFAFDF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E3AFFDD" w14:textId="313FFDCA" w:rsidR="00E41012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587692E2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57EDBA86" w14:textId="09CE0200" w:rsidR="00E41012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56197906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6B97D00C" w14:textId="172C0E27" w:rsidR="00627D9C" w:rsidRPr="000D4935" w:rsidRDefault="001E1B1A" w:rsidP="0062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0F06B2A4" w14:textId="77777777" w:rsidR="00627D9C" w:rsidRPr="000D4935" w:rsidRDefault="00627D9C" w:rsidP="0062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AE56F8C" w14:textId="5E95E467" w:rsidR="00627D9C" w:rsidRPr="000D4935" w:rsidRDefault="001E1B1A" w:rsidP="0062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791982C2" w14:textId="77777777" w:rsidR="00712148" w:rsidRPr="000D4935" w:rsidRDefault="00712148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A44CCEC" w14:textId="2FB30499" w:rsidR="00E41012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2C76493C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50E451EC" w14:textId="5FC0F48F" w:rsidR="00E41012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E41012" w:rsidRPr="000D4935" w14:paraId="06113702" w14:textId="77777777" w:rsidTr="00D528F2">
        <w:trPr>
          <w:gridAfter w:val="1"/>
          <w:wAfter w:w="8" w:type="dxa"/>
        </w:trPr>
        <w:tc>
          <w:tcPr>
            <w:tcW w:w="2429" w:type="dxa"/>
          </w:tcPr>
          <w:p w14:paraId="24CD797E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2" w:type="dxa"/>
            <w:gridSpan w:val="19"/>
          </w:tcPr>
          <w:p w14:paraId="79BA95C9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0D4935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0D4935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7813EE" w:rsidRPr="000D4935" w14:paraId="36334B76" w14:textId="77777777" w:rsidTr="00D528F2">
        <w:trPr>
          <w:gridAfter w:val="1"/>
          <w:wAfter w:w="8" w:type="dxa"/>
        </w:trPr>
        <w:tc>
          <w:tcPr>
            <w:tcW w:w="2429" w:type="dxa"/>
          </w:tcPr>
          <w:p w14:paraId="5D780C49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ข้อมูลตามส่วนงานดำเนินงานและ</w:t>
            </w:r>
          </w:p>
        </w:tc>
        <w:tc>
          <w:tcPr>
            <w:tcW w:w="1080" w:type="dxa"/>
          </w:tcPr>
          <w:p w14:paraId="617C2E13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74007BC5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519931D9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1A2047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6E554AD0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8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5923F3B0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534896F4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D3FDB0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9B803C2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74F381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8AE8763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8CAD8A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60C7A4B" w14:textId="77777777" w:rsidR="00627D9C" w:rsidRPr="000D4935" w:rsidRDefault="00627D9C" w:rsidP="0062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16B2AF" w14:textId="77777777" w:rsidR="00627D9C" w:rsidRPr="000D4935" w:rsidRDefault="00627D9C" w:rsidP="0062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FF5D115" w14:textId="77777777" w:rsidR="00627D9C" w:rsidRPr="000D4935" w:rsidRDefault="00627D9C" w:rsidP="0062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A0D8EF" w14:textId="77777777" w:rsidR="00712148" w:rsidRPr="000D4935" w:rsidRDefault="00712148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01EA7967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40180C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04E73D9C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813EE" w:rsidRPr="000D4935" w14:paraId="7C8CB004" w14:textId="77777777" w:rsidTr="00D528F2">
        <w:trPr>
          <w:gridAfter w:val="1"/>
          <w:wAfter w:w="8" w:type="dxa"/>
        </w:trPr>
        <w:tc>
          <w:tcPr>
            <w:tcW w:w="2429" w:type="dxa"/>
          </w:tcPr>
          <w:p w14:paraId="68E2B3C6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   การจำแนกรายได้</w:t>
            </w:r>
          </w:p>
        </w:tc>
        <w:tc>
          <w:tcPr>
            <w:tcW w:w="1080" w:type="dxa"/>
          </w:tcPr>
          <w:p w14:paraId="5C179ED3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134F413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37843433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D36450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79BC3E74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45B4EFD6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4961BCC8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942EE8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0D8437C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A1D7A4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52DAA87C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7E8B31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1692DFDF" w14:textId="77777777" w:rsidR="00627D9C" w:rsidRPr="000D4935" w:rsidRDefault="00627D9C" w:rsidP="0062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7A101C" w14:textId="77777777" w:rsidR="00627D9C" w:rsidRPr="000D4935" w:rsidRDefault="00627D9C" w:rsidP="0062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657E5FF" w14:textId="77777777" w:rsidR="00627D9C" w:rsidRPr="000D4935" w:rsidRDefault="00627D9C" w:rsidP="0062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D89392" w14:textId="77777777" w:rsidR="00712148" w:rsidRPr="000D4935" w:rsidRDefault="00712148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6AEB116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CC947A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1168CCFD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813EE" w:rsidRPr="000D4935" w14:paraId="21B3DEF7" w14:textId="77777777" w:rsidTr="00D528F2">
        <w:trPr>
          <w:gridAfter w:val="1"/>
          <w:wAfter w:w="8" w:type="dxa"/>
        </w:trPr>
        <w:tc>
          <w:tcPr>
            <w:tcW w:w="2429" w:type="dxa"/>
          </w:tcPr>
          <w:p w14:paraId="3C498CCE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6CAB7E58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0A1AE910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456BBE4A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6FEE8E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4E1F96FA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2CEFC30C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051A6F1E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257783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266BD79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7F9F7A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D15E0F7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642ECE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0C6476D3" w14:textId="77777777" w:rsidR="00627D9C" w:rsidRPr="000D4935" w:rsidRDefault="00627D9C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157CBE" w14:textId="77777777" w:rsidR="00627D9C" w:rsidRPr="000D4935" w:rsidRDefault="00627D9C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DACF516" w14:textId="77777777" w:rsidR="00627D9C" w:rsidRPr="000D4935" w:rsidRDefault="00627D9C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ADD7CC" w14:textId="77777777" w:rsidR="00712148" w:rsidRPr="000D4935" w:rsidRDefault="00712148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D64952F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BC3220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CDBA774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813EE" w:rsidRPr="000D4935" w14:paraId="668E9BDD" w14:textId="77777777" w:rsidTr="00D528F2">
        <w:trPr>
          <w:gridAfter w:val="1"/>
          <w:wAfter w:w="8" w:type="dxa"/>
        </w:trPr>
        <w:tc>
          <w:tcPr>
            <w:tcW w:w="2429" w:type="dxa"/>
          </w:tcPr>
          <w:p w14:paraId="0C7D6AB2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080" w:type="dxa"/>
          </w:tcPr>
          <w:p w14:paraId="4272F4A6" w14:textId="40B7946A" w:rsidR="00E41012" w:rsidRPr="000D4935" w:rsidRDefault="001E1B1A" w:rsidP="00B9219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6</w:t>
            </w:r>
            <w:r w:rsidR="00462AC6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341</w:t>
            </w:r>
            <w:r w:rsidR="00462AC6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333</w:t>
            </w:r>
          </w:p>
        </w:tc>
        <w:tc>
          <w:tcPr>
            <w:tcW w:w="269" w:type="dxa"/>
          </w:tcPr>
          <w:p w14:paraId="4F2050CE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25C8DA23" w14:textId="6152A105" w:rsidR="00E41012" w:rsidRPr="000D4935" w:rsidRDefault="001E1B1A" w:rsidP="00B9219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6</w:t>
            </w:r>
            <w:r w:rsidR="00FC1F0B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775</w:t>
            </w:r>
            <w:r w:rsidR="00FC1F0B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501</w:t>
            </w:r>
          </w:p>
        </w:tc>
        <w:tc>
          <w:tcPr>
            <w:tcW w:w="270" w:type="dxa"/>
          </w:tcPr>
          <w:p w14:paraId="25652863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34CB363B" w14:textId="0291C2C5" w:rsidR="00E41012" w:rsidRPr="000D4935" w:rsidRDefault="001E1B1A" w:rsidP="00B9219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2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70</w:t>
            </w:r>
            <w:r w:rsidR="00927D15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149</w:t>
            </w:r>
          </w:p>
        </w:tc>
        <w:tc>
          <w:tcPr>
            <w:tcW w:w="360" w:type="dxa"/>
          </w:tcPr>
          <w:p w14:paraId="72EC4E39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6E81C3E9" w14:textId="77777777" w:rsidR="00E41012" w:rsidRPr="000D4935" w:rsidRDefault="00E41012" w:rsidP="007666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345AE5F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233F1535" w14:textId="6699831A" w:rsidR="00E41012" w:rsidRPr="000D4935" w:rsidRDefault="001E1B1A" w:rsidP="00090F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7</w:t>
            </w:r>
            <w:r w:rsidR="00FD2CD3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381</w:t>
            </w:r>
          </w:p>
        </w:tc>
        <w:tc>
          <w:tcPr>
            <w:tcW w:w="270" w:type="dxa"/>
          </w:tcPr>
          <w:p w14:paraId="461D498E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6C9B9903" w14:textId="77777777" w:rsidR="00E41012" w:rsidRPr="000D4935" w:rsidRDefault="00E41012" w:rsidP="007666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849EC6C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648B0A46" w14:textId="3312DAC7" w:rsidR="00627D9C" w:rsidRPr="000D4935" w:rsidRDefault="00D964EE" w:rsidP="0007190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"/>
              </w:tabs>
              <w:spacing w:line="240" w:lineRule="auto"/>
              <w:ind w:left="-10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1794879" w14:textId="77777777" w:rsidR="00627D9C" w:rsidRPr="000D4935" w:rsidRDefault="00627D9C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AB6758" w14:textId="755FDC8E" w:rsidR="00627D9C" w:rsidRPr="000D4935" w:rsidRDefault="00D964EE" w:rsidP="0007190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8"/>
              </w:tabs>
              <w:spacing w:line="240" w:lineRule="auto"/>
              <w:ind w:left="-108" w:right="-9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2EB318E" w14:textId="77777777" w:rsidR="00712148" w:rsidRPr="000D4935" w:rsidRDefault="00712148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36FFA71A" w14:textId="1EFEB030" w:rsidR="00E41012" w:rsidRPr="000D4935" w:rsidRDefault="001E1B1A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6</w:t>
            </w:r>
            <w:r w:rsidR="002820FF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418</w:t>
            </w:r>
            <w:r w:rsidR="004A0EBB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863</w:t>
            </w:r>
          </w:p>
        </w:tc>
        <w:tc>
          <w:tcPr>
            <w:tcW w:w="270" w:type="dxa"/>
          </w:tcPr>
          <w:p w14:paraId="08BA6F4F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34CDB86" w14:textId="1BBD47BA" w:rsidR="00E41012" w:rsidRPr="000D4935" w:rsidRDefault="001E1B1A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6</w:t>
            </w:r>
            <w:r w:rsidR="003D1F92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775</w:t>
            </w:r>
            <w:r w:rsidR="003D1F92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501</w:t>
            </w:r>
          </w:p>
        </w:tc>
      </w:tr>
      <w:tr w:rsidR="007813EE" w:rsidRPr="000D4935" w14:paraId="436824F1" w14:textId="77777777" w:rsidTr="00D528F2">
        <w:trPr>
          <w:gridAfter w:val="1"/>
          <w:wAfter w:w="8" w:type="dxa"/>
        </w:trPr>
        <w:tc>
          <w:tcPr>
            <w:tcW w:w="2429" w:type="dxa"/>
          </w:tcPr>
          <w:p w14:paraId="07FE549D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00D105" w14:textId="07271222" w:rsidR="00E41012" w:rsidRPr="000D4935" w:rsidRDefault="001E1B1A" w:rsidP="00B9219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6</w:t>
            </w:r>
            <w:r w:rsidR="00FE3B45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556</w:t>
            </w:r>
          </w:p>
        </w:tc>
        <w:tc>
          <w:tcPr>
            <w:tcW w:w="269" w:type="dxa"/>
          </w:tcPr>
          <w:p w14:paraId="115F7952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6BE03BA" w14:textId="77777777" w:rsidR="00E41012" w:rsidRPr="000D4935" w:rsidRDefault="00E41012" w:rsidP="00B9219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29"/>
                <w:tab w:val="decimal" w:pos="519"/>
              </w:tabs>
              <w:spacing w:line="240" w:lineRule="auto"/>
              <w:ind w:left="-108" w:right="-4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2A1AE3F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5FA658CA" w14:textId="3C756D65" w:rsidR="00E41012" w:rsidRPr="000D4935" w:rsidRDefault="004B0AE5" w:rsidP="00B9219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3"/>
              </w:tabs>
              <w:spacing w:line="240" w:lineRule="auto"/>
              <w:ind w:left="-108" w:right="-12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0BA9162D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</w:tcPr>
          <w:p w14:paraId="70C47930" w14:textId="77777777" w:rsidR="00E41012" w:rsidRPr="000D4935" w:rsidRDefault="00E41012" w:rsidP="007666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C6A1329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C6DD4F3" w14:textId="77777777" w:rsidR="00E41012" w:rsidRPr="000D4935" w:rsidRDefault="00E41012" w:rsidP="00090F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62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C8F4BF0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106111FA" w14:textId="77777777" w:rsidR="00E41012" w:rsidRPr="000D4935" w:rsidRDefault="00E41012" w:rsidP="007666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FB6AD9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3E31949F" w14:textId="799D32BC" w:rsidR="00627D9C" w:rsidRPr="000D4935" w:rsidRDefault="00D964EE" w:rsidP="0007190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"/>
              </w:tabs>
              <w:spacing w:line="240" w:lineRule="auto"/>
              <w:ind w:left="-10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8051ED4" w14:textId="77777777" w:rsidR="00627D9C" w:rsidRPr="000D4935" w:rsidRDefault="00627D9C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FBEC56B" w14:textId="1EB05FF1" w:rsidR="00627D9C" w:rsidRPr="000D4935" w:rsidRDefault="00D964EE" w:rsidP="0007190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8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134DD8E" w14:textId="77777777" w:rsidR="00712148" w:rsidRPr="000D4935" w:rsidRDefault="00712148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263F0E87" w14:textId="7D7FF31E" w:rsidR="00E41012" w:rsidRPr="000D4935" w:rsidRDefault="001E1B1A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6</w:t>
            </w:r>
            <w:r w:rsidR="002820FF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556</w:t>
            </w:r>
          </w:p>
        </w:tc>
        <w:tc>
          <w:tcPr>
            <w:tcW w:w="270" w:type="dxa"/>
          </w:tcPr>
          <w:p w14:paraId="5C1D2915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65BDF4E0" w14:textId="77777777" w:rsidR="00E41012" w:rsidRPr="000D4935" w:rsidRDefault="00E41012" w:rsidP="00B970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41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56CE8" w:rsidRPr="000D4935" w14:paraId="279A1BE9" w14:textId="77777777" w:rsidTr="00D528F2">
        <w:trPr>
          <w:gridAfter w:val="1"/>
          <w:wAfter w:w="8" w:type="dxa"/>
        </w:trPr>
        <w:tc>
          <w:tcPr>
            <w:tcW w:w="2429" w:type="dxa"/>
          </w:tcPr>
          <w:p w14:paraId="0D5E1D27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910E59" w14:textId="3EB0D6F2" w:rsidR="00E41012" w:rsidRPr="000D4935" w:rsidRDefault="001E1B1A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15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9D1FF9" w:rsidRPr="000D493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347</w:t>
            </w:r>
            <w:r w:rsidR="009D1FF9" w:rsidRPr="000D493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889</w:t>
            </w:r>
          </w:p>
        </w:tc>
        <w:tc>
          <w:tcPr>
            <w:tcW w:w="269" w:type="dxa"/>
          </w:tcPr>
          <w:p w14:paraId="4DE05A7A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2FBD4C3" w14:textId="7D43DCEA" w:rsidR="00E41012" w:rsidRPr="000D4935" w:rsidRDefault="001E1B1A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FC1F0B" w:rsidRPr="000D493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775</w:t>
            </w:r>
            <w:r w:rsidR="00FC1F0B" w:rsidRPr="000D493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270" w:type="dxa"/>
          </w:tcPr>
          <w:p w14:paraId="021DF989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52FAB531" w14:textId="363AACFD" w:rsidR="00E41012" w:rsidRPr="000D4935" w:rsidRDefault="001E1B1A" w:rsidP="00B9219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70</w:t>
            </w:r>
            <w:r w:rsidR="004B0AE5" w:rsidRPr="000D493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149</w:t>
            </w:r>
          </w:p>
        </w:tc>
        <w:tc>
          <w:tcPr>
            <w:tcW w:w="360" w:type="dxa"/>
          </w:tcPr>
          <w:p w14:paraId="7705EA06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</w:tcPr>
          <w:p w14:paraId="38EFD520" w14:textId="77777777" w:rsidR="00E41012" w:rsidRPr="000D4935" w:rsidRDefault="00E41012" w:rsidP="007666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D00AA8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F35CDA9" w14:textId="358F8589" w:rsidR="00E41012" w:rsidRPr="000D4935" w:rsidRDefault="001E1B1A" w:rsidP="00090F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="00FD2CD3" w:rsidRPr="000D493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381</w:t>
            </w:r>
          </w:p>
        </w:tc>
        <w:tc>
          <w:tcPr>
            <w:tcW w:w="270" w:type="dxa"/>
          </w:tcPr>
          <w:p w14:paraId="0E1FA530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6F10DF47" w14:textId="77777777" w:rsidR="00E41012" w:rsidRPr="000D4935" w:rsidRDefault="00E41012" w:rsidP="007666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5529383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1FA26CEB" w14:textId="6F5D6DF3" w:rsidR="00627D9C" w:rsidRPr="000D4935" w:rsidRDefault="00D964EE" w:rsidP="0007190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"/>
              </w:tabs>
              <w:spacing w:line="240" w:lineRule="auto"/>
              <w:ind w:left="-108" w:right="-3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DF177E9" w14:textId="77777777" w:rsidR="00627D9C" w:rsidRPr="000D4935" w:rsidRDefault="00627D9C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88369F4" w14:textId="6E4FF577" w:rsidR="00627D9C" w:rsidRPr="000D4935" w:rsidRDefault="00D964EE" w:rsidP="0007190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8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B5C73A9" w14:textId="77777777" w:rsidR="00712148" w:rsidRPr="000D4935" w:rsidRDefault="00712148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7BF1F801" w14:textId="76A1F86E" w:rsidR="00E41012" w:rsidRPr="000D4935" w:rsidRDefault="001E1B1A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EB3FF6" w:rsidRPr="000D493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425</w:t>
            </w:r>
            <w:r w:rsidR="00EB3FF6" w:rsidRPr="000D493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419</w:t>
            </w:r>
          </w:p>
        </w:tc>
        <w:tc>
          <w:tcPr>
            <w:tcW w:w="270" w:type="dxa"/>
          </w:tcPr>
          <w:p w14:paraId="0CC44277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368BB2" w14:textId="3C3535F8" w:rsidR="00E41012" w:rsidRPr="000D4935" w:rsidRDefault="001E1B1A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3D1F92" w:rsidRPr="000D493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775</w:t>
            </w:r>
            <w:r w:rsidR="003D1F92" w:rsidRPr="000D493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501</w:t>
            </w:r>
          </w:p>
        </w:tc>
      </w:tr>
      <w:tr w:rsidR="00056CE8" w:rsidRPr="000D4935" w14:paraId="51296733" w14:textId="77777777" w:rsidTr="00D528F2">
        <w:trPr>
          <w:gridAfter w:val="1"/>
          <w:wAfter w:w="8" w:type="dxa"/>
        </w:trPr>
        <w:tc>
          <w:tcPr>
            <w:tcW w:w="2429" w:type="dxa"/>
          </w:tcPr>
          <w:p w14:paraId="5E2D70DD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04FC978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5FF0CBBF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14:paraId="33C53F58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1BEE75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1797D007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361467FF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</w:tcPr>
          <w:p w14:paraId="47E6781B" w14:textId="77777777" w:rsidR="00E41012" w:rsidRPr="000D4935" w:rsidRDefault="00E41012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9A6ECF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1299F496" w14:textId="77777777" w:rsidR="00E41012" w:rsidRPr="000D4935" w:rsidRDefault="00E41012" w:rsidP="0009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48DBDC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012757B3" w14:textId="77777777" w:rsidR="00E41012" w:rsidRPr="000D4935" w:rsidRDefault="00E41012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866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5C1A29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18DA0ADB" w14:textId="77777777" w:rsidR="00627D9C" w:rsidRPr="000D4935" w:rsidRDefault="00627D9C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095F87" w14:textId="77777777" w:rsidR="00627D9C" w:rsidRPr="000D4935" w:rsidRDefault="00627D9C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AFB67E7" w14:textId="77777777" w:rsidR="00627D9C" w:rsidRPr="000D4935" w:rsidRDefault="00627D9C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80FC2A" w14:textId="77777777" w:rsidR="00712148" w:rsidRPr="000D4935" w:rsidRDefault="00712148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31647036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319A56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0AFAC377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813EE" w:rsidRPr="000D4935" w14:paraId="6294ADEF" w14:textId="77777777" w:rsidTr="00D528F2">
        <w:trPr>
          <w:gridAfter w:val="1"/>
          <w:wAfter w:w="8" w:type="dxa"/>
        </w:trPr>
        <w:tc>
          <w:tcPr>
            <w:tcW w:w="2429" w:type="dxa"/>
          </w:tcPr>
          <w:p w14:paraId="3C68E77E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ประเภทของผลิตภัณฑ์หลัก</w:t>
            </w:r>
          </w:p>
        </w:tc>
        <w:tc>
          <w:tcPr>
            <w:tcW w:w="1080" w:type="dxa"/>
          </w:tcPr>
          <w:p w14:paraId="1F85B00E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66BFD669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6891655D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EA9E37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3FC4805E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707D6E90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1707710B" w14:textId="77777777" w:rsidR="00E41012" w:rsidRPr="000D4935" w:rsidRDefault="00E41012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8867AC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2FDFF8F" w14:textId="77777777" w:rsidR="00E41012" w:rsidRPr="000D4935" w:rsidRDefault="00E41012" w:rsidP="0009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41F522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E65C749" w14:textId="77777777" w:rsidR="00E41012" w:rsidRPr="000D4935" w:rsidRDefault="00E41012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866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9AFC42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2DC25A2" w14:textId="77777777" w:rsidR="00627D9C" w:rsidRPr="000D4935" w:rsidRDefault="00627D9C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03DA67" w14:textId="77777777" w:rsidR="00627D9C" w:rsidRPr="000D4935" w:rsidRDefault="00627D9C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FDBD726" w14:textId="77777777" w:rsidR="00627D9C" w:rsidRPr="000D4935" w:rsidRDefault="00627D9C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27F69D" w14:textId="77777777" w:rsidR="00712148" w:rsidRPr="000D4935" w:rsidRDefault="00712148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1CC476A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DCACBC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60DB929E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813EE" w:rsidRPr="000D4935" w14:paraId="476B6531" w14:textId="77777777" w:rsidTr="00D528F2">
        <w:trPr>
          <w:gridAfter w:val="1"/>
          <w:wAfter w:w="8" w:type="dxa"/>
        </w:trPr>
        <w:tc>
          <w:tcPr>
            <w:tcW w:w="2429" w:type="dxa"/>
          </w:tcPr>
          <w:p w14:paraId="7CE1914C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ผลิตภัณฑ์อัดลม</w:t>
            </w:r>
          </w:p>
        </w:tc>
        <w:tc>
          <w:tcPr>
            <w:tcW w:w="1080" w:type="dxa"/>
          </w:tcPr>
          <w:p w14:paraId="74900AE4" w14:textId="00F4BF2A" w:rsidR="00E41012" w:rsidRPr="000D4935" w:rsidRDefault="001E1B1A" w:rsidP="00B9219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6</w:t>
            </w:r>
            <w:r w:rsidR="007E6D52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014</w:t>
            </w:r>
            <w:r w:rsidR="007E6D52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153</w:t>
            </w:r>
          </w:p>
        </w:tc>
        <w:tc>
          <w:tcPr>
            <w:tcW w:w="269" w:type="dxa"/>
          </w:tcPr>
          <w:p w14:paraId="54FEB773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4AD0A2E6" w14:textId="0302C7F2" w:rsidR="00E41012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6</w:t>
            </w:r>
            <w:r w:rsidR="00B462AD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382</w:t>
            </w:r>
            <w:r w:rsidR="00B462AD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818</w:t>
            </w:r>
          </w:p>
        </w:tc>
        <w:tc>
          <w:tcPr>
            <w:tcW w:w="270" w:type="dxa"/>
          </w:tcPr>
          <w:p w14:paraId="41062F84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2559AC41" w14:textId="77777777" w:rsidR="00E41012" w:rsidRPr="000D4935" w:rsidRDefault="00E41012" w:rsidP="0001785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62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7C31F028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22D737BA" w14:textId="77777777" w:rsidR="00E41012" w:rsidRPr="000D4935" w:rsidRDefault="00E41012" w:rsidP="007666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581A487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9918D3C" w14:textId="77777777" w:rsidR="00E41012" w:rsidRPr="000D4935" w:rsidRDefault="00E41012" w:rsidP="00090F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62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FE4077E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A005EAB" w14:textId="77777777" w:rsidR="00E41012" w:rsidRPr="000D4935" w:rsidRDefault="00E41012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B3C7D32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0EC58E4F" w14:textId="1FB337E3" w:rsidR="00627D9C" w:rsidRPr="000D4935" w:rsidRDefault="00D964EE" w:rsidP="0007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863318C" w14:textId="77777777" w:rsidR="00627D9C" w:rsidRPr="000D4935" w:rsidRDefault="00627D9C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B59114D" w14:textId="305F9B31" w:rsidR="00627D9C" w:rsidRPr="000D4935" w:rsidRDefault="00D964EE" w:rsidP="0007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511006C" w14:textId="77777777" w:rsidR="00712148" w:rsidRPr="000D4935" w:rsidRDefault="00712148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A9BAE0B" w14:textId="36014EAF" w:rsidR="00E41012" w:rsidRPr="000D4935" w:rsidRDefault="001E1B1A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6</w:t>
            </w:r>
            <w:r w:rsidR="0050167A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014</w:t>
            </w:r>
            <w:r w:rsidR="0050167A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153</w:t>
            </w:r>
          </w:p>
        </w:tc>
        <w:tc>
          <w:tcPr>
            <w:tcW w:w="270" w:type="dxa"/>
          </w:tcPr>
          <w:p w14:paraId="4170D5C1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0C52D66" w14:textId="7032EF65" w:rsidR="00E41012" w:rsidRPr="000D4935" w:rsidRDefault="001E1B1A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6</w:t>
            </w:r>
            <w:r w:rsidR="00B51219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382</w:t>
            </w:r>
            <w:r w:rsidR="00B51219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818</w:t>
            </w:r>
          </w:p>
        </w:tc>
      </w:tr>
      <w:tr w:rsidR="007813EE" w:rsidRPr="000D4935" w14:paraId="78DA140D" w14:textId="77777777" w:rsidTr="00D528F2">
        <w:trPr>
          <w:gridAfter w:val="1"/>
          <w:wAfter w:w="8" w:type="dxa"/>
        </w:trPr>
        <w:tc>
          <w:tcPr>
            <w:tcW w:w="2429" w:type="dxa"/>
          </w:tcPr>
          <w:p w14:paraId="7E15D90C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ผลิตภัณฑ์ไม่อัดลม</w:t>
            </w:r>
          </w:p>
        </w:tc>
        <w:tc>
          <w:tcPr>
            <w:tcW w:w="1080" w:type="dxa"/>
          </w:tcPr>
          <w:p w14:paraId="27348FCE" w14:textId="5884C97F" w:rsidR="00E41012" w:rsidRPr="000D4935" w:rsidRDefault="001E1B1A" w:rsidP="00B9219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333</w:t>
            </w:r>
            <w:r w:rsidR="007E6D52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736</w:t>
            </w:r>
          </w:p>
        </w:tc>
        <w:tc>
          <w:tcPr>
            <w:tcW w:w="269" w:type="dxa"/>
          </w:tcPr>
          <w:p w14:paraId="267DA1C9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3CB46E97" w14:textId="16BF9DA5" w:rsidR="00E41012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392</w:t>
            </w:r>
            <w:r w:rsidR="00C177EE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683</w:t>
            </w:r>
          </w:p>
        </w:tc>
        <w:tc>
          <w:tcPr>
            <w:tcW w:w="270" w:type="dxa"/>
          </w:tcPr>
          <w:p w14:paraId="71037723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2CFE6337" w14:textId="77777777" w:rsidR="00E41012" w:rsidRPr="000D4935" w:rsidRDefault="00E41012" w:rsidP="0001785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62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3631053B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11A27085" w14:textId="77777777" w:rsidR="00E41012" w:rsidRPr="000D4935" w:rsidRDefault="00E41012" w:rsidP="007666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FC347C1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21A47BC0" w14:textId="77777777" w:rsidR="00E41012" w:rsidRPr="000D4935" w:rsidRDefault="00E41012" w:rsidP="00090F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62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2C36EA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41437165" w14:textId="77777777" w:rsidR="00E41012" w:rsidRPr="000D4935" w:rsidRDefault="00E41012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36206FB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D592B7C" w14:textId="3973C6CC" w:rsidR="00627D9C" w:rsidRPr="000D4935" w:rsidRDefault="00D964EE" w:rsidP="0007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AD5D5E" w14:textId="77777777" w:rsidR="00627D9C" w:rsidRPr="000D4935" w:rsidRDefault="00627D9C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D53D48C" w14:textId="5ED1856F" w:rsidR="00627D9C" w:rsidRPr="000D4935" w:rsidRDefault="00D964EE" w:rsidP="0007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969F72E" w14:textId="77777777" w:rsidR="00712148" w:rsidRPr="000D4935" w:rsidRDefault="00712148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2B2BC79" w14:textId="32B3E0E5" w:rsidR="00E41012" w:rsidRPr="000D4935" w:rsidRDefault="001E1B1A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333</w:t>
            </w:r>
            <w:r w:rsidR="0050167A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736</w:t>
            </w:r>
          </w:p>
        </w:tc>
        <w:tc>
          <w:tcPr>
            <w:tcW w:w="270" w:type="dxa"/>
          </w:tcPr>
          <w:p w14:paraId="4DF5605F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597F0470" w14:textId="40A501AC" w:rsidR="00E41012" w:rsidRPr="000D4935" w:rsidRDefault="001E1B1A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39</w:t>
            </w:r>
            <w:r w:rsidR="00EE0E4E" w:rsidRPr="000D4935">
              <w:rPr>
                <w:rFonts w:ascii="Angsana New" w:hAnsi="Angsana New"/>
                <w:sz w:val="24"/>
                <w:szCs w:val="24"/>
              </w:rPr>
              <w:t>2</w:t>
            </w:r>
            <w:r w:rsidR="006C7459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683</w:t>
            </w:r>
          </w:p>
        </w:tc>
      </w:tr>
      <w:tr w:rsidR="007813EE" w:rsidRPr="000D4935" w14:paraId="1150A139" w14:textId="77777777" w:rsidTr="00D528F2">
        <w:trPr>
          <w:gridAfter w:val="1"/>
          <w:wAfter w:w="8" w:type="dxa"/>
        </w:trPr>
        <w:tc>
          <w:tcPr>
            <w:tcW w:w="2429" w:type="dxa"/>
          </w:tcPr>
          <w:p w14:paraId="61402EFB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สินค้าอุปโภคบริโภค</w:t>
            </w:r>
          </w:p>
        </w:tc>
        <w:tc>
          <w:tcPr>
            <w:tcW w:w="1080" w:type="dxa"/>
          </w:tcPr>
          <w:p w14:paraId="7657418D" w14:textId="77777777" w:rsidR="00E41012" w:rsidRPr="000D4935" w:rsidRDefault="00E41012" w:rsidP="00B9219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0C7AAD6B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595BAAA0" w14:textId="77777777" w:rsidR="00E41012" w:rsidRPr="000D4935" w:rsidRDefault="00E41012" w:rsidP="00B9219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CADA447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1C83FDB4" w14:textId="553593BF" w:rsidR="00E41012" w:rsidRPr="000D4935" w:rsidRDefault="001E1B1A" w:rsidP="005016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70</w:t>
            </w:r>
            <w:r w:rsidR="0050167A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149</w:t>
            </w:r>
          </w:p>
        </w:tc>
        <w:tc>
          <w:tcPr>
            <w:tcW w:w="360" w:type="dxa"/>
          </w:tcPr>
          <w:p w14:paraId="0EA8A7ED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773EF826" w14:textId="77777777" w:rsidR="00E41012" w:rsidRPr="000D4935" w:rsidRDefault="00E41012" w:rsidP="007666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5C2CDD4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D5F19F4" w14:textId="77777777" w:rsidR="00E41012" w:rsidRPr="000D4935" w:rsidRDefault="00E41012" w:rsidP="00090F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62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737A9C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7D338BC2" w14:textId="77777777" w:rsidR="00E41012" w:rsidRPr="000D4935" w:rsidRDefault="00E41012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D85908E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1B8B1C93" w14:textId="299E56F4" w:rsidR="00627D9C" w:rsidRPr="000D4935" w:rsidRDefault="00D964EE" w:rsidP="0007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974D268" w14:textId="77777777" w:rsidR="00627D9C" w:rsidRPr="000D4935" w:rsidRDefault="00627D9C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767D18C" w14:textId="26F8DCFA" w:rsidR="00627D9C" w:rsidRPr="000D4935" w:rsidRDefault="00D964EE" w:rsidP="0007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4DC45E1" w14:textId="77777777" w:rsidR="00712148" w:rsidRPr="000D4935" w:rsidRDefault="00712148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80773D3" w14:textId="45714330" w:rsidR="00E41012" w:rsidRPr="000D4935" w:rsidRDefault="001E1B1A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70</w:t>
            </w:r>
            <w:r w:rsidR="0050167A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149</w:t>
            </w:r>
          </w:p>
        </w:tc>
        <w:tc>
          <w:tcPr>
            <w:tcW w:w="270" w:type="dxa"/>
          </w:tcPr>
          <w:p w14:paraId="60F33021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6C8A50F4" w14:textId="4BBC6E16" w:rsidR="00E41012" w:rsidRPr="000D4935" w:rsidRDefault="00B97023" w:rsidP="00B970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421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="00E41012"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56CE8" w:rsidRPr="000D4935" w14:paraId="4D1A6766" w14:textId="77777777" w:rsidTr="00D528F2">
        <w:trPr>
          <w:gridAfter w:val="1"/>
          <w:wAfter w:w="8" w:type="dxa"/>
        </w:trPr>
        <w:tc>
          <w:tcPr>
            <w:tcW w:w="2429" w:type="dxa"/>
          </w:tcPr>
          <w:p w14:paraId="5D45AF7E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6A5FEB" w14:textId="77777777" w:rsidR="00E41012" w:rsidRPr="000D4935" w:rsidRDefault="00E41012" w:rsidP="00B9219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6CEEB0D5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C02BBE4" w14:textId="77777777" w:rsidR="00E41012" w:rsidRPr="000D4935" w:rsidRDefault="00E41012" w:rsidP="00B9219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EECB82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7701FE1C" w14:textId="77777777" w:rsidR="00E41012" w:rsidRPr="000D4935" w:rsidRDefault="00E41012" w:rsidP="0001785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9"/>
              </w:tabs>
              <w:spacing w:line="240" w:lineRule="auto"/>
              <w:ind w:left="-108" w:right="-162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227E67BE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665EA955" w14:textId="77777777" w:rsidR="00E41012" w:rsidRPr="000D4935" w:rsidRDefault="00E41012" w:rsidP="007666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892FC64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9E9725B" w14:textId="6587BED8" w:rsidR="00E41012" w:rsidRPr="000D4935" w:rsidRDefault="001E1B1A" w:rsidP="00090F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7</w:t>
            </w:r>
            <w:r w:rsidR="0050167A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381</w:t>
            </w:r>
          </w:p>
        </w:tc>
        <w:tc>
          <w:tcPr>
            <w:tcW w:w="270" w:type="dxa"/>
          </w:tcPr>
          <w:p w14:paraId="2BD4C15C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1C0AB805" w14:textId="77777777" w:rsidR="00E41012" w:rsidRPr="000D4935" w:rsidRDefault="00E41012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426A3C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20EF267A" w14:textId="3A7A961F" w:rsidR="00627D9C" w:rsidRPr="000D4935" w:rsidRDefault="00D964EE" w:rsidP="0007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BBAA287" w14:textId="77777777" w:rsidR="00627D9C" w:rsidRPr="000D4935" w:rsidRDefault="00627D9C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9976330" w14:textId="34421AA5" w:rsidR="00627D9C" w:rsidRPr="000D4935" w:rsidRDefault="00D964EE" w:rsidP="0007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ED494AC" w14:textId="77777777" w:rsidR="00712148" w:rsidRPr="000D4935" w:rsidRDefault="00712148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28F27882" w14:textId="6217A9B7" w:rsidR="00E41012" w:rsidRPr="000D4935" w:rsidRDefault="001E1B1A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7</w:t>
            </w:r>
            <w:r w:rsidR="0050167A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381</w:t>
            </w:r>
          </w:p>
        </w:tc>
        <w:tc>
          <w:tcPr>
            <w:tcW w:w="270" w:type="dxa"/>
          </w:tcPr>
          <w:p w14:paraId="7905DE9A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7139AFCE" w14:textId="77777777" w:rsidR="00E41012" w:rsidRPr="000D4935" w:rsidRDefault="00E41012" w:rsidP="00B970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36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813EE" w:rsidRPr="000D4935" w14:paraId="76AE04E3" w14:textId="77777777" w:rsidTr="00D528F2">
        <w:trPr>
          <w:gridAfter w:val="1"/>
          <w:wAfter w:w="8" w:type="dxa"/>
        </w:trPr>
        <w:tc>
          <w:tcPr>
            <w:tcW w:w="2429" w:type="dxa"/>
          </w:tcPr>
          <w:p w14:paraId="08FD8DBF" w14:textId="77777777" w:rsidR="00E41012" w:rsidRPr="000D4935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339C20" w14:textId="2D52F615" w:rsidR="00E41012" w:rsidRPr="000D4935" w:rsidRDefault="001E1B1A" w:rsidP="00B9219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6C74AC" w:rsidRPr="000D493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347</w:t>
            </w:r>
            <w:r w:rsidR="006C74AC" w:rsidRPr="000D493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889</w:t>
            </w:r>
          </w:p>
        </w:tc>
        <w:tc>
          <w:tcPr>
            <w:tcW w:w="269" w:type="dxa"/>
          </w:tcPr>
          <w:p w14:paraId="10F932E5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32248AB" w14:textId="0B1E5E36" w:rsidR="00E41012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B51219" w:rsidRPr="000D493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775</w:t>
            </w:r>
            <w:r w:rsidR="00B51219" w:rsidRPr="000D493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270" w:type="dxa"/>
          </w:tcPr>
          <w:p w14:paraId="154AB1EC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6D98707D" w14:textId="5156E7DF" w:rsidR="00E41012" w:rsidRPr="000D4935" w:rsidRDefault="001E1B1A" w:rsidP="0001785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70</w:t>
            </w:r>
            <w:r w:rsidR="0050167A" w:rsidRPr="000D493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149</w:t>
            </w:r>
          </w:p>
        </w:tc>
        <w:tc>
          <w:tcPr>
            <w:tcW w:w="360" w:type="dxa"/>
          </w:tcPr>
          <w:p w14:paraId="0C206FBD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6B50BE" w14:textId="77777777" w:rsidR="00E41012" w:rsidRPr="000D4935" w:rsidRDefault="00E41012" w:rsidP="007666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70573DF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073B0C9B" w14:textId="5668FC1E" w:rsidR="00E41012" w:rsidRPr="000D4935" w:rsidRDefault="001E1B1A" w:rsidP="00090F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="0050167A" w:rsidRPr="000D493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381</w:t>
            </w:r>
          </w:p>
        </w:tc>
        <w:tc>
          <w:tcPr>
            <w:tcW w:w="270" w:type="dxa"/>
          </w:tcPr>
          <w:p w14:paraId="7F5F3A92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0356EFF3" w14:textId="77777777" w:rsidR="00E41012" w:rsidRPr="000D4935" w:rsidRDefault="00E41012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93FE8F6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708A5A68" w14:textId="13FEABA7" w:rsidR="00627D9C" w:rsidRPr="000D4935" w:rsidRDefault="00D964EE" w:rsidP="0007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6F5461B" w14:textId="77777777" w:rsidR="00627D9C" w:rsidRPr="000D4935" w:rsidRDefault="00627D9C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662532C" w14:textId="2C0BEF66" w:rsidR="00627D9C" w:rsidRPr="000D4935" w:rsidRDefault="00D964EE" w:rsidP="0007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580C783" w14:textId="77777777" w:rsidR="00712148" w:rsidRPr="000D4935" w:rsidRDefault="00712148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63D8FB3C" w14:textId="6C448BA4" w:rsidR="00E41012" w:rsidRPr="000D4935" w:rsidRDefault="001E1B1A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B10C8F" w:rsidRPr="000D493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425</w:t>
            </w:r>
            <w:r w:rsidR="00B10C8F" w:rsidRPr="000D493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419</w:t>
            </w:r>
          </w:p>
        </w:tc>
        <w:tc>
          <w:tcPr>
            <w:tcW w:w="270" w:type="dxa"/>
          </w:tcPr>
          <w:p w14:paraId="162B0CC8" w14:textId="77777777" w:rsidR="00E41012" w:rsidRPr="000D4935" w:rsidRDefault="00E41012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0C962249" w14:textId="386A4967" w:rsidR="00E41012" w:rsidRPr="000D4935" w:rsidRDefault="001E1B1A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866F00" w:rsidRPr="000D493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775</w:t>
            </w:r>
            <w:r w:rsidR="00AC22FA" w:rsidRPr="000D493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501</w:t>
            </w:r>
          </w:p>
        </w:tc>
      </w:tr>
      <w:tr w:rsidR="00056CE8" w:rsidRPr="000D4935" w14:paraId="007957A4" w14:textId="77777777" w:rsidTr="00D528F2">
        <w:trPr>
          <w:gridAfter w:val="1"/>
          <w:wAfter w:w="8" w:type="dxa"/>
        </w:trPr>
        <w:tc>
          <w:tcPr>
            <w:tcW w:w="2429" w:type="dxa"/>
          </w:tcPr>
          <w:p w14:paraId="18D05F98" w14:textId="77777777" w:rsidR="00B52056" w:rsidRPr="000D4935" w:rsidRDefault="00B52056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CF004BE" w14:textId="77777777" w:rsidR="00B52056" w:rsidRPr="000D4935" w:rsidRDefault="00B52056" w:rsidP="00B9219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6EF29B2D" w14:textId="77777777" w:rsidR="00B52056" w:rsidRPr="000D4935" w:rsidRDefault="00B52056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14:paraId="6C38095A" w14:textId="77777777" w:rsidR="00B52056" w:rsidRPr="000D4935" w:rsidRDefault="00B52056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CCBB336" w14:textId="77777777" w:rsidR="00B52056" w:rsidRPr="000D4935" w:rsidRDefault="00B52056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6DA6FFA6" w14:textId="77777777" w:rsidR="00B52056" w:rsidRPr="000D4935" w:rsidRDefault="00B52056" w:rsidP="00B9219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3AAA65C3" w14:textId="77777777" w:rsidR="00B52056" w:rsidRPr="000D4935" w:rsidRDefault="00B52056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shd w:val="clear" w:color="auto" w:fill="auto"/>
          </w:tcPr>
          <w:p w14:paraId="360EB764" w14:textId="77777777" w:rsidR="00B52056" w:rsidRPr="000D4935" w:rsidRDefault="00B52056" w:rsidP="00B9219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D9E5117" w14:textId="77777777" w:rsidR="00B52056" w:rsidRPr="000D4935" w:rsidRDefault="00B52056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6D99D06B" w14:textId="77777777" w:rsidR="00B52056" w:rsidRPr="000D4935" w:rsidRDefault="00B52056" w:rsidP="00B9219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0DD9CD2" w14:textId="77777777" w:rsidR="00B52056" w:rsidRPr="000D4935" w:rsidRDefault="00B52056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10D5F930" w14:textId="77777777" w:rsidR="00B52056" w:rsidRPr="000D4935" w:rsidRDefault="00B52056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BC55231" w14:textId="77777777" w:rsidR="00B52056" w:rsidRPr="000D4935" w:rsidRDefault="00B52056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5BEF2500" w14:textId="132D8F19" w:rsidR="00B52056" w:rsidRPr="000D4935" w:rsidRDefault="00B52056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06B4CF1" w14:textId="77777777" w:rsidR="00B52056" w:rsidRPr="000D4935" w:rsidRDefault="00B52056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F736828" w14:textId="37E2BFC6" w:rsidR="00B52056" w:rsidRPr="000D4935" w:rsidRDefault="00B52056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96F9F9E" w14:textId="77777777" w:rsidR="00B52056" w:rsidRPr="000D4935" w:rsidRDefault="00B52056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4A4B7AFA" w14:textId="77777777" w:rsidR="00B52056" w:rsidRPr="000D4935" w:rsidRDefault="00B52056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CB9B3BE" w14:textId="77777777" w:rsidR="00B52056" w:rsidRPr="000D4935" w:rsidRDefault="00B52056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0B316195" w14:textId="77777777" w:rsidR="00B52056" w:rsidRPr="000D4935" w:rsidRDefault="00B52056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6667E" w:rsidRPr="000D4935" w14:paraId="474BCCA3" w14:textId="77777777" w:rsidTr="00D528F2">
        <w:trPr>
          <w:gridAfter w:val="1"/>
          <w:wAfter w:w="8" w:type="dxa"/>
        </w:trPr>
        <w:tc>
          <w:tcPr>
            <w:tcW w:w="2429" w:type="dxa"/>
          </w:tcPr>
          <w:p w14:paraId="0DB6F982" w14:textId="77777777" w:rsidR="0076667E" w:rsidRPr="000D4935" w:rsidRDefault="0076667E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F8EBA2E" w14:textId="77777777" w:rsidR="0076667E" w:rsidRPr="000D4935" w:rsidRDefault="0076667E" w:rsidP="00B9219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61895B43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6D7F1066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EA50AF2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5CA1C359" w14:textId="77777777" w:rsidR="0076667E" w:rsidRPr="000D4935" w:rsidRDefault="0076667E" w:rsidP="00B9219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44D01A94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7E987328" w14:textId="77777777" w:rsidR="0076667E" w:rsidRPr="000D4935" w:rsidRDefault="0076667E" w:rsidP="00B9219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986CC1A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0350E3FB" w14:textId="77777777" w:rsidR="0076667E" w:rsidRPr="000D4935" w:rsidRDefault="0076667E" w:rsidP="00B9219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146C230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22949983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9D1FA8D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4785C365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1A5E12A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3BC028B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EBA52C1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2D05A229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C2AD5E3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225C3AE3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6667E" w:rsidRPr="000D4935" w14:paraId="448F2171" w14:textId="77777777" w:rsidTr="00D528F2">
        <w:trPr>
          <w:gridAfter w:val="1"/>
          <w:wAfter w:w="8" w:type="dxa"/>
        </w:trPr>
        <w:tc>
          <w:tcPr>
            <w:tcW w:w="2429" w:type="dxa"/>
          </w:tcPr>
          <w:p w14:paraId="66AE8060" w14:textId="77777777" w:rsidR="0076667E" w:rsidRPr="000D4935" w:rsidRDefault="0076667E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F7FE10E" w14:textId="77777777" w:rsidR="0076667E" w:rsidRPr="000D4935" w:rsidRDefault="0076667E" w:rsidP="00B9219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77E9AB6D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5A627087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D83D5AB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15A8C6CF" w14:textId="77777777" w:rsidR="0076667E" w:rsidRPr="000D4935" w:rsidRDefault="0076667E" w:rsidP="00B9219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06DFA3D5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4C9CD16F" w14:textId="77777777" w:rsidR="0076667E" w:rsidRPr="000D4935" w:rsidRDefault="0076667E" w:rsidP="00B9219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71B6BDD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3205BD46" w14:textId="77777777" w:rsidR="0076667E" w:rsidRPr="000D4935" w:rsidRDefault="0076667E" w:rsidP="00B9219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13B04EB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703860B8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DE35945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55E49198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CB252C7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01E7EFA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CF9F8C3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2CC936AB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E431231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2E1DB400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6667E" w:rsidRPr="000D4935" w14:paraId="7EB6BAF4" w14:textId="77777777" w:rsidTr="00D528F2">
        <w:trPr>
          <w:gridAfter w:val="1"/>
          <w:wAfter w:w="8" w:type="dxa"/>
        </w:trPr>
        <w:tc>
          <w:tcPr>
            <w:tcW w:w="2429" w:type="dxa"/>
          </w:tcPr>
          <w:p w14:paraId="5873B2D4" w14:textId="77777777" w:rsidR="0076667E" w:rsidRPr="000D4935" w:rsidRDefault="0076667E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9A04DF3" w14:textId="77777777" w:rsidR="0076667E" w:rsidRPr="000D4935" w:rsidRDefault="0076667E" w:rsidP="00B9219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45DB4270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07909064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0000DAA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2D191B95" w14:textId="77777777" w:rsidR="0076667E" w:rsidRPr="000D4935" w:rsidRDefault="0076667E" w:rsidP="00B9219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37440164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46F62023" w14:textId="77777777" w:rsidR="0076667E" w:rsidRPr="000D4935" w:rsidRDefault="0076667E" w:rsidP="00B9219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B3BAB24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6B216868" w14:textId="77777777" w:rsidR="0076667E" w:rsidRPr="000D4935" w:rsidRDefault="0076667E" w:rsidP="00B9219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BAF4002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0D379207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7E9CF6A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4FC6EA2D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D12A3EE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F27A44B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ED6D259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725078F8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43DBDBA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1FA45752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6667E" w:rsidRPr="000D4935" w14:paraId="39B8C0A8" w14:textId="77777777" w:rsidTr="00D528F2">
        <w:trPr>
          <w:gridAfter w:val="1"/>
          <w:wAfter w:w="8" w:type="dxa"/>
        </w:trPr>
        <w:tc>
          <w:tcPr>
            <w:tcW w:w="2429" w:type="dxa"/>
          </w:tcPr>
          <w:p w14:paraId="732C4AAE" w14:textId="77777777" w:rsidR="0076667E" w:rsidRPr="000D4935" w:rsidRDefault="0076667E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539FBA3" w14:textId="77777777" w:rsidR="0076667E" w:rsidRPr="000D4935" w:rsidRDefault="0076667E" w:rsidP="00B9219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1C774A99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277593C5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4B2AB48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3561C445" w14:textId="77777777" w:rsidR="0076667E" w:rsidRPr="000D4935" w:rsidRDefault="0076667E" w:rsidP="00B9219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02B3601D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367AF23B" w14:textId="77777777" w:rsidR="0076667E" w:rsidRPr="000D4935" w:rsidRDefault="0076667E" w:rsidP="00B9219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5AB9608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42A77E28" w14:textId="77777777" w:rsidR="0076667E" w:rsidRPr="000D4935" w:rsidRDefault="0076667E" w:rsidP="00B9219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E9FA8C9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3E1B0235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D308744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39C217A4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611C38B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287AAF3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9B604FE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16EA6083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8854C12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6CC41724" w14:textId="77777777" w:rsidR="0076667E" w:rsidRPr="000D4935" w:rsidRDefault="0076667E" w:rsidP="00B9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tbl>
      <w:tblPr>
        <w:tblStyle w:val="TableGrid2"/>
        <w:tblW w:w="14577" w:type="dxa"/>
        <w:tblInd w:w="10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2"/>
        <w:gridCol w:w="1080"/>
        <w:gridCol w:w="270"/>
        <w:gridCol w:w="1080"/>
        <w:gridCol w:w="270"/>
        <w:gridCol w:w="1080"/>
        <w:gridCol w:w="360"/>
        <w:gridCol w:w="810"/>
        <w:gridCol w:w="270"/>
        <w:gridCol w:w="990"/>
        <w:gridCol w:w="270"/>
        <w:gridCol w:w="810"/>
        <w:gridCol w:w="270"/>
        <w:gridCol w:w="810"/>
        <w:gridCol w:w="270"/>
        <w:gridCol w:w="810"/>
        <w:gridCol w:w="266"/>
        <w:gridCol w:w="994"/>
        <w:gridCol w:w="270"/>
        <w:gridCol w:w="905"/>
      </w:tblGrid>
      <w:tr w:rsidR="00B92193" w:rsidRPr="000D4935" w14:paraId="6ABF1FFD" w14:textId="77777777" w:rsidTr="00D528F2">
        <w:tc>
          <w:tcPr>
            <w:tcW w:w="2692" w:type="dxa"/>
          </w:tcPr>
          <w:p w14:paraId="6577C6CC" w14:textId="77777777" w:rsidR="00B92193" w:rsidRPr="000D4935" w:rsidRDefault="00B9219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5" w:type="dxa"/>
            <w:gridSpan w:val="19"/>
          </w:tcPr>
          <w:p w14:paraId="7AB772E1" w14:textId="64A31B3C" w:rsidR="00B92193" w:rsidRPr="000D4935" w:rsidRDefault="00B9219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 w:rsidR="001A26E1" w:rsidRPr="000D493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C0143" w:rsidRPr="000D4935" w14:paraId="32912B82" w14:textId="77777777" w:rsidTr="00D528F2">
        <w:tc>
          <w:tcPr>
            <w:tcW w:w="2692" w:type="dxa"/>
          </w:tcPr>
          <w:p w14:paraId="11FD5FEA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40555CFD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ส่วนงานเครื่องดื่ม</w:t>
            </w:r>
          </w:p>
        </w:tc>
        <w:tc>
          <w:tcPr>
            <w:tcW w:w="270" w:type="dxa"/>
          </w:tcPr>
          <w:p w14:paraId="25DD2C9B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3104EFDB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25726B38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318801D6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49BB34F3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</w:tcPr>
          <w:p w14:paraId="72DB27D1" w14:textId="198849DC" w:rsidR="008A1F0C" w:rsidRPr="000D4935" w:rsidRDefault="008A1F0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935">
              <w:rPr>
                <w:rFonts w:ascii="Angsana New" w:hAnsi="Angsana New"/>
                <w:sz w:val="24"/>
                <w:szCs w:val="24"/>
                <w:cs/>
              </w:rPr>
              <w:t>ส่วนงานอสังหาริมทรัพย์</w:t>
            </w:r>
          </w:p>
        </w:tc>
        <w:tc>
          <w:tcPr>
            <w:tcW w:w="266" w:type="dxa"/>
          </w:tcPr>
          <w:p w14:paraId="1EE378D4" w14:textId="77777777" w:rsidR="008A1F0C" w:rsidRPr="000D4935" w:rsidRDefault="008A1F0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69" w:type="dxa"/>
            <w:gridSpan w:val="3"/>
          </w:tcPr>
          <w:p w14:paraId="2DEB2FB0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3C0143" w:rsidRPr="000D4935" w14:paraId="04F95793" w14:textId="77777777" w:rsidTr="00D528F2">
        <w:tc>
          <w:tcPr>
            <w:tcW w:w="2692" w:type="dxa"/>
          </w:tcPr>
          <w:p w14:paraId="063EF964" w14:textId="6F5DFBAE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สำหรับ</w:t>
            </w:r>
            <w:r w:rsidR="00C24AA4" w:rsidRPr="000D493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ปี</w:t>
            </w:r>
            <w:r w:rsidRPr="000D493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สิ้นสุดวันที่ </w:t>
            </w:r>
            <w:r w:rsidR="001E1B1A" w:rsidRPr="000D493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="00775EF7" w:rsidRPr="000D493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775EF7" w:rsidRPr="000D493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</w:tcPr>
          <w:p w14:paraId="38F218AB" w14:textId="40773E65" w:rsidR="003C0143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3AA91976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4428655" w14:textId="05E83843" w:rsidR="003C0143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072822C7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9CAF31A" w14:textId="2D6578E7" w:rsidR="003C0143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360" w:type="dxa"/>
          </w:tcPr>
          <w:p w14:paraId="69DCF8DF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D446757" w14:textId="1C7DC0DA" w:rsidR="003C0143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243D56C3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364EBB" w14:textId="2C539B2F" w:rsidR="003C0143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1E77383F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EB59A55" w14:textId="0E8F69A0" w:rsidR="003C0143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77EE99B9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0588D6" w14:textId="1242AD17" w:rsidR="008A1F0C" w:rsidRPr="000D4935" w:rsidRDefault="001E1B1A" w:rsidP="008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6408E1FF" w14:textId="77777777" w:rsidR="00712148" w:rsidRPr="000D4935" w:rsidRDefault="00712148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61CE735" w14:textId="7A5E4EBE" w:rsidR="008A1F0C" w:rsidRPr="000D4935" w:rsidRDefault="001E1B1A" w:rsidP="008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66" w:type="dxa"/>
          </w:tcPr>
          <w:p w14:paraId="4ACBC091" w14:textId="77777777" w:rsidR="008A1F0C" w:rsidRPr="000D4935" w:rsidRDefault="008A1F0C" w:rsidP="008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78C4F29" w14:textId="0772CDC0" w:rsidR="003C0143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7CC5A298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44FBA518" w14:textId="2C34284A" w:rsidR="003C0143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3C0143" w:rsidRPr="000D4935" w14:paraId="77FEC506" w14:textId="77777777" w:rsidTr="00D528F2">
        <w:tc>
          <w:tcPr>
            <w:tcW w:w="2692" w:type="dxa"/>
          </w:tcPr>
          <w:p w14:paraId="6CA14B50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5" w:type="dxa"/>
            <w:gridSpan w:val="19"/>
          </w:tcPr>
          <w:p w14:paraId="02D31CA6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0D4935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0D4935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3C0143" w:rsidRPr="000D4935" w14:paraId="23513117" w14:textId="77777777" w:rsidTr="00D528F2">
        <w:tc>
          <w:tcPr>
            <w:tcW w:w="2692" w:type="dxa"/>
          </w:tcPr>
          <w:p w14:paraId="03D96448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E8D454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2680DF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2AA322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C12B10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9DEB3E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5C5668B0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9FB067E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3518D2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05EC4E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475921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8333D4E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C3859F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5BE3E16" w14:textId="77777777" w:rsidR="008A1F0C" w:rsidRPr="000D4935" w:rsidRDefault="008A1F0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0CDF77" w14:textId="77777777" w:rsidR="00712148" w:rsidRPr="000D4935" w:rsidRDefault="00712148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EB2D8BD" w14:textId="77777777" w:rsidR="008A1F0C" w:rsidRPr="000D4935" w:rsidRDefault="008A1F0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3F38E1A8" w14:textId="77777777" w:rsidR="008A1F0C" w:rsidRPr="000D4935" w:rsidRDefault="008A1F0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57E9E5A6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1BF6AF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22D36833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C0143" w:rsidRPr="000D4935" w14:paraId="3CF051E9" w14:textId="77777777" w:rsidTr="00D528F2">
        <w:tc>
          <w:tcPr>
            <w:tcW w:w="2692" w:type="dxa"/>
          </w:tcPr>
          <w:p w14:paraId="7CD4FA8C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</w:tcPr>
          <w:p w14:paraId="119CB9BC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8E11ED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528685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FF527E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0C6BC4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528EF653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8CA9DD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5D69B7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AD5092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F8C8A2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035AF4A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928BD0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12BDE52" w14:textId="77777777" w:rsidR="008A1F0C" w:rsidRPr="000D4935" w:rsidRDefault="008A1F0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C64516" w14:textId="77777777" w:rsidR="00712148" w:rsidRPr="000D4935" w:rsidRDefault="00712148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8AC98C" w14:textId="77777777" w:rsidR="008A1F0C" w:rsidRPr="000D4935" w:rsidRDefault="008A1F0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54599728" w14:textId="77777777" w:rsidR="008A1F0C" w:rsidRPr="000D4935" w:rsidRDefault="008A1F0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F0AAAEB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4BB29D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2E10288C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C0143" w:rsidRPr="000D4935" w14:paraId="52014ACD" w14:textId="77777777" w:rsidTr="00D528F2">
        <w:tc>
          <w:tcPr>
            <w:tcW w:w="2692" w:type="dxa"/>
          </w:tcPr>
          <w:p w14:paraId="6A832352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080" w:type="dxa"/>
          </w:tcPr>
          <w:p w14:paraId="43EEEC29" w14:textId="5C417DEB" w:rsidR="003C0143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  <w:cs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6</w:t>
            </w:r>
            <w:r w:rsidR="00B10C8F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347</w:t>
            </w:r>
            <w:r w:rsidR="00B10C8F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889</w:t>
            </w:r>
          </w:p>
        </w:tc>
        <w:tc>
          <w:tcPr>
            <w:tcW w:w="270" w:type="dxa"/>
          </w:tcPr>
          <w:p w14:paraId="3FE6C5E6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342DCB4" w14:textId="5F5824FF" w:rsidR="003C0143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6</w:t>
            </w:r>
            <w:r w:rsidR="00C965EF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775</w:t>
            </w:r>
            <w:r w:rsidR="00C965EF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501</w:t>
            </w:r>
          </w:p>
        </w:tc>
        <w:tc>
          <w:tcPr>
            <w:tcW w:w="270" w:type="dxa"/>
          </w:tcPr>
          <w:p w14:paraId="07199832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F06F7B" w14:textId="5C136B25" w:rsidR="003C0143" w:rsidRPr="000D4935" w:rsidRDefault="001E1B1A" w:rsidP="00B10C8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70</w:t>
            </w:r>
            <w:r w:rsidR="00B10C8F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149</w:t>
            </w:r>
          </w:p>
        </w:tc>
        <w:tc>
          <w:tcPr>
            <w:tcW w:w="360" w:type="dxa"/>
          </w:tcPr>
          <w:p w14:paraId="51F1C029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265D61D" w14:textId="77777777" w:rsidR="003C0143" w:rsidRPr="000D4935" w:rsidRDefault="003C0143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7D3DB9E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9D285E" w14:textId="2B30BDE0" w:rsidR="003C0143" w:rsidRPr="000D4935" w:rsidRDefault="001E1B1A" w:rsidP="00B10C8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5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7</w:t>
            </w:r>
            <w:r w:rsidR="00B10C8F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381</w:t>
            </w:r>
          </w:p>
        </w:tc>
        <w:tc>
          <w:tcPr>
            <w:tcW w:w="270" w:type="dxa"/>
          </w:tcPr>
          <w:p w14:paraId="29229489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A9254F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A0923DD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A98ED2E" w14:textId="7AC9ED01" w:rsidR="008A1F0C" w:rsidRPr="000D4935" w:rsidRDefault="00D964EE" w:rsidP="00D9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F98C6A" w14:textId="77777777" w:rsidR="00712148" w:rsidRPr="000D4935" w:rsidRDefault="00712148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187135C" w14:textId="5A16FF6A" w:rsidR="008A1F0C" w:rsidRPr="000D4935" w:rsidRDefault="00D964EE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3B5ABC9F" w14:textId="77777777" w:rsidR="008A1F0C" w:rsidRPr="000D4935" w:rsidRDefault="008A1F0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3BB198CC" w14:textId="3456D2BB" w:rsidR="003C0143" w:rsidRPr="000D4935" w:rsidRDefault="001E1B1A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375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6</w:t>
            </w:r>
            <w:r w:rsidR="00B10C8F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425</w:t>
            </w:r>
            <w:r w:rsidR="00B10C8F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419</w:t>
            </w:r>
          </w:p>
        </w:tc>
        <w:tc>
          <w:tcPr>
            <w:tcW w:w="270" w:type="dxa"/>
          </w:tcPr>
          <w:p w14:paraId="273F96D6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4D8A6995" w14:textId="259A2672" w:rsidR="003C0143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6</w:t>
            </w:r>
            <w:r w:rsidR="00C965EF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775</w:t>
            </w:r>
            <w:r w:rsidR="00C965EF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501</w:t>
            </w:r>
          </w:p>
        </w:tc>
      </w:tr>
      <w:tr w:rsidR="00056CE8" w:rsidRPr="000D4935" w14:paraId="4DBA9ABC" w14:textId="77777777" w:rsidTr="00D528F2">
        <w:tc>
          <w:tcPr>
            <w:tcW w:w="2692" w:type="dxa"/>
          </w:tcPr>
          <w:p w14:paraId="169F73DD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1080" w:type="dxa"/>
          </w:tcPr>
          <w:p w14:paraId="7E2CB382" w14:textId="77777777" w:rsidR="003C0143" w:rsidRPr="000D4935" w:rsidRDefault="003C0143" w:rsidP="0001785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9"/>
              </w:tabs>
              <w:spacing w:line="240" w:lineRule="auto"/>
              <w:ind w:left="-108" w:right="-10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3EF7458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4F2005" w14:textId="77777777" w:rsidR="003C0143" w:rsidRPr="000D4935" w:rsidRDefault="003C0143" w:rsidP="0001785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9"/>
              </w:tabs>
              <w:spacing w:line="240" w:lineRule="auto"/>
              <w:ind w:left="-108" w:right="-10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A8C47AB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A63B86" w14:textId="77777777" w:rsidR="003C0143" w:rsidRPr="000D4935" w:rsidRDefault="003C0143" w:rsidP="0001785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9"/>
              </w:tabs>
              <w:spacing w:line="240" w:lineRule="auto"/>
              <w:ind w:left="-108" w:right="-10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3E463356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62C31CE" w14:textId="77777777" w:rsidR="003C0143" w:rsidRPr="000D4935" w:rsidRDefault="003C0143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87F61DD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DA0D57" w14:textId="77777777" w:rsidR="003C0143" w:rsidRPr="000D4935" w:rsidRDefault="003C0143" w:rsidP="0001785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7"/>
              </w:tabs>
              <w:spacing w:line="240" w:lineRule="auto"/>
              <w:ind w:left="-108" w:right="-10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D3E82F8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2333F0F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06E98E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316555F" w14:textId="2F962977" w:rsidR="008A1F0C" w:rsidRPr="000D4935" w:rsidRDefault="00D964EE" w:rsidP="00D9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5B1F87D" w14:textId="77777777" w:rsidR="00712148" w:rsidRPr="000D4935" w:rsidRDefault="00712148" w:rsidP="0001785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7"/>
              </w:tabs>
              <w:spacing w:line="240" w:lineRule="auto"/>
              <w:ind w:left="-108"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F68B9F8" w14:textId="3F5163EB" w:rsidR="008A1F0C" w:rsidRPr="000D4935" w:rsidRDefault="00D964EE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247750E7" w14:textId="77777777" w:rsidR="008A1F0C" w:rsidRPr="000D4935" w:rsidRDefault="008A1F0C" w:rsidP="0001785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7"/>
              </w:tabs>
              <w:spacing w:line="240" w:lineRule="auto"/>
              <w:ind w:left="-108"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7B3AD4E2" w14:textId="77777777" w:rsidR="003C0143" w:rsidRPr="000D4935" w:rsidRDefault="003C0143" w:rsidP="007666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  <w:tab w:val="decimal" w:pos="970"/>
              </w:tabs>
              <w:spacing w:line="240" w:lineRule="auto"/>
              <w:ind w:left="-108" w:right="-5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B05DC50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4AE1A66E" w14:textId="77777777" w:rsidR="003C0143" w:rsidRPr="000D4935" w:rsidRDefault="003C0143" w:rsidP="0001785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25"/>
              </w:tabs>
              <w:spacing w:line="240" w:lineRule="auto"/>
              <w:ind w:left="-108" w:right="-10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56CE8" w:rsidRPr="000D4935" w14:paraId="3DAEA864" w14:textId="77777777" w:rsidTr="00D528F2">
        <w:tc>
          <w:tcPr>
            <w:tcW w:w="2692" w:type="dxa"/>
          </w:tcPr>
          <w:p w14:paraId="0ACEF0CC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F87510" w14:textId="66B4A0BB" w:rsidR="003C0143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B10C8F" w:rsidRPr="000D493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347</w:t>
            </w:r>
            <w:r w:rsidR="00B10C8F" w:rsidRPr="000D493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889</w:t>
            </w:r>
          </w:p>
        </w:tc>
        <w:tc>
          <w:tcPr>
            <w:tcW w:w="270" w:type="dxa"/>
          </w:tcPr>
          <w:p w14:paraId="39AFAE12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B5B86A" w14:textId="1252D1A3" w:rsidR="003C0143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C965EF" w:rsidRPr="000D493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775</w:t>
            </w:r>
            <w:r w:rsidR="00C965EF" w:rsidRPr="000D493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270" w:type="dxa"/>
          </w:tcPr>
          <w:p w14:paraId="0D70861D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D5C494" w14:textId="70F64E20" w:rsidR="003C0143" w:rsidRPr="000D4935" w:rsidRDefault="001E1B1A" w:rsidP="00B10C8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70</w:t>
            </w:r>
            <w:r w:rsidR="00B10C8F" w:rsidRPr="000D493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149</w:t>
            </w:r>
          </w:p>
        </w:tc>
        <w:tc>
          <w:tcPr>
            <w:tcW w:w="360" w:type="dxa"/>
          </w:tcPr>
          <w:p w14:paraId="13E32488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BFD22D1" w14:textId="77777777" w:rsidR="003C0143" w:rsidRPr="000D4935" w:rsidRDefault="003C0143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2D6241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1EFF2D" w14:textId="57BF27BF" w:rsidR="003C0143" w:rsidRPr="000D4935" w:rsidRDefault="001E1B1A" w:rsidP="00B10C8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5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="00B10C8F" w:rsidRPr="000D493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381</w:t>
            </w:r>
          </w:p>
        </w:tc>
        <w:tc>
          <w:tcPr>
            <w:tcW w:w="270" w:type="dxa"/>
          </w:tcPr>
          <w:p w14:paraId="19303798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9D17851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019AD0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567BA1A" w14:textId="2A7C60B9" w:rsidR="008A1F0C" w:rsidRPr="000D4935" w:rsidRDefault="00D964EE" w:rsidP="00D9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CA69AAD" w14:textId="77777777" w:rsidR="00712148" w:rsidRPr="000D4935" w:rsidRDefault="00712148" w:rsidP="00D9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0BDB0AC" w14:textId="3B9E6664" w:rsidR="008A1F0C" w:rsidRPr="000D4935" w:rsidRDefault="00D964EE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67EF6A2A" w14:textId="77777777" w:rsidR="008A1F0C" w:rsidRPr="000D4935" w:rsidRDefault="008A1F0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9CD9CD" w14:textId="7F95209D" w:rsidR="003C0143" w:rsidRPr="000D4935" w:rsidRDefault="001E1B1A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37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B10C8F" w:rsidRPr="000D493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425</w:t>
            </w:r>
            <w:r w:rsidR="00B10C8F" w:rsidRPr="000D493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419</w:t>
            </w:r>
          </w:p>
        </w:tc>
        <w:tc>
          <w:tcPr>
            <w:tcW w:w="270" w:type="dxa"/>
          </w:tcPr>
          <w:p w14:paraId="585C8F2C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71ED7501" w14:textId="4D96AC98" w:rsidR="003C0143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C965EF" w:rsidRPr="000D493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775</w:t>
            </w:r>
            <w:r w:rsidR="00C965EF" w:rsidRPr="000D493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4"/>
                <w:szCs w:val="24"/>
              </w:rPr>
              <w:t>501</w:t>
            </w:r>
          </w:p>
        </w:tc>
      </w:tr>
      <w:tr w:rsidR="00056CE8" w:rsidRPr="000D4935" w14:paraId="4B0D125C" w14:textId="77777777" w:rsidTr="00D528F2">
        <w:tc>
          <w:tcPr>
            <w:tcW w:w="2692" w:type="dxa"/>
          </w:tcPr>
          <w:p w14:paraId="707ED612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CE77742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D70F97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37E1448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DCF4BB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5A59D53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0D914881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9973E0E" w14:textId="77777777" w:rsidR="003C0143" w:rsidRPr="000D4935" w:rsidRDefault="003C0143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34539C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4786E2D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277A68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48FBB40" w14:textId="77777777" w:rsidR="003C0143" w:rsidRPr="000D4935" w:rsidRDefault="003C0143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0F6D6D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CA6B7FF" w14:textId="77777777" w:rsidR="008A1F0C" w:rsidRPr="000D4935" w:rsidRDefault="008A1F0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68327A" w14:textId="77777777" w:rsidR="00712148" w:rsidRPr="000D4935" w:rsidRDefault="00712148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51B5DBF" w14:textId="77777777" w:rsidR="008A1F0C" w:rsidRPr="000D4935" w:rsidRDefault="008A1F0C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62D9FBD8" w14:textId="77777777" w:rsidR="008A1F0C" w:rsidRPr="000D4935" w:rsidRDefault="008A1F0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14:paraId="6FE5CD14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F97A57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double" w:sz="4" w:space="0" w:color="auto"/>
            </w:tcBorders>
          </w:tcPr>
          <w:p w14:paraId="46D74208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C0143" w:rsidRPr="000D4935" w14:paraId="51CD6633" w14:textId="77777777" w:rsidTr="00D528F2">
        <w:tc>
          <w:tcPr>
            <w:tcW w:w="2692" w:type="dxa"/>
          </w:tcPr>
          <w:p w14:paraId="4F862B03" w14:textId="78976813" w:rsidR="003C0143" w:rsidRPr="000D4935" w:rsidRDefault="0076667E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กำไร (ขาดทุน) ตามส่วนงาน</w:t>
            </w:r>
          </w:p>
        </w:tc>
        <w:tc>
          <w:tcPr>
            <w:tcW w:w="1080" w:type="dxa"/>
          </w:tcPr>
          <w:p w14:paraId="692CF8E4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5524C2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700FD3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1BFA7A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064F894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4CA132F0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F2BED9D" w14:textId="77777777" w:rsidR="003C0143" w:rsidRPr="000D4935" w:rsidRDefault="003C0143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47845E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9ADC5F1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8F8670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F25795C" w14:textId="77777777" w:rsidR="003C0143" w:rsidRPr="000D4935" w:rsidRDefault="003C0143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ADB63C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AD080D" w14:textId="77777777" w:rsidR="008A1F0C" w:rsidRPr="000D4935" w:rsidRDefault="008A1F0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84B470" w14:textId="77777777" w:rsidR="00712148" w:rsidRPr="000D4935" w:rsidRDefault="00712148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6570DE4" w14:textId="77777777" w:rsidR="008A1F0C" w:rsidRPr="000D4935" w:rsidRDefault="008A1F0C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510EF351" w14:textId="77777777" w:rsidR="008A1F0C" w:rsidRPr="000D4935" w:rsidRDefault="008A1F0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2234E05C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8FE49D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684247E7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C0143" w:rsidRPr="000D4935" w14:paraId="177B698A" w14:textId="77777777" w:rsidTr="00D528F2">
        <w:tc>
          <w:tcPr>
            <w:tcW w:w="2692" w:type="dxa"/>
          </w:tcPr>
          <w:p w14:paraId="4FD680FA" w14:textId="6E742409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731ED77A" w14:textId="080701BE" w:rsidR="003C0143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642</w:t>
            </w:r>
            <w:r w:rsidR="00E11D58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529</w:t>
            </w:r>
          </w:p>
        </w:tc>
        <w:tc>
          <w:tcPr>
            <w:tcW w:w="270" w:type="dxa"/>
          </w:tcPr>
          <w:p w14:paraId="013D494D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31CAB1" w14:textId="3C01C7B3" w:rsidR="003C0143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477</w:t>
            </w:r>
            <w:r w:rsidR="007E632B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063</w:t>
            </w:r>
          </w:p>
        </w:tc>
        <w:tc>
          <w:tcPr>
            <w:tcW w:w="270" w:type="dxa"/>
          </w:tcPr>
          <w:p w14:paraId="3C39B93A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83ABA5" w14:textId="3299AF76" w:rsidR="003C0143" w:rsidRPr="000D4935" w:rsidRDefault="00B8651A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(</w:t>
            </w:r>
            <w:r w:rsidR="00D85B21" w:rsidRPr="000D4935">
              <w:rPr>
                <w:rFonts w:ascii="Angsana New" w:hAnsi="Angsana New"/>
                <w:sz w:val="24"/>
                <w:szCs w:val="24"/>
              </w:rPr>
              <w:t>747</w:t>
            </w:r>
            <w:r w:rsidRPr="000D493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60" w:type="dxa"/>
          </w:tcPr>
          <w:p w14:paraId="0F5C9257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D66CC53" w14:textId="77777777" w:rsidR="003C0143" w:rsidRPr="000D4935" w:rsidRDefault="003C0143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BB97940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56D51B6" w14:textId="7EB84021" w:rsidR="003C0143" w:rsidRPr="000D4935" w:rsidRDefault="003C0143" w:rsidP="0001785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5"/>
              </w:tabs>
              <w:spacing w:line="240" w:lineRule="auto"/>
              <w:ind w:left="-108" w:right="-10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(</w:t>
            </w:r>
            <w:r w:rsidR="001E1B1A" w:rsidRPr="000D4935">
              <w:rPr>
                <w:rFonts w:ascii="Angsana New" w:hAnsi="Angsana New"/>
                <w:sz w:val="24"/>
                <w:szCs w:val="24"/>
              </w:rPr>
              <w:t>9</w:t>
            </w:r>
            <w:r w:rsidR="00D964EE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="001E1B1A" w:rsidRPr="000D4935">
              <w:rPr>
                <w:rFonts w:ascii="Angsana New" w:hAnsi="Angsana New"/>
                <w:sz w:val="24"/>
                <w:szCs w:val="24"/>
              </w:rPr>
              <w:t>391</w:t>
            </w:r>
            <w:r w:rsidRPr="000D493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DE47534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712DAD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F1FAE6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6D080E1" w14:textId="424D1097" w:rsidR="008A1F0C" w:rsidRPr="000D4935" w:rsidRDefault="008B2F84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(</w:t>
            </w:r>
            <w:r w:rsidR="001E1B1A" w:rsidRPr="000D4935">
              <w:rPr>
                <w:rFonts w:ascii="Angsana New" w:hAnsi="Angsana New"/>
                <w:sz w:val="24"/>
                <w:szCs w:val="24"/>
              </w:rPr>
              <w:t>58</w:t>
            </w:r>
            <w:r w:rsidRPr="000D493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80C6AEA" w14:textId="77777777" w:rsidR="00712148" w:rsidRPr="000D4935" w:rsidRDefault="00712148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A153D3F" w14:textId="0DD2168E" w:rsidR="008A1F0C" w:rsidRPr="000D4935" w:rsidRDefault="008B2F84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736A0A08" w14:textId="77777777" w:rsidR="008A1F0C" w:rsidRPr="000D4935" w:rsidRDefault="008A1F0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2E33141C" w14:textId="1C359015" w:rsidR="003C0143" w:rsidRPr="000D4935" w:rsidRDefault="001E1B1A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85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632</w:t>
            </w:r>
            <w:r w:rsidR="008F52A0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="007F4CE6" w:rsidRPr="000D4935">
              <w:rPr>
                <w:rFonts w:ascii="Angsana New" w:hAnsi="Angsana New"/>
                <w:sz w:val="24"/>
                <w:szCs w:val="24"/>
              </w:rPr>
              <w:t>333</w:t>
            </w:r>
          </w:p>
        </w:tc>
        <w:tc>
          <w:tcPr>
            <w:tcW w:w="270" w:type="dxa"/>
          </w:tcPr>
          <w:p w14:paraId="7897513E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6014C2A0" w14:textId="43F99F9A" w:rsidR="003C0143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477</w:t>
            </w:r>
            <w:r w:rsidR="00BC5D37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063</w:t>
            </w:r>
          </w:p>
        </w:tc>
      </w:tr>
      <w:tr w:rsidR="00C80B5C" w:rsidRPr="000D4935" w14:paraId="457F7066" w14:textId="77777777" w:rsidTr="00D528F2">
        <w:tc>
          <w:tcPr>
            <w:tcW w:w="2692" w:type="dxa"/>
          </w:tcPr>
          <w:p w14:paraId="2D7CB048" w14:textId="77777777" w:rsidR="00C80B5C" w:rsidRPr="000D4935" w:rsidRDefault="00C80B5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3837E0B" w14:textId="77777777" w:rsidR="00C80B5C" w:rsidRPr="000D4935" w:rsidRDefault="00C80B5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873534" w14:textId="77777777" w:rsidR="00C80B5C" w:rsidRPr="000D4935" w:rsidRDefault="00C80B5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10D121" w14:textId="77777777" w:rsidR="00C80B5C" w:rsidRPr="000D4935" w:rsidRDefault="00C80B5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338C2B" w14:textId="77777777" w:rsidR="00C80B5C" w:rsidRPr="000D4935" w:rsidRDefault="00C80B5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953BC4" w14:textId="77777777" w:rsidR="00C80B5C" w:rsidRPr="000D4935" w:rsidRDefault="00C80B5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5822A8A4" w14:textId="77777777" w:rsidR="00C80B5C" w:rsidRPr="000D4935" w:rsidRDefault="00C80B5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4AC7EA2" w14:textId="77777777" w:rsidR="00C80B5C" w:rsidRPr="000D4935" w:rsidRDefault="00C80B5C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82EBA3" w14:textId="77777777" w:rsidR="00C80B5C" w:rsidRPr="000D4935" w:rsidRDefault="00C80B5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969D70" w14:textId="77777777" w:rsidR="00C80B5C" w:rsidRPr="000D4935" w:rsidRDefault="00C80B5C" w:rsidP="0001785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5"/>
              </w:tabs>
              <w:spacing w:line="240" w:lineRule="auto"/>
              <w:ind w:left="-108"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22A7A1" w14:textId="77777777" w:rsidR="00C80B5C" w:rsidRPr="000D4935" w:rsidRDefault="00C80B5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85B271" w14:textId="77777777" w:rsidR="00C80B5C" w:rsidRPr="000D4935" w:rsidRDefault="00C80B5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1B628E" w14:textId="77777777" w:rsidR="00C80B5C" w:rsidRPr="000D4935" w:rsidRDefault="00C80B5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18AA3E" w14:textId="77777777" w:rsidR="008A1F0C" w:rsidRPr="000D4935" w:rsidRDefault="008A1F0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8A4D04" w14:textId="77777777" w:rsidR="00712148" w:rsidRPr="000D4935" w:rsidRDefault="00712148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D7E3EC" w14:textId="77777777" w:rsidR="008A1F0C" w:rsidRPr="000D4935" w:rsidRDefault="008A1F0C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57C5357D" w14:textId="77777777" w:rsidR="008A1F0C" w:rsidRPr="000D4935" w:rsidRDefault="008A1F0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67A0C2B1" w14:textId="77777777" w:rsidR="00C80B5C" w:rsidRPr="000D4935" w:rsidRDefault="00C80B5C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59E9BA" w14:textId="77777777" w:rsidR="00C80B5C" w:rsidRPr="000D4935" w:rsidRDefault="00C80B5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1D684DDA" w14:textId="77777777" w:rsidR="00C80B5C" w:rsidRPr="000D4935" w:rsidRDefault="00C80B5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80B5C" w:rsidRPr="000D4935" w14:paraId="040F3197" w14:textId="77777777" w:rsidTr="00D528F2">
        <w:tc>
          <w:tcPr>
            <w:tcW w:w="2692" w:type="dxa"/>
          </w:tcPr>
          <w:p w14:paraId="13034AC0" w14:textId="0F1C5FB4" w:rsidR="00C80B5C" w:rsidRPr="000D4935" w:rsidRDefault="00C80B5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สินทรัพย์ส่วนงาน ณ วันที่</w:t>
            </w:r>
            <w:r w:rsidR="00131666" w:rsidRPr="000D493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1E1B1A" w:rsidRPr="000D4935">
              <w:rPr>
                <w:rFonts w:ascii="Angsana New" w:hAnsi="Angsana New"/>
                <w:sz w:val="24"/>
                <w:szCs w:val="24"/>
              </w:rPr>
              <w:t>31</w:t>
            </w:r>
            <w:r w:rsidR="00131666" w:rsidRPr="000D493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31666" w:rsidRPr="000D4935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</w:tcPr>
          <w:p w14:paraId="005758D5" w14:textId="7AB1D196" w:rsidR="00C80B5C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5</w:t>
            </w:r>
            <w:r w:rsidR="000B6ECC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287</w:t>
            </w:r>
            <w:r w:rsidR="000B6ECC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52</w:t>
            </w:r>
            <w:r w:rsidR="009B1E0D" w:rsidRPr="000D4935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31F795E2" w14:textId="77777777" w:rsidR="00C80B5C" w:rsidRPr="000D4935" w:rsidRDefault="00C80B5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3DC2EB" w14:textId="18566EB8" w:rsidR="00C80B5C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4</w:t>
            </w:r>
            <w:r w:rsidR="004B7EAE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906</w:t>
            </w:r>
            <w:r w:rsidR="004B7EAE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976</w:t>
            </w:r>
          </w:p>
        </w:tc>
        <w:tc>
          <w:tcPr>
            <w:tcW w:w="270" w:type="dxa"/>
          </w:tcPr>
          <w:p w14:paraId="166B5BA2" w14:textId="77777777" w:rsidR="00C80B5C" w:rsidRPr="000D4935" w:rsidRDefault="00C80B5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A71A6A" w14:textId="69DD5A7E" w:rsidR="00C80B5C" w:rsidRPr="000D4935" w:rsidRDefault="00D1243E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3</w:t>
            </w:r>
            <w:r w:rsidR="009633F2" w:rsidRPr="000D4935">
              <w:rPr>
                <w:rFonts w:ascii="Angsana New" w:hAnsi="Angsana New"/>
                <w:sz w:val="24"/>
                <w:szCs w:val="24"/>
              </w:rPr>
              <w:t>2,200</w:t>
            </w:r>
          </w:p>
        </w:tc>
        <w:tc>
          <w:tcPr>
            <w:tcW w:w="360" w:type="dxa"/>
          </w:tcPr>
          <w:p w14:paraId="38AD26B4" w14:textId="77777777" w:rsidR="00C80B5C" w:rsidRPr="000D4935" w:rsidRDefault="00C80B5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5B2AB31" w14:textId="2180CD88" w:rsidR="00C80B5C" w:rsidRPr="000D4935" w:rsidRDefault="00A5181A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25E74E9" w14:textId="77777777" w:rsidR="00C80B5C" w:rsidRPr="000D4935" w:rsidRDefault="00C80B5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B7B6A8" w14:textId="6719A76C" w:rsidR="00C80B5C" w:rsidRPr="000D4935" w:rsidRDefault="001E1B1A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6</w:t>
            </w:r>
            <w:r w:rsidR="00FB72A7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379</w:t>
            </w:r>
          </w:p>
        </w:tc>
        <w:tc>
          <w:tcPr>
            <w:tcW w:w="270" w:type="dxa"/>
          </w:tcPr>
          <w:p w14:paraId="3EE724B9" w14:textId="77777777" w:rsidR="00C80B5C" w:rsidRPr="000D4935" w:rsidRDefault="00C80B5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47890F1" w14:textId="2CCE1BD8" w:rsidR="00C80B5C" w:rsidRPr="000D4935" w:rsidRDefault="00815DB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05D4F2E" w14:textId="77777777" w:rsidR="00C80B5C" w:rsidRPr="000D4935" w:rsidRDefault="00C80B5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CB0CA41" w14:textId="28D86DC1" w:rsidR="008A1F0C" w:rsidRPr="000D4935" w:rsidRDefault="001E1B1A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5</w:t>
            </w:r>
            <w:r w:rsidR="0009020A" w:rsidRPr="000D4935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2D343D45" w14:textId="77777777" w:rsidR="00712148" w:rsidRPr="000D4935" w:rsidRDefault="00712148" w:rsidP="00FB7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2F5B935" w14:textId="7DCA4590" w:rsidR="008A1F0C" w:rsidRPr="000D4935" w:rsidRDefault="0009020A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0F5DF08D" w14:textId="77777777" w:rsidR="008A1F0C" w:rsidRPr="000D4935" w:rsidRDefault="008A1F0C" w:rsidP="00FB7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76B38B8C" w14:textId="261A2365" w:rsidR="00C80B5C" w:rsidRPr="000D4935" w:rsidRDefault="001E1B1A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85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5</w:t>
            </w:r>
            <w:r w:rsidR="005A56F0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326</w:t>
            </w:r>
            <w:r w:rsidR="005A56F0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111</w:t>
            </w:r>
          </w:p>
        </w:tc>
        <w:tc>
          <w:tcPr>
            <w:tcW w:w="270" w:type="dxa"/>
          </w:tcPr>
          <w:p w14:paraId="60FD7304" w14:textId="77777777" w:rsidR="00C80B5C" w:rsidRPr="000D4935" w:rsidRDefault="00C80B5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763255B7" w14:textId="708443B5" w:rsidR="00C80B5C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4</w:t>
            </w:r>
            <w:r w:rsidR="00FB0035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906</w:t>
            </w:r>
            <w:r w:rsidR="00FB0035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976</w:t>
            </w:r>
          </w:p>
        </w:tc>
      </w:tr>
      <w:tr w:rsidR="003C0143" w:rsidRPr="000D4935" w14:paraId="5A20150E" w14:textId="77777777" w:rsidTr="00D528F2">
        <w:tc>
          <w:tcPr>
            <w:tcW w:w="2692" w:type="dxa"/>
          </w:tcPr>
          <w:p w14:paraId="748C9ECF" w14:textId="3E8A761A" w:rsidR="003C0143" w:rsidRPr="000D4935" w:rsidRDefault="000E214F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 xml:space="preserve">หนี้สินส่วนงาน ณ วันที่ </w:t>
            </w:r>
            <w:r w:rsidR="001E1B1A" w:rsidRPr="000D4935">
              <w:rPr>
                <w:rFonts w:ascii="Angsana New" w:hAnsi="Angsana New"/>
                <w:sz w:val="24"/>
                <w:szCs w:val="24"/>
              </w:rPr>
              <w:t>31</w:t>
            </w:r>
            <w:r w:rsidRPr="000D493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</w:tcPr>
          <w:p w14:paraId="51B55692" w14:textId="6D2F5DD4" w:rsidR="003C0143" w:rsidRPr="000D4935" w:rsidRDefault="00D1243E" w:rsidP="000B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1,825,184</w:t>
            </w:r>
          </w:p>
        </w:tc>
        <w:tc>
          <w:tcPr>
            <w:tcW w:w="270" w:type="dxa"/>
          </w:tcPr>
          <w:p w14:paraId="34C7041E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F5CE03" w14:textId="61D7B7CA" w:rsidR="003C0143" w:rsidRPr="000D4935" w:rsidRDefault="001E1B1A" w:rsidP="00CA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1</w:t>
            </w:r>
            <w:r w:rsidR="00CA4CB8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992</w:t>
            </w:r>
            <w:r w:rsidR="00CA4CB8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259</w:t>
            </w:r>
          </w:p>
        </w:tc>
        <w:tc>
          <w:tcPr>
            <w:tcW w:w="270" w:type="dxa"/>
          </w:tcPr>
          <w:p w14:paraId="5DED1E22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CA9DE68" w14:textId="7B05B4F9" w:rsidR="003C0143" w:rsidRPr="000D4935" w:rsidRDefault="001E1B1A" w:rsidP="00A5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35</w:t>
            </w:r>
            <w:r w:rsidR="002241E6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821</w:t>
            </w:r>
          </w:p>
        </w:tc>
        <w:tc>
          <w:tcPr>
            <w:tcW w:w="360" w:type="dxa"/>
          </w:tcPr>
          <w:p w14:paraId="4BC636BD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E2ECD5A" w14:textId="79E534A3" w:rsidR="003C0143" w:rsidRPr="000D4935" w:rsidRDefault="00A5181A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4889D42" w14:textId="77777777" w:rsidR="003C0143" w:rsidRPr="000D4935" w:rsidRDefault="003C0143" w:rsidP="00A5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805C337" w14:textId="66F38F3B" w:rsidR="003C0143" w:rsidRPr="000D4935" w:rsidRDefault="001E1B1A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11</w:t>
            </w:r>
            <w:r w:rsidR="00FB72A7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069</w:t>
            </w:r>
          </w:p>
        </w:tc>
        <w:tc>
          <w:tcPr>
            <w:tcW w:w="270" w:type="dxa"/>
          </w:tcPr>
          <w:p w14:paraId="101F17CF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E1195F" w14:textId="2AD7BCEE" w:rsidR="003C0143" w:rsidRPr="000D4935" w:rsidRDefault="00815DBA" w:rsidP="0081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D971BB1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D4AF6DA" w14:textId="6DEE0F0B" w:rsidR="008A1F0C" w:rsidRPr="000D4935" w:rsidRDefault="001E1B1A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63</w:t>
            </w:r>
          </w:p>
        </w:tc>
        <w:tc>
          <w:tcPr>
            <w:tcW w:w="270" w:type="dxa"/>
          </w:tcPr>
          <w:p w14:paraId="376A75DF" w14:textId="77777777" w:rsidR="00712148" w:rsidRPr="000D4935" w:rsidRDefault="00712148" w:rsidP="00FB7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07B0C5" w14:textId="53DBAF1B" w:rsidR="008A1F0C" w:rsidRPr="000D4935" w:rsidRDefault="0009020A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16E1C76E" w14:textId="77777777" w:rsidR="008A1F0C" w:rsidRPr="000D4935" w:rsidRDefault="008A1F0C" w:rsidP="00FB7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690E2865" w14:textId="0C07DC07" w:rsidR="003C0143" w:rsidRPr="000D4935" w:rsidRDefault="001E1B1A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8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1</w:t>
            </w:r>
            <w:r w:rsidR="00FB0035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872</w:t>
            </w:r>
            <w:r w:rsidR="00FB0035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137</w:t>
            </w:r>
          </w:p>
        </w:tc>
        <w:tc>
          <w:tcPr>
            <w:tcW w:w="270" w:type="dxa"/>
          </w:tcPr>
          <w:p w14:paraId="5F309563" w14:textId="77777777" w:rsidR="003C0143" w:rsidRPr="000D4935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65DFE9FA" w14:textId="1F311239" w:rsidR="003C0143" w:rsidRPr="000D4935" w:rsidRDefault="001E1B1A" w:rsidP="0076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1</w:t>
            </w:r>
            <w:r w:rsidR="005E31C0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992</w:t>
            </w:r>
            <w:r w:rsidR="005E31C0" w:rsidRPr="000D4935">
              <w:rPr>
                <w:rFonts w:ascii="Angsana New" w:hAnsi="Angsana New"/>
                <w:sz w:val="24"/>
                <w:szCs w:val="24"/>
              </w:rPr>
              <w:t>,</w:t>
            </w:r>
            <w:r w:rsidRPr="000D4935">
              <w:rPr>
                <w:rFonts w:ascii="Angsana New" w:hAnsi="Angsana New"/>
                <w:sz w:val="24"/>
                <w:szCs w:val="24"/>
              </w:rPr>
              <w:t>259</w:t>
            </w:r>
          </w:p>
        </w:tc>
      </w:tr>
    </w:tbl>
    <w:p w14:paraId="4CE55492" w14:textId="19DE40E6" w:rsidR="003C4040" w:rsidRPr="000D4935" w:rsidRDefault="003C4040" w:rsidP="00775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  <w:sectPr w:rsidR="003C4040" w:rsidRPr="000D4935" w:rsidSect="003C4040">
          <w:headerReference w:type="default" r:id="rId21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245"/>
        </w:sectPr>
      </w:pPr>
    </w:p>
    <w:p w14:paraId="02556400" w14:textId="77777777" w:rsidR="002D5BAC" w:rsidRPr="000D4935" w:rsidRDefault="002D5BAC" w:rsidP="002D5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lang w:val="en-AU"/>
        </w:rPr>
      </w:pPr>
      <w:r w:rsidRPr="000D4935">
        <w:rPr>
          <w:rFonts w:ascii="Angsana New" w:hAnsi="Angsana New"/>
          <w:b/>
          <w:bCs/>
          <w:i/>
          <w:iCs/>
          <w:sz w:val="30"/>
          <w:szCs w:val="30"/>
          <w:cs/>
          <w:lang w:val="en-AU"/>
        </w:rPr>
        <w:lastRenderedPageBreak/>
        <w:t>สิทธิประโยชน์จากการส่งเสริมการลงทุน</w:t>
      </w:r>
    </w:p>
    <w:p w14:paraId="5CE66D0B" w14:textId="77777777" w:rsidR="005528C4" w:rsidRPr="000D4935" w:rsidRDefault="005528C4" w:rsidP="005528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  <w:cs/>
        </w:rPr>
      </w:pPr>
    </w:p>
    <w:p w14:paraId="7D071ECD" w14:textId="77777777" w:rsidR="00D21ECD" w:rsidRPr="000D4935" w:rsidRDefault="00D21ECD" w:rsidP="00D21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</w:t>
      </w:r>
      <w:r w:rsidRPr="000D4935">
        <w:rPr>
          <w:rFonts w:ascii="Angsana New" w:hAnsi="Angsana New" w:hint="cs"/>
          <w:sz w:val="30"/>
          <w:szCs w:val="30"/>
          <w:cs/>
        </w:rPr>
        <w:t>สำหรับ</w:t>
      </w:r>
      <w:r w:rsidRPr="000D4935">
        <w:rPr>
          <w:rFonts w:ascii="Angsana New" w:hAnsi="Angsana New"/>
          <w:sz w:val="30"/>
          <w:szCs w:val="30"/>
          <w:cs/>
        </w:rPr>
        <w:t xml:space="preserve">กิจการผลิตขวดพลาสติกกึ่งสำเร็จรูป </w:t>
      </w:r>
      <w:r w:rsidRPr="000D4935">
        <w:rPr>
          <w:rFonts w:ascii="Angsana New" w:hAnsi="Angsana New"/>
          <w:sz w:val="30"/>
          <w:szCs w:val="30"/>
        </w:rPr>
        <w:t xml:space="preserve">(Preform) </w:t>
      </w:r>
      <w:r w:rsidRPr="000D4935">
        <w:rPr>
          <w:rFonts w:ascii="Angsana New" w:hAnsi="Angsana New"/>
          <w:sz w:val="30"/>
          <w:szCs w:val="30"/>
          <w:cs/>
        </w:rPr>
        <w:t xml:space="preserve">และขวดพลาสติก </w:t>
      </w:r>
      <w:r w:rsidRPr="000D4935">
        <w:rPr>
          <w:rFonts w:ascii="Angsana New" w:hAnsi="Angsana New"/>
          <w:sz w:val="30"/>
          <w:szCs w:val="30"/>
        </w:rPr>
        <w:t>(PET)</w:t>
      </w:r>
      <w:r w:rsidRPr="000D4935">
        <w:rPr>
          <w:rFonts w:ascii="Angsana New" w:hAnsi="Angsana New"/>
          <w:color w:val="FFFFFF"/>
          <w:sz w:val="30"/>
          <w:szCs w:val="30"/>
        </w:rPr>
        <w:t>/</w:t>
      </w:r>
      <w:r w:rsidRPr="000D4935">
        <w:rPr>
          <w:rFonts w:ascii="Angsana New" w:hAnsi="Angsana New"/>
          <w:sz w:val="30"/>
          <w:szCs w:val="30"/>
          <w:cs/>
        </w:rPr>
        <w:t>จึงได้รับสิทธิประโยชน์หลายประการรวมถึงการยกเว้นและ/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570B3CFC" w14:textId="77777777" w:rsidR="00694248" w:rsidRPr="000D4935" w:rsidRDefault="00694248" w:rsidP="00694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1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53"/>
        <w:gridCol w:w="990"/>
        <w:gridCol w:w="261"/>
        <w:gridCol w:w="954"/>
        <w:gridCol w:w="262"/>
        <w:gridCol w:w="971"/>
        <w:gridCol w:w="262"/>
        <w:gridCol w:w="991"/>
        <w:gridCol w:w="262"/>
        <w:gridCol w:w="954"/>
        <w:gridCol w:w="278"/>
        <w:gridCol w:w="1033"/>
      </w:tblGrid>
      <w:tr w:rsidR="004A1A4B" w:rsidRPr="000D4935" w14:paraId="46D653E5" w14:textId="77777777" w:rsidTr="00513122">
        <w:trPr>
          <w:trHeight w:val="418"/>
          <w:tblHeader/>
        </w:trPr>
        <w:tc>
          <w:tcPr>
            <w:tcW w:w="1953" w:type="dxa"/>
          </w:tcPr>
          <w:p w14:paraId="4797ED4D" w14:textId="77777777" w:rsidR="004A1A4B" w:rsidRPr="000D4935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8" w:type="dxa"/>
            <w:gridSpan w:val="11"/>
          </w:tcPr>
          <w:p w14:paraId="2A77892D" w14:textId="77777777" w:rsidR="004A1A4B" w:rsidRPr="000D4935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A1A4B" w:rsidRPr="000D4935" w14:paraId="5357120B" w14:textId="77777777" w:rsidTr="00513122">
        <w:trPr>
          <w:trHeight w:val="418"/>
          <w:tblHeader/>
        </w:trPr>
        <w:tc>
          <w:tcPr>
            <w:tcW w:w="1953" w:type="dxa"/>
          </w:tcPr>
          <w:p w14:paraId="275D5C26" w14:textId="77777777" w:rsidR="004A1A4B" w:rsidRPr="000D4935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66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38" w:type="dxa"/>
            <w:gridSpan w:val="5"/>
          </w:tcPr>
          <w:p w14:paraId="43A4DD1F" w14:textId="5A6FB4A8" w:rsidR="004A1A4B" w:rsidRPr="000D4935" w:rsidRDefault="001E1B1A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2" w:type="dxa"/>
          </w:tcPr>
          <w:p w14:paraId="26C3B465" w14:textId="77777777" w:rsidR="004A1A4B" w:rsidRPr="000D4935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8" w:type="dxa"/>
            <w:gridSpan w:val="5"/>
          </w:tcPr>
          <w:p w14:paraId="3CEC6121" w14:textId="659CBA9A" w:rsidR="004A1A4B" w:rsidRPr="000D4935" w:rsidRDefault="001E1B1A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493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A1A4B" w:rsidRPr="000D4935" w14:paraId="699C32AB" w14:textId="77777777" w:rsidTr="00513122">
        <w:trPr>
          <w:trHeight w:val="1055"/>
          <w:tblHeader/>
        </w:trPr>
        <w:tc>
          <w:tcPr>
            <w:tcW w:w="1953" w:type="dxa"/>
            <w:vAlign w:val="center"/>
          </w:tcPr>
          <w:p w14:paraId="4E5C0EC8" w14:textId="77777777" w:rsidR="004A1A4B" w:rsidRPr="000D4935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66" w:hanging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CAFDFE1" w14:textId="25FC221A" w:rsidR="004A1A4B" w:rsidRPr="000D4935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66" w:hanging="166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br/>
            </w:r>
            <w:r w:rsidR="001E1B1A"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422C90AE" w14:textId="77777777" w:rsidR="004A1A4B" w:rsidRPr="000D4935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1" w:type="dxa"/>
            <w:vAlign w:val="bottom"/>
          </w:tcPr>
          <w:p w14:paraId="42B74A2A" w14:textId="77777777" w:rsidR="004A1A4B" w:rsidRPr="000D4935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0CA4F6C4" w14:textId="77777777" w:rsidR="004A1A4B" w:rsidRPr="000D4935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262" w:type="dxa"/>
            <w:vAlign w:val="bottom"/>
          </w:tcPr>
          <w:p w14:paraId="2F9B77F3" w14:textId="77777777" w:rsidR="004A1A4B" w:rsidRPr="000D4935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  <w:vAlign w:val="bottom"/>
          </w:tcPr>
          <w:p w14:paraId="7A556856" w14:textId="77777777" w:rsidR="004A1A4B" w:rsidRPr="000D4935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9909AE3" w14:textId="77777777" w:rsidR="004A1A4B" w:rsidRPr="000D4935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  <w:vAlign w:val="bottom"/>
          </w:tcPr>
          <w:p w14:paraId="7B92C2D0" w14:textId="77777777" w:rsidR="004A1A4B" w:rsidRPr="000D4935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4848A949" w14:textId="77777777" w:rsidR="004A1A4B" w:rsidRPr="000D4935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2" w:type="dxa"/>
            <w:vAlign w:val="bottom"/>
          </w:tcPr>
          <w:p w14:paraId="26933BF3" w14:textId="77777777" w:rsidR="004A1A4B" w:rsidRPr="000D4935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796F985D" w14:textId="77777777" w:rsidR="004A1A4B" w:rsidRPr="000D4935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  <w:r w:rsidRPr="000D493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ไม่ได้รับการ</w:t>
            </w: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8" w:type="dxa"/>
            <w:vAlign w:val="bottom"/>
          </w:tcPr>
          <w:p w14:paraId="493525BD" w14:textId="77777777" w:rsidR="004A1A4B" w:rsidRPr="000D4935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vAlign w:val="bottom"/>
          </w:tcPr>
          <w:p w14:paraId="16F5AA8A" w14:textId="77777777" w:rsidR="004A1A4B" w:rsidRPr="000D4935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A1A4B" w:rsidRPr="000D4935" w14:paraId="228AC668" w14:textId="77777777" w:rsidTr="00513122">
        <w:trPr>
          <w:trHeight w:val="418"/>
          <w:tblHeader/>
        </w:trPr>
        <w:tc>
          <w:tcPr>
            <w:tcW w:w="1953" w:type="dxa"/>
            <w:vAlign w:val="center"/>
          </w:tcPr>
          <w:p w14:paraId="2850AF5A" w14:textId="77777777" w:rsidR="004A1A4B" w:rsidRPr="000D4935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8" w:type="dxa"/>
            <w:gridSpan w:val="11"/>
          </w:tcPr>
          <w:p w14:paraId="3A63D262" w14:textId="77777777" w:rsidR="004A1A4B" w:rsidRPr="000D4935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5ABA" w:rsidRPr="000D4935" w14:paraId="4686279D" w14:textId="77777777" w:rsidTr="00513122">
        <w:trPr>
          <w:trHeight w:val="418"/>
        </w:trPr>
        <w:tc>
          <w:tcPr>
            <w:tcW w:w="1953" w:type="dxa"/>
            <w:vAlign w:val="center"/>
          </w:tcPr>
          <w:p w14:paraId="40EA3E3A" w14:textId="77777777" w:rsidR="006A5ABA" w:rsidRPr="000D4935" w:rsidRDefault="006A5AB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990" w:type="dxa"/>
          </w:tcPr>
          <w:p w14:paraId="7562049E" w14:textId="47B0F897" w:rsidR="006A5ABA" w:rsidRPr="000D4935" w:rsidRDefault="001E1B1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552</w:t>
            </w:r>
            <w:r w:rsidR="001D5386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255</w:t>
            </w:r>
          </w:p>
        </w:tc>
        <w:tc>
          <w:tcPr>
            <w:tcW w:w="261" w:type="dxa"/>
          </w:tcPr>
          <w:p w14:paraId="4C582187" w14:textId="77777777" w:rsidR="006A5ABA" w:rsidRPr="000D4935" w:rsidRDefault="006A5AB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6C0B02E5" w14:textId="42C45739" w:rsidR="006A5ABA" w:rsidRPr="000D4935" w:rsidRDefault="001E1B1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6</w:t>
            </w:r>
            <w:r w:rsidR="00977D1D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419</w:t>
            </w:r>
            <w:r w:rsidR="00977D1D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262" w:type="dxa"/>
          </w:tcPr>
          <w:p w14:paraId="7D7AF6A3" w14:textId="77777777" w:rsidR="006A5ABA" w:rsidRPr="000D4935" w:rsidRDefault="006A5AB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7154B755" w14:textId="0DA9D70D" w:rsidR="006A5ABA" w:rsidRPr="000D4935" w:rsidRDefault="001E1B1A" w:rsidP="006A5AB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6</w:t>
            </w:r>
            <w:r w:rsidR="00EF1ECD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971</w:t>
            </w:r>
            <w:r w:rsidR="00EF1ECD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393</w:t>
            </w:r>
          </w:p>
        </w:tc>
        <w:tc>
          <w:tcPr>
            <w:tcW w:w="262" w:type="dxa"/>
          </w:tcPr>
          <w:p w14:paraId="5A0A3C47" w14:textId="77777777" w:rsidR="006A5ABA" w:rsidRPr="000D4935" w:rsidRDefault="006A5AB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55B74822" w14:textId="240E2878" w:rsidR="006A5ABA" w:rsidRPr="000D4935" w:rsidRDefault="001E1B1A" w:rsidP="0080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721</w:t>
            </w:r>
            <w:r w:rsidR="006A5ABA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976</w:t>
            </w:r>
          </w:p>
        </w:tc>
        <w:tc>
          <w:tcPr>
            <w:tcW w:w="262" w:type="dxa"/>
          </w:tcPr>
          <w:p w14:paraId="7357201B" w14:textId="77777777" w:rsidR="006A5ABA" w:rsidRPr="000D4935" w:rsidRDefault="006A5AB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7077B141" w14:textId="2028007E" w:rsidR="006A5ABA" w:rsidRPr="000D4935" w:rsidRDefault="001E1B1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6</w:t>
            </w:r>
            <w:r w:rsidR="006A5ABA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767</w:t>
            </w:r>
            <w:r w:rsidR="006A5ABA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278" w:type="dxa"/>
          </w:tcPr>
          <w:p w14:paraId="3AD7F7C9" w14:textId="77777777" w:rsidR="006A5ABA" w:rsidRPr="000D4935" w:rsidRDefault="006A5AB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</w:tcPr>
          <w:p w14:paraId="0A49A686" w14:textId="1E3EDA6E" w:rsidR="006A5ABA" w:rsidRPr="000D4935" w:rsidRDefault="001E1B1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7</w:t>
            </w:r>
            <w:r w:rsidR="006A5ABA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489</w:t>
            </w:r>
            <w:r w:rsidR="006A5ABA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822</w:t>
            </w:r>
          </w:p>
        </w:tc>
      </w:tr>
      <w:tr w:rsidR="003A3916" w:rsidRPr="000D4935" w14:paraId="77598DCD" w14:textId="77777777" w:rsidTr="005D7469">
        <w:trPr>
          <w:trHeight w:val="418"/>
        </w:trPr>
        <w:tc>
          <w:tcPr>
            <w:tcW w:w="1953" w:type="dxa"/>
            <w:vAlign w:val="center"/>
          </w:tcPr>
          <w:p w14:paraId="423436B3" w14:textId="7AE75470" w:rsidR="003A3916" w:rsidRPr="000D4935" w:rsidRDefault="00A201E8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990" w:type="dxa"/>
          </w:tcPr>
          <w:p w14:paraId="68235607" w14:textId="5F72E9DC" w:rsidR="003A3916" w:rsidRPr="000D4935" w:rsidRDefault="001D5386" w:rsidP="001D5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2EA8450D" w14:textId="77777777" w:rsidR="003A3916" w:rsidRPr="000D4935" w:rsidRDefault="003A3916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086DDCE4" w14:textId="7B3BDD56" w:rsidR="003A3916" w:rsidRPr="000D4935" w:rsidRDefault="001E1B1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6</w:t>
            </w:r>
            <w:r w:rsidR="00F3713D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556</w:t>
            </w:r>
          </w:p>
        </w:tc>
        <w:tc>
          <w:tcPr>
            <w:tcW w:w="262" w:type="dxa"/>
          </w:tcPr>
          <w:p w14:paraId="79BFD025" w14:textId="77777777" w:rsidR="003A3916" w:rsidRPr="000D4935" w:rsidRDefault="003A3916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4EA119EB" w14:textId="33F2B094" w:rsidR="003A3916" w:rsidRPr="000D4935" w:rsidRDefault="001E1B1A" w:rsidP="006A5AB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6</w:t>
            </w:r>
            <w:r w:rsidR="00EF1ECD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556</w:t>
            </w:r>
          </w:p>
        </w:tc>
        <w:tc>
          <w:tcPr>
            <w:tcW w:w="262" w:type="dxa"/>
          </w:tcPr>
          <w:p w14:paraId="156C3D97" w14:textId="77777777" w:rsidR="003A3916" w:rsidRPr="000D4935" w:rsidRDefault="003A3916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74838EF0" w14:textId="2B37E2DB" w:rsidR="003A3916" w:rsidRPr="000D4935" w:rsidRDefault="008213FF" w:rsidP="00821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760F7928" w14:textId="77777777" w:rsidR="003A3916" w:rsidRPr="000D4935" w:rsidRDefault="003A3916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4AA7E9FE" w14:textId="1C37D558" w:rsidR="003A3916" w:rsidRPr="000D4935" w:rsidRDefault="008213FF" w:rsidP="00821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</w:tcPr>
          <w:p w14:paraId="26C895DC" w14:textId="77777777" w:rsidR="003A3916" w:rsidRPr="000D4935" w:rsidRDefault="003A3916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</w:tcPr>
          <w:p w14:paraId="7829D191" w14:textId="64D21B97" w:rsidR="003A3916" w:rsidRPr="000D4935" w:rsidRDefault="008213FF" w:rsidP="00821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5ABA" w:rsidRPr="000D4935" w14:paraId="0810C495" w14:textId="77777777" w:rsidTr="00513122">
        <w:trPr>
          <w:trHeight w:val="418"/>
        </w:trPr>
        <w:tc>
          <w:tcPr>
            <w:tcW w:w="1953" w:type="dxa"/>
            <w:vAlign w:val="center"/>
          </w:tcPr>
          <w:p w14:paraId="23AA9012" w14:textId="77777777" w:rsidR="006A5ABA" w:rsidRPr="000D4935" w:rsidRDefault="006A5AB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44" w:right="-130" w:hanging="144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165DACE" w14:textId="632279A3" w:rsidR="006A5ABA" w:rsidRPr="000D4935" w:rsidRDefault="001D5386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5</w:t>
            </w:r>
            <w:r w:rsidR="00BE2C81">
              <w:rPr>
                <w:rFonts w:ascii="Angsana New" w:hAnsi="Angsana New"/>
                <w:sz w:val="30"/>
                <w:szCs w:val="30"/>
              </w:rPr>
              <w:t>5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2</w:t>
            </w:r>
            <w:r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255</w:t>
            </w:r>
            <w:r w:rsidRPr="000D49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vAlign w:val="bottom"/>
          </w:tcPr>
          <w:p w14:paraId="1B87E9A1" w14:textId="77777777" w:rsidR="006A5ABA" w:rsidRPr="000D4935" w:rsidRDefault="006A5AB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481A8254" w14:textId="52E9B1ED" w:rsidR="006A5ABA" w:rsidRPr="000D4935" w:rsidRDefault="00F3713D" w:rsidP="00F3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275</w:t>
            </w:r>
            <w:r w:rsidRPr="000D49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vAlign w:val="bottom"/>
          </w:tcPr>
          <w:p w14:paraId="3C06BD3D" w14:textId="77777777" w:rsidR="006A5ABA" w:rsidRPr="000D4935" w:rsidRDefault="006A5AB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69969623" w14:textId="02F86CFE" w:rsidR="006A5ABA" w:rsidRPr="000D4935" w:rsidRDefault="00EF1ECD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552</w:t>
            </w:r>
            <w:r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530</w:t>
            </w:r>
            <w:r w:rsidRPr="000D49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vAlign w:val="bottom"/>
          </w:tcPr>
          <w:p w14:paraId="510AB9C5" w14:textId="77777777" w:rsidR="006A5ABA" w:rsidRPr="000D4935" w:rsidRDefault="006A5AB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23859A7A" w14:textId="59970C69" w:rsidR="006A5ABA" w:rsidRPr="000D4935" w:rsidRDefault="006A5AB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714</w:t>
            </w:r>
            <w:r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321</w:t>
            </w:r>
            <w:r w:rsidRPr="000D49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vAlign w:val="bottom"/>
          </w:tcPr>
          <w:p w14:paraId="578400FA" w14:textId="77777777" w:rsidR="006A5ABA" w:rsidRPr="000D4935" w:rsidRDefault="006A5AB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7E265BAC" w14:textId="77777777" w:rsidR="006A5ABA" w:rsidRPr="000D4935" w:rsidRDefault="006A5AB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  <w:vAlign w:val="bottom"/>
          </w:tcPr>
          <w:p w14:paraId="2097C20F" w14:textId="77777777" w:rsidR="006A5ABA" w:rsidRPr="000D4935" w:rsidRDefault="006A5AB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14:paraId="78FC7491" w14:textId="03BF4FDC" w:rsidR="006A5ABA" w:rsidRPr="000D4935" w:rsidRDefault="006A5AB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ind w:left="98" w:right="-108" w:hanging="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714</w:t>
            </w:r>
            <w:r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321</w:t>
            </w:r>
            <w:r w:rsidRPr="000D493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A5ABA" w:rsidRPr="000D4935" w14:paraId="68DE8BCE" w14:textId="77777777" w:rsidTr="00513122">
        <w:trPr>
          <w:trHeight w:val="418"/>
        </w:trPr>
        <w:tc>
          <w:tcPr>
            <w:tcW w:w="1953" w:type="dxa"/>
            <w:vAlign w:val="center"/>
          </w:tcPr>
          <w:p w14:paraId="06523CCF" w14:textId="77777777" w:rsidR="006A5ABA" w:rsidRPr="000D4935" w:rsidRDefault="006A5AB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BF378EA" w14:textId="7C4CDD38" w:rsidR="006A5ABA" w:rsidRPr="000D4935" w:rsidRDefault="00F3713D" w:rsidP="00F3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6"/>
                <w:tab w:val="decimal" w:pos="63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977D1D" w:rsidRPr="000D4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667266D2" w14:textId="77777777" w:rsidR="006A5ABA" w:rsidRPr="000D4935" w:rsidRDefault="006A5AB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4DDF80DF" w14:textId="1610F675" w:rsidR="006A5ABA" w:rsidRPr="000D4935" w:rsidRDefault="001E1B1A" w:rsidP="00EF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EF1ECD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425</w:t>
            </w:r>
            <w:r w:rsidR="00EF1ECD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419</w:t>
            </w:r>
          </w:p>
        </w:tc>
        <w:tc>
          <w:tcPr>
            <w:tcW w:w="262" w:type="dxa"/>
          </w:tcPr>
          <w:p w14:paraId="125FCB26" w14:textId="77777777" w:rsidR="006A5ABA" w:rsidRPr="000D4935" w:rsidRDefault="006A5AB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</w:tcPr>
          <w:p w14:paraId="00012602" w14:textId="563DB414" w:rsidR="006A5ABA" w:rsidRPr="000D4935" w:rsidRDefault="001E1B1A" w:rsidP="00EF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EF1ECD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425</w:t>
            </w:r>
            <w:r w:rsidR="00EF1ECD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419</w:t>
            </w:r>
          </w:p>
        </w:tc>
        <w:tc>
          <w:tcPr>
            <w:tcW w:w="262" w:type="dxa"/>
          </w:tcPr>
          <w:p w14:paraId="471BCCDA" w14:textId="77777777" w:rsidR="006A5ABA" w:rsidRPr="000D4935" w:rsidRDefault="006A5AB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108EB4E5" w14:textId="60165250" w:rsidR="006A5ABA" w:rsidRPr="000D4935" w:rsidRDefault="001E1B1A" w:rsidP="00821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6A5ABA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655</w:t>
            </w:r>
          </w:p>
        </w:tc>
        <w:tc>
          <w:tcPr>
            <w:tcW w:w="262" w:type="dxa"/>
          </w:tcPr>
          <w:p w14:paraId="4DBE7388" w14:textId="77777777" w:rsidR="006A5ABA" w:rsidRPr="000D4935" w:rsidRDefault="006A5AB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1E63070B" w14:textId="29241043" w:rsidR="006A5ABA" w:rsidRPr="000D4935" w:rsidRDefault="001E1B1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6A5ABA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767</w:t>
            </w:r>
            <w:r w:rsidR="006A5ABA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846</w:t>
            </w:r>
          </w:p>
        </w:tc>
        <w:tc>
          <w:tcPr>
            <w:tcW w:w="278" w:type="dxa"/>
          </w:tcPr>
          <w:p w14:paraId="5811F448" w14:textId="77777777" w:rsidR="006A5ABA" w:rsidRPr="000D4935" w:rsidRDefault="006A5AB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43D54C57" w14:textId="5424B3A4" w:rsidR="006A5ABA" w:rsidRPr="000D4935" w:rsidRDefault="001E1B1A" w:rsidP="0080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  <w:tab w:val="left" w:pos="796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6A5ABA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775</w:t>
            </w:r>
            <w:r w:rsidR="006A5ABA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501</w:t>
            </w:r>
          </w:p>
        </w:tc>
      </w:tr>
    </w:tbl>
    <w:p w14:paraId="30805DB6" w14:textId="77777777" w:rsidR="004A1A4B" w:rsidRPr="000D4935" w:rsidRDefault="004A1A4B" w:rsidP="00747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53"/>
        <w:gridCol w:w="990"/>
        <w:gridCol w:w="261"/>
        <w:gridCol w:w="954"/>
        <w:gridCol w:w="241"/>
        <w:gridCol w:w="974"/>
        <w:gridCol w:w="262"/>
        <w:gridCol w:w="998"/>
        <w:gridCol w:w="262"/>
        <w:gridCol w:w="954"/>
        <w:gridCol w:w="278"/>
        <w:gridCol w:w="1026"/>
      </w:tblGrid>
      <w:tr w:rsidR="00666273" w:rsidRPr="000D4935" w14:paraId="357D2661" w14:textId="77777777" w:rsidTr="00513122">
        <w:trPr>
          <w:trHeight w:val="418"/>
          <w:tblHeader/>
        </w:trPr>
        <w:tc>
          <w:tcPr>
            <w:tcW w:w="1953" w:type="dxa"/>
          </w:tcPr>
          <w:p w14:paraId="21BEE452" w14:textId="77777777" w:rsidR="00666273" w:rsidRPr="000D4935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0" w:type="dxa"/>
            <w:gridSpan w:val="11"/>
          </w:tcPr>
          <w:p w14:paraId="3349E905" w14:textId="77777777" w:rsidR="00666273" w:rsidRPr="000D4935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6273" w:rsidRPr="000D4935" w14:paraId="7915A8D9" w14:textId="77777777" w:rsidTr="00513122">
        <w:trPr>
          <w:trHeight w:val="418"/>
          <w:tblHeader/>
        </w:trPr>
        <w:tc>
          <w:tcPr>
            <w:tcW w:w="1953" w:type="dxa"/>
          </w:tcPr>
          <w:p w14:paraId="1D362E9B" w14:textId="77777777" w:rsidR="00666273" w:rsidRPr="000D4935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66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5"/>
          </w:tcPr>
          <w:p w14:paraId="42A6C235" w14:textId="69F2A701" w:rsidR="00666273" w:rsidRPr="000D4935" w:rsidRDefault="001E1B1A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2" w:type="dxa"/>
          </w:tcPr>
          <w:p w14:paraId="12753330" w14:textId="77777777" w:rsidR="00666273" w:rsidRPr="000D4935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8" w:type="dxa"/>
            <w:gridSpan w:val="5"/>
          </w:tcPr>
          <w:p w14:paraId="35397A4D" w14:textId="4CFF2025" w:rsidR="00666273" w:rsidRPr="000D4935" w:rsidRDefault="001E1B1A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493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66273" w:rsidRPr="000D4935" w14:paraId="3F1A1083" w14:textId="77777777" w:rsidTr="00513122">
        <w:trPr>
          <w:trHeight w:val="1055"/>
          <w:tblHeader/>
        </w:trPr>
        <w:tc>
          <w:tcPr>
            <w:tcW w:w="1953" w:type="dxa"/>
            <w:vAlign w:val="center"/>
          </w:tcPr>
          <w:p w14:paraId="4EFB749B" w14:textId="77777777" w:rsidR="00666273" w:rsidRPr="000D4935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66" w:hanging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FB54E2E" w14:textId="4F7984B0" w:rsidR="00666273" w:rsidRPr="000D4935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66" w:hanging="166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br/>
            </w:r>
            <w:r w:rsidR="001E1B1A"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0984F575" w14:textId="77777777" w:rsidR="00666273" w:rsidRPr="000D4935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1" w:type="dxa"/>
            <w:vAlign w:val="bottom"/>
          </w:tcPr>
          <w:p w14:paraId="4CC94C90" w14:textId="77777777" w:rsidR="00666273" w:rsidRPr="000D4935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618B1FF4" w14:textId="77777777" w:rsidR="00666273" w:rsidRPr="000D4935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241" w:type="dxa"/>
            <w:vAlign w:val="bottom"/>
          </w:tcPr>
          <w:p w14:paraId="3155C635" w14:textId="77777777" w:rsidR="00666273" w:rsidRPr="000D4935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vAlign w:val="bottom"/>
          </w:tcPr>
          <w:p w14:paraId="42A1AEAE" w14:textId="77777777" w:rsidR="00666273" w:rsidRPr="000D4935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FB7115E" w14:textId="77777777" w:rsidR="00666273" w:rsidRPr="000D4935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  <w:vAlign w:val="bottom"/>
          </w:tcPr>
          <w:p w14:paraId="3D2219EA" w14:textId="77777777" w:rsidR="00666273" w:rsidRPr="000D4935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60490CE2" w14:textId="77777777" w:rsidR="00666273" w:rsidRPr="000D4935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2" w:type="dxa"/>
            <w:vAlign w:val="bottom"/>
          </w:tcPr>
          <w:p w14:paraId="6D802300" w14:textId="77777777" w:rsidR="00666273" w:rsidRPr="000D4935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67CB9C3A" w14:textId="77777777" w:rsidR="00666273" w:rsidRPr="000D4935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  <w:r w:rsidRPr="000D493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ไม่ได้รับการ</w:t>
            </w: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8" w:type="dxa"/>
            <w:vAlign w:val="bottom"/>
          </w:tcPr>
          <w:p w14:paraId="09354633" w14:textId="77777777" w:rsidR="00666273" w:rsidRPr="000D4935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BD2BFEF" w14:textId="77777777" w:rsidR="00666273" w:rsidRPr="000D4935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666273" w:rsidRPr="000D4935" w14:paraId="24CE37A1" w14:textId="77777777" w:rsidTr="00513122">
        <w:trPr>
          <w:trHeight w:val="418"/>
          <w:tblHeader/>
        </w:trPr>
        <w:tc>
          <w:tcPr>
            <w:tcW w:w="1953" w:type="dxa"/>
            <w:vAlign w:val="center"/>
          </w:tcPr>
          <w:p w14:paraId="65F83F83" w14:textId="77777777" w:rsidR="00666273" w:rsidRPr="000D4935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0" w:type="dxa"/>
            <w:gridSpan w:val="11"/>
          </w:tcPr>
          <w:p w14:paraId="7FA98131" w14:textId="77777777" w:rsidR="00666273" w:rsidRPr="000D4935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5ABA" w:rsidRPr="000D4935" w14:paraId="3325D5A5" w14:textId="77777777" w:rsidTr="00513122">
        <w:trPr>
          <w:trHeight w:val="418"/>
        </w:trPr>
        <w:tc>
          <w:tcPr>
            <w:tcW w:w="1953" w:type="dxa"/>
            <w:vAlign w:val="center"/>
          </w:tcPr>
          <w:p w14:paraId="1638D4A9" w14:textId="77777777" w:rsidR="006A5ABA" w:rsidRPr="000D4935" w:rsidRDefault="006A5AB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990" w:type="dxa"/>
          </w:tcPr>
          <w:p w14:paraId="1D432193" w14:textId="1C4DB704" w:rsidR="006A5ABA" w:rsidRPr="000D4935" w:rsidRDefault="00D81DD2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336BD780" w14:textId="77777777" w:rsidR="006A5ABA" w:rsidRPr="000D4935" w:rsidRDefault="006A5AB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4B370DD6" w14:textId="2C3DF140" w:rsidR="006A5ABA" w:rsidRPr="000D4935" w:rsidRDefault="001E1B1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6</w:t>
            </w:r>
            <w:r w:rsidR="00D81DD2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380</w:t>
            </w:r>
            <w:r w:rsidR="00D81DD2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760</w:t>
            </w:r>
          </w:p>
        </w:tc>
        <w:tc>
          <w:tcPr>
            <w:tcW w:w="241" w:type="dxa"/>
          </w:tcPr>
          <w:p w14:paraId="1A1A9765" w14:textId="77777777" w:rsidR="006A5ABA" w:rsidRPr="000D4935" w:rsidRDefault="006A5AB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092ED091" w14:textId="6D29D41C" w:rsidR="006A5ABA" w:rsidRPr="000D4935" w:rsidRDefault="001E1B1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6</w:t>
            </w:r>
            <w:r w:rsidR="00F32EC5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380</w:t>
            </w:r>
            <w:r w:rsidR="00F32EC5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760</w:t>
            </w:r>
          </w:p>
        </w:tc>
        <w:tc>
          <w:tcPr>
            <w:tcW w:w="262" w:type="dxa"/>
          </w:tcPr>
          <w:p w14:paraId="6403FA1B" w14:textId="77777777" w:rsidR="006A5ABA" w:rsidRPr="000D4935" w:rsidRDefault="006A5AB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079EB6D4" w14:textId="77777777" w:rsidR="006A5ABA" w:rsidRPr="000D4935" w:rsidRDefault="006A5AB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ED88E66" w14:textId="77777777" w:rsidR="006A5ABA" w:rsidRPr="000D4935" w:rsidRDefault="006A5AB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04DBBF6B" w14:textId="288909CB" w:rsidR="006A5ABA" w:rsidRPr="000D4935" w:rsidRDefault="001E1B1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6</w:t>
            </w:r>
            <w:r w:rsidR="006A5ABA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767</w:t>
            </w:r>
            <w:r w:rsidR="006A5ABA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278" w:type="dxa"/>
          </w:tcPr>
          <w:p w14:paraId="7D4B0FC2" w14:textId="77777777" w:rsidR="006A5ABA" w:rsidRPr="000D4935" w:rsidRDefault="006A5AB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3A885E7" w14:textId="1AC40046" w:rsidR="006A5ABA" w:rsidRPr="000D4935" w:rsidRDefault="001E1B1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6</w:t>
            </w:r>
            <w:r w:rsidR="006A5ABA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767</w:t>
            </w:r>
            <w:r w:rsidR="006A5ABA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846</w:t>
            </w:r>
          </w:p>
        </w:tc>
      </w:tr>
      <w:tr w:rsidR="00D81DD2" w:rsidRPr="000D4935" w14:paraId="20916167" w14:textId="77777777" w:rsidTr="008A2981">
        <w:trPr>
          <w:trHeight w:val="418"/>
        </w:trPr>
        <w:tc>
          <w:tcPr>
            <w:tcW w:w="1953" w:type="dxa"/>
            <w:vAlign w:val="center"/>
          </w:tcPr>
          <w:p w14:paraId="43135EAB" w14:textId="6858E32B" w:rsidR="00D81DD2" w:rsidRPr="000D4935" w:rsidRDefault="00D81DD2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990" w:type="dxa"/>
          </w:tcPr>
          <w:p w14:paraId="5923ABA6" w14:textId="6C72E440" w:rsidR="00D81DD2" w:rsidRPr="000D4935" w:rsidRDefault="00D81DD2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487CDDDD" w14:textId="77777777" w:rsidR="00D81DD2" w:rsidRPr="000D4935" w:rsidRDefault="00D81DD2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795849F6" w14:textId="4A456EC0" w:rsidR="00D81DD2" w:rsidRPr="000D4935" w:rsidRDefault="001E1B1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6</w:t>
            </w:r>
            <w:r w:rsidR="00D81DD2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556</w:t>
            </w:r>
          </w:p>
        </w:tc>
        <w:tc>
          <w:tcPr>
            <w:tcW w:w="241" w:type="dxa"/>
          </w:tcPr>
          <w:p w14:paraId="4B1A6B09" w14:textId="77777777" w:rsidR="00D81DD2" w:rsidRPr="000D4935" w:rsidRDefault="00D81DD2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4F891E19" w14:textId="5DD6B7E1" w:rsidR="00D81DD2" w:rsidRPr="000D4935" w:rsidRDefault="001E1B1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6</w:t>
            </w:r>
            <w:r w:rsidR="00F32EC5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556</w:t>
            </w:r>
          </w:p>
        </w:tc>
        <w:tc>
          <w:tcPr>
            <w:tcW w:w="262" w:type="dxa"/>
          </w:tcPr>
          <w:p w14:paraId="5A547926" w14:textId="77777777" w:rsidR="00D81DD2" w:rsidRPr="000D4935" w:rsidRDefault="00D81DD2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75B89F5D" w14:textId="10C79302" w:rsidR="00D81DD2" w:rsidRPr="000D4935" w:rsidRDefault="00B35D86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46C69697" w14:textId="77777777" w:rsidR="00D81DD2" w:rsidRPr="000D4935" w:rsidRDefault="00D81DD2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4B8BF699" w14:textId="0E1414A5" w:rsidR="00D81DD2" w:rsidRPr="000D4935" w:rsidRDefault="00B35D86" w:rsidP="00B35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8" w:type="dxa"/>
          </w:tcPr>
          <w:p w14:paraId="538019F5" w14:textId="77777777" w:rsidR="00D81DD2" w:rsidRPr="000D4935" w:rsidRDefault="00D81DD2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7470A5B1" w14:textId="086DD477" w:rsidR="00D81DD2" w:rsidRPr="000D4935" w:rsidRDefault="00B35D86" w:rsidP="00B35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</w:tr>
      <w:tr w:rsidR="006A5ABA" w:rsidRPr="000D4935" w14:paraId="14CC4684" w14:textId="77777777" w:rsidTr="00513122">
        <w:trPr>
          <w:trHeight w:val="418"/>
        </w:trPr>
        <w:tc>
          <w:tcPr>
            <w:tcW w:w="1953" w:type="dxa"/>
            <w:vAlign w:val="center"/>
          </w:tcPr>
          <w:p w14:paraId="4D81F5E7" w14:textId="77777777" w:rsidR="006A5ABA" w:rsidRPr="000D4935" w:rsidRDefault="006A5AB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C38C64" w14:textId="0EAB5640" w:rsidR="006A5ABA" w:rsidRPr="000D4935" w:rsidRDefault="00D81DD2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21ED9A44" w14:textId="77777777" w:rsidR="006A5ABA" w:rsidRPr="000D4935" w:rsidRDefault="006A5AB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3343F68D" w14:textId="1BC84425" w:rsidR="006A5ABA" w:rsidRPr="000D4935" w:rsidRDefault="001E1B1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F32EC5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387</w:t>
            </w:r>
            <w:r w:rsidR="00F32EC5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316</w:t>
            </w:r>
          </w:p>
        </w:tc>
        <w:tc>
          <w:tcPr>
            <w:tcW w:w="241" w:type="dxa"/>
          </w:tcPr>
          <w:p w14:paraId="51563C83" w14:textId="77777777" w:rsidR="006A5ABA" w:rsidRPr="000D4935" w:rsidRDefault="006A5AB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</w:tcPr>
          <w:p w14:paraId="745C5DC1" w14:textId="0F3ED2F9" w:rsidR="006A5ABA" w:rsidRPr="000D4935" w:rsidRDefault="001E1B1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F32EC5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387</w:t>
            </w:r>
            <w:r w:rsidR="00F32EC5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316</w:t>
            </w:r>
          </w:p>
        </w:tc>
        <w:tc>
          <w:tcPr>
            <w:tcW w:w="262" w:type="dxa"/>
          </w:tcPr>
          <w:p w14:paraId="1685B219" w14:textId="77777777" w:rsidR="006A5ABA" w:rsidRPr="000D4935" w:rsidRDefault="006A5AB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220E1BA9" w14:textId="77777777" w:rsidR="006A5ABA" w:rsidRPr="000D4935" w:rsidRDefault="006A5AB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1247ED2D" w14:textId="77777777" w:rsidR="006A5ABA" w:rsidRPr="000D4935" w:rsidRDefault="006A5AB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6C629576" w14:textId="72300437" w:rsidR="006A5ABA" w:rsidRPr="000D4935" w:rsidRDefault="001E1B1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6A5ABA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767</w:t>
            </w:r>
            <w:r w:rsidR="006A5ABA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846</w:t>
            </w:r>
          </w:p>
        </w:tc>
        <w:tc>
          <w:tcPr>
            <w:tcW w:w="278" w:type="dxa"/>
          </w:tcPr>
          <w:p w14:paraId="1D0CBFF6" w14:textId="77777777" w:rsidR="006A5ABA" w:rsidRPr="000D4935" w:rsidRDefault="006A5AB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0D2D1005" w14:textId="2DAC9D95" w:rsidR="006A5ABA" w:rsidRPr="000D4935" w:rsidRDefault="001E1B1A" w:rsidP="006A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6A5ABA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767</w:t>
            </w:r>
            <w:r w:rsidR="006A5ABA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846</w:t>
            </w:r>
          </w:p>
        </w:tc>
      </w:tr>
    </w:tbl>
    <w:p w14:paraId="602C08A7" w14:textId="77777777" w:rsidR="004A1A4B" w:rsidRPr="000D4935" w:rsidRDefault="004A1A4B" w:rsidP="00747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7C7E0F92" w14:textId="77777777" w:rsidR="00747071" w:rsidRPr="000D4935" w:rsidRDefault="00747071" w:rsidP="00747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10D0385C" w14:textId="77777777" w:rsidR="001B200C" w:rsidRPr="000D4935" w:rsidRDefault="006A5ABA" w:rsidP="00747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  <w:r w:rsidRPr="000D4935">
        <w:rPr>
          <w:rFonts w:ascii="Angsana New" w:hAnsi="Angsana New"/>
          <w:b/>
          <w:bCs/>
          <w:sz w:val="30"/>
          <w:szCs w:val="30"/>
        </w:rPr>
        <w:br/>
      </w:r>
    </w:p>
    <w:p w14:paraId="22BF1C85" w14:textId="10470D27" w:rsidR="00747071" w:rsidRPr="000D4935" w:rsidRDefault="006A5ABA" w:rsidP="00747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  <w:r w:rsidRPr="000D4935">
        <w:rPr>
          <w:rFonts w:ascii="Angsana New" w:hAnsi="Angsana New"/>
          <w:b/>
          <w:bCs/>
          <w:sz w:val="30"/>
          <w:szCs w:val="30"/>
        </w:rPr>
        <w:br/>
      </w:r>
    </w:p>
    <w:p w14:paraId="77392804" w14:textId="7CF5AD20" w:rsidR="0093468E" w:rsidRPr="000D4935" w:rsidRDefault="004C1430" w:rsidP="00755B91">
      <w:pPr>
        <w:numPr>
          <w:ilvl w:val="0"/>
          <w:numId w:val="31"/>
        </w:numPr>
        <w:tabs>
          <w:tab w:val="clear" w:pos="227"/>
          <w:tab w:val="clear" w:pos="454"/>
          <w:tab w:val="clear" w:pos="70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</w:rPr>
      </w:pPr>
      <w:r w:rsidRPr="000D4935">
        <w:rPr>
          <w:rFonts w:ascii="Angsana New" w:hAnsi="Angsana New"/>
          <w:b/>
          <w:bCs/>
          <w:sz w:val="30"/>
          <w:szCs w:val="30"/>
        </w:rPr>
        <w:lastRenderedPageBreak/>
        <w:t xml:space="preserve">  </w:t>
      </w:r>
      <w:r w:rsidR="0093468E" w:rsidRPr="000D4935">
        <w:rPr>
          <w:rFonts w:ascii="Angsana New" w:hAnsi="Angsana New"/>
          <w:b/>
          <w:bCs/>
          <w:sz w:val="30"/>
          <w:szCs w:val="30"/>
          <w:cs/>
        </w:rPr>
        <w:t>ค่าใช้จ่ายผลประโยชน์</w:t>
      </w:r>
      <w:r w:rsidR="00AA7796" w:rsidRPr="000D4935">
        <w:rPr>
          <w:rFonts w:ascii="Angsana New" w:hAnsi="Angsana New" w:hint="cs"/>
          <w:b/>
          <w:bCs/>
          <w:sz w:val="30"/>
          <w:szCs w:val="30"/>
          <w:cs/>
        </w:rPr>
        <w:t>ของ</w:t>
      </w:r>
      <w:r w:rsidR="0093468E" w:rsidRPr="000D4935">
        <w:rPr>
          <w:rFonts w:ascii="Angsana New" w:hAnsi="Angsana New"/>
          <w:b/>
          <w:bCs/>
          <w:sz w:val="30"/>
          <w:szCs w:val="30"/>
          <w:cs/>
        </w:rPr>
        <w:t>พนักงาน</w:t>
      </w:r>
    </w:p>
    <w:p w14:paraId="66C10A47" w14:textId="77777777" w:rsidR="0093468E" w:rsidRPr="000D4935" w:rsidRDefault="0093468E" w:rsidP="00B32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Angsana New" w:hAnsi="Angsana New"/>
          <w:sz w:val="30"/>
          <w:szCs w:val="30"/>
          <w:cs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62"/>
        <w:gridCol w:w="36"/>
        <w:gridCol w:w="270"/>
        <w:gridCol w:w="1152"/>
        <w:gridCol w:w="270"/>
        <w:gridCol w:w="1152"/>
        <w:gridCol w:w="270"/>
        <w:gridCol w:w="1080"/>
      </w:tblGrid>
      <w:tr w:rsidR="00B345C9" w:rsidRPr="000D4935" w14:paraId="250ECA19" w14:textId="77777777" w:rsidTr="00E138DC">
        <w:tc>
          <w:tcPr>
            <w:tcW w:w="3870" w:type="dxa"/>
          </w:tcPr>
          <w:p w14:paraId="16B42421" w14:textId="77777777" w:rsidR="00B345C9" w:rsidRPr="000D4935" w:rsidRDefault="00B345C9" w:rsidP="00B3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4"/>
          </w:tcPr>
          <w:p w14:paraId="17DAD3C4" w14:textId="77777777" w:rsidR="00B345C9" w:rsidRPr="000D4935" w:rsidRDefault="00B345C9" w:rsidP="00B3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0FACE82" w14:textId="77777777" w:rsidR="00B345C9" w:rsidRPr="000D4935" w:rsidRDefault="00B345C9" w:rsidP="00B3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14:paraId="70D135ED" w14:textId="77777777" w:rsidR="00B345C9" w:rsidRPr="000D4935" w:rsidRDefault="00B345C9" w:rsidP="00B3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1CE3" w:rsidRPr="000D4935" w14:paraId="33D96780" w14:textId="77777777" w:rsidTr="00E138DC">
        <w:tc>
          <w:tcPr>
            <w:tcW w:w="3870" w:type="dxa"/>
          </w:tcPr>
          <w:p w14:paraId="436BE471" w14:textId="77777777" w:rsidR="00361CE3" w:rsidRPr="000D4935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1D27A835" w14:textId="5669EEB9" w:rsidR="00361CE3" w:rsidRPr="000D4935" w:rsidRDefault="001E1B1A" w:rsidP="00361CE3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156CB4FA" w14:textId="77777777" w:rsidR="00361CE3" w:rsidRPr="000D4935" w:rsidRDefault="00361CE3" w:rsidP="00361CE3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6678562" w14:textId="1F127C70" w:rsidR="00361CE3" w:rsidRPr="000D4935" w:rsidRDefault="001E1B1A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C74BAAC" w14:textId="77777777" w:rsidR="00361CE3" w:rsidRPr="000D4935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52A298F" w14:textId="672EC32C" w:rsidR="00361CE3" w:rsidRPr="000D4935" w:rsidRDefault="001E1B1A" w:rsidP="00361CE3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2D891AF5" w14:textId="77777777" w:rsidR="00361CE3" w:rsidRPr="000D4935" w:rsidRDefault="00361CE3" w:rsidP="00361CE3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FDBF1D5" w14:textId="60287957" w:rsidR="00361CE3" w:rsidRPr="000D4935" w:rsidRDefault="001E1B1A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61CE3" w:rsidRPr="000D4935" w14:paraId="1CBEFA2C" w14:textId="77777777" w:rsidTr="00E138DC">
        <w:tc>
          <w:tcPr>
            <w:tcW w:w="3870" w:type="dxa"/>
          </w:tcPr>
          <w:p w14:paraId="36645B5D" w14:textId="77777777" w:rsidR="00361CE3" w:rsidRPr="000D4935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2" w:type="dxa"/>
            <w:gridSpan w:val="8"/>
          </w:tcPr>
          <w:p w14:paraId="4311CBA9" w14:textId="77777777" w:rsidR="00361CE3" w:rsidRPr="000D4935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1494" w:rsidRPr="000D4935" w14:paraId="5ACF05F8" w14:textId="77777777" w:rsidTr="00E138DC">
        <w:tc>
          <w:tcPr>
            <w:tcW w:w="3870" w:type="dxa"/>
          </w:tcPr>
          <w:p w14:paraId="6590336A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062" w:type="dxa"/>
          </w:tcPr>
          <w:p w14:paraId="681143A5" w14:textId="28B2079E" w:rsidR="008A1494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952</w:t>
            </w:r>
            <w:r w:rsidR="00353F18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="00781FDF" w:rsidRPr="000D4935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306" w:type="dxa"/>
            <w:gridSpan w:val="2"/>
          </w:tcPr>
          <w:p w14:paraId="795CFE7C" w14:textId="63709840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F9BCA50" w14:textId="6A43B8F6" w:rsidR="008A1494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855</w:t>
            </w:r>
            <w:r w:rsidR="008A1494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964</w:t>
            </w:r>
          </w:p>
        </w:tc>
        <w:tc>
          <w:tcPr>
            <w:tcW w:w="270" w:type="dxa"/>
          </w:tcPr>
          <w:p w14:paraId="16AD553A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2AB56C8" w14:textId="416C8F42" w:rsidR="008A1494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939</w:t>
            </w:r>
            <w:r w:rsidR="00FF356E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077</w:t>
            </w:r>
          </w:p>
        </w:tc>
        <w:tc>
          <w:tcPr>
            <w:tcW w:w="270" w:type="dxa"/>
          </w:tcPr>
          <w:p w14:paraId="522CFFC9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5DA6A6" w14:textId="573F29F3" w:rsidR="008A1494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848</w:t>
            </w:r>
            <w:r w:rsidR="008A1494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653</w:t>
            </w:r>
          </w:p>
        </w:tc>
      </w:tr>
      <w:tr w:rsidR="000F1AD2" w:rsidRPr="000D4935" w14:paraId="0756AD8A" w14:textId="77777777" w:rsidTr="007F4FC2">
        <w:trPr>
          <w:trHeight w:val="452"/>
        </w:trPr>
        <w:tc>
          <w:tcPr>
            <w:tcW w:w="3870" w:type="dxa"/>
          </w:tcPr>
          <w:p w14:paraId="52CC79BF" w14:textId="3F967727" w:rsidR="000F1AD2" w:rsidRPr="000D4935" w:rsidRDefault="000F1AD2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สมทบเข้า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>กองทุนสำรองเลี้ยงชีพ</w:t>
            </w:r>
          </w:p>
        </w:tc>
        <w:tc>
          <w:tcPr>
            <w:tcW w:w="1062" w:type="dxa"/>
          </w:tcPr>
          <w:p w14:paraId="09676D68" w14:textId="62D34655" w:rsidR="000F1AD2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16</w:t>
            </w:r>
            <w:r w:rsidR="000F1AD2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306" w:type="dxa"/>
            <w:gridSpan w:val="2"/>
          </w:tcPr>
          <w:p w14:paraId="5FDCE88D" w14:textId="77777777" w:rsidR="000F1AD2" w:rsidRPr="000D4935" w:rsidRDefault="000F1AD2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8D244C9" w14:textId="7F2A8A41" w:rsidR="000F1AD2" w:rsidRPr="000D4935" w:rsidRDefault="001E1B1A" w:rsidP="007F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15</w:t>
            </w:r>
            <w:r w:rsidR="000F1AD2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270" w:type="dxa"/>
          </w:tcPr>
          <w:p w14:paraId="75A5AB82" w14:textId="77777777" w:rsidR="000F1AD2" w:rsidRPr="000D4935" w:rsidRDefault="000F1AD2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FB187EB" w14:textId="45A04B16" w:rsidR="000F1AD2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16</w:t>
            </w:r>
            <w:r w:rsidR="000F1AD2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517</w:t>
            </w:r>
          </w:p>
        </w:tc>
        <w:tc>
          <w:tcPr>
            <w:tcW w:w="270" w:type="dxa"/>
          </w:tcPr>
          <w:p w14:paraId="08B83F94" w14:textId="77777777" w:rsidR="000F1AD2" w:rsidRPr="000D4935" w:rsidRDefault="000F1AD2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6BD853" w14:textId="0979BA83" w:rsidR="000F1AD2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15</w:t>
            </w:r>
            <w:r w:rsidR="000F1AD2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206</w:t>
            </w:r>
          </w:p>
        </w:tc>
      </w:tr>
      <w:tr w:rsidR="00053857" w:rsidRPr="000D4935" w14:paraId="51F9609A" w14:textId="77777777" w:rsidTr="00E138DC">
        <w:tc>
          <w:tcPr>
            <w:tcW w:w="3870" w:type="dxa"/>
          </w:tcPr>
          <w:p w14:paraId="7A55A312" w14:textId="3D8F4AF1" w:rsidR="00053857" w:rsidRPr="000D4935" w:rsidRDefault="00053857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ค่าสนับสนุนพนักงานขาย</w:t>
            </w:r>
          </w:p>
        </w:tc>
        <w:tc>
          <w:tcPr>
            <w:tcW w:w="1062" w:type="dxa"/>
          </w:tcPr>
          <w:p w14:paraId="425DD4FD" w14:textId="582BBF05" w:rsidR="00053857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45</w:t>
            </w:r>
            <w:r w:rsidR="00353F18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012</w:t>
            </w:r>
          </w:p>
        </w:tc>
        <w:tc>
          <w:tcPr>
            <w:tcW w:w="306" w:type="dxa"/>
            <w:gridSpan w:val="2"/>
          </w:tcPr>
          <w:p w14:paraId="24C0B3AC" w14:textId="77777777" w:rsidR="00053857" w:rsidRPr="000D4935" w:rsidRDefault="00053857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FB98516" w14:textId="7A25D657" w:rsidR="00053857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51</w:t>
            </w:r>
            <w:r w:rsidR="00053857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270" w:type="dxa"/>
          </w:tcPr>
          <w:p w14:paraId="5B3347ED" w14:textId="77777777" w:rsidR="00053857" w:rsidRPr="000D4935" w:rsidRDefault="00053857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95B2C02" w14:textId="408E9250" w:rsidR="00053857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44</w:t>
            </w:r>
            <w:r w:rsidR="00353F18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270" w:type="dxa"/>
          </w:tcPr>
          <w:p w14:paraId="19B42B8F" w14:textId="77777777" w:rsidR="00053857" w:rsidRPr="000D4935" w:rsidRDefault="00053857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F7D6D4" w14:textId="4FB038B5" w:rsidR="00053857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51</w:t>
            </w:r>
            <w:r w:rsidR="00053857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307</w:t>
            </w:r>
          </w:p>
        </w:tc>
      </w:tr>
      <w:tr w:rsidR="008A1494" w:rsidRPr="000D4935" w14:paraId="7EE4C8B2" w14:textId="77777777" w:rsidTr="00E138DC">
        <w:tc>
          <w:tcPr>
            <w:tcW w:w="3870" w:type="dxa"/>
          </w:tcPr>
          <w:p w14:paraId="05FB5964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จ่ายสมทบเข้ากองทุนประกันสังคม</w:t>
            </w:r>
          </w:p>
        </w:tc>
        <w:tc>
          <w:tcPr>
            <w:tcW w:w="1062" w:type="dxa"/>
          </w:tcPr>
          <w:p w14:paraId="16A1033C" w14:textId="4212348E" w:rsidR="008A1494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14</w:t>
            </w:r>
            <w:r w:rsidR="00353F18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488</w:t>
            </w:r>
          </w:p>
        </w:tc>
        <w:tc>
          <w:tcPr>
            <w:tcW w:w="306" w:type="dxa"/>
            <w:gridSpan w:val="2"/>
          </w:tcPr>
          <w:p w14:paraId="3A05C739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AB8B8EA" w14:textId="5AC320D8" w:rsidR="008A1494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18</w:t>
            </w:r>
            <w:r w:rsidR="008A1494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066</w:t>
            </w:r>
          </w:p>
        </w:tc>
        <w:tc>
          <w:tcPr>
            <w:tcW w:w="270" w:type="dxa"/>
          </w:tcPr>
          <w:p w14:paraId="6B9AAF5D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8467221" w14:textId="065A1D43" w:rsidR="008A1494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14</w:t>
            </w:r>
            <w:r w:rsidR="00723058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211</w:t>
            </w:r>
          </w:p>
        </w:tc>
        <w:tc>
          <w:tcPr>
            <w:tcW w:w="270" w:type="dxa"/>
          </w:tcPr>
          <w:p w14:paraId="319532D5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CBDCDC" w14:textId="06B46375" w:rsidR="008A1494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17</w:t>
            </w:r>
            <w:r w:rsidR="008A1494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882</w:t>
            </w:r>
          </w:p>
        </w:tc>
      </w:tr>
      <w:tr w:rsidR="008A1494" w:rsidRPr="000D4935" w14:paraId="5A171F2B" w14:textId="77777777" w:rsidTr="00E138DC">
        <w:tc>
          <w:tcPr>
            <w:tcW w:w="3870" w:type="dxa"/>
          </w:tcPr>
          <w:p w14:paraId="4FC87754" w14:textId="77777777" w:rsidR="008A1494" w:rsidRPr="000D4935" w:rsidRDefault="008A1494" w:rsidP="008A14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</w:rPr>
            </w:pPr>
            <w:r w:rsidRPr="000D4935">
              <w:rPr>
                <w:rFonts w:ascii="Angsana New" w:hAnsi="Angsana New" w:cs="Angsana New"/>
                <w:cs/>
              </w:rPr>
              <w:t xml:space="preserve">ส่วนของผู้ถือหุ้น </w:t>
            </w:r>
            <w:r w:rsidRPr="000D4935">
              <w:rPr>
                <w:rFonts w:ascii="Angsana New" w:hAnsi="Angsana New" w:cs="Angsana New"/>
              </w:rPr>
              <w:t xml:space="preserve">- </w:t>
            </w:r>
            <w:r w:rsidRPr="000D4935">
              <w:rPr>
                <w:rFonts w:ascii="Angsana New" w:hAnsi="Angsana New" w:cs="Angsana New"/>
                <w:cs/>
              </w:rPr>
              <w:t>จ่ายชำระหนี้ธุรกรรมการ</w:t>
            </w:r>
          </w:p>
          <w:p w14:paraId="4B0F108E" w14:textId="49D38749" w:rsidR="008A1494" w:rsidRPr="000D4935" w:rsidRDefault="008A1494" w:rsidP="008A14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54"/>
              <w:rPr>
                <w:rFonts w:ascii="Angsana New" w:hAnsi="Angsana New"/>
                <w:cs/>
              </w:rPr>
            </w:pPr>
            <w:r w:rsidRPr="000D4935">
              <w:rPr>
                <w:rFonts w:ascii="Angsana New" w:hAnsi="Angsana New" w:cs="Angsana New"/>
                <w:cs/>
              </w:rPr>
              <w:t>จ่ายโดยใช้หุ้นเป็นเกณฑ์</w:t>
            </w:r>
          </w:p>
        </w:tc>
        <w:tc>
          <w:tcPr>
            <w:tcW w:w="1062" w:type="dxa"/>
          </w:tcPr>
          <w:p w14:paraId="16A8103E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  <w:p w14:paraId="1BFAFB8B" w14:textId="4A8D3484" w:rsidR="008A1494" w:rsidRPr="000D4935" w:rsidRDefault="00D9454E" w:rsidP="00E2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6" w:type="dxa"/>
            <w:gridSpan w:val="2"/>
          </w:tcPr>
          <w:p w14:paraId="0690C2D0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CD40475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  <w:p w14:paraId="7A8E6BB1" w14:textId="6741CB7A" w:rsidR="008A1494" w:rsidRPr="000D4935" w:rsidRDefault="001E1B1A" w:rsidP="008D4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20</w:t>
            </w:r>
            <w:r w:rsidR="008A1494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893</w:t>
            </w:r>
          </w:p>
        </w:tc>
        <w:tc>
          <w:tcPr>
            <w:tcW w:w="270" w:type="dxa"/>
          </w:tcPr>
          <w:p w14:paraId="44C6661A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EACB88D" w14:textId="77777777" w:rsidR="00D9454E" w:rsidRPr="000D4935" w:rsidRDefault="00D9454E" w:rsidP="00106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  <w:p w14:paraId="0A47D694" w14:textId="304A5507" w:rsidR="008A1494" w:rsidRPr="000D4935" w:rsidRDefault="00D9454E" w:rsidP="00E2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FFAB29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E3FAC3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  <w:p w14:paraId="6B55EAA1" w14:textId="2F435013" w:rsidR="008A1494" w:rsidRPr="000D4935" w:rsidRDefault="001E1B1A" w:rsidP="008D4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20</w:t>
            </w:r>
            <w:r w:rsidR="008A1494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893</w:t>
            </w:r>
          </w:p>
        </w:tc>
      </w:tr>
      <w:tr w:rsidR="008A1494" w:rsidRPr="000D4935" w14:paraId="566389DF" w14:textId="77777777" w:rsidTr="00E138DC">
        <w:tc>
          <w:tcPr>
            <w:tcW w:w="3870" w:type="dxa"/>
          </w:tcPr>
          <w:p w14:paraId="29F460A2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F2BE605" w14:textId="5454C398" w:rsidR="008A1494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88</w:t>
            </w:r>
            <w:r w:rsidR="007A39C4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306" w:type="dxa"/>
            <w:gridSpan w:val="2"/>
          </w:tcPr>
          <w:p w14:paraId="72240603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0783C5" w14:textId="42B41EE0" w:rsidR="008A1494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83</w:t>
            </w:r>
            <w:r w:rsidR="008A1494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078</w:t>
            </w:r>
          </w:p>
        </w:tc>
        <w:tc>
          <w:tcPr>
            <w:tcW w:w="270" w:type="dxa"/>
          </w:tcPr>
          <w:p w14:paraId="1A56FEF3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67F76CA" w14:textId="7F0D0B56" w:rsidR="008A1494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86</w:t>
            </w:r>
            <w:r w:rsidR="0003512B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665</w:t>
            </w:r>
          </w:p>
        </w:tc>
        <w:tc>
          <w:tcPr>
            <w:tcW w:w="270" w:type="dxa"/>
          </w:tcPr>
          <w:p w14:paraId="32FCD3F0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5B6CA4" w14:textId="1B489270" w:rsidR="008A1494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81</w:t>
            </w:r>
            <w:r w:rsidR="008A1494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505</w:t>
            </w:r>
          </w:p>
        </w:tc>
      </w:tr>
      <w:tr w:rsidR="008A1494" w:rsidRPr="000D4935" w14:paraId="3BC431A5" w14:textId="77777777" w:rsidTr="00E138DC">
        <w:tc>
          <w:tcPr>
            <w:tcW w:w="3870" w:type="dxa"/>
          </w:tcPr>
          <w:p w14:paraId="43AD15FD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2316CEA" w14:textId="5D312155" w:rsidR="008A1494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93B20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9D4C8C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693B20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D4C8C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180</w:t>
            </w:r>
          </w:p>
        </w:tc>
        <w:tc>
          <w:tcPr>
            <w:tcW w:w="306" w:type="dxa"/>
            <w:gridSpan w:val="2"/>
          </w:tcPr>
          <w:p w14:paraId="1D2C3D54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397DB5" w14:textId="45D889B1" w:rsidR="008A1494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A1494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044</w:t>
            </w:r>
            <w:r w:rsidR="008A1494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621</w:t>
            </w:r>
          </w:p>
        </w:tc>
        <w:tc>
          <w:tcPr>
            <w:tcW w:w="270" w:type="dxa"/>
          </w:tcPr>
          <w:p w14:paraId="49985974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4AC82AA" w14:textId="56C22CD7" w:rsidR="008A1494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93B20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100</w:t>
            </w:r>
            <w:r w:rsidR="00693B20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755</w:t>
            </w:r>
          </w:p>
        </w:tc>
        <w:tc>
          <w:tcPr>
            <w:tcW w:w="270" w:type="dxa"/>
          </w:tcPr>
          <w:p w14:paraId="191DB78F" w14:textId="77777777" w:rsidR="008A1494" w:rsidRPr="000D4935" w:rsidRDefault="008A1494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17AFE9" w14:textId="7C3CBE16" w:rsidR="008A1494" w:rsidRPr="000D4935" w:rsidRDefault="001E1B1A" w:rsidP="008A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A1494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035</w:t>
            </w:r>
            <w:r w:rsidR="008A1494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446</w:t>
            </w:r>
          </w:p>
        </w:tc>
      </w:tr>
    </w:tbl>
    <w:p w14:paraId="0D8D7C74" w14:textId="77777777" w:rsidR="00AF5E85" w:rsidRPr="000D4935" w:rsidRDefault="00AF5E85" w:rsidP="00B37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030E672" w14:textId="7650F381" w:rsidR="00B345C9" w:rsidRPr="000D4935" w:rsidRDefault="00B345C9" w:rsidP="00B37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D4935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4F059AA0" w14:textId="77777777" w:rsidR="00B345C9" w:rsidRPr="000D4935" w:rsidRDefault="00B345C9" w:rsidP="00B32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Angsana New" w:hAnsi="Angsana New"/>
          <w:sz w:val="24"/>
          <w:szCs w:val="24"/>
        </w:rPr>
      </w:pPr>
      <w:r w:rsidRPr="000D4935">
        <w:rPr>
          <w:rFonts w:ascii="Angsana New" w:hAnsi="Angsana New"/>
          <w:sz w:val="30"/>
          <w:szCs w:val="30"/>
          <w:cs/>
        </w:rPr>
        <w:tab/>
      </w:r>
    </w:p>
    <w:p w14:paraId="2509C597" w14:textId="332544FD" w:rsidR="00003906" w:rsidRPr="000D4935" w:rsidRDefault="00B345C9" w:rsidP="00B37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รายละเอียดของโครงการผลประโยชน์ที่กำหนด</w:t>
      </w:r>
      <w:r w:rsidR="00D818B5" w:rsidRPr="000D4935">
        <w:rPr>
          <w:rFonts w:ascii="Angsana New" w:hAnsi="Angsana New" w:hint="cs"/>
          <w:sz w:val="30"/>
          <w:szCs w:val="30"/>
          <w:cs/>
        </w:rPr>
        <w:t>ไว้ได้</w:t>
      </w:r>
      <w:r w:rsidRPr="000D4935">
        <w:rPr>
          <w:rFonts w:ascii="Angsana New" w:hAnsi="Angsana New"/>
          <w:sz w:val="30"/>
          <w:szCs w:val="30"/>
          <w:cs/>
        </w:rPr>
        <w:t>เปิดเผยในหมายเหตุประกอบงบการเงิน</w:t>
      </w:r>
      <w:r w:rsidR="00D538D2" w:rsidRPr="000D4935">
        <w:rPr>
          <w:rFonts w:ascii="Angsana New" w:hAnsi="Angsana New" w:hint="cs"/>
          <w:sz w:val="30"/>
          <w:szCs w:val="30"/>
          <w:cs/>
        </w:rPr>
        <w:t>ข้อ</w:t>
      </w:r>
      <w:r w:rsidRPr="000D4935">
        <w:rPr>
          <w:rFonts w:ascii="Angsana New" w:hAnsi="Angsana New"/>
          <w:sz w:val="30"/>
          <w:szCs w:val="30"/>
          <w:cs/>
        </w:rPr>
        <w:t xml:space="preserve"> </w:t>
      </w:r>
      <w:r w:rsidR="001E1B1A" w:rsidRPr="000D4935">
        <w:rPr>
          <w:rFonts w:ascii="Angsana New" w:hAnsi="Angsana New"/>
          <w:sz w:val="30"/>
          <w:szCs w:val="30"/>
        </w:rPr>
        <w:t>14</w:t>
      </w:r>
    </w:p>
    <w:p w14:paraId="331E8EF8" w14:textId="77777777" w:rsidR="001D2E0F" w:rsidRPr="000D4935" w:rsidRDefault="001D2E0F" w:rsidP="00B37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65F8C39" w14:textId="77777777" w:rsidR="00EE5EF4" w:rsidRPr="000D4935" w:rsidRDefault="00C424A1" w:rsidP="00EE5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D4935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14:paraId="0A932F2B" w14:textId="5733C026" w:rsidR="00EE5EF4" w:rsidRPr="000D4935" w:rsidRDefault="00EE5EF4" w:rsidP="00EE5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F9F8940" w14:textId="2D54AD6C" w:rsidR="00352197" w:rsidRPr="000D4935" w:rsidRDefault="00EE5EF4" w:rsidP="00D65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</w:t>
      </w:r>
      <w:r w:rsidRPr="000D4935">
        <w:rPr>
          <w:rFonts w:ascii="Angsana New" w:hAnsi="Angsana New"/>
          <w:sz w:val="30"/>
          <w:szCs w:val="30"/>
        </w:rPr>
        <w:t> </w:t>
      </w:r>
      <w:r w:rsidR="001E1B1A" w:rsidRPr="000D4935">
        <w:rPr>
          <w:rFonts w:ascii="Angsana New" w:hAnsi="Angsana New"/>
          <w:sz w:val="30"/>
          <w:szCs w:val="30"/>
        </w:rPr>
        <w:t>3</w:t>
      </w:r>
      <w:r w:rsidRPr="000D4935">
        <w:rPr>
          <w:rFonts w:ascii="Angsana New" w:hAnsi="Angsana New"/>
          <w:sz w:val="30"/>
          <w:szCs w:val="30"/>
        </w:rPr>
        <w:t> </w:t>
      </w:r>
      <w:r w:rsidRPr="000D4935">
        <w:rPr>
          <w:rFonts w:ascii="Angsana New" w:hAnsi="Angsana New"/>
          <w:sz w:val="30"/>
          <w:szCs w:val="30"/>
          <w:cs/>
        </w:rPr>
        <w:t>ของเงินเดือนทุกเดือน และกลุ่มบริษัทจ่ายสมทบในอัตราร้อยละ</w:t>
      </w:r>
      <w:r w:rsidRPr="000D4935">
        <w:rPr>
          <w:rFonts w:ascii="Angsana New" w:hAnsi="Angsana New"/>
          <w:sz w:val="30"/>
          <w:szCs w:val="30"/>
        </w:rPr>
        <w:t> </w:t>
      </w:r>
      <w:r w:rsidR="001E1B1A" w:rsidRPr="000D4935">
        <w:rPr>
          <w:rFonts w:ascii="Angsana New" w:hAnsi="Angsana New"/>
          <w:sz w:val="30"/>
          <w:szCs w:val="30"/>
        </w:rPr>
        <w:t>3</w:t>
      </w:r>
      <w:r w:rsidRPr="000D4935">
        <w:rPr>
          <w:rFonts w:ascii="Angsana New" w:hAnsi="Angsana New"/>
          <w:sz w:val="30"/>
          <w:szCs w:val="30"/>
        </w:rPr>
        <w:t> </w:t>
      </w:r>
      <w:r w:rsidRPr="000D4935">
        <w:rPr>
          <w:rFonts w:ascii="Angsana New" w:hAnsi="Angsana New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  <w:r w:rsidR="00DC6E5F" w:rsidRPr="000D4935">
        <w:rPr>
          <w:rFonts w:ascii="Angsana New" w:hAnsi="Angsana New"/>
          <w:sz w:val="30"/>
          <w:szCs w:val="30"/>
        </w:rPr>
        <w:t xml:space="preserve"> </w:t>
      </w:r>
    </w:p>
    <w:p w14:paraId="5221061F" w14:textId="77777777" w:rsidR="00AF5E85" w:rsidRPr="000D4935" w:rsidRDefault="00AF5E85" w:rsidP="00D65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F234151" w14:textId="33E81E7D" w:rsidR="00AF5E85" w:rsidRPr="000D4935" w:rsidRDefault="006A5ABA" w:rsidP="00D65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</w:rPr>
        <w:br/>
      </w:r>
      <w:r w:rsidRPr="000D4935">
        <w:rPr>
          <w:rFonts w:ascii="Angsana New" w:hAnsi="Angsana New"/>
          <w:sz w:val="30"/>
          <w:szCs w:val="30"/>
        </w:rPr>
        <w:br/>
      </w:r>
      <w:r w:rsidRPr="000D4935">
        <w:rPr>
          <w:rFonts w:ascii="Angsana New" w:hAnsi="Angsana New"/>
          <w:sz w:val="30"/>
          <w:szCs w:val="30"/>
        </w:rPr>
        <w:br/>
      </w:r>
      <w:r w:rsidRPr="000D4935">
        <w:rPr>
          <w:rFonts w:ascii="Angsana New" w:hAnsi="Angsana New"/>
          <w:sz w:val="30"/>
          <w:szCs w:val="30"/>
        </w:rPr>
        <w:br/>
      </w:r>
      <w:r w:rsidRPr="000D4935">
        <w:rPr>
          <w:rFonts w:ascii="Angsana New" w:hAnsi="Angsana New"/>
          <w:sz w:val="30"/>
          <w:szCs w:val="30"/>
        </w:rPr>
        <w:br/>
      </w:r>
    </w:p>
    <w:p w14:paraId="29E0E025" w14:textId="77777777" w:rsidR="000932A6" w:rsidRPr="000D4935" w:rsidRDefault="000932A6" w:rsidP="00D65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332C119" w14:textId="043F5607" w:rsidR="00664423" w:rsidRPr="000D4935" w:rsidRDefault="00664423" w:rsidP="00901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BB62F4B" w14:textId="007AA172" w:rsidR="00B345C9" w:rsidRPr="000D4935" w:rsidRDefault="00B345C9" w:rsidP="00446F8A">
      <w:pPr>
        <w:numPr>
          <w:ilvl w:val="0"/>
          <w:numId w:val="31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D4935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14:paraId="77412762" w14:textId="77777777" w:rsidR="00B345C9" w:rsidRPr="000D4935" w:rsidRDefault="00B345C9" w:rsidP="00B80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29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37"/>
        <w:gridCol w:w="990"/>
        <w:gridCol w:w="990"/>
        <w:gridCol w:w="236"/>
        <w:gridCol w:w="1024"/>
        <w:gridCol w:w="270"/>
        <w:gridCol w:w="972"/>
        <w:gridCol w:w="243"/>
        <w:gridCol w:w="1035"/>
      </w:tblGrid>
      <w:tr w:rsidR="008440CD" w:rsidRPr="000D4935" w14:paraId="406FE304" w14:textId="77777777" w:rsidTr="00664423">
        <w:tc>
          <w:tcPr>
            <w:tcW w:w="3537" w:type="dxa"/>
          </w:tcPr>
          <w:p w14:paraId="54C0B678" w14:textId="77777777" w:rsidR="008440CD" w:rsidRPr="000D4935" w:rsidRDefault="008440CD" w:rsidP="00C76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0250F29" w14:textId="77777777" w:rsidR="008440CD" w:rsidRPr="000D4935" w:rsidRDefault="008440CD" w:rsidP="00C76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28C34B26" w14:textId="77777777" w:rsidR="008440CD" w:rsidRPr="000D4935" w:rsidRDefault="008440CD" w:rsidP="00C7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726AD92" w14:textId="77777777" w:rsidR="008440CD" w:rsidRPr="000D4935" w:rsidRDefault="008440CD" w:rsidP="00C7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1DDAE2D" w14:textId="77777777" w:rsidR="008440CD" w:rsidRPr="000D4935" w:rsidRDefault="008440CD" w:rsidP="00C7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4423" w:rsidRPr="000D4935" w14:paraId="2FA5746A" w14:textId="77777777" w:rsidTr="00664423">
        <w:tc>
          <w:tcPr>
            <w:tcW w:w="3537" w:type="dxa"/>
          </w:tcPr>
          <w:p w14:paraId="1F64F529" w14:textId="77777777" w:rsidR="00664423" w:rsidRPr="000D4935" w:rsidRDefault="00664423" w:rsidP="00664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F1DDE2A" w14:textId="77777777" w:rsidR="00664423" w:rsidRPr="000D4935" w:rsidRDefault="00664423" w:rsidP="00664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</w:tcPr>
          <w:p w14:paraId="37E0DAE8" w14:textId="0858E395" w:rsidR="00664423" w:rsidRPr="000D4935" w:rsidRDefault="001E1B1A" w:rsidP="00664423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483AD49E" w14:textId="77777777" w:rsidR="00664423" w:rsidRPr="000D4935" w:rsidRDefault="00664423" w:rsidP="00664423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13FB7F2D" w14:textId="3711B1E9" w:rsidR="00664423" w:rsidRPr="000D4935" w:rsidRDefault="001E1B1A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24AA9A8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55B505E" w14:textId="6A627EE9" w:rsidR="00664423" w:rsidRPr="000D4935" w:rsidRDefault="001E1B1A" w:rsidP="00664423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3" w:type="dxa"/>
            <w:shd w:val="clear" w:color="auto" w:fill="auto"/>
          </w:tcPr>
          <w:p w14:paraId="4B272B25" w14:textId="77777777" w:rsidR="00664423" w:rsidRPr="000D4935" w:rsidRDefault="00664423" w:rsidP="00664423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38AF142A" w14:textId="57E8CF4C" w:rsidR="00664423" w:rsidRPr="000D4935" w:rsidRDefault="001E1B1A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64423" w:rsidRPr="000D4935" w14:paraId="042733D5" w14:textId="77777777" w:rsidTr="00664423">
        <w:tc>
          <w:tcPr>
            <w:tcW w:w="3537" w:type="dxa"/>
          </w:tcPr>
          <w:p w14:paraId="796FC239" w14:textId="77777777" w:rsidR="00664423" w:rsidRPr="000D4935" w:rsidRDefault="00664423" w:rsidP="00664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F7AFBFE" w14:textId="77777777" w:rsidR="00664423" w:rsidRPr="000D4935" w:rsidRDefault="00664423" w:rsidP="00664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3C221FB5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4423" w:rsidRPr="000D4935" w14:paraId="0707BF8A" w14:textId="77777777" w:rsidTr="00664423">
        <w:tc>
          <w:tcPr>
            <w:tcW w:w="3537" w:type="dxa"/>
          </w:tcPr>
          <w:p w14:paraId="6EFC1405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990" w:type="dxa"/>
          </w:tcPr>
          <w:p w14:paraId="5798F302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1AF82D9" w14:textId="7F8FED4E" w:rsidR="00664423" w:rsidRPr="000D4935" w:rsidRDefault="001E1B1A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32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</w:t>
            </w:r>
            <w:r w:rsidR="005D4829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854</w:t>
            </w:r>
            <w:r w:rsidR="005D4829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36" w:type="dxa"/>
            <w:shd w:val="clear" w:color="auto" w:fill="auto"/>
          </w:tcPr>
          <w:p w14:paraId="653B809E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left="-1278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6C219AC" w14:textId="77E0FAEF" w:rsidR="00664423" w:rsidRPr="000D4935" w:rsidRDefault="001E1B1A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32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</w:t>
            </w:r>
            <w:r w:rsidR="00664423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135</w:t>
            </w:r>
            <w:r w:rsidR="00664423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918</w:t>
            </w:r>
          </w:p>
        </w:tc>
        <w:tc>
          <w:tcPr>
            <w:tcW w:w="270" w:type="dxa"/>
            <w:shd w:val="clear" w:color="auto" w:fill="auto"/>
          </w:tcPr>
          <w:p w14:paraId="4F5FA104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22B105E0" w14:textId="5FCA9D91" w:rsidR="00664423" w:rsidRPr="000D4935" w:rsidRDefault="001E1B1A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</w:t>
            </w:r>
            <w:r w:rsidR="00B820A8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176</w:t>
            </w:r>
            <w:r w:rsidR="00B820A8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684</w:t>
            </w:r>
          </w:p>
        </w:tc>
        <w:tc>
          <w:tcPr>
            <w:tcW w:w="243" w:type="dxa"/>
            <w:shd w:val="clear" w:color="auto" w:fill="auto"/>
          </w:tcPr>
          <w:p w14:paraId="7C3B19AB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0254B747" w14:textId="2C6768B3" w:rsidR="00664423" w:rsidRPr="000D4935" w:rsidRDefault="001E1B1A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</w:t>
            </w:r>
            <w:r w:rsidR="00664423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503</w:t>
            </w:r>
            <w:r w:rsidR="00664423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304</w:t>
            </w:r>
          </w:p>
        </w:tc>
      </w:tr>
      <w:tr w:rsidR="00664423" w:rsidRPr="000D4935" w14:paraId="3779330A" w14:textId="77777777" w:rsidTr="00664423">
        <w:tc>
          <w:tcPr>
            <w:tcW w:w="3537" w:type="dxa"/>
          </w:tcPr>
          <w:p w14:paraId="4F4BD312" w14:textId="77777777" w:rsidR="00664423" w:rsidRPr="000D4935" w:rsidRDefault="00664423" w:rsidP="0066442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0D4935">
              <w:rPr>
                <w:rFonts w:ascii="Angsana New" w:hAnsi="Angsana New" w:cs="Angsana New" w:hint="cs"/>
                <w:cs/>
              </w:rPr>
              <w:t>ค่าภาษีสรรพสามิต</w:t>
            </w:r>
          </w:p>
        </w:tc>
        <w:tc>
          <w:tcPr>
            <w:tcW w:w="990" w:type="dxa"/>
          </w:tcPr>
          <w:p w14:paraId="2AED4461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B65088A" w14:textId="7534C142" w:rsidR="00664423" w:rsidRPr="000D4935" w:rsidRDefault="001E1B1A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</w:t>
            </w:r>
            <w:r w:rsidR="00AF1D28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195</w:t>
            </w:r>
            <w:r w:rsidR="00AF1D28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565</w:t>
            </w:r>
          </w:p>
        </w:tc>
        <w:tc>
          <w:tcPr>
            <w:tcW w:w="236" w:type="dxa"/>
          </w:tcPr>
          <w:p w14:paraId="1E058507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left="-1278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4CD30CA" w14:textId="2535A712" w:rsidR="00664423" w:rsidRPr="000D4935" w:rsidRDefault="001E1B1A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</w:t>
            </w:r>
            <w:r w:rsidR="00664423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307</w:t>
            </w:r>
            <w:r w:rsidR="00664423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934</w:t>
            </w:r>
          </w:p>
        </w:tc>
        <w:tc>
          <w:tcPr>
            <w:tcW w:w="270" w:type="dxa"/>
          </w:tcPr>
          <w:p w14:paraId="5ED587A7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0C1FC71" w14:textId="5A45D572" w:rsidR="00664423" w:rsidRPr="000D4935" w:rsidRDefault="001E1B1A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</w:t>
            </w:r>
            <w:r w:rsidR="00B820A8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195</w:t>
            </w:r>
            <w:r w:rsidR="00B820A8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565</w:t>
            </w:r>
          </w:p>
        </w:tc>
        <w:tc>
          <w:tcPr>
            <w:tcW w:w="243" w:type="dxa"/>
          </w:tcPr>
          <w:p w14:paraId="6CFE4EAB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left="-1278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31CEB3B" w14:textId="261A8DC8" w:rsidR="00664423" w:rsidRPr="000D4935" w:rsidRDefault="001E1B1A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</w:t>
            </w:r>
            <w:r w:rsidR="00664423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307</w:t>
            </w:r>
            <w:r w:rsidR="00664423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934</w:t>
            </w:r>
          </w:p>
        </w:tc>
      </w:tr>
      <w:tr w:rsidR="00664423" w:rsidRPr="000D4935" w14:paraId="6C3A88DF" w14:textId="77777777" w:rsidTr="00664423">
        <w:tc>
          <w:tcPr>
            <w:tcW w:w="3537" w:type="dxa"/>
          </w:tcPr>
          <w:p w14:paraId="3FA7E32B" w14:textId="34EF5B46" w:rsidR="00664423" w:rsidRPr="000D4935" w:rsidRDefault="00664423" w:rsidP="0066442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  <w:lang w:val="en-US"/>
              </w:rPr>
            </w:pPr>
            <w:r w:rsidRPr="000D4935">
              <w:rPr>
                <w:rFonts w:ascii="Angsana New" w:hAnsi="Angsana New" w:cs="Angsana New"/>
                <w:cs/>
                <w:lang w:val="en-US"/>
              </w:rPr>
              <w:t>ค่าใช้จ่าย</w:t>
            </w:r>
            <w:r w:rsidRPr="000D4935">
              <w:rPr>
                <w:rFonts w:ascii="Angsana New" w:hAnsi="Angsana New" w:cs="Angsana New" w:hint="cs"/>
                <w:cs/>
                <w:lang w:val="en-US"/>
              </w:rPr>
              <w:t>ผลประโยชน์ของ</w:t>
            </w:r>
            <w:r w:rsidRPr="000D4935">
              <w:rPr>
                <w:rFonts w:ascii="Angsana New" w:hAnsi="Angsana New" w:cs="Angsana New"/>
                <w:cs/>
                <w:lang w:val="en-US"/>
              </w:rPr>
              <w:t>พนักงาน</w:t>
            </w:r>
          </w:p>
        </w:tc>
        <w:tc>
          <w:tcPr>
            <w:tcW w:w="990" w:type="dxa"/>
          </w:tcPr>
          <w:p w14:paraId="26C2CEFA" w14:textId="0C74EB47" w:rsidR="00664423" w:rsidRPr="000D4935" w:rsidRDefault="001E1B1A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0D493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18</w:t>
            </w:r>
          </w:p>
        </w:tc>
        <w:tc>
          <w:tcPr>
            <w:tcW w:w="990" w:type="dxa"/>
          </w:tcPr>
          <w:p w14:paraId="1A8B04F2" w14:textId="0B020E6B" w:rsidR="00664423" w:rsidRPr="000D4935" w:rsidRDefault="001E1B1A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32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</w:t>
            </w:r>
            <w:r w:rsidR="00AF1D28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11</w:t>
            </w:r>
            <w:r w:rsidR="005974B2" w:rsidRPr="000D4935">
              <w:rPr>
                <w:rFonts w:ascii="Angsana New" w:hAnsi="Angsana New"/>
                <w:sz w:val="30"/>
                <w:szCs w:val="30"/>
              </w:rPr>
              <w:t>7</w:t>
            </w:r>
            <w:r w:rsidR="00AF1D28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="00D610A9" w:rsidRPr="000D4935"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36" w:type="dxa"/>
          </w:tcPr>
          <w:p w14:paraId="62496D43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left="-1278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5F189C5" w14:textId="0950C0E7" w:rsidR="00664423" w:rsidRPr="000D4935" w:rsidRDefault="001E1B1A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32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</w:t>
            </w:r>
            <w:r w:rsidR="00664423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044</w:t>
            </w:r>
            <w:r w:rsidR="00664423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62</w:t>
            </w:r>
            <w:r w:rsidRPr="000D4935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E3F09A9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36249A0" w14:textId="28409853" w:rsidR="00664423" w:rsidRPr="000D4935" w:rsidRDefault="001E1B1A" w:rsidP="00664423">
            <w:pPr>
              <w:pStyle w:val="3"/>
              <w:tabs>
                <w:tab w:val="clear" w:pos="360"/>
                <w:tab w:val="clear" w:pos="720"/>
                <w:tab w:val="decimal" w:pos="808"/>
              </w:tabs>
              <w:ind w:left="-108" w:right="-10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820A8" w:rsidRPr="000D49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="00B820A8" w:rsidRPr="000D49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755</w:t>
            </w:r>
          </w:p>
        </w:tc>
        <w:tc>
          <w:tcPr>
            <w:tcW w:w="243" w:type="dxa"/>
          </w:tcPr>
          <w:p w14:paraId="0CAF3F91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A26593F" w14:textId="66308A11" w:rsidR="00664423" w:rsidRPr="000D4935" w:rsidRDefault="001E1B1A" w:rsidP="00664423">
            <w:pPr>
              <w:pStyle w:val="3"/>
              <w:tabs>
                <w:tab w:val="clear" w:pos="360"/>
                <w:tab w:val="clear" w:pos="720"/>
                <w:tab w:val="decimal" w:pos="808"/>
              </w:tabs>
              <w:ind w:left="-108" w:right="-10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64423" w:rsidRPr="000D49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035</w:t>
            </w:r>
            <w:r w:rsidR="00664423" w:rsidRPr="000D49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446</w:t>
            </w:r>
          </w:p>
        </w:tc>
      </w:tr>
      <w:tr w:rsidR="00664423" w:rsidRPr="000D4935" w14:paraId="16EC3734" w14:textId="77777777" w:rsidTr="00664423">
        <w:tc>
          <w:tcPr>
            <w:tcW w:w="3537" w:type="dxa"/>
          </w:tcPr>
          <w:p w14:paraId="1CA1BBB0" w14:textId="77777777" w:rsidR="00664423" w:rsidRPr="000D4935" w:rsidRDefault="00664423" w:rsidP="0066442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  <w:lang w:val="en-US"/>
              </w:rPr>
            </w:pPr>
            <w:r w:rsidRPr="000D4935">
              <w:rPr>
                <w:rFonts w:ascii="Angsana New" w:hAnsi="Angsana New" w:cs="Angsana New" w:hint="cs"/>
                <w:cs/>
              </w:rPr>
              <w:t>ค่าเสื่อมราคาและ</w:t>
            </w:r>
            <w:r w:rsidRPr="000D4935">
              <w:rPr>
                <w:rFonts w:ascii="Angsana New" w:hAnsi="Angsana New" w:cs="Angsana New" w:hint="cs"/>
                <w:cs/>
                <w:lang w:val="en-US"/>
              </w:rPr>
              <w:t>ค่าตัดจำหน่าย</w:t>
            </w:r>
          </w:p>
        </w:tc>
        <w:tc>
          <w:tcPr>
            <w:tcW w:w="990" w:type="dxa"/>
          </w:tcPr>
          <w:p w14:paraId="03AA1F57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080FC43" w14:textId="42154420" w:rsidR="00664423" w:rsidRPr="000D4935" w:rsidRDefault="001E1B1A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32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317</w:t>
            </w:r>
            <w:r w:rsidR="00494B6E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308</w:t>
            </w:r>
          </w:p>
        </w:tc>
        <w:tc>
          <w:tcPr>
            <w:tcW w:w="236" w:type="dxa"/>
          </w:tcPr>
          <w:p w14:paraId="5F5A5DE5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left="-1278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8D105F1" w14:textId="1F049D18" w:rsidR="00664423" w:rsidRPr="000D4935" w:rsidRDefault="001E1B1A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32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296</w:t>
            </w:r>
            <w:r w:rsidR="00664423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270" w:type="dxa"/>
          </w:tcPr>
          <w:p w14:paraId="75DDA9AB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13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14:paraId="53C2EB06" w14:textId="4564FC12" w:rsidR="00664423" w:rsidRPr="000D4935" w:rsidRDefault="001E1B1A" w:rsidP="00664423">
            <w:pPr>
              <w:pStyle w:val="3"/>
              <w:tabs>
                <w:tab w:val="clear" w:pos="360"/>
                <w:tab w:val="clear" w:pos="720"/>
                <w:tab w:val="decimal" w:pos="808"/>
              </w:tabs>
              <w:ind w:left="-108" w:right="-10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278</w:t>
            </w:r>
            <w:r w:rsidR="00B820A8" w:rsidRPr="000D49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294</w:t>
            </w:r>
          </w:p>
        </w:tc>
        <w:tc>
          <w:tcPr>
            <w:tcW w:w="243" w:type="dxa"/>
          </w:tcPr>
          <w:p w14:paraId="77BF2037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13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</w:tcPr>
          <w:p w14:paraId="7A43D26A" w14:textId="5E3A1AF0" w:rsidR="00664423" w:rsidRPr="000D4935" w:rsidRDefault="001E1B1A" w:rsidP="00664423">
            <w:pPr>
              <w:pStyle w:val="3"/>
              <w:tabs>
                <w:tab w:val="clear" w:pos="360"/>
                <w:tab w:val="clear" w:pos="720"/>
                <w:tab w:val="decimal" w:pos="808"/>
              </w:tabs>
              <w:ind w:left="-108" w:right="-10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259</w:t>
            </w:r>
            <w:r w:rsidR="00664423" w:rsidRPr="000D49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</w:p>
        </w:tc>
      </w:tr>
      <w:tr w:rsidR="00664423" w:rsidRPr="000D4935" w14:paraId="65D8A9A2" w14:textId="77777777" w:rsidTr="00664423">
        <w:tc>
          <w:tcPr>
            <w:tcW w:w="3537" w:type="dxa"/>
          </w:tcPr>
          <w:p w14:paraId="7F0E81C1" w14:textId="77777777" w:rsidR="00664423" w:rsidRPr="000D4935" w:rsidRDefault="00664423" w:rsidP="0066442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</w:rPr>
            </w:pPr>
            <w:r w:rsidRPr="000D4935">
              <w:rPr>
                <w:rFonts w:ascii="Angsana New" w:hAnsi="Angsana New" w:cs="Angsana New" w:hint="cs"/>
                <w:cs/>
              </w:rPr>
              <w:t xml:space="preserve">ค่าใช้จ่ายการส่งเสริมการขายและ </w:t>
            </w:r>
          </w:p>
          <w:p w14:paraId="6A94CE55" w14:textId="77777777" w:rsidR="00664423" w:rsidRPr="000D4935" w:rsidRDefault="00664423" w:rsidP="0066442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0D4935">
              <w:rPr>
                <w:rFonts w:ascii="Angsana New" w:hAnsi="Angsana New" w:cs="Angsana New" w:hint="cs"/>
                <w:cs/>
              </w:rPr>
              <w:t xml:space="preserve">   การตลาด</w:t>
            </w:r>
          </w:p>
        </w:tc>
        <w:tc>
          <w:tcPr>
            <w:tcW w:w="990" w:type="dxa"/>
          </w:tcPr>
          <w:p w14:paraId="0229E0E4" w14:textId="56030CD0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0683170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</w:p>
          <w:p w14:paraId="1BA5438D" w14:textId="5129F0E0" w:rsidR="00B77BC5" w:rsidRPr="000D4935" w:rsidRDefault="001E1B1A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479</w:t>
            </w:r>
            <w:r w:rsidR="0033240A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293</w:t>
            </w:r>
          </w:p>
        </w:tc>
        <w:tc>
          <w:tcPr>
            <w:tcW w:w="236" w:type="dxa"/>
          </w:tcPr>
          <w:p w14:paraId="2E1D3EF5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left="-1278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4F92A7D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</w:p>
          <w:p w14:paraId="65AEC99D" w14:textId="08CDD8D7" w:rsidR="00664423" w:rsidRPr="000D4935" w:rsidRDefault="001E1B1A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579</w:t>
            </w:r>
            <w:r w:rsidR="00664423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94</w:t>
            </w:r>
            <w:r w:rsidRPr="000D4935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D796EA3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69664EB" w14:textId="060CC244" w:rsidR="00664423" w:rsidRPr="000D4935" w:rsidRDefault="00243D1C" w:rsidP="00EC7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br/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478</w:t>
            </w:r>
            <w:r w:rsidR="00B820A8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710</w:t>
            </w:r>
          </w:p>
        </w:tc>
        <w:tc>
          <w:tcPr>
            <w:tcW w:w="243" w:type="dxa"/>
          </w:tcPr>
          <w:p w14:paraId="42AA4F08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12BF2DB" w14:textId="77777777" w:rsidR="00664423" w:rsidRPr="000D4935" w:rsidRDefault="00664423" w:rsidP="00664423">
            <w:pPr>
              <w:pStyle w:val="3"/>
              <w:tabs>
                <w:tab w:val="clear" w:pos="360"/>
                <w:tab w:val="clear" w:pos="720"/>
                <w:tab w:val="decimal" w:pos="808"/>
              </w:tabs>
              <w:ind w:left="-108" w:right="-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A3672A4" w14:textId="15596CFF" w:rsidR="00664423" w:rsidRPr="000D4935" w:rsidRDefault="001E1B1A" w:rsidP="00664423">
            <w:pPr>
              <w:pStyle w:val="3"/>
              <w:tabs>
                <w:tab w:val="clear" w:pos="360"/>
                <w:tab w:val="clear" w:pos="720"/>
                <w:tab w:val="decimal" w:pos="808"/>
              </w:tabs>
              <w:ind w:left="-108"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579</w:t>
            </w:r>
            <w:r w:rsidR="00664423" w:rsidRPr="000D49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  <w:r w:rsidRPr="000D4935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</w:tr>
      <w:tr w:rsidR="00664423" w:rsidRPr="000D4935" w14:paraId="67114727" w14:textId="77777777" w:rsidTr="00664423">
        <w:tc>
          <w:tcPr>
            <w:tcW w:w="3537" w:type="dxa"/>
          </w:tcPr>
          <w:p w14:paraId="43F0A490" w14:textId="77777777" w:rsidR="00664423" w:rsidRPr="000D4935" w:rsidRDefault="00664423" w:rsidP="0066442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0D4935">
              <w:rPr>
                <w:rFonts w:ascii="Angsana New" w:hAnsi="Angsana New" w:cs="Angsana New" w:hint="cs"/>
                <w:cs/>
              </w:rPr>
              <w:t>ค่าขนส่งและค่าน้ำมันในการเดินทาง</w:t>
            </w:r>
          </w:p>
        </w:tc>
        <w:tc>
          <w:tcPr>
            <w:tcW w:w="990" w:type="dxa"/>
          </w:tcPr>
          <w:p w14:paraId="01E5F3B2" w14:textId="4E0F5FAD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DC29CCC" w14:textId="1AB255FB" w:rsidR="00664423" w:rsidRPr="000D4935" w:rsidRDefault="001E1B1A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183</w:t>
            </w:r>
            <w:r w:rsidR="006C3B74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466</w:t>
            </w:r>
          </w:p>
        </w:tc>
        <w:tc>
          <w:tcPr>
            <w:tcW w:w="236" w:type="dxa"/>
          </w:tcPr>
          <w:p w14:paraId="5E063399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left="-1278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EF65E4F" w14:textId="1E8D9544" w:rsidR="00664423" w:rsidRPr="000D4935" w:rsidRDefault="001E1B1A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219</w:t>
            </w:r>
            <w:r w:rsidR="00664423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917</w:t>
            </w:r>
          </w:p>
        </w:tc>
        <w:tc>
          <w:tcPr>
            <w:tcW w:w="270" w:type="dxa"/>
          </w:tcPr>
          <w:p w14:paraId="3C8CBB7D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E018C7D" w14:textId="0A476647" w:rsidR="00664423" w:rsidRPr="000D4935" w:rsidRDefault="001E1B1A" w:rsidP="00664423">
            <w:pPr>
              <w:pStyle w:val="3"/>
              <w:tabs>
                <w:tab w:val="clear" w:pos="360"/>
                <w:tab w:val="clear" w:pos="720"/>
                <w:tab w:val="decimal" w:pos="808"/>
              </w:tabs>
              <w:ind w:left="-108" w:right="-10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182</w:t>
            </w:r>
            <w:r w:rsidR="00BF3024" w:rsidRPr="000D49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397</w:t>
            </w:r>
          </w:p>
        </w:tc>
        <w:tc>
          <w:tcPr>
            <w:tcW w:w="243" w:type="dxa"/>
          </w:tcPr>
          <w:p w14:paraId="1C778EB3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1AA2319" w14:textId="5A8970A3" w:rsidR="00664423" w:rsidRPr="000D4935" w:rsidRDefault="001E1B1A" w:rsidP="00664423">
            <w:pPr>
              <w:pStyle w:val="3"/>
              <w:tabs>
                <w:tab w:val="clear" w:pos="360"/>
                <w:tab w:val="clear" w:pos="720"/>
                <w:tab w:val="decimal" w:pos="808"/>
              </w:tabs>
              <w:ind w:left="-108" w:right="-10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219</w:t>
            </w:r>
            <w:r w:rsidR="00664423" w:rsidRPr="000D49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917</w:t>
            </w:r>
          </w:p>
        </w:tc>
      </w:tr>
      <w:tr w:rsidR="00664423" w:rsidRPr="000D4935" w14:paraId="4F4268EA" w14:textId="77777777" w:rsidTr="00664423">
        <w:tc>
          <w:tcPr>
            <w:tcW w:w="3537" w:type="dxa"/>
          </w:tcPr>
          <w:p w14:paraId="1CE3918A" w14:textId="77777777" w:rsidR="00664423" w:rsidRPr="000D4935" w:rsidRDefault="00664423" w:rsidP="0066442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0D4935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14:paraId="615323F6" w14:textId="3ED66111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D97837C" w14:textId="0A82C838" w:rsidR="00664423" w:rsidRPr="000D4935" w:rsidRDefault="001E1B1A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62</w:t>
            </w:r>
            <w:r w:rsidR="00862BE9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637</w:t>
            </w:r>
          </w:p>
        </w:tc>
        <w:tc>
          <w:tcPr>
            <w:tcW w:w="236" w:type="dxa"/>
          </w:tcPr>
          <w:p w14:paraId="489C1432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left="-1278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6BFAE70" w14:textId="21AAB87F" w:rsidR="00664423" w:rsidRPr="000D4935" w:rsidRDefault="001E1B1A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71</w:t>
            </w:r>
            <w:r w:rsidR="00664423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789</w:t>
            </w:r>
          </w:p>
        </w:tc>
        <w:tc>
          <w:tcPr>
            <w:tcW w:w="270" w:type="dxa"/>
          </w:tcPr>
          <w:p w14:paraId="2293C439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9DB87C4" w14:textId="01923256" w:rsidR="00664423" w:rsidRPr="000D4935" w:rsidRDefault="001E1B1A" w:rsidP="00664423">
            <w:pPr>
              <w:pStyle w:val="3"/>
              <w:tabs>
                <w:tab w:val="clear" w:pos="360"/>
                <w:tab w:val="clear" w:pos="720"/>
                <w:tab w:val="decimal" w:pos="808"/>
              </w:tabs>
              <w:ind w:left="-108" w:right="-10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 w:rsidR="00B820A8" w:rsidRPr="000D49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118</w:t>
            </w:r>
          </w:p>
        </w:tc>
        <w:tc>
          <w:tcPr>
            <w:tcW w:w="243" w:type="dxa"/>
          </w:tcPr>
          <w:p w14:paraId="15F42181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1B60749" w14:textId="3F8C72A1" w:rsidR="00664423" w:rsidRPr="000D4935" w:rsidRDefault="001E1B1A" w:rsidP="00664423">
            <w:pPr>
              <w:pStyle w:val="3"/>
              <w:tabs>
                <w:tab w:val="clear" w:pos="360"/>
                <w:tab w:val="clear" w:pos="720"/>
                <w:tab w:val="decimal" w:pos="808"/>
              </w:tabs>
              <w:ind w:left="-108" w:right="-10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  <w:r w:rsidR="00664423" w:rsidRPr="000D49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653</w:t>
            </w:r>
          </w:p>
        </w:tc>
      </w:tr>
      <w:tr w:rsidR="00664423" w:rsidRPr="000D4935" w14:paraId="3AED2054" w14:textId="77777777" w:rsidTr="00664423">
        <w:tc>
          <w:tcPr>
            <w:tcW w:w="3537" w:type="dxa"/>
          </w:tcPr>
          <w:p w14:paraId="41BFBA57" w14:textId="77777777" w:rsidR="00664423" w:rsidRPr="000D4935" w:rsidRDefault="00664423" w:rsidP="0066442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0D4935">
              <w:rPr>
                <w:rFonts w:ascii="Angsana New" w:hAnsi="Angsana New" w:cs="Angsana New"/>
                <w:cs/>
              </w:rPr>
              <w:t>ค่าซ่อมแซมและบำรุงรักษา</w:t>
            </w:r>
          </w:p>
        </w:tc>
        <w:tc>
          <w:tcPr>
            <w:tcW w:w="990" w:type="dxa"/>
          </w:tcPr>
          <w:p w14:paraId="735C7392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CCA8B52" w14:textId="66CC6E4B" w:rsidR="00664423" w:rsidRPr="000D4935" w:rsidRDefault="001E1B1A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148</w:t>
            </w:r>
            <w:r w:rsidR="005F6E06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994</w:t>
            </w:r>
          </w:p>
        </w:tc>
        <w:tc>
          <w:tcPr>
            <w:tcW w:w="236" w:type="dxa"/>
          </w:tcPr>
          <w:p w14:paraId="414F9631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left="-1278" w:right="-13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541A1A1" w14:textId="208CF9AF" w:rsidR="00664423" w:rsidRPr="000D4935" w:rsidRDefault="001E1B1A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173</w:t>
            </w:r>
            <w:r w:rsidR="00664423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70" w:type="dxa"/>
          </w:tcPr>
          <w:p w14:paraId="61E2706F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7002F16" w14:textId="2D68EA68" w:rsidR="00664423" w:rsidRPr="000D4935" w:rsidRDefault="001E1B1A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140</w:t>
            </w:r>
            <w:r w:rsidR="00B820A8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423</w:t>
            </w:r>
          </w:p>
        </w:tc>
        <w:tc>
          <w:tcPr>
            <w:tcW w:w="243" w:type="dxa"/>
          </w:tcPr>
          <w:p w14:paraId="6D1B33E2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7A25D96" w14:textId="2FB9FC7A" w:rsidR="00664423" w:rsidRPr="000D4935" w:rsidRDefault="001E1B1A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166</w:t>
            </w:r>
            <w:r w:rsidR="00664423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692</w:t>
            </w:r>
          </w:p>
        </w:tc>
      </w:tr>
      <w:tr w:rsidR="00664423" w:rsidRPr="000D4935" w14:paraId="757B98AE" w14:textId="77777777" w:rsidTr="00664423">
        <w:tc>
          <w:tcPr>
            <w:tcW w:w="3537" w:type="dxa"/>
          </w:tcPr>
          <w:p w14:paraId="35FE1261" w14:textId="77777777" w:rsidR="00664423" w:rsidRPr="000D4935" w:rsidRDefault="00664423" w:rsidP="0066442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0D4935">
              <w:rPr>
                <w:rFonts w:ascii="Angsana New" w:hAnsi="Angsana New" w:cs="Angsana New"/>
                <w:cs/>
              </w:rPr>
              <w:t>อื่น ๆ</w:t>
            </w:r>
            <w:r w:rsidRPr="000D4935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90" w:type="dxa"/>
          </w:tcPr>
          <w:p w14:paraId="6F13E13C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B4BE5E" w14:textId="27904C42" w:rsidR="00664423" w:rsidRPr="000D4935" w:rsidRDefault="001E1B1A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436</w:t>
            </w:r>
            <w:r w:rsidR="00B81892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236" w:type="dxa"/>
          </w:tcPr>
          <w:p w14:paraId="78F81AD9" w14:textId="556E0D70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left="-1278" w:right="-13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612AFCF4" w14:textId="5DF53F5D" w:rsidR="00664423" w:rsidRPr="000D4935" w:rsidRDefault="001E1B1A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460</w:t>
            </w:r>
            <w:r w:rsidR="00664423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51</w:t>
            </w:r>
            <w:r w:rsidRPr="000D4935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936FBE0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5D69950B" w14:textId="74109236" w:rsidR="00664423" w:rsidRPr="000D4935" w:rsidRDefault="001E1B1A" w:rsidP="00664423">
            <w:pPr>
              <w:pStyle w:val="3"/>
              <w:tabs>
                <w:tab w:val="clear" w:pos="360"/>
                <w:tab w:val="clear" w:pos="720"/>
                <w:tab w:val="decimal" w:pos="808"/>
              </w:tabs>
              <w:ind w:left="-108" w:right="-10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374</w:t>
            </w:r>
            <w:r w:rsidR="00B820A8" w:rsidRPr="000D49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</w:p>
        </w:tc>
        <w:tc>
          <w:tcPr>
            <w:tcW w:w="243" w:type="dxa"/>
          </w:tcPr>
          <w:p w14:paraId="3687AA94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0DA7B29B" w14:textId="47FA576E" w:rsidR="00664423" w:rsidRPr="000D4935" w:rsidRDefault="001E1B1A" w:rsidP="00664423">
            <w:pPr>
              <w:pStyle w:val="3"/>
              <w:tabs>
                <w:tab w:val="clear" w:pos="360"/>
                <w:tab w:val="clear" w:pos="720"/>
                <w:tab w:val="decimal" w:pos="808"/>
              </w:tabs>
              <w:ind w:left="-108" w:right="-10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402</w:t>
            </w:r>
            <w:r w:rsidR="00664423" w:rsidRPr="000D49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Pr="000D4935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</w:tr>
      <w:tr w:rsidR="00664423" w:rsidRPr="000D4935" w14:paraId="755F49A5" w14:textId="77777777" w:rsidTr="002B0766">
        <w:tc>
          <w:tcPr>
            <w:tcW w:w="3537" w:type="dxa"/>
          </w:tcPr>
          <w:p w14:paraId="219D4A24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รวมต้นทุนขาย ต้นทุนในการจัดจำหน่ายและค่าใช้จ่ายในการบริหาร</w:t>
            </w:r>
          </w:p>
        </w:tc>
        <w:tc>
          <w:tcPr>
            <w:tcW w:w="990" w:type="dxa"/>
          </w:tcPr>
          <w:p w14:paraId="2A321588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904B33B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E70BCB3" w14:textId="3512A305" w:rsidR="00637CF7" w:rsidRPr="000D4935" w:rsidRDefault="001E1B1A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101E40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794</w:t>
            </w:r>
            <w:r w:rsidR="00BA729E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610A9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831</w:t>
            </w:r>
          </w:p>
        </w:tc>
        <w:tc>
          <w:tcPr>
            <w:tcW w:w="236" w:type="dxa"/>
          </w:tcPr>
          <w:p w14:paraId="26040502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left="-1278" w:right="-1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374E77F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9DFDB77" w14:textId="0D26C690" w:rsidR="00664423" w:rsidRPr="000D4935" w:rsidRDefault="001E1B1A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664423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290</w:t>
            </w:r>
            <w:r w:rsidR="00664423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954</w:t>
            </w:r>
          </w:p>
        </w:tc>
        <w:tc>
          <w:tcPr>
            <w:tcW w:w="270" w:type="dxa"/>
          </w:tcPr>
          <w:p w14:paraId="4BF348C9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06"/>
              </w:tabs>
              <w:ind w:right="-1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4F3C2EB8" w14:textId="3C830424" w:rsidR="00664423" w:rsidRPr="000D4935" w:rsidRDefault="003D0948" w:rsidP="00664423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792"/>
              </w:tabs>
              <w:ind w:right="-13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="001E1B1A"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985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072</w:t>
            </w:r>
          </w:p>
        </w:tc>
        <w:tc>
          <w:tcPr>
            <w:tcW w:w="243" w:type="dxa"/>
          </w:tcPr>
          <w:p w14:paraId="52D931AB" w14:textId="73766951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06"/>
              </w:tabs>
              <w:ind w:right="-1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1123A87D" w14:textId="77777777" w:rsidR="00664423" w:rsidRPr="000D4935" w:rsidRDefault="00664423" w:rsidP="00664423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792"/>
              </w:tabs>
              <w:ind w:right="-13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237FB569" w14:textId="55C613BA" w:rsidR="00664423" w:rsidRPr="000D4935" w:rsidRDefault="001E1B1A" w:rsidP="00664423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792"/>
              </w:tabs>
              <w:ind w:right="-13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664423"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545</w:t>
            </w:r>
            <w:r w:rsidR="00664423"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173</w:t>
            </w:r>
          </w:p>
        </w:tc>
      </w:tr>
    </w:tbl>
    <w:p w14:paraId="5A05DF3C" w14:textId="77777777" w:rsidR="00996FCB" w:rsidRPr="000D4935" w:rsidRDefault="00996FCB" w:rsidP="00583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784F6A3" w14:textId="77777777" w:rsidR="000B7938" w:rsidRPr="000D4935" w:rsidRDefault="000B7938" w:rsidP="000B7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17076D5C" w14:textId="77777777" w:rsidR="001B200C" w:rsidRPr="000D4935" w:rsidRDefault="001B200C" w:rsidP="00AF5E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4610C3E4" w14:textId="77777777" w:rsidR="001B200C" w:rsidRPr="000D4935" w:rsidRDefault="001B200C" w:rsidP="00AF5E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545DB307" w14:textId="77777777" w:rsidR="001B200C" w:rsidRPr="000D4935" w:rsidRDefault="001B200C" w:rsidP="00AF5E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77CAF159" w14:textId="77777777" w:rsidR="001B200C" w:rsidRPr="000D4935" w:rsidRDefault="001B200C" w:rsidP="00AF5E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0B4B0CA9" w14:textId="77777777" w:rsidR="001B200C" w:rsidRPr="000D4935" w:rsidRDefault="001B200C" w:rsidP="00AF5E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54B98D0E" w14:textId="77777777" w:rsidR="001B200C" w:rsidRPr="000D4935" w:rsidRDefault="001B200C" w:rsidP="00AF5E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609D2EE0" w14:textId="77777777" w:rsidR="001B200C" w:rsidRPr="000D4935" w:rsidRDefault="001B200C" w:rsidP="00AF5E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1A29EA83" w14:textId="77777777" w:rsidR="00110678" w:rsidRPr="000D4935" w:rsidRDefault="00110678" w:rsidP="00110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435A7D58" w14:textId="77777777" w:rsidR="00117A3B" w:rsidRPr="000D4935" w:rsidRDefault="00117A3B" w:rsidP="00AF5E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0D46C597" w14:textId="77777777" w:rsidR="00117A3B" w:rsidRPr="000D4935" w:rsidRDefault="00117A3B" w:rsidP="00AF5E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5D6B73E9" w14:textId="77777777" w:rsidR="00117A3B" w:rsidRPr="000D4935" w:rsidRDefault="00117A3B" w:rsidP="00AF5E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0EAD5083" w14:textId="77777777" w:rsidR="00117A3B" w:rsidRPr="000D4935" w:rsidRDefault="00117A3B" w:rsidP="00AF5E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6EB7F604" w14:textId="77777777" w:rsidR="00117A3B" w:rsidRPr="000D4935" w:rsidRDefault="00117A3B" w:rsidP="00AF5E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5115237B" w14:textId="168D5EF1" w:rsidR="003C2181" w:rsidRPr="000D4935" w:rsidRDefault="00304410" w:rsidP="00446F8A">
      <w:pPr>
        <w:numPr>
          <w:ilvl w:val="0"/>
          <w:numId w:val="31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D4935">
        <w:rPr>
          <w:rFonts w:ascii="Angsana New" w:hAnsi="Angsana New" w:hint="cs"/>
          <w:b/>
          <w:bCs/>
          <w:sz w:val="30"/>
          <w:szCs w:val="30"/>
          <w:cs/>
        </w:rPr>
        <w:lastRenderedPageBreak/>
        <w:t>ภ</w:t>
      </w:r>
      <w:r w:rsidR="003C2181" w:rsidRPr="000D4935">
        <w:rPr>
          <w:rFonts w:ascii="Angsana New" w:hAnsi="Angsana New"/>
          <w:b/>
          <w:bCs/>
          <w:sz w:val="30"/>
          <w:szCs w:val="30"/>
          <w:cs/>
        </w:rPr>
        <w:t>าษีเงินได้</w:t>
      </w:r>
    </w:p>
    <w:p w14:paraId="32FF17E0" w14:textId="77777777" w:rsidR="006F0833" w:rsidRPr="000D4935" w:rsidRDefault="006F0833" w:rsidP="003C2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65"/>
        <w:gridCol w:w="990"/>
        <w:gridCol w:w="1024"/>
        <w:gridCol w:w="236"/>
        <w:gridCol w:w="990"/>
        <w:gridCol w:w="270"/>
        <w:gridCol w:w="990"/>
        <w:gridCol w:w="270"/>
        <w:gridCol w:w="990"/>
      </w:tblGrid>
      <w:tr w:rsidR="003C2181" w:rsidRPr="000D4935" w14:paraId="3654C9CE" w14:textId="77777777" w:rsidTr="00107DAC">
        <w:trPr>
          <w:tblHeader/>
        </w:trPr>
        <w:tc>
          <w:tcPr>
            <w:tcW w:w="3465" w:type="dxa"/>
          </w:tcPr>
          <w:p w14:paraId="201CBB45" w14:textId="6B4C5D01" w:rsidR="003C2181" w:rsidRPr="000D4935" w:rsidRDefault="004D5F8C" w:rsidP="004D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990" w:type="dxa"/>
          </w:tcPr>
          <w:p w14:paraId="0948FFC4" w14:textId="77777777" w:rsidR="003C2181" w:rsidRPr="000D4935" w:rsidRDefault="003C2181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088B06F" w14:textId="77777777" w:rsidR="003C2181" w:rsidRPr="000D4935" w:rsidRDefault="003C2181" w:rsidP="000E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D493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6E56EF0" w14:textId="77777777" w:rsidR="003C2181" w:rsidRPr="000D4935" w:rsidRDefault="003C2181" w:rsidP="000E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4ADDB425" w14:textId="77777777" w:rsidR="003C2181" w:rsidRPr="000D4935" w:rsidRDefault="003C2181" w:rsidP="000E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D493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4423" w:rsidRPr="000D4935" w14:paraId="270DA812" w14:textId="77777777" w:rsidTr="00107DAC">
        <w:trPr>
          <w:tblHeader/>
        </w:trPr>
        <w:tc>
          <w:tcPr>
            <w:tcW w:w="3465" w:type="dxa"/>
          </w:tcPr>
          <w:p w14:paraId="6DCEBFEC" w14:textId="77777777" w:rsidR="00664423" w:rsidRPr="000D4935" w:rsidRDefault="00664423" w:rsidP="00664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FA5A3A4" w14:textId="5FEC9697" w:rsidR="00664423" w:rsidRPr="000D4935" w:rsidRDefault="00664423" w:rsidP="00664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00839B6E" w14:textId="5E443325" w:rsidR="00664423" w:rsidRPr="000D4935" w:rsidRDefault="001E1B1A" w:rsidP="00664423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53EE7E10" w14:textId="77777777" w:rsidR="00664423" w:rsidRPr="000D4935" w:rsidRDefault="00664423" w:rsidP="00664423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F670101" w14:textId="18F3F56E" w:rsidR="00664423" w:rsidRPr="000D4935" w:rsidRDefault="001E1B1A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D9E7CD3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276F10" w14:textId="4A7F6EF1" w:rsidR="00664423" w:rsidRPr="000D4935" w:rsidRDefault="001E1B1A" w:rsidP="00664423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67DC8C6E" w14:textId="77777777" w:rsidR="00664423" w:rsidRPr="000D4935" w:rsidRDefault="00664423" w:rsidP="00664423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3044D14" w14:textId="660F18C6" w:rsidR="00664423" w:rsidRPr="000D4935" w:rsidRDefault="001E1B1A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64423" w:rsidRPr="000D4935" w14:paraId="648DBDBB" w14:textId="77777777" w:rsidTr="00107DAC">
        <w:trPr>
          <w:tblHeader/>
        </w:trPr>
        <w:tc>
          <w:tcPr>
            <w:tcW w:w="3465" w:type="dxa"/>
          </w:tcPr>
          <w:p w14:paraId="51F59008" w14:textId="77777777" w:rsidR="00664423" w:rsidRPr="000D4935" w:rsidRDefault="00664423" w:rsidP="00664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4A36669" w14:textId="77777777" w:rsidR="00664423" w:rsidRPr="000D4935" w:rsidRDefault="00664423" w:rsidP="00664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1B9CAC61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0D493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Pr="000D493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64423" w:rsidRPr="000D4935" w14:paraId="61320E61" w14:textId="77777777" w:rsidTr="00107DAC">
        <w:tc>
          <w:tcPr>
            <w:tcW w:w="3465" w:type="dxa"/>
          </w:tcPr>
          <w:p w14:paraId="2CB4AD7D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990" w:type="dxa"/>
          </w:tcPr>
          <w:p w14:paraId="2A70663C" w14:textId="77777777" w:rsidR="00664423" w:rsidRPr="000D4935" w:rsidRDefault="00664423" w:rsidP="00664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50ECCC3" w14:textId="77777777" w:rsidR="00664423" w:rsidRPr="000D4935" w:rsidRDefault="00664423" w:rsidP="0066442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3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D21AD3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5BDD27" w14:textId="77777777" w:rsidR="00664423" w:rsidRPr="000D4935" w:rsidRDefault="00664423" w:rsidP="0066442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400C78" w14:textId="77777777" w:rsidR="00664423" w:rsidRPr="000D4935" w:rsidRDefault="00664423" w:rsidP="0066442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2B0F44" w14:textId="77777777" w:rsidR="00664423" w:rsidRPr="000D4935" w:rsidRDefault="00664423" w:rsidP="0066442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F57BF7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A1B1E3" w14:textId="77777777" w:rsidR="00664423" w:rsidRPr="000D4935" w:rsidRDefault="00664423" w:rsidP="0066442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4423" w:rsidRPr="000D4935" w14:paraId="12C2B73E" w14:textId="77777777" w:rsidTr="00280421">
        <w:tc>
          <w:tcPr>
            <w:tcW w:w="3465" w:type="dxa"/>
          </w:tcPr>
          <w:p w14:paraId="585E92ED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สำหรับปีปัจจุบัน</w:t>
            </w:r>
            <w:r w:rsidRPr="000D493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3F377952" w14:textId="77777777" w:rsidR="00664423" w:rsidRPr="000D4935" w:rsidRDefault="00664423" w:rsidP="00664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4E3615DB" w14:textId="5BA657C5" w:rsidR="00664423" w:rsidRPr="000D4935" w:rsidRDefault="001E1B1A" w:rsidP="0007190C">
            <w:pPr>
              <w:pStyle w:val="3"/>
              <w:tabs>
                <w:tab w:val="clear" w:pos="360"/>
                <w:tab w:val="clear" w:pos="720"/>
                <w:tab w:val="decimal" w:pos="749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  <w:r w:rsidR="00643676" w:rsidRPr="000D49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089</w:t>
            </w:r>
          </w:p>
        </w:tc>
        <w:tc>
          <w:tcPr>
            <w:tcW w:w="236" w:type="dxa"/>
          </w:tcPr>
          <w:p w14:paraId="0BF14EF3" w14:textId="77777777" w:rsidR="00664423" w:rsidRPr="000D4935" w:rsidRDefault="00664423" w:rsidP="00664423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36E7254" w14:textId="1D18FFF4" w:rsidR="00664423" w:rsidRPr="000D4935" w:rsidRDefault="001E1B1A" w:rsidP="00664423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  <w:r w:rsidR="00664423" w:rsidRPr="000D49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922</w:t>
            </w:r>
          </w:p>
        </w:tc>
        <w:tc>
          <w:tcPr>
            <w:tcW w:w="270" w:type="dxa"/>
          </w:tcPr>
          <w:p w14:paraId="7F24E73D" w14:textId="77777777" w:rsidR="00664423" w:rsidRPr="000D4935" w:rsidRDefault="00664423" w:rsidP="00664423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C8107D" w14:textId="734A589A" w:rsidR="00664423" w:rsidRPr="000D4935" w:rsidRDefault="001E1B1A" w:rsidP="00664423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  <w:r w:rsidR="008A6426" w:rsidRPr="000D49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089</w:t>
            </w:r>
          </w:p>
        </w:tc>
        <w:tc>
          <w:tcPr>
            <w:tcW w:w="270" w:type="dxa"/>
          </w:tcPr>
          <w:p w14:paraId="272D52AB" w14:textId="77777777" w:rsidR="00664423" w:rsidRPr="000D4935" w:rsidRDefault="00664423" w:rsidP="00664423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0C939FF" w14:textId="454BE8CA" w:rsidR="00664423" w:rsidRPr="000D4935" w:rsidRDefault="001E1B1A" w:rsidP="00664423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  <w:r w:rsidR="00664423" w:rsidRPr="000D49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922</w:t>
            </w:r>
          </w:p>
        </w:tc>
      </w:tr>
      <w:tr w:rsidR="00664423" w:rsidRPr="000D4935" w14:paraId="55362308" w14:textId="77777777" w:rsidTr="00280421">
        <w:tc>
          <w:tcPr>
            <w:tcW w:w="3465" w:type="dxa"/>
          </w:tcPr>
          <w:p w14:paraId="7C53F1B3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B6C5A16" w14:textId="77777777" w:rsidR="00664423" w:rsidRPr="000D4935" w:rsidRDefault="00664423" w:rsidP="00664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8D3C9" w14:textId="60C7F335" w:rsidR="00664423" w:rsidRPr="000D4935" w:rsidRDefault="001E1B1A" w:rsidP="00664423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</w:t>
            </w:r>
            <w:r w:rsidR="00643676"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089</w:t>
            </w:r>
          </w:p>
        </w:tc>
        <w:tc>
          <w:tcPr>
            <w:tcW w:w="236" w:type="dxa"/>
          </w:tcPr>
          <w:p w14:paraId="21719F09" w14:textId="77777777" w:rsidR="00664423" w:rsidRPr="000D4935" w:rsidRDefault="00664423" w:rsidP="00664423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EEE05" w14:textId="201A97F5" w:rsidR="00664423" w:rsidRPr="000D4935" w:rsidRDefault="001E1B1A" w:rsidP="00664423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</w:t>
            </w:r>
            <w:r w:rsidR="00664423"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922</w:t>
            </w:r>
          </w:p>
        </w:tc>
        <w:tc>
          <w:tcPr>
            <w:tcW w:w="270" w:type="dxa"/>
          </w:tcPr>
          <w:p w14:paraId="4F2DEFCF" w14:textId="77777777" w:rsidR="00664423" w:rsidRPr="000D4935" w:rsidRDefault="00664423" w:rsidP="00664423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5C8AB" w14:textId="7301F369" w:rsidR="00664423" w:rsidRPr="000D4935" w:rsidRDefault="001E1B1A" w:rsidP="00C463CB">
            <w:pPr>
              <w:pStyle w:val="3"/>
              <w:tabs>
                <w:tab w:val="clear" w:pos="360"/>
                <w:tab w:val="clear" w:pos="720"/>
                <w:tab w:val="decimal" w:pos="7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</w:t>
            </w:r>
            <w:r w:rsidR="00010745"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089</w:t>
            </w:r>
          </w:p>
        </w:tc>
        <w:tc>
          <w:tcPr>
            <w:tcW w:w="270" w:type="dxa"/>
          </w:tcPr>
          <w:p w14:paraId="6600143F" w14:textId="77777777" w:rsidR="00664423" w:rsidRPr="000D4935" w:rsidRDefault="00664423" w:rsidP="00664423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5A3B5" w14:textId="07D5A2DC" w:rsidR="00664423" w:rsidRPr="000D4935" w:rsidRDefault="001E1B1A" w:rsidP="00C463CB">
            <w:pPr>
              <w:pStyle w:val="3"/>
              <w:tabs>
                <w:tab w:val="clear" w:pos="360"/>
                <w:tab w:val="clear" w:pos="720"/>
                <w:tab w:val="decimal" w:pos="75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</w:t>
            </w:r>
            <w:r w:rsidR="00664423"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922</w:t>
            </w:r>
          </w:p>
        </w:tc>
      </w:tr>
      <w:tr w:rsidR="00664423" w:rsidRPr="000D4935" w14:paraId="017E4478" w14:textId="77777777" w:rsidTr="00107DAC">
        <w:tc>
          <w:tcPr>
            <w:tcW w:w="3465" w:type="dxa"/>
          </w:tcPr>
          <w:p w14:paraId="18EAC04D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00E00E03" w14:textId="77777777" w:rsidR="00664423" w:rsidRPr="000D4935" w:rsidRDefault="00664423" w:rsidP="00664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E8639DF" w14:textId="77777777" w:rsidR="00664423" w:rsidRPr="000D4935" w:rsidRDefault="00664423" w:rsidP="00664423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E66DD01" w14:textId="77777777" w:rsidR="00664423" w:rsidRPr="000D4935" w:rsidRDefault="00664423" w:rsidP="00664423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B394F28" w14:textId="77777777" w:rsidR="00664423" w:rsidRPr="000D4935" w:rsidRDefault="00664423" w:rsidP="00664423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09EA764" w14:textId="77777777" w:rsidR="00664423" w:rsidRPr="000D4935" w:rsidRDefault="00664423" w:rsidP="00664423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1889CE4" w14:textId="77777777" w:rsidR="00664423" w:rsidRPr="000D4935" w:rsidRDefault="00664423" w:rsidP="00664423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F7B072" w14:textId="77777777" w:rsidR="00664423" w:rsidRPr="000D4935" w:rsidRDefault="00664423" w:rsidP="00664423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938C22F" w14:textId="77777777" w:rsidR="00664423" w:rsidRPr="000D4935" w:rsidRDefault="00664423" w:rsidP="00664423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4423" w:rsidRPr="000D4935" w14:paraId="5D10F4E1" w14:textId="77777777" w:rsidTr="00107DAC">
        <w:tc>
          <w:tcPr>
            <w:tcW w:w="3465" w:type="dxa"/>
          </w:tcPr>
          <w:p w14:paraId="64155654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0D4935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990" w:type="dxa"/>
          </w:tcPr>
          <w:p w14:paraId="219DD133" w14:textId="6481C6FA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3E6F5A0F" w14:textId="32BE379D" w:rsidR="00664423" w:rsidRPr="000D4935" w:rsidRDefault="00643676" w:rsidP="00501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5</w:t>
            </w:r>
            <w:r w:rsidR="000F7597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="00AE4FA5" w:rsidRPr="000D4935">
              <w:rPr>
                <w:rFonts w:ascii="Angsana New" w:hAnsi="Angsana New"/>
                <w:sz w:val="30"/>
                <w:szCs w:val="30"/>
              </w:rPr>
              <w:t>698</w:t>
            </w:r>
            <w:r w:rsidR="000F7597" w:rsidRPr="000D49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0DEC4B2" w14:textId="77777777" w:rsidR="00664423" w:rsidRPr="000D4935" w:rsidRDefault="00664423" w:rsidP="00664423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D2CB2F0" w14:textId="24EFF147" w:rsidR="00664423" w:rsidRPr="000D4935" w:rsidRDefault="00664423" w:rsidP="00C46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12</w:t>
            </w:r>
            <w:r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578</w:t>
            </w:r>
            <w:r w:rsidRPr="000D49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6D9659A" w14:textId="77777777" w:rsidR="00664423" w:rsidRPr="000D4935" w:rsidRDefault="00664423" w:rsidP="00664423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D1B7233" w14:textId="40AB03CD" w:rsidR="00664423" w:rsidRPr="000D4935" w:rsidRDefault="00010745" w:rsidP="00C463CB">
            <w:pPr>
              <w:pStyle w:val="3"/>
              <w:tabs>
                <w:tab w:val="clear" w:pos="360"/>
                <w:tab w:val="clear" w:pos="720"/>
                <w:tab w:val="decimal" w:pos="742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48253D" w:rsidRPr="000D49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/>
              </w:rPr>
              <w:t>617</w:t>
            </w:r>
            <w:r w:rsidR="0048253D" w:rsidRPr="000D493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0F903A5" w14:textId="77777777" w:rsidR="00664423" w:rsidRPr="000D4935" w:rsidRDefault="00664423" w:rsidP="00664423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C0D80BE" w14:textId="4BC3EEFC" w:rsidR="00664423" w:rsidRPr="000D4935" w:rsidRDefault="00664423" w:rsidP="00664423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/>
              </w:rPr>
              <w:t>664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664423" w:rsidRPr="000D4935" w14:paraId="002D8EE2" w14:textId="77777777" w:rsidTr="00107DAC">
        <w:tc>
          <w:tcPr>
            <w:tcW w:w="3465" w:type="dxa"/>
          </w:tcPr>
          <w:p w14:paraId="6E8F4ADB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</w:tcPr>
          <w:p w14:paraId="0A379BB6" w14:textId="77777777" w:rsidR="00664423" w:rsidRPr="000D4935" w:rsidRDefault="00664423" w:rsidP="00664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5D5B2E" w14:textId="7FA0EEB9" w:rsidR="00664423" w:rsidRPr="000D4935" w:rsidRDefault="001E1B1A" w:rsidP="00664423">
            <w:pPr>
              <w:pStyle w:val="3"/>
              <w:tabs>
                <w:tab w:val="clear" w:pos="360"/>
                <w:tab w:val="clear" w:pos="720"/>
                <w:tab w:val="decimal" w:pos="80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</w:t>
            </w:r>
            <w:r w:rsidR="00B00CE9"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56BC3"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391</w:t>
            </w:r>
          </w:p>
        </w:tc>
        <w:tc>
          <w:tcPr>
            <w:tcW w:w="236" w:type="dxa"/>
          </w:tcPr>
          <w:p w14:paraId="227FA0D2" w14:textId="77777777" w:rsidR="00664423" w:rsidRPr="000D4935" w:rsidRDefault="00664423" w:rsidP="00664423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49591B" w14:textId="7625C8C5" w:rsidR="00664423" w:rsidRPr="000D4935" w:rsidRDefault="001E1B1A" w:rsidP="00664423">
            <w:pPr>
              <w:pStyle w:val="3"/>
              <w:tabs>
                <w:tab w:val="clear" w:pos="360"/>
                <w:tab w:val="clear" w:pos="720"/>
                <w:tab w:val="decimal" w:pos="80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</w:t>
            </w:r>
            <w:r w:rsidR="00664423"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344</w:t>
            </w:r>
          </w:p>
        </w:tc>
        <w:tc>
          <w:tcPr>
            <w:tcW w:w="270" w:type="dxa"/>
          </w:tcPr>
          <w:p w14:paraId="39EC18DB" w14:textId="77777777" w:rsidR="00664423" w:rsidRPr="000D4935" w:rsidRDefault="00664423" w:rsidP="00664423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825E4E" w14:textId="216CA845" w:rsidR="00664423" w:rsidRPr="000D4935" w:rsidRDefault="001E1B1A" w:rsidP="00664423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</w:t>
            </w:r>
            <w:r w:rsidR="00DA467A"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472</w:t>
            </w:r>
          </w:p>
        </w:tc>
        <w:tc>
          <w:tcPr>
            <w:tcW w:w="270" w:type="dxa"/>
          </w:tcPr>
          <w:p w14:paraId="71689A85" w14:textId="77777777" w:rsidR="00664423" w:rsidRPr="000D4935" w:rsidRDefault="00664423" w:rsidP="00664423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CC565" w14:textId="56B46C6E" w:rsidR="00664423" w:rsidRPr="000D4935" w:rsidRDefault="001E1B1A" w:rsidP="00664423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</w:t>
            </w:r>
            <w:r w:rsidR="00664423"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258</w:t>
            </w:r>
          </w:p>
        </w:tc>
      </w:tr>
    </w:tbl>
    <w:p w14:paraId="6ECF29BF" w14:textId="77777777" w:rsidR="00FD7B2A" w:rsidRPr="000D4935" w:rsidRDefault="00FD7B2A" w:rsidP="003C2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23566E74" w14:textId="0924BD78" w:rsidR="003C2181" w:rsidRPr="000D4935" w:rsidRDefault="003C2181" w:rsidP="003C2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0D4935">
        <w:rPr>
          <w:rFonts w:ascii="Angsana New" w:hAnsi="Angsana New" w:hint="cs"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14:paraId="45D80FF6" w14:textId="77777777" w:rsidR="00E31812" w:rsidRPr="000D4935" w:rsidRDefault="00E31812" w:rsidP="003C2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tbl>
      <w:tblPr>
        <w:tblW w:w="96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6"/>
        <w:gridCol w:w="892"/>
        <w:gridCol w:w="267"/>
        <w:gridCol w:w="993"/>
        <w:gridCol w:w="266"/>
        <w:gridCol w:w="911"/>
        <w:gridCol w:w="268"/>
        <w:gridCol w:w="903"/>
        <w:gridCol w:w="268"/>
        <w:gridCol w:w="986"/>
        <w:gridCol w:w="268"/>
        <w:gridCol w:w="897"/>
      </w:tblGrid>
      <w:tr w:rsidR="006F0833" w:rsidRPr="000D4935" w14:paraId="36FD1173" w14:textId="77777777" w:rsidTr="00305F1A">
        <w:trPr>
          <w:tblHeader/>
        </w:trPr>
        <w:tc>
          <w:tcPr>
            <w:tcW w:w="1406" w:type="pct"/>
            <w:shd w:val="clear" w:color="auto" w:fill="auto"/>
          </w:tcPr>
          <w:p w14:paraId="0CE93693" w14:textId="77777777" w:rsidR="006F0833" w:rsidRPr="000D4935" w:rsidRDefault="006F0833" w:rsidP="000E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94" w:type="pct"/>
            <w:gridSpan w:val="11"/>
            <w:shd w:val="clear" w:color="auto" w:fill="auto"/>
          </w:tcPr>
          <w:p w14:paraId="69DF4F96" w14:textId="29ADCC13" w:rsidR="006F0833" w:rsidRPr="000D4935" w:rsidRDefault="00E250A9" w:rsidP="00E2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61"/>
                <w:tab w:val="left" w:pos="50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="006F0833"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</w:p>
        </w:tc>
      </w:tr>
      <w:tr w:rsidR="0072553E" w:rsidRPr="000D4935" w14:paraId="55B17311" w14:textId="77777777" w:rsidTr="00055AA1">
        <w:trPr>
          <w:tblHeader/>
        </w:trPr>
        <w:tc>
          <w:tcPr>
            <w:tcW w:w="1406" w:type="pct"/>
            <w:shd w:val="clear" w:color="auto" w:fill="auto"/>
          </w:tcPr>
          <w:p w14:paraId="25932818" w14:textId="77777777" w:rsidR="003C2181" w:rsidRPr="000D4935" w:rsidRDefault="003C2181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30" w:type="pct"/>
            <w:gridSpan w:val="5"/>
            <w:shd w:val="clear" w:color="auto" w:fill="auto"/>
          </w:tcPr>
          <w:p w14:paraId="1975E6DB" w14:textId="20E417D0" w:rsidR="003C2181" w:rsidRPr="000D4935" w:rsidRDefault="001E1B1A" w:rsidP="002D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39" w:type="pct"/>
            <w:shd w:val="clear" w:color="auto" w:fill="auto"/>
          </w:tcPr>
          <w:p w14:paraId="5B2613A2" w14:textId="77777777" w:rsidR="003C2181" w:rsidRPr="000D4935" w:rsidRDefault="003C2181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5" w:type="pct"/>
            <w:gridSpan w:val="5"/>
            <w:shd w:val="clear" w:color="auto" w:fill="auto"/>
          </w:tcPr>
          <w:p w14:paraId="5ECC10E8" w14:textId="61767D48" w:rsidR="003C2181" w:rsidRPr="000D4935" w:rsidRDefault="001E1B1A" w:rsidP="002D1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A16C25" w:rsidRPr="000D4935" w14:paraId="0CA11B34" w14:textId="77777777" w:rsidTr="00055AA1">
        <w:trPr>
          <w:tblHeader/>
        </w:trPr>
        <w:tc>
          <w:tcPr>
            <w:tcW w:w="1406" w:type="pct"/>
            <w:shd w:val="clear" w:color="auto" w:fill="auto"/>
          </w:tcPr>
          <w:p w14:paraId="13982467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4" w:type="pct"/>
            <w:shd w:val="clear" w:color="auto" w:fill="auto"/>
          </w:tcPr>
          <w:p w14:paraId="4EB932FF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31E64797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6A55355C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38" w:type="pct"/>
          </w:tcPr>
          <w:p w14:paraId="61ECEB87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3" w:type="pct"/>
            <w:shd w:val="clear" w:color="auto" w:fill="auto"/>
          </w:tcPr>
          <w:p w14:paraId="59148377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03045BE1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</w:tcPr>
          <w:p w14:paraId="59456C93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57633931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shd w:val="clear" w:color="auto" w:fill="auto"/>
          </w:tcPr>
          <w:p w14:paraId="1495EBF6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39" w:type="pct"/>
          </w:tcPr>
          <w:p w14:paraId="568A0A11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5" w:type="pct"/>
          </w:tcPr>
          <w:p w14:paraId="08B115E1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A16C25" w:rsidRPr="000D4935" w14:paraId="35929401" w14:textId="77777777" w:rsidTr="00055AA1">
        <w:trPr>
          <w:tblHeader/>
        </w:trPr>
        <w:tc>
          <w:tcPr>
            <w:tcW w:w="1406" w:type="pct"/>
            <w:shd w:val="clear" w:color="auto" w:fill="auto"/>
          </w:tcPr>
          <w:p w14:paraId="1B9D51CA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4" w:type="pct"/>
            <w:shd w:val="clear" w:color="auto" w:fill="auto"/>
          </w:tcPr>
          <w:p w14:paraId="7D577930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139" w:type="pct"/>
            <w:shd w:val="clear" w:color="auto" w:fill="auto"/>
          </w:tcPr>
          <w:p w14:paraId="1FD1193B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33C1AA66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(ค่าใช้จ่าย)</w:t>
            </w:r>
          </w:p>
        </w:tc>
        <w:tc>
          <w:tcPr>
            <w:tcW w:w="138" w:type="pct"/>
          </w:tcPr>
          <w:p w14:paraId="27B2ED36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3" w:type="pct"/>
            <w:shd w:val="clear" w:color="auto" w:fill="auto"/>
          </w:tcPr>
          <w:p w14:paraId="16430883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</w:p>
        </w:tc>
        <w:tc>
          <w:tcPr>
            <w:tcW w:w="139" w:type="pct"/>
            <w:shd w:val="clear" w:color="auto" w:fill="auto"/>
          </w:tcPr>
          <w:p w14:paraId="24AA3F8A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</w:tcPr>
          <w:p w14:paraId="32546295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139" w:type="pct"/>
            <w:shd w:val="clear" w:color="auto" w:fill="auto"/>
          </w:tcPr>
          <w:p w14:paraId="6A56B29C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shd w:val="clear" w:color="auto" w:fill="auto"/>
          </w:tcPr>
          <w:p w14:paraId="1B0F0BA0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(ค่าใช้จ่าย)</w:t>
            </w:r>
          </w:p>
        </w:tc>
        <w:tc>
          <w:tcPr>
            <w:tcW w:w="139" w:type="pct"/>
          </w:tcPr>
          <w:p w14:paraId="2B3DC3C1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5" w:type="pct"/>
          </w:tcPr>
          <w:p w14:paraId="7B8B99A7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จากภาษี</w:t>
            </w:r>
          </w:p>
        </w:tc>
      </w:tr>
      <w:tr w:rsidR="00A16C25" w:rsidRPr="000D4935" w14:paraId="389C242D" w14:textId="77777777" w:rsidTr="00055AA1">
        <w:trPr>
          <w:tblHeader/>
        </w:trPr>
        <w:tc>
          <w:tcPr>
            <w:tcW w:w="1406" w:type="pct"/>
            <w:shd w:val="clear" w:color="auto" w:fill="auto"/>
          </w:tcPr>
          <w:p w14:paraId="5344B969" w14:textId="4B025C2D" w:rsidR="006F0833" w:rsidRPr="000D4935" w:rsidRDefault="007D167C" w:rsidP="007D1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464" w:type="pct"/>
            <w:shd w:val="clear" w:color="auto" w:fill="auto"/>
          </w:tcPr>
          <w:p w14:paraId="0E89E330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39" w:type="pct"/>
            <w:shd w:val="clear" w:color="auto" w:fill="auto"/>
          </w:tcPr>
          <w:p w14:paraId="5ADD6D72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7BBC936A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8" w:type="pct"/>
          </w:tcPr>
          <w:p w14:paraId="0C704405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3" w:type="pct"/>
            <w:shd w:val="clear" w:color="auto" w:fill="auto"/>
          </w:tcPr>
          <w:p w14:paraId="49EE26B1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9" w:type="pct"/>
            <w:shd w:val="clear" w:color="auto" w:fill="auto"/>
          </w:tcPr>
          <w:p w14:paraId="504F3AF4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</w:tcPr>
          <w:p w14:paraId="0A9576A4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39" w:type="pct"/>
            <w:shd w:val="clear" w:color="auto" w:fill="auto"/>
          </w:tcPr>
          <w:p w14:paraId="22F51672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shd w:val="clear" w:color="auto" w:fill="auto"/>
          </w:tcPr>
          <w:p w14:paraId="2F6AD4FA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9" w:type="pct"/>
          </w:tcPr>
          <w:p w14:paraId="30795230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5" w:type="pct"/>
          </w:tcPr>
          <w:p w14:paraId="3952CD56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</w:tr>
      <w:tr w:rsidR="006F0833" w:rsidRPr="000D4935" w14:paraId="768AD18C" w14:textId="77777777" w:rsidTr="00305F1A">
        <w:trPr>
          <w:tblHeader/>
        </w:trPr>
        <w:tc>
          <w:tcPr>
            <w:tcW w:w="1406" w:type="pct"/>
            <w:shd w:val="clear" w:color="auto" w:fill="auto"/>
          </w:tcPr>
          <w:p w14:paraId="59249435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94" w:type="pct"/>
            <w:gridSpan w:val="11"/>
            <w:shd w:val="clear" w:color="auto" w:fill="auto"/>
          </w:tcPr>
          <w:p w14:paraId="6B56A87E" w14:textId="77777777" w:rsidR="006F0833" w:rsidRPr="000D4935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6CE1" w:rsidRPr="000D4935" w14:paraId="29EDBE0F" w14:textId="77777777" w:rsidTr="00305F1A">
        <w:trPr>
          <w:tblHeader/>
        </w:trPr>
        <w:tc>
          <w:tcPr>
            <w:tcW w:w="1406" w:type="pct"/>
            <w:shd w:val="clear" w:color="auto" w:fill="auto"/>
          </w:tcPr>
          <w:p w14:paraId="2C68DC3F" w14:textId="353BFEDC" w:rsidR="00AD6CE1" w:rsidRPr="000D4935" w:rsidRDefault="00AD6CE1" w:rsidP="00AD6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3594" w:type="pct"/>
            <w:gridSpan w:val="11"/>
            <w:shd w:val="clear" w:color="auto" w:fill="auto"/>
          </w:tcPr>
          <w:p w14:paraId="4DD61B9A" w14:textId="77777777" w:rsidR="00AD6CE1" w:rsidRPr="000D4935" w:rsidRDefault="00AD6CE1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64423" w:rsidRPr="000D4935" w14:paraId="068CCD4D" w14:textId="77777777" w:rsidTr="00055AA1">
        <w:tc>
          <w:tcPr>
            <w:tcW w:w="1406" w:type="pct"/>
            <w:shd w:val="clear" w:color="auto" w:fill="auto"/>
          </w:tcPr>
          <w:p w14:paraId="4695D7BA" w14:textId="118D608A" w:rsidR="00664423" w:rsidRPr="000D4935" w:rsidRDefault="00664423" w:rsidP="00664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464" w:type="pct"/>
            <w:shd w:val="clear" w:color="auto" w:fill="auto"/>
            <w:vAlign w:val="bottom"/>
          </w:tcPr>
          <w:p w14:paraId="7D81DBC0" w14:textId="5998D0D9" w:rsidR="00664423" w:rsidRPr="000D4935" w:rsidRDefault="0021530C" w:rsidP="00664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</w:t>
            </w:r>
            <w:r w:rsidR="00056BC3" w:rsidRPr="000D4935">
              <w:rPr>
                <w:rFonts w:ascii="Angsana New" w:hAnsi="Angsana New"/>
                <w:sz w:val="30"/>
                <w:szCs w:val="30"/>
              </w:rPr>
              <w:t>4</w:t>
            </w:r>
            <w:r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="00056BC3" w:rsidRPr="000D4935">
              <w:rPr>
                <w:rFonts w:ascii="Angsana New" w:hAnsi="Angsana New"/>
                <w:sz w:val="30"/>
                <w:szCs w:val="30"/>
              </w:rPr>
              <w:t>95</w:t>
            </w:r>
            <w:r w:rsidR="007F0F1A" w:rsidRPr="000D4935">
              <w:rPr>
                <w:rFonts w:ascii="Angsana New" w:hAnsi="Angsana New"/>
                <w:sz w:val="30"/>
                <w:szCs w:val="30"/>
              </w:rPr>
              <w:t>1</w:t>
            </w:r>
            <w:r w:rsidR="00D559D0" w:rsidRPr="000D49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79D84524" w14:textId="77777777" w:rsidR="00664423" w:rsidRPr="000D4935" w:rsidRDefault="00664423" w:rsidP="00664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  <w:vAlign w:val="bottom"/>
          </w:tcPr>
          <w:p w14:paraId="78E16199" w14:textId="799E4A3B" w:rsidR="00664423" w:rsidRPr="000D4935" w:rsidRDefault="00056BC3" w:rsidP="00664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99</w:t>
            </w:r>
            <w:r w:rsidR="006766DF" w:rsidRPr="000D493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8" w:type="pct"/>
            <w:vAlign w:val="bottom"/>
          </w:tcPr>
          <w:p w14:paraId="796A1D98" w14:textId="77777777" w:rsidR="00664423" w:rsidRPr="000D4935" w:rsidRDefault="00664423" w:rsidP="00664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76FE4986" w14:textId="08870DBA" w:rsidR="00664423" w:rsidRPr="000D4935" w:rsidRDefault="00941E14" w:rsidP="003D7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</w:t>
            </w:r>
            <w:r w:rsidR="008D6181" w:rsidRPr="000D4935">
              <w:rPr>
                <w:rFonts w:ascii="Angsana New" w:hAnsi="Angsana New"/>
                <w:sz w:val="30"/>
                <w:szCs w:val="30"/>
              </w:rPr>
              <w:t>3</w:t>
            </w:r>
            <w:r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="008D6181" w:rsidRPr="000D4935">
              <w:rPr>
                <w:rFonts w:ascii="Angsana New" w:hAnsi="Angsana New"/>
                <w:sz w:val="30"/>
                <w:szCs w:val="30"/>
              </w:rPr>
              <w:t>960</w:t>
            </w:r>
            <w:r w:rsidRPr="000D49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14579CE2" w14:textId="77777777" w:rsidR="00664423" w:rsidRPr="000D4935" w:rsidRDefault="00664423" w:rsidP="00664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14:paraId="002A3FAE" w14:textId="0E77B476" w:rsidR="00664423" w:rsidRPr="000D4935" w:rsidRDefault="00664423" w:rsidP="003D7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 w:hint="cs"/>
                <w:sz w:val="30"/>
                <w:szCs w:val="30"/>
              </w:rPr>
              <w:t>50</w:t>
            </w:r>
            <w:r w:rsidRPr="000D4935">
              <w:rPr>
                <w:rFonts w:ascii="Angsana New" w:hAnsi="Angsana New" w:hint="cs"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 w:hint="cs"/>
                <w:sz w:val="30"/>
                <w:szCs w:val="30"/>
              </w:rPr>
              <w:t>133</w:t>
            </w:r>
            <w:r w:rsidRPr="000D493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6FD9A4D0" w14:textId="77777777" w:rsidR="00664423" w:rsidRPr="000D4935" w:rsidRDefault="00664423" w:rsidP="00305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shd w:val="clear" w:color="auto" w:fill="auto"/>
            <w:vAlign w:val="bottom"/>
          </w:tcPr>
          <w:p w14:paraId="0B94BF05" w14:textId="6AF0D4E8" w:rsidR="00664423" w:rsidRPr="000D4935" w:rsidRDefault="001E1B1A" w:rsidP="00305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z w:val="30"/>
                <w:szCs w:val="30"/>
              </w:rPr>
              <w:t>10</w:t>
            </w:r>
            <w:r w:rsidR="00664423" w:rsidRPr="000D493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D4935">
              <w:rPr>
                <w:rFonts w:ascii="Angsana New" w:hAnsi="Angsana New" w:hint="cs"/>
                <w:sz w:val="30"/>
                <w:szCs w:val="30"/>
              </w:rPr>
              <w:t>027</w:t>
            </w:r>
          </w:p>
        </w:tc>
        <w:tc>
          <w:tcPr>
            <w:tcW w:w="139" w:type="pct"/>
            <w:vAlign w:val="bottom"/>
          </w:tcPr>
          <w:p w14:paraId="6470E3A1" w14:textId="77777777" w:rsidR="00664423" w:rsidRPr="000D4935" w:rsidRDefault="00664423" w:rsidP="00305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5" w:type="pct"/>
            <w:vAlign w:val="bottom"/>
          </w:tcPr>
          <w:p w14:paraId="59D975E6" w14:textId="7B6472F7" w:rsidR="00664423" w:rsidRPr="000D4935" w:rsidRDefault="00664423" w:rsidP="003D7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 w:hint="cs"/>
                <w:sz w:val="30"/>
                <w:szCs w:val="30"/>
              </w:rPr>
              <w:t>40</w:t>
            </w:r>
            <w:r w:rsidRPr="000D4935">
              <w:rPr>
                <w:rFonts w:ascii="Angsana New" w:hAnsi="Angsana New" w:hint="cs"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 w:hint="cs"/>
                <w:sz w:val="30"/>
                <w:szCs w:val="30"/>
              </w:rPr>
              <w:t>106</w:t>
            </w:r>
            <w:r w:rsidRPr="000D493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664423" w:rsidRPr="000D4935" w14:paraId="29D032BF" w14:textId="77777777" w:rsidTr="00055AA1">
        <w:tc>
          <w:tcPr>
            <w:tcW w:w="1406" w:type="pct"/>
            <w:shd w:val="clear" w:color="auto" w:fill="auto"/>
          </w:tcPr>
          <w:p w14:paraId="7E7160BB" w14:textId="77777777" w:rsidR="00971945" w:rsidRPr="000D4935" w:rsidRDefault="00EB37C8" w:rsidP="00664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  <w:p w14:paraId="62ACC728" w14:textId="13389D9F" w:rsidR="00664423" w:rsidRPr="000D4935" w:rsidRDefault="00280421" w:rsidP="00664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</w:t>
            </w:r>
            <w:r w:rsidR="00971945" w:rsidRPr="000D493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="00971945" w:rsidRPr="000D493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="00664423" w:rsidRPr="000D49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การวัดมูลค่า</w:t>
            </w:r>
            <w:r w:rsidR="00055AA1" w:rsidRPr="000D4935">
              <w:rPr>
                <w:rFonts w:ascii="Angsana New" w:hAnsi="Angsana New"/>
                <w:i/>
                <w:iCs/>
                <w:sz w:val="30"/>
                <w:szCs w:val="30"/>
              </w:rPr>
              <w:br/>
            </w:r>
            <w:r w:rsidR="00664423" w:rsidRPr="000D49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เงินลงทุนเผื่อขาย</w:t>
            </w:r>
            <w:r w:rsidR="00971945" w:rsidRPr="000D493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64" w:type="pct"/>
            <w:shd w:val="clear" w:color="auto" w:fill="auto"/>
            <w:vAlign w:val="bottom"/>
          </w:tcPr>
          <w:p w14:paraId="19612E9D" w14:textId="3D8CCF1F" w:rsidR="00664423" w:rsidRPr="000D4935" w:rsidRDefault="00055AA1" w:rsidP="0066442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04</w:t>
            </w:r>
            <w:r w:rsidR="006766DF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4045F1C9" w14:textId="77777777" w:rsidR="00664423" w:rsidRPr="000D4935" w:rsidRDefault="00664423" w:rsidP="0066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6" w:type="pct"/>
            <w:vAlign w:val="bottom"/>
          </w:tcPr>
          <w:p w14:paraId="56598110" w14:textId="4117D318" w:rsidR="00664423" w:rsidRPr="000D4935" w:rsidRDefault="001E1B1A" w:rsidP="0066442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6766DF" w:rsidRPr="000D493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38" w:type="pct"/>
            <w:vAlign w:val="bottom"/>
          </w:tcPr>
          <w:p w14:paraId="42B922DF" w14:textId="77777777" w:rsidR="00664423" w:rsidRPr="000D4935" w:rsidRDefault="00664423" w:rsidP="00664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537B999B" w14:textId="20DFCC79" w:rsidR="00664423" w:rsidRPr="000D4935" w:rsidRDefault="00055AA1" w:rsidP="00664423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/>
              </w:rPr>
              <w:t>833</w:t>
            </w:r>
            <w:r w:rsidRPr="000D49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47C0ABEB" w14:textId="77777777" w:rsidR="00664423" w:rsidRPr="000D4935" w:rsidRDefault="00664423" w:rsidP="00664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14:paraId="459043B1" w14:textId="0AD0DF92" w:rsidR="00664423" w:rsidRPr="000D4935" w:rsidRDefault="001E1B1A" w:rsidP="00305F1A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lang w:val="en-US"/>
              </w:rPr>
              <w:t>340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4A81B7AA" w14:textId="77777777" w:rsidR="00664423" w:rsidRPr="000D4935" w:rsidRDefault="00664423" w:rsidP="0030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2" w:type="pct"/>
            <w:shd w:val="clear" w:color="auto" w:fill="auto"/>
            <w:vAlign w:val="bottom"/>
          </w:tcPr>
          <w:p w14:paraId="6D6FD0D8" w14:textId="48CBA3C5" w:rsidR="00664423" w:rsidRPr="000D4935" w:rsidRDefault="00AE5166" w:rsidP="00AE516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3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64423" w:rsidRPr="000D4935">
              <w:rPr>
                <w:rFonts w:ascii="Angsana New" w:hAnsi="Angsana New" w:hint="cs"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 w:hint="cs"/>
                <w:sz w:val="30"/>
                <w:szCs w:val="30"/>
                <w:lang w:val="en-US"/>
              </w:rPr>
              <w:t>68</w:t>
            </w:r>
            <w:r w:rsidR="00664423" w:rsidRPr="000D493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9" w:type="pct"/>
            <w:vAlign w:val="bottom"/>
          </w:tcPr>
          <w:p w14:paraId="75ABD15F" w14:textId="77777777" w:rsidR="00664423" w:rsidRPr="000D4935" w:rsidRDefault="00664423" w:rsidP="00305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5" w:type="pct"/>
            <w:vAlign w:val="bottom"/>
          </w:tcPr>
          <w:p w14:paraId="5B8C20B9" w14:textId="32296DA9" w:rsidR="00664423" w:rsidRPr="000D4935" w:rsidRDefault="001E1B1A" w:rsidP="00305F1A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lang w:val="en-US"/>
              </w:rPr>
              <w:t>272</w:t>
            </w:r>
          </w:p>
        </w:tc>
      </w:tr>
      <w:tr w:rsidR="00055AA1" w:rsidRPr="000D4935" w14:paraId="4615D864" w14:textId="77777777" w:rsidTr="00055AA1">
        <w:tc>
          <w:tcPr>
            <w:tcW w:w="1406" w:type="pct"/>
            <w:shd w:val="clear" w:color="auto" w:fill="auto"/>
          </w:tcPr>
          <w:p w14:paraId="09506E8B" w14:textId="67541249" w:rsidR="00055AA1" w:rsidRPr="000D4935" w:rsidRDefault="00055AA1" w:rsidP="00055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กำไรจากการตีราคาที่ดิน</w:t>
            </w:r>
          </w:p>
        </w:tc>
        <w:tc>
          <w:tcPr>
            <w:tcW w:w="464" w:type="pct"/>
            <w:shd w:val="clear" w:color="auto" w:fill="auto"/>
            <w:vAlign w:val="bottom"/>
          </w:tcPr>
          <w:p w14:paraId="6DAD792D" w14:textId="48C9AA49" w:rsidR="00055AA1" w:rsidRPr="000D4935" w:rsidRDefault="001E1B1A" w:rsidP="00055AA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410</w:t>
            </w:r>
            <w:r w:rsidR="00055AA1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043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330E9368" w14:textId="77777777" w:rsidR="00055AA1" w:rsidRPr="000D4935" w:rsidRDefault="00055AA1" w:rsidP="000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6" w:type="pct"/>
            <w:vAlign w:val="bottom"/>
          </w:tcPr>
          <w:p w14:paraId="5139D186" w14:textId="3E0A5FD9" w:rsidR="00055AA1" w:rsidRPr="000D4935" w:rsidRDefault="00055AA1" w:rsidP="00055AA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  <w:r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/>
              </w:rPr>
              <w:t>009</w:t>
            </w:r>
            <w:r w:rsidRPr="000D49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8" w:type="pct"/>
            <w:vAlign w:val="bottom"/>
          </w:tcPr>
          <w:p w14:paraId="3227EC3B" w14:textId="77777777" w:rsidR="00055AA1" w:rsidRPr="000D4935" w:rsidRDefault="00055AA1" w:rsidP="00055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409E5226" w14:textId="770287F6" w:rsidR="00055AA1" w:rsidRPr="000D4935" w:rsidRDefault="001E1B1A" w:rsidP="00055AA1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328</w:t>
            </w:r>
            <w:r w:rsidR="00055AA1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034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14C256EC" w14:textId="77777777" w:rsidR="00055AA1" w:rsidRPr="000D4935" w:rsidRDefault="00055AA1" w:rsidP="00055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14:paraId="7E8D4A69" w14:textId="5277C089" w:rsidR="00055AA1" w:rsidRPr="000D4935" w:rsidRDefault="009A2E4A" w:rsidP="00AB611D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287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AE5166" w:rsidRPr="000D4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0D6CA492" w14:textId="77777777" w:rsidR="00055AA1" w:rsidRPr="000D4935" w:rsidRDefault="00055AA1" w:rsidP="000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2" w:type="pct"/>
            <w:shd w:val="clear" w:color="auto" w:fill="auto"/>
            <w:vAlign w:val="bottom"/>
          </w:tcPr>
          <w:p w14:paraId="1BF2236C" w14:textId="465AAE51" w:rsidR="00055AA1" w:rsidRPr="000D4935" w:rsidRDefault="00AE5166" w:rsidP="00AE5166">
            <w:pPr>
              <w:pStyle w:val="acctfourfigures"/>
              <w:tabs>
                <w:tab w:val="clear" w:pos="765"/>
              </w:tabs>
              <w:spacing w:line="240" w:lineRule="auto"/>
              <w:ind w:right="-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139" w:type="pct"/>
            <w:vAlign w:val="bottom"/>
          </w:tcPr>
          <w:p w14:paraId="3345AA6C" w14:textId="77777777" w:rsidR="00055AA1" w:rsidRPr="000D4935" w:rsidRDefault="00055AA1" w:rsidP="00055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5" w:type="pct"/>
            <w:vAlign w:val="bottom"/>
          </w:tcPr>
          <w:p w14:paraId="12A7AFF4" w14:textId="0CB2EAF3" w:rsidR="00055AA1" w:rsidRPr="000D4935" w:rsidRDefault="009A2E4A" w:rsidP="00AE5166">
            <w:pPr>
              <w:pStyle w:val="acctfourfigures"/>
              <w:tabs>
                <w:tab w:val="clear" w:pos="765"/>
                <w:tab w:val="left" w:pos="612"/>
                <w:tab w:val="decimal" w:pos="68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AE5166" w:rsidRPr="000D4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3717" w:rsidRPr="000D4935" w14:paraId="7AA912B4" w14:textId="77777777" w:rsidTr="00055AA1">
        <w:trPr>
          <w:trHeight w:val="299"/>
        </w:trPr>
        <w:tc>
          <w:tcPr>
            <w:tcW w:w="1406" w:type="pct"/>
            <w:shd w:val="clear" w:color="auto" w:fill="auto"/>
          </w:tcPr>
          <w:p w14:paraId="3337A58D" w14:textId="77777777" w:rsidR="00664423" w:rsidRPr="000D4935" w:rsidRDefault="00664423" w:rsidP="00664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D6D5BB" w14:textId="76D088A2" w:rsidR="00664423" w:rsidRPr="000D4935" w:rsidRDefault="001E1B1A" w:rsidP="00664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  <w:r w:rsidR="00FD797F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846D5D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16314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051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64D25A06" w14:textId="77777777" w:rsidR="00664423" w:rsidRPr="000D4935" w:rsidRDefault="00664423" w:rsidP="00664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47204" w14:textId="0F380770" w:rsidR="00664423" w:rsidRPr="000D4935" w:rsidRDefault="0014172B" w:rsidP="00664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16314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810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8" w:type="pct"/>
            <w:vAlign w:val="bottom"/>
          </w:tcPr>
          <w:p w14:paraId="1526FB7E" w14:textId="77777777" w:rsidR="00664423" w:rsidRPr="000D4935" w:rsidRDefault="00664423" w:rsidP="00664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8AC3F4" w14:textId="66E7813D" w:rsidR="00664423" w:rsidRPr="000D4935" w:rsidRDefault="001E1B1A" w:rsidP="00664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323</w:t>
            </w:r>
            <w:r w:rsidR="00C03CC1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71E37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241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4D8C1D70" w14:textId="77777777" w:rsidR="00664423" w:rsidRPr="000D4935" w:rsidRDefault="00664423" w:rsidP="00664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523B90" w14:textId="5BADEBF0" w:rsidR="00664423" w:rsidRPr="000D4935" w:rsidRDefault="00664423" w:rsidP="00305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 w:hint="cs"/>
                <w:b/>
                <w:bCs/>
                <w:sz w:val="30"/>
                <w:szCs w:val="30"/>
              </w:rPr>
              <w:t>49</w:t>
            </w: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 w:hint="cs"/>
                <w:b/>
                <w:bCs/>
                <w:sz w:val="30"/>
                <w:szCs w:val="30"/>
              </w:rPr>
              <w:t>793</w:t>
            </w: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54C3D00A" w14:textId="77777777" w:rsidR="00664423" w:rsidRPr="000D4935" w:rsidRDefault="00664423" w:rsidP="00305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10E978" w14:textId="529D67F0" w:rsidR="00664423" w:rsidRPr="000D4935" w:rsidRDefault="001E1B1A" w:rsidP="00305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  <w:r w:rsidR="00664423" w:rsidRPr="000D493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</w:rPr>
              <w:t>959</w:t>
            </w:r>
          </w:p>
        </w:tc>
        <w:tc>
          <w:tcPr>
            <w:tcW w:w="139" w:type="pct"/>
            <w:vAlign w:val="bottom"/>
          </w:tcPr>
          <w:p w14:paraId="5ED998A1" w14:textId="77777777" w:rsidR="00664423" w:rsidRPr="000D4935" w:rsidRDefault="00664423" w:rsidP="00305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C13207" w14:textId="25E0F0AF" w:rsidR="00664423" w:rsidRPr="000D4935" w:rsidRDefault="00664423" w:rsidP="00305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 w:hint="cs"/>
                <w:b/>
                <w:bCs/>
                <w:sz w:val="30"/>
                <w:szCs w:val="30"/>
              </w:rPr>
              <w:t>39</w:t>
            </w: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 w:hint="cs"/>
                <w:b/>
                <w:bCs/>
                <w:sz w:val="30"/>
                <w:szCs w:val="30"/>
              </w:rPr>
              <w:t>834</w:t>
            </w: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</w:tr>
    </w:tbl>
    <w:p w14:paraId="433F6D44" w14:textId="77777777" w:rsidR="00EA610B" w:rsidRPr="000D4935" w:rsidRDefault="00EA610B" w:rsidP="00891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6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89"/>
        <w:gridCol w:w="984"/>
        <w:gridCol w:w="247"/>
        <w:gridCol w:w="940"/>
        <w:gridCol w:w="246"/>
        <w:gridCol w:w="866"/>
        <w:gridCol w:w="273"/>
        <w:gridCol w:w="990"/>
        <w:gridCol w:w="271"/>
        <w:gridCol w:w="903"/>
        <w:gridCol w:w="276"/>
        <w:gridCol w:w="982"/>
      </w:tblGrid>
      <w:tr w:rsidR="00AC13B7" w:rsidRPr="000D4935" w14:paraId="72F29B08" w14:textId="77777777" w:rsidTr="00CF5237">
        <w:trPr>
          <w:tblHeader/>
        </w:trPr>
        <w:tc>
          <w:tcPr>
            <w:tcW w:w="1391" w:type="pct"/>
            <w:shd w:val="clear" w:color="auto" w:fill="auto"/>
          </w:tcPr>
          <w:p w14:paraId="734F9680" w14:textId="77777777" w:rsidR="00AC13B7" w:rsidRPr="000D4935" w:rsidRDefault="00AC13B7" w:rsidP="0071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8" w:type="pct"/>
            <w:gridSpan w:val="11"/>
            <w:shd w:val="clear" w:color="auto" w:fill="auto"/>
          </w:tcPr>
          <w:p w14:paraId="4F4DB3AC" w14:textId="77777777" w:rsidR="00AC13B7" w:rsidRPr="000D4935" w:rsidRDefault="00AC13B7" w:rsidP="0071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053F" w:rsidRPr="000D4935" w14:paraId="6D619497" w14:textId="77777777" w:rsidTr="00CF5237">
        <w:trPr>
          <w:tblHeader/>
        </w:trPr>
        <w:tc>
          <w:tcPr>
            <w:tcW w:w="1391" w:type="pct"/>
            <w:shd w:val="clear" w:color="auto" w:fill="auto"/>
          </w:tcPr>
          <w:p w14:paraId="60328208" w14:textId="77777777" w:rsidR="00BB3652" w:rsidRPr="000D4935" w:rsidRDefault="00BB3652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6" w:type="pct"/>
            <w:gridSpan w:val="5"/>
            <w:shd w:val="clear" w:color="auto" w:fill="auto"/>
          </w:tcPr>
          <w:p w14:paraId="0CB35E20" w14:textId="173D79FB" w:rsidR="00BB3652" w:rsidRPr="000D4935" w:rsidRDefault="001E1B1A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1" w:type="pct"/>
            <w:shd w:val="clear" w:color="auto" w:fill="auto"/>
          </w:tcPr>
          <w:p w14:paraId="582EB6B5" w14:textId="77777777" w:rsidR="00BB3652" w:rsidRPr="000D4935" w:rsidRDefault="00BB3652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0" w:type="pct"/>
            <w:gridSpan w:val="5"/>
            <w:shd w:val="clear" w:color="auto" w:fill="auto"/>
          </w:tcPr>
          <w:p w14:paraId="132429BB" w14:textId="5D4AD18A" w:rsidR="00BB3652" w:rsidRPr="000D4935" w:rsidRDefault="001E1B1A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59053F" w:rsidRPr="000D4935" w14:paraId="4FBBA61A" w14:textId="77777777" w:rsidTr="00CF5237">
        <w:trPr>
          <w:tblHeader/>
        </w:trPr>
        <w:tc>
          <w:tcPr>
            <w:tcW w:w="1391" w:type="pct"/>
            <w:shd w:val="clear" w:color="auto" w:fill="auto"/>
          </w:tcPr>
          <w:p w14:paraId="538E64C2" w14:textId="77777777" w:rsidR="00FD4C66" w:rsidRPr="000D4935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9" w:type="pct"/>
            <w:shd w:val="clear" w:color="auto" w:fill="auto"/>
          </w:tcPr>
          <w:p w14:paraId="18BC42B7" w14:textId="77777777" w:rsidR="00FD4C66" w:rsidRPr="000D4935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095830F6" w14:textId="77777777" w:rsidR="00FD4C66" w:rsidRPr="000D4935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175B15FA" w14:textId="77777777" w:rsidR="00FD4C66" w:rsidRPr="000D4935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27" w:type="pct"/>
          </w:tcPr>
          <w:p w14:paraId="1C66CBAC" w14:textId="77777777" w:rsidR="00FD4C66" w:rsidRPr="000D4935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8" w:type="pct"/>
            <w:shd w:val="clear" w:color="auto" w:fill="auto"/>
          </w:tcPr>
          <w:p w14:paraId="2EA053A3" w14:textId="77777777" w:rsidR="00FD4C66" w:rsidRPr="000D4935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57B558FF" w14:textId="77777777" w:rsidR="00FD4C66" w:rsidRPr="000D4935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shd w:val="clear" w:color="auto" w:fill="auto"/>
          </w:tcPr>
          <w:p w14:paraId="63242519" w14:textId="77777777" w:rsidR="00FD4C66" w:rsidRPr="000D4935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7CB01096" w14:textId="77777777" w:rsidR="00FD4C66" w:rsidRPr="000D4935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shd w:val="clear" w:color="auto" w:fill="auto"/>
          </w:tcPr>
          <w:p w14:paraId="097948E6" w14:textId="77777777" w:rsidR="00FD4C66" w:rsidRPr="000D4935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43" w:type="pct"/>
          </w:tcPr>
          <w:p w14:paraId="0CEE6385" w14:textId="77777777" w:rsidR="00FD4C66" w:rsidRPr="000D4935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9" w:type="pct"/>
          </w:tcPr>
          <w:p w14:paraId="306C8F21" w14:textId="77777777" w:rsidR="00FD4C66" w:rsidRPr="000D4935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59053F" w:rsidRPr="000D4935" w14:paraId="256188D4" w14:textId="77777777" w:rsidTr="00CF5237">
        <w:trPr>
          <w:tblHeader/>
        </w:trPr>
        <w:tc>
          <w:tcPr>
            <w:tcW w:w="1391" w:type="pct"/>
            <w:shd w:val="clear" w:color="auto" w:fill="auto"/>
          </w:tcPr>
          <w:p w14:paraId="6CE0075D" w14:textId="77777777" w:rsidR="00FD4C66" w:rsidRPr="000D4935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9" w:type="pct"/>
            <w:shd w:val="clear" w:color="auto" w:fill="auto"/>
          </w:tcPr>
          <w:p w14:paraId="69876568" w14:textId="77777777" w:rsidR="00FD4C66" w:rsidRPr="000D4935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128" w:type="pct"/>
            <w:shd w:val="clear" w:color="auto" w:fill="auto"/>
          </w:tcPr>
          <w:p w14:paraId="0A4A32E8" w14:textId="77777777" w:rsidR="00FD4C66" w:rsidRPr="000D4935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5B8FA5E0" w14:textId="77777777" w:rsidR="00FD4C66" w:rsidRPr="000D4935" w:rsidRDefault="00FD4C66" w:rsidP="004D5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(ค่าใช้จ่าย)</w:t>
            </w:r>
          </w:p>
        </w:tc>
        <w:tc>
          <w:tcPr>
            <w:tcW w:w="127" w:type="pct"/>
          </w:tcPr>
          <w:p w14:paraId="30DB7A09" w14:textId="77777777" w:rsidR="00FD4C66" w:rsidRPr="000D4935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8" w:type="pct"/>
            <w:shd w:val="clear" w:color="auto" w:fill="auto"/>
          </w:tcPr>
          <w:p w14:paraId="6EE5882E" w14:textId="77777777" w:rsidR="00FD4C66" w:rsidRPr="000D4935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</w:p>
        </w:tc>
        <w:tc>
          <w:tcPr>
            <w:tcW w:w="141" w:type="pct"/>
            <w:shd w:val="clear" w:color="auto" w:fill="auto"/>
          </w:tcPr>
          <w:p w14:paraId="76A62F8A" w14:textId="77777777" w:rsidR="00FD4C66" w:rsidRPr="000D4935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shd w:val="clear" w:color="auto" w:fill="auto"/>
          </w:tcPr>
          <w:p w14:paraId="607AB173" w14:textId="77777777" w:rsidR="00FD4C66" w:rsidRPr="000D4935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140" w:type="pct"/>
            <w:shd w:val="clear" w:color="auto" w:fill="auto"/>
          </w:tcPr>
          <w:p w14:paraId="5DF66D68" w14:textId="77777777" w:rsidR="00FD4C66" w:rsidRPr="000D4935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shd w:val="clear" w:color="auto" w:fill="auto"/>
          </w:tcPr>
          <w:p w14:paraId="51D00672" w14:textId="77777777" w:rsidR="00FD4C66" w:rsidRPr="000D4935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(ค่าใช้จ่าย)</w:t>
            </w:r>
          </w:p>
        </w:tc>
        <w:tc>
          <w:tcPr>
            <w:tcW w:w="143" w:type="pct"/>
          </w:tcPr>
          <w:p w14:paraId="3494312F" w14:textId="77777777" w:rsidR="00FD4C66" w:rsidRPr="000D4935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9" w:type="pct"/>
          </w:tcPr>
          <w:p w14:paraId="342FB5E3" w14:textId="77777777" w:rsidR="00FD4C66" w:rsidRPr="000D4935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จากภาษี</w:t>
            </w:r>
          </w:p>
        </w:tc>
      </w:tr>
      <w:tr w:rsidR="0059053F" w:rsidRPr="000D4935" w14:paraId="57199D0D" w14:textId="77777777" w:rsidTr="00CF5237">
        <w:trPr>
          <w:tblHeader/>
        </w:trPr>
        <w:tc>
          <w:tcPr>
            <w:tcW w:w="1391" w:type="pct"/>
            <w:shd w:val="clear" w:color="auto" w:fill="auto"/>
          </w:tcPr>
          <w:p w14:paraId="29CAEBCF" w14:textId="26555EFD" w:rsidR="00FD4C66" w:rsidRPr="000D4935" w:rsidRDefault="007D167C" w:rsidP="007D1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509" w:type="pct"/>
            <w:shd w:val="clear" w:color="auto" w:fill="auto"/>
          </w:tcPr>
          <w:p w14:paraId="68C51FEA" w14:textId="77777777" w:rsidR="00FD4C66" w:rsidRPr="000D4935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28" w:type="pct"/>
            <w:shd w:val="clear" w:color="auto" w:fill="auto"/>
          </w:tcPr>
          <w:p w14:paraId="6D664B4B" w14:textId="77777777" w:rsidR="00FD4C66" w:rsidRPr="000D4935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08635CAF" w14:textId="77777777" w:rsidR="00FD4C66" w:rsidRPr="000D4935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7" w:type="pct"/>
          </w:tcPr>
          <w:p w14:paraId="66E7505B" w14:textId="77777777" w:rsidR="00FD4C66" w:rsidRPr="000D4935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8" w:type="pct"/>
            <w:shd w:val="clear" w:color="auto" w:fill="auto"/>
          </w:tcPr>
          <w:p w14:paraId="5302A865" w14:textId="77777777" w:rsidR="00FD4C66" w:rsidRPr="000D4935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1" w:type="pct"/>
            <w:shd w:val="clear" w:color="auto" w:fill="auto"/>
          </w:tcPr>
          <w:p w14:paraId="280315C4" w14:textId="77777777" w:rsidR="00FD4C66" w:rsidRPr="000D4935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shd w:val="clear" w:color="auto" w:fill="auto"/>
          </w:tcPr>
          <w:p w14:paraId="1966C956" w14:textId="77777777" w:rsidR="00FD4C66" w:rsidRPr="000D4935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40" w:type="pct"/>
            <w:shd w:val="clear" w:color="auto" w:fill="auto"/>
          </w:tcPr>
          <w:p w14:paraId="1746A683" w14:textId="77777777" w:rsidR="00FD4C66" w:rsidRPr="000D4935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shd w:val="clear" w:color="auto" w:fill="auto"/>
          </w:tcPr>
          <w:p w14:paraId="0C6EA0E5" w14:textId="77777777" w:rsidR="00FD4C66" w:rsidRPr="000D4935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3" w:type="pct"/>
          </w:tcPr>
          <w:p w14:paraId="0B1F389A" w14:textId="77777777" w:rsidR="00FD4C66" w:rsidRPr="000D4935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9" w:type="pct"/>
          </w:tcPr>
          <w:p w14:paraId="47CB2364" w14:textId="77777777" w:rsidR="00FD4C66" w:rsidRPr="000D4935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</w:tr>
      <w:tr w:rsidR="00FD4C66" w:rsidRPr="000D4935" w14:paraId="199A006E" w14:textId="77777777" w:rsidTr="00CF5237">
        <w:trPr>
          <w:tblHeader/>
        </w:trPr>
        <w:tc>
          <w:tcPr>
            <w:tcW w:w="1391" w:type="pct"/>
            <w:shd w:val="clear" w:color="auto" w:fill="auto"/>
          </w:tcPr>
          <w:p w14:paraId="0CAAE0E1" w14:textId="77777777" w:rsidR="00FD4C66" w:rsidRPr="000D4935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8" w:type="pct"/>
            <w:gridSpan w:val="11"/>
            <w:shd w:val="clear" w:color="auto" w:fill="auto"/>
          </w:tcPr>
          <w:p w14:paraId="1281D376" w14:textId="77777777" w:rsidR="00FD4C66" w:rsidRPr="000D4935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6CE1" w:rsidRPr="000D4935" w14:paraId="65FD6AF4" w14:textId="77777777" w:rsidTr="00CF5237">
        <w:trPr>
          <w:tblHeader/>
        </w:trPr>
        <w:tc>
          <w:tcPr>
            <w:tcW w:w="1391" w:type="pct"/>
            <w:shd w:val="clear" w:color="auto" w:fill="auto"/>
          </w:tcPr>
          <w:p w14:paraId="4FCAB8C7" w14:textId="173C0BFE" w:rsidR="00AD6CE1" w:rsidRPr="000D4935" w:rsidRDefault="00AD6CE1" w:rsidP="00AD6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3608" w:type="pct"/>
            <w:gridSpan w:val="11"/>
            <w:shd w:val="clear" w:color="auto" w:fill="auto"/>
          </w:tcPr>
          <w:p w14:paraId="2F1F7CA4" w14:textId="77777777" w:rsidR="00AD6CE1" w:rsidRPr="000D4935" w:rsidRDefault="00AD6CE1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9053F" w:rsidRPr="000D4935" w14:paraId="08F8C342" w14:textId="77777777" w:rsidTr="00CF5237">
        <w:tc>
          <w:tcPr>
            <w:tcW w:w="1391" w:type="pct"/>
            <w:shd w:val="clear" w:color="auto" w:fill="auto"/>
          </w:tcPr>
          <w:p w14:paraId="440F3608" w14:textId="4C8A1051" w:rsidR="008B4B4E" w:rsidRPr="000D4935" w:rsidRDefault="008B4B4E" w:rsidP="008B4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  <w:r w:rsidR="004C4D0F" w:rsidRPr="000D4935">
              <w:rPr>
                <w:rFonts w:ascii="Angsana New" w:hAnsi="Angsana New"/>
                <w:sz w:val="30"/>
                <w:szCs w:val="30"/>
              </w:rPr>
              <w:t xml:space="preserve">        </w:t>
            </w:r>
          </w:p>
        </w:tc>
        <w:tc>
          <w:tcPr>
            <w:tcW w:w="509" w:type="pct"/>
            <w:shd w:val="clear" w:color="auto" w:fill="auto"/>
            <w:vAlign w:val="bottom"/>
          </w:tcPr>
          <w:p w14:paraId="1698A1FB" w14:textId="1E194F19" w:rsidR="008B4B4E" w:rsidRPr="000D4935" w:rsidRDefault="005C1CCF" w:rsidP="002D3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"/>
                <w:tab w:val="left" w:pos="780"/>
              </w:tabs>
              <w:spacing w:after="0"/>
              <w:ind w:left="73" w:right="-2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4</w:t>
            </w:r>
            <w:r w:rsidR="00021B8C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867</w:t>
            </w:r>
            <w:r w:rsidR="00C24F66" w:rsidRPr="000D49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88AE230" w14:textId="77777777" w:rsidR="008B4B4E" w:rsidRPr="000D4935" w:rsidRDefault="008B4B4E" w:rsidP="002D3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vAlign w:val="bottom"/>
          </w:tcPr>
          <w:p w14:paraId="03143AA3" w14:textId="203E359A" w:rsidR="008B4B4E" w:rsidRPr="000D4935" w:rsidRDefault="001E1B1A" w:rsidP="002D3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974</w:t>
            </w:r>
          </w:p>
        </w:tc>
        <w:tc>
          <w:tcPr>
            <w:tcW w:w="127" w:type="pct"/>
            <w:vAlign w:val="bottom"/>
          </w:tcPr>
          <w:p w14:paraId="3A1A219C" w14:textId="77777777" w:rsidR="008B4B4E" w:rsidRPr="000D4935" w:rsidRDefault="008B4B4E" w:rsidP="002D3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14:paraId="17881F77" w14:textId="10E69A2B" w:rsidR="008B4B4E" w:rsidRPr="000D4935" w:rsidRDefault="00B526FE" w:rsidP="002D3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3</w:t>
            </w:r>
            <w:r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893</w:t>
            </w:r>
            <w:r w:rsidRPr="000D49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C2BCEC7" w14:textId="77777777" w:rsidR="008B4B4E" w:rsidRPr="000D4935" w:rsidRDefault="008B4B4E" w:rsidP="002D3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shd w:val="clear" w:color="auto" w:fill="auto"/>
            <w:vAlign w:val="bottom"/>
          </w:tcPr>
          <w:p w14:paraId="17A88B20" w14:textId="7D7F706A" w:rsidR="008B4B4E" w:rsidRPr="000D4935" w:rsidRDefault="008B4B4E" w:rsidP="002D3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 w:hint="cs"/>
                <w:sz w:val="30"/>
                <w:szCs w:val="30"/>
              </w:rPr>
              <w:t>50</w:t>
            </w:r>
            <w:r w:rsidRPr="000D4935">
              <w:rPr>
                <w:rFonts w:ascii="Angsana New" w:hAnsi="Angsana New" w:hint="cs"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 w:hint="cs"/>
                <w:sz w:val="30"/>
                <w:szCs w:val="30"/>
              </w:rPr>
              <w:t>086</w:t>
            </w:r>
            <w:r w:rsidRPr="000D493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7EE1481" w14:textId="77777777" w:rsidR="008B4B4E" w:rsidRPr="000D4935" w:rsidRDefault="008B4B4E" w:rsidP="002D3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shd w:val="clear" w:color="auto" w:fill="auto"/>
            <w:vAlign w:val="bottom"/>
          </w:tcPr>
          <w:p w14:paraId="43957673" w14:textId="5CDEDCE1" w:rsidR="008B4B4E" w:rsidRPr="000D4935" w:rsidRDefault="001E1B1A" w:rsidP="002D3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z w:val="30"/>
                <w:szCs w:val="30"/>
              </w:rPr>
              <w:t>10</w:t>
            </w:r>
            <w:r w:rsidR="008B4B4E" w:rsidRPr="000D493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D4935">
              <w:rPr>
                <w:rFonts w:ascii="Angsana New" w:hAnsi="Angsana New" w:hint="cs"/>
                <w:sz w:val="30"/>
                <w:szCs w:val="30"/>
              </w:rPr>
              <w:t>017</w:t>
            </w:r>
          </w:p>
        </w:tc>
        <w:tc>
          <w:tcPr>
            <w:tcW w:w="143" w:type="pct"/>
            <w:vAlign w:val="bottom"/>
          </w:tcPr>
          <w:p w14:paraId="57EDEE98" w14:textId="77777777" w:rsidR="008B4B4E" w:rsidRPr="000D4935" w:rsidRDefault="008B4B4E" w:rsidP="002D3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9" w:type="pct"/>
            <w:vAlign w:val="bottom"/>
          </w:tcPr>
          <w:p w14:paraId="5DE72EBC" w14:textId="5A93A9D0" w:rsidR="008B4B4E" w:rsidRPr="000D4935" w:rsidRDefault="008B4B4E" w:rsidP="002D3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2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 w:hint="cs"/>
                <w:sz w:val="30"/>
                <w:szCs w:val="30"/>
              </w:rPr>
              <w:t>40</w:t>
            </w:r>
            <w:r w:rsidRPr="000D4935">
              <w:rPr>
                <w:rFonts w:ascii="Angsana New" w:hAnsi="Angsana New" w:hint="cs"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 w:hint="cs"/>
                <w:sz w:val="30"/>
                <w:szCs w:val="30"/>
              </w:rPr>
              <w:t>069</w:t>
            </w:r>
            <w:r w:rsidRPr="000D493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59053F" w:rsidRPr="000D4935" w14:paraId="394D4E51" w14:textId="77777777" w:rsidTr="00CF5237">
        <w:tc>
          <w:tcPr>
            <w:tcW w:w="1391" w:type="pct"/>
            <w:shd w:val="clear" w:color="auto" w:fill="auto"/>
          </w:tcPr>
          <w:p w14:paraId="16C2EA62" w14:textId="77777777" w:rsidR="00F5731F" w:rsidRPr="000D4935" w:rsidRDefault="00F5731F" w:rsidP="00F57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ที่วัดมูลค่าด้วยมูลค่ายุติธรรมผ่านกำไร</w:t>
            </w:r>
            <w:r w:rsidR="009C0D66" w:rsidRPr="000D4935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  <w:p w14:paraId="4A67701A" w14:textId="0DB884B5" w:rsidR="008B4B4E" w:rsidRPr="000D4935" w:rsidRDefault="006E3E3C" w:rsidP="008B4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="00E24AE3" w:rsidRPr="000D493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="00F5731F" w:rsidRPr="000D493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="00F5731F" w:rsidRPr="000D493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="008B4B4E" w:rsidRPr="000D49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การวัดมูลค่า</w:t>
            </w:r>
            <w:r w:rsidR="002D3929" w:rsidRPr="000D4935">
              <w:rPr>
                <w:rFonts w:ascii="Angsana New" w:hAnsi="Angsana New"/>
                <w:i/>
                <w:iCs/>
                <w:sz w:val="30"/>
                <w:szCs w:val="30"/>
              </w:rPr>
              <w:br/>
            </w:r>
            <w:r w:rsidR="008B4B4E" w:rsidRPr="000D49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เงินลงทุนเผื่อขาย</w:t>
            </w:r>
            <w:r w:rsidR="00F5731F" w:rsidRPr="000D493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09" w:type="pct"/>
            <w:shd w:val="clear" w:color="auto" w:fill="auto"/>
            <w:vAlign w:val="bottom"/>
          </w:tcPr>
          <w:p w14:paraId="7D4466F7" w14:textId="3E8C408F" w:rsidR="008B4B4E" w:rsidRPr="000D4935" w:rsidRDefault="004D7EE8" w:rsidP="002D3929">
            <w:pPr>
              <w:pStyle w:val="acctfourfigures"/>
              <w:tabs>
                <w:tab w:val="clear" w:pos="765"/>
              </w:tabs>
              <w:spacing w:line="240" w:lineRule="auto"/>
              <w:ind w:left="73" w:right="-28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12CA5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041</w:t>
            </w:r>
            <w:r w:rsidR="00D8131F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42F038C" w14:textId="77777777" w:rsidR="008B4B4E" w:rsidRPr="000D4935" w:rsidRDefault="008B4B4E" w:rsidP="002D392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86" w:type="pct"/>
            <w:vAlign w:val="bottom"/>
          </w:tcPr>
          <w:p w14:paraId="5AA7E866" w14:textId="764D4D9E" w:rsidR="008B4B4E" w:rsidRPr="000D4935" w:rsidRDefault="001E1B1A" w:rsidP="002D3929">
            <w:pPr>
              <w:pStyle w:val="acctfourfigures"/>
              <w:tabs>
                <w:tab w:val="clear" w:pos="765"/>
              </w:tabs>
              <w:spacing w:line="240" w:lineRule="auto"/>
              <w:ind w:right="-4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208</w:t>
            </w:r>
          </w:p>
        </w:tc>
        <w:tc>
          <w:tcPr>
            <w:tcW w:w="127" w:type="pct"/>
            <w:vAlign w:val="bottom"/>
          </w:tcPr>
          <w:p w14:paraId="768B8963" w14:textId="77777777" w:rsidR="008B4B4E" w:rsidRPr="000D4935" w:rsidRDefault="008B4B4E" w:rsidP="002D3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14:paraId="6222903A" w14:textId="0229FF75" w:rsidR="008B4B4E" w:rsidRPr="000D4935" w:rsidRDefault="003E1353" w:rsidP="002D3929">
            <w:pPr>
              <w:pStyle w:val="acctfourfigures"/>
              <w:tabs>
                <w:tab w:val="clear" w:pos="765"/>
              </w:tabs>
              <w:spacing w:line="240" w:lineRule="auto"/>
              <w:ind w:left="-28" w:right="-4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/>
              </w:rPr>
              <w:t>833</w:t>
            </w:r>
            <w:r w:rsidRPr="000D49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303E53F" w14:textId="77777777" w:rsidR="008B4B4E" w:rsidRPr="000D4935" w:rsidRDefault="008B4B4E" w:rsidP="002D3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shd w:val="clear" w:color="auto" w:fill="auto"/>
            <w:vAlign w:val="bottom"/>
          </w:tcPr>
          <w:p w14:paraId="277E9C79" w14:textId="50C632A8" w:rsidR="008B4B4E" w:rsidRPr="000D4935" w:rsidRDefault="001B089F" w:rsidP="002D3929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E1B1A" w:rsidRPr="000D4935">
              <w:rPr>
                <w:rFonts w:ascii="Angsana New" w:hAnsi="Angsana New" w:hint="cs"/>
                <w:sz w:val="30"/>
                <w:szCs w:val="30"/>
                <w:lang w:val="en-US"/>
              </w:rPr>
              <w:t>340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F4587BA" w14:textId="77777777" w:rsidR="008B4B4E" w:rsidRPr="000D4935" w:rsidRDefault="008B4B4E" w:rsidP="002D392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67" w:type="pct"/>
            <w:shd w:val="clear" w:color="auto" w:fill="auto"/>
            <w:vAlign w:val="bottom"/>
          </w:tcPr>
          <w:p w14:paraId="6974C621" w14:textId="66B37149" w:rsidR="008B4B4E" w:rsidRPr="000D4935" w:rsidRDefault="008B4B4E" w:rsidP="00A852BB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-2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 w:hint="cs"/>
                <w:sz w:val="30"/>
                <w:szCs w:val="30"/>
                <w:lang w:val="en-US"/>
              </w:rPr>
              <w:t>68</w:t>
            </w:r>
            <w:r w:rsidRPr="000D493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43" w:type="pct"/>
            <w:vAlign w:val="bottom"/>
          </w:tcPr>
          <w:p w14:paraId="3FE1DED8" w14:textId="77777777" w:rsidR="008B4B4E" w:rsidRPr="000D4935" w:rsidRDefault="008B4B4E" w:rsidP="002D3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9" w:type="pct"/>
            <w:vAlign w:val="bottom"/>
          </w:tcPr>
          <w:p w14:paraId="572ECBCD" w14:textId="205CACCE" w:rsidR="008B4B4E" w:rsidRPr="000D4935" w:rsidRDefault="001E1B1A" w:rsidP="002D392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lang w:val="en-US"/>
              </w:rPr>
              <w:t>272</w:t>
            </w:r>
          </w:p>
        </w:tc>
      </w:tr>
      <w:tr w:rsidR="002D3929" w:rsidRPr="000D4935" w14:paraId="1F50865F" w14:textId="77777777" w:rsidTr="00CF5237">
        <w:tc>
          <w:tcPr>
            <w:tcW w:w="1391" w:type="pct"/>
            <w:shd w:val="clear" w:color="auto" w:fill="auto"/>
          </w:tcPr>
          <w:p w14:paraId="07B6D0DE" w14:textId="29CC1FEE" w:rsidR="002D3929" w:rsidRPr="000D4935" w:rsidRDefault="002D3929" w:rsidP="002D3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กำไรจากการตีราคาที่ดิน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78967" w14:textId="2D693832" w:rsidR="002D3929" w:rsidRPr="000D4935" w:rsidRDefault="001E1B1A" w:rsidP="002D3929">
            <w:pPr>
              <w:pStyle w:val="acctfourfigures"/>
              <w:tabs>
                <w:tab w:val="clear" w:pos="765"/>
              </w:tabs>
              <w:spacing w:line="240" w:lineRule="auto"/>
              <w:ind w:left="72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410</w:t>
            </w:r>
            <w:r w:rsidR="002D3929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043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3DEE31A" w14:textId="77777777" w:rsidR="002D3929" w:rsidRPr="000D4935" w:rsidRDefault="002D3929" w:rsidP="002D392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  <w:vAlign w:val="bottom"/>
          </w:tcPr>
          <w:p w14:paraId="18BB1625" w14:textId="7E3F6778" w:rsidR="002D3929" w:rsidRPr="000D4935" w:rsidRDefault="002D3929" w:rsidP="002D3929">
            <w:pPr>
              <w:pStyle w:val="acctfourfigures"/>
              <w:tabs>
                <w:tab w:val="clear" w:pos="765"/>
              </w:tabs>
              <w:spacing w:line="240" w:lineRule="auto"/>
              <w:ind w:right="-1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  <w:r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/>
              </w:rPr>
              <w:t>009</w:t>
            </w:r>
            <w:r w:rsidRPr="000D49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  <w:vAlign w:val="bottom"/>
          </w:tcPr>
          <w:p w14:paraId="5C4D37AC" w14:textId="77777777" w:rsidR="002D3929" w:rsidRPr="000D4935" w:rsidRDefault="002D3929" w:rsidP="002D3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D9E19" w14:textId="55DD994D" w:rsidR="002D3929" w:rsidRPr="000D4935" w:rsidRDefault="001E1B1A" w:rsidP="002D3929">
            <w:pPr>
              <w:pStyle w:val="acctfourfigures"/>
              <w:tabs>
                <w:tab w:val="clear" w:pos="765"/>
              </w:tabs>
              <w:spacing w:line="240" w:lineRule="auto"/>
              <w:ind w:left="-28" w:right="-1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328</w:t>
            </w:r>
            <w:r w:rsidR="002D3929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034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786EC0A" w14:textId="77777777" w:rsidR="002D3929" w:rsidRPr="000D4935" w:rsidRDefault="002D3929" w:rsidP="002D3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A15FF" w14:textId="3C34542E" w:rsidR="002D3929" w:rsidRPr="000D4935" w:rsidRDefault="002D3929" w:rsidP="009C3BA6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right="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59CAB3B9" w14:textId="77777777" w:rsidR="002D3929" w:rsidRPr="000D4935" w:rsidRDefault="002D3929" w:rsidP="002D392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DA31D" w14:textId="2A63F9B9" w:rsidR="002D3929" w:rsidRPr="000D4935" w:rsidRDefault="002D3929" w:rsidP="002D3929">
            <w:pPr>
              <w:pStyle w:val="acctfourfigures"/>
              <w:tabs>
                <w:tab w:val="clear" w:pos="765"/>
                <w:tab w:val="decimal" w:pos="328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33476062" w14:textId="77777777" w:rsidR="002D3929" w:rsidRPr="000D4935" w:rsidRDefault="002D3929" w:rsidP="002D3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9" w:type="pct"/>
            <w:tcBorders>
              <w:bottom w:val="single" w:sz="4" w:space="0" w:color="auto"/>
            </w:tcBorders>
            <w:vAlign w:val="bottom"/>
          </w:tcPr>
          <w:p w14:paraId="54496911" w14:textId="586FF517" w:rsidR="002D3929" w:rsidRPr="000D4935" w:rsidRDefault="002D3929" w:rsidP="002D3929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3929" w:rsidRPr="000D4935" w14:paraId="30BBE80E" w14:textId="77777777" w:rsidTr="00CF5237">
        <w:tc>
          <w:tcPr>
            <w:tcW w:w="1391" w:type="pct"/>
            <w:shd w:val="clear" w:color="auto" w:fill="auto"/>
          </w:tcPr>
          <w:p w14:paraId="6B549835" w14:textId="44CBD1F5" w:rsidR="002D3929" w:rsidRPr="000D4935" w:rsidRDefault="002D3929" w:rsidP="002D3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6007E4" w14:textId="406695CF" w:rsidR="002D3929" w:rsidRPr="000D4935" w:rsidRDefault="001E1B1A" w:rsidP="002D3929">
            <w:pPr>
              <w:pStyle w:val="acctfourfigures"/>
              <w:tabs>
                <w:tab w:val="clear" w:pos="765"/>
              </w:tabs>
              <w:spacing w:line="240" w:lineRule="auto"/>
              <w:ind w:left="72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404</w:t>
            </w:r>
            <w:r w:rsidR="002D3929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A1B7931" w14:textId="77777777" w:rsidR="002D3929" w:rsidRPr="000D4935" w:rsidRDefault="002D3929" w:rsidP="002D392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50B96" w14:textId="73FAB8EF" w:rsidR="002D3929" w:rsidRPr="000D4935" w:rsidRDefault="002D3929" w:rsidP="002D3929">
            <w:pPr>
              <w:pStyle w:val="acctfourfigures"/>
              <w:tabs>
                <w:tab w:val="clear" w:pos="765"/>
              </w:tabs>
              <w:spacing w:line="240" w:lineRule="auto"/>
              <w:ind w:right="-1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827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" w:type="pct"/>
            <w:vAlign w:val="bottom"/>
          </w:tcPr>
          <w:p w14:paraId="0B9A81F1" w14:textId="77777777" w:rsidR="002D3929" w:rsidRPr="000D4935" w:rsidRDefault="002D3929" w:rsidP="002D3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77A52F" w14:textId="28A28FFC" w:rsidR="002D3929" w:rsidRPr="000D4935" w:rsidRDefault="001E1B1A" w:rsidP="002D3929">
            <w:pPr>
              <w:pStyle w:val="acctfourfigures"/>
              <w:tabs>
                <w:tab w:val="clear" w:pos="765"/>
              </w:tabs>
              <w:spacing w:line="240" w:lineRule="auto"/>
              <w:ind w:left="-28" w:right="-1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323</w:t>
            </w:r>
            <w:r w:rsidR="002D3929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308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608E37A" w14:textId="77777777" w:rsidR="002D3929" w:rsidRPr="000D4935" w:rsidRDefault="002D3929" w:rsidP="002D3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0B8C46" w14:textId="44DA93A5" w:rsidR="002D3929" w:rsidRPr="000D4935" w:rsidRDefault="002D3929" w:rsidP="002D3929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1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746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5C1121CF" w14:textId="77777777" w:rsidR="002D3929" w:rsidRPr="000D4935" w:rsidRDefault="002D3929" w:rsidP="002D392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4AEDE0" w14:textId="36E679E2" w:rsidR="002D3929" w:rsidRPr="000D4935" w:rsidRDefault="001E1B1A" w:rsidP="002D3929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-1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2D3929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949</w:t>
            </w:r>
          </w:p>
        </w:tc>
        <w:tc>
          <w:tcPr>
            <w:tcW w:w="143" w:type="pct"/>
            <w:vAlign w:val="bottom"/>
          </w:tcPr>
          <w:p w14:paraId="0D945E87" w14:textId="77777777" w:rsidR="002D3929" w:rsidRPr="000D4935" w:rsidRDefault="002D3929" w:rsidP="002D3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FB24B5" w14:textId="55628321" w:rsidR="002D3929" w:rsidRPr="000D4935" w:rsidRDefault="002D3929" w:rsidP="002D392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2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797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37398B47" w14:textId="77777777" w:rsidR="00842265" w:rsidRPr="000D4935" w:rsidRDefault="00842265" w:rsidP="0095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81" w:type="dxa"/>
        <w:tblInd w:w="450" w:type="dxa"/>
        <w:tblLook w:val="01E0" w:firstRow="1" w:lastRow="1" w:firstColumn="1" w:lastColumn="1" w:noHBand="0" w:noVBand="0"/>
      </w:tblPr>
      <w:tblGrid>
        <w:gridCol w:w="4232"/>
        <w:gridCol w:w="825"/>
        <w:gridCol w:w="236"/>
        <w:gridCol w:w="1208"/>
        <w:gridCol w:w="267"/>
        <w:gridCol w:w="1051"/>
        <w:gridCol w:w="267"/>
        <w:gridCol w:w="1195"/>
      </w:tblGrid>
      <w:tr w:rsidR="003C2181" w:rsidRPr="000D4935" w14:paraId="7786B388" w14:textId="77777777" w:rsidTr="002E6643">
        <w:tc>
          <w:tcPr>
            <w:tcW w:w="4232" w:type="dxa"/>
            <w:shd w:val="clear" w:color="auto" w:fill="FFFFFF"/>
          </w:tcPr>
          <w:p w14:paraId="2B026400" w14:textId="240E1F17" w:rsidR="003C2181" w:rsidRPr="000D4935" w:rsidRDefault="00F5143F" w:rsidP="00F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ารกระทบยอดเพื่อหาอัตราภาษีที่แท้จริง </w:t>
            </w:r>
          </w:p>
        </w:tc>
        <w:tc>
          <w:tcPr>
            <w:tcW w:w="5049" w:type="dxa"/>
            <w:gridSpan w:val="7"/>
            <w:shd w:val="clear" w:color="auto" w:fill="FFFFFF"/>
          </w:tcPr>
          <w:p w14:paraId="15C31198" w14:textId="77777777" w:rsidR="003C2181" w:rsidRPr="000D4935" w:rsidRDefault="003C2181" w:rsidP="000E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C2181" w:rsidRPr="000D4935" w14:paraId="44453816" w14:textId="77777777" w:rsidTr="002E6643">
        <w:tc>
          <w:tcPr>
            <w:tcW w:w="4232" w:type="dxa"/>
            <w:shd w:val="clear" w:color="auto" w:fill="FFFFFF"/>
          </w:tcPr>
          <w:p w14:paraId="05A254E8" w14:textId="77777777" w:rsidR="003C2181" w:rsidRPr="000D4935" w:rsidRDefault="003C2181" w:rsidP="000E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shd w:val="clear" w:color="auto" w:fill="FFFFFF"/>
          </w:tcPr>
          <w:p w14:paraId="3F9FFC5B" w14:textId="4929911E" w:rsidR="003C2181" w:rsidRPr="000D4935" w:rsidRDefault="001E1B1A" w:rsidP="00A5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7" w:type="dxa"/>
            <w:shd w:val="clear" w:color="auto" w:fill="FFFFFF"/>
          </w:tcPr>
          <w:p w14:paraId="77A1121C" w14:textId="77777777" w:rsidR="003C2181" w:rsidRPr="000D4935" w:rsidRDefault="003C2181" w:rsidP="000E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3" w:type="dxa"/>
            <w:gridSpan w:val="3"/>
            <w:shd w:val="clear" w:color="auto" w:fill="FFFFFF"/>
          </w:tcPr>
          <w:p w14:paraId="7940C151" w14:textId="574F51A3" w:rsidR="003C2181" w:rsidRPr="000D4935" w:rsidRDefault="001E1B1A" w:rsidP="00A5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C2181" w:rsidRPr="000D4935" w14:paraId="0782F9A3" w14:textId="77777777" w:rsidTr="002E6643">
        <w:tc>
          <w:tcPr>
            <w:tcW w:w="4232" w:type="dxa"/>
            <w:shd w:val="clear" w:color="auto" w:fill="FFFFFF"/>
          </w:tcPr>
          <w:p w14:paraId="2E8580FB" w14:textId="77777777" w:rsidR="003C2181" w:rsidRPr="000D4935" w:rsidRDefault="003C2181" w:rsidP="000E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shd w:val="clear" w:color="auto" w:fill="FFFFFF"/>
          </w:tcPr>
          <w:p w14:paraId="52B1E09E" w14:textId="77777777" w:rsidR="003C2181" w:rsidRPr="000D4935" w:rsidRDefault="003C2181" w:rsidP="000E2BC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D02F986" w14:textId="77777777" w:rsidR="003C2181" w:rsidRPr="000D4935" w:rsidRDefault="003C2181" w:rsidP="000E2BC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D493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FFFFFF"/>
          </w:tcPr>
          <w:p w14:paraId="462B4147" w14:textId="77777777" w:rsidR="003C2181" w:rsidRPr="000D4935" w:rsidRDefault="003C2181" w:rsidP="000E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shd w:val="clear" w:color="auto" w:fill="FFFFFF"/>
          </w:tcPr>
          <w:p w14:paraId="04741218" w14:textId="77777777" w:rsidR="003C2181" w:rsidRPr="000D4935" w:rsidRDefault="003C2181" w:rsidP="000E2BC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3E6D944" w14:textId="77777777" w:rsidR="003C2181" w:rsidRPr="000D4935" w:rsidRDefault="003C2181" w:rsidP="000E2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D493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D493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D493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67" w:type="dxa"/>
            <w:shd w:val="clear" w:color="auto" w:fill="FFFFFF"/>
          </w:tcPr>
          <w:p w14:paraId="7A29E888" w14:textId="77777777" w:rsidR="003C2181" w:rsidRPr="000D4935" w:rsidRDefault="003C2181" w:rsidP="000E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FFFFFF"/>
          </w:tcPr>
          <w:p w14:paraId="34CA99BA" w14:textId="77777777" w:rsidR="003C2181" w:rsidRPr="000D4935" w:rsidRDefault="003C2181" w:rsidP="000E2BC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B7832D6" w14:textId="77777777" w:rsidR="003C2181" w:rsidRPr="000D4935" w:rsidRDefault="003C2181" w:rsidP="000E2BC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493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7" w:type="dxa"/>
            <w:shd w:val="clear" w:color="auto" w:fill="FFFFFF"/>
          </w:tcPr>
          <w:p w14:paraId="2D431369" w14:textId="77777777" w:rsidR="003C2181" w:rsidRPr="000D4935" w:rsidRDefault="003C2181" w:rsidP="000E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FFFFFF"/>
          </w:tcPr>
          <w:p w14:paraId="014C6A8E" w14:textId="77777777" w:rsidR="003C2181" w:rsidRPr="000D4935" w:rsidRDefault="003C2181" w:rsidP="000E2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BA08108" w14:textId="77777777" w:rsidR="003C2181" w:rsidRPr="000D4935" w:rsidRDefault="003C2181" w:rsidP="000E2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D493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D493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D493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B4B4E" w:rsidRPr="000D4935" w14:paraId="678D5663" w14:textId="77777777" w:rsidTr="002E6643">
        <w:tc>
          <w:tcPr>
            <w:tcW w:w="4232" w:type="dxa"/>
            <w:shd w:val="clear" w:color="auto" w:fill="FFFFFF"/>
          </w:tcPr>
          <w:p w14:paraId="46AF8641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825" w:type="dxa"/>
            <w:shd w:val="clear" w:color="auto" w:fill="FFFFFF"/>
          </w:tcPr>
          <w:p w14:paraId="56BE539D" w14:textId="77777777" w:rsidR="008B4B4E" w:rsidRPr="000D4935" w:rsidRDefault="008B4B4E" w:rsidP="008B4B4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color w:val="B8CCE4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FFFFFF"/>
          </w:tcPr>
          <w:p w14:paraId="5E9A8C5E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B8CCE4"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FFFFF"/>
          </w:tcPr>
          <w:p w14:paraId="6A07E649" w14:textId="07E6CE88" w:rsidR="008B4B4E" w:rsidRPr="000D4935" w:rsidRDefault="001E1B1A" w:rsidP="008B4B4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14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632</w:t>
            </w:r>
            <w:r w:rsidR="007A44D1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D3534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333</w:t>
            </w:r>
          </w:p>
        </w:tc>
        <w:tc>
          <w:tcPr>
            <w:tcW w:w="267" w:type="dxa"/>
            <w:shd w:val="clear" w:color="auto" w:fill="FFFFFF"/>
          </w:tcPr>
          <w:p w14:paraId="4C1A6D30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FFFFFF"/>
          </w:tcPr>
          <w:p w14:paraId="2CDBAF25" w14:textId="77777777" w:rsidR="008B4B4E" w:rsidRPr="000D4935" w:rsidRDefault="008B4B4E" w:rsidP="008B4B4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color w:val="B8CCE4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FFFFFF"/>
          </w:tcPr>
          <w:p w14:paraId="02DAD6B7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B8CCE4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FFFFF"/>
          </w:tcPr>
          <w:p w14:paraId="206BEDC5" w14:textId="18A39E70" w:rsidR="008B4B4E" w:rsidRPr="000D4935" w:rsidRDefault="001E1B1A" w:rsidP="008B4B4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1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477</w:t>
            </w:r>
            <w:r w:rsidR="008B4B4E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063</w:t>
            </w:r>
          </w:p>
        </w:tc>
      </w:tr>
      <w:tr w:rsidR="008B4B4E" w:rsidRPr="000D4935" w14:paraId="5C4FA756" w14:textId="77777777" w:rsidTr="002E6643">
        <w:tc>
          <w:tcPr>
            <w:tcW w:w="4232" w:type="dxa"/>
            <w:shd w:val="clear" w:color="auto" w:fill="FFFFFF"/>
          </w:tcPr>
          <w:p w14:paraId="3438112C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25" w:type="dxa"/>
            <w:shd w:val="clear" w:color="auto" w:fill="FFFFFF"/>
          </w:tcPr>
          <w:p w14:paraId="65F78C77" w14:textId="487A7369" w:rsidR="008B4B4E" w:rsidRPr="000D4935" w:rsidRDefault="001E1B1A" w:rsidP="008B4B4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BB2939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6" w:type="dxa"/>
            <w:shd w:val="clear" w:color="auto" w:fill="FFFFFF"/>
          </w:tcPr>
          <w:p w14:paraId="64D49602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FFFFFF"/>
          </w:tcPr>
          <w:p w14:paraId="4A8BB054" w14:textId="3A7275DF" w:rsidR="008B4B4E" w:rsidRPr="000D4935" w:rsidRDefault="001E1B1A" w:rsidP="008B4B4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1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126</w:t>
            </w:r>
            <w:r w:rsidR="004231A9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C05E7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467</w:t>
            </w:r>
          </w:p>
        </w:tc>
        <w:tc>
          <w:tcPr>
            <w:tcW w:w="267" w:type="dxa"/>
            <w:shd w:val="clear" w:color="auto" w:fill="FFFFFF"/>
          </w:tcPr>
          <w:p w14:paraId="6BF86C0B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FFFFFF"/>
          </w:tcPr>
          <w:p w14:paraId="3455C08F" w14:textId="6C571AC4" w:rsidR="008B4B4E" w:rsidRPr="000D4935" w:rsidRDefault="001E1B1A" w:rsidP="008B4B4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8B4B4E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67" w:type="dxa"/>
            <w:shd w:val="clear" w:color="auto" w:fill="FFFFFF"/>
          </w:tcPr>
          <w:p w14:paraId="58C8EA6A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FFFFF"/>
          </w:tcPr>
          <w:p w14:paraId="2ED5D4C0" w14:textId="1614995B" w:rsidR="008B4B4E" w:rsidRPr="000D4935" w:rsidRDefault="001E1B1A" w:rsidP="008B4B4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1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95</w:t>
            </w:r>
            <w:r w:rsidR="008B4B4E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413</w:t>
            </w:r>
          </w:p>
        </w:tc>
      </w:tr>
      <w:tr w:rsidR="008B4B4E" w:rsidRPr="000D4935" w14:paraId="5DE28D54" w14:textId="77777777" w:rsidTr="002E6643">
        <w:tc>
          <w:tcPr>
            <w:tcW w:w="4232" w:type="dxa"/>
            <w:shd w:val="clear" w:color="auto" w:fill="FFFFFF"/>
          </w:tcPr>
          <w:p w14:paraId="76D3630F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การลดอัตราภาษีจากการได้รับสิทธิใน</w:t>
            </w:r>
          </w:p>
        </w:tc>
        <w:tc>
          <w:tcPr>
            <w:tcW w:w="825" w:type="dxa"/>
            <w:shd w:val="clear" w:color="auto" w:fill="FFFFFF"/>
          </w:tcPr>
          <w:p w14:paraId="268C27F8" w14:textId="77777777" w:rsidR="008B4B4E" w:rsidRPr="000D4935" w:rsidRDefault="008B4B4E" w:rsidP="008B4B4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69E60FC3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shd w:val="clear" w:color="auto" w:fill="FFFFFF"/>
          </w:tcPr>
          <w:p w14:paraId="39F78E4C" w14:textId="77777777" w:rsidR="008B4B4E" w:rsidRPr="000D4935" w:rsidRDefault="008B4B4E" w:rsidP="008B4B4E">
            <w:pPr>
              <w:pStyle w:val="acctfourfigures"/>
              <w:tabs>
                <w:tab w:val="clear" w:pos="765"/>
              </w:tabs>
              <w:spacing w:line="240" w:lineRule="auto"/>
              <w:ind w:left="-79" w:right="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FFFFFF"/>
          </w:tcPr>
          <w:p w14:paraId="691AC702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FFFFFF"/>
          </w:tcPr>
          <w:p w14:paraId="435189EB" w14:textId="77777777" w:rsidR="008B4B4E" w:rsidRPr="000D4935" w:rsidRDefault="008B4B4E" w:rsidP="008B4B4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FFFFFF"/>
          </w:tcPr>
          <w:p w14:paraId="2A24CF52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FFFFFF"/>
          </w:tcPr>
          <w:p w14:paraId="6132332F" w14:textId="77777777" w:rsidR="008B4B4E" w:rsidRPr="000D4935" w:rsidRDefault="008B4B4E" w:rsidP="008B4B4E">
            <w:pPr>
              <w:pStyle w:val="acctfourfigures"/>
              <w:tabs>
                <w:tab w:val="clear" w:pos="765"/>
              </w:tabs>
              <w:spacing w:line="240" w:lineRule="auto"/>
              <w:ind w:left="-79" w:right="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B4B4E" w:rsidRPr="000D4935" w14:paraId="09829BDC" w14:textId="77777777" w:rsidTr="002E6643">
        <w:tc>
          <w:tcPr>
            <w:tcW w:w="4232" w:type="dxa"/>
            <w:shd w:val="clear" w:color="auto" w:fill="FFFFFF"/>
          </w:tcPr>
          <w:p w14:paraId="5754C800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 xml:space="preserve">   เขตพัฒนาพิเศษเฉพาะกิจ</w:t>
            </w:r>
          </w:p>
        </w:tc>
        <w:tc>
          <w:tcPr>
            <w:tcW w:w="825" w:type="dxa"/>
            <w:shd w:val="clear" w:color="auto" w:fill="FFFFFF"/>
          </w:tcPr>
          <w:p w14:paraId="6A8984D5" w14:textId="77777777" w:rsidR="008B4B4E" w:rsidRPr="000D4935" w:rsidRDefault="008B4B4E" w:rsidP="008B4B4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38B9E19B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shd w:val="clear" w:color="auto" w:fill="FFFFFF"/>
          </w:tcPr>
          <w:p w14:paraId="4E10C54F" w14:textId="309A87D7" w:rsidR="008B4B4E" w:rsidRPr="000D4935" w:rsidRDefault="00416026" w:rsidP="008B4B4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9" w:right="1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683358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332</w:t>
            </w:r>
            <w:r w:rsidR="00683358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7" w:type="dxa"/>
            <w:shd w:val="clear" w:color="auto" w:fill="FFFFFF"/>
          </w:tcPr>
          <w:p w14:paraId="746E44E8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FFFFFF"/>
          </w:tcPr>
          <w:p w14:paraId="455676FC" w14:textId="77777777" w:rsidR="008B4B4E" w:rsidRPr="000D4935" w:rsidRDefault="008B4B4E" w:rsidP="008B4B4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FFFFFF"/>
          </w:tcPr>
          <w:p w14:paraId="211F8162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FFFFFF"/>
          </w:tcPr>
          <w:p w14:paraId="50B34C4A" w14:textId="33A291A7" w:rsidR="008B4B4E" w:rsidRPr="000D4935" w:rsidRDefault="008B4B4E" w:rsidP="008B4B4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9" w:right="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674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8B4B4E" w:rsidRPr="000D4935" w14:paraId="67EE4B65" w14:textId="77777777" w:rsidTr="002E6643">
        <w:tc>
          <w:tcPr>
            <w:tcW w:w="4232" w:type="dxa"/>
            <w:shd w:val="clear" w:color="auto" w:fill="FFFFFF"/>
          </w:tcPr>
          <w:p w14:paraId="72A20CC1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กำไรสุทธิจากกิจการที่ได้รับ                         </w:t>
            </w:r>
            <w:r w:rsidRPr="000D4935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5" w:type="dxa"/>
            <w:shd w:val="clear" w:color="auto" w:fill="FFFFFF"/>
          </w:tcPr>
          <w:p w14:paraId="4DD02D0B" w14:textId="77777777" w:rsidR="008B4B4E" w:rsidRPr="000D4935" w:rsidRDefault="008B4B4E" w:rsidP="008B4B4E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FFFFFF"/>
          </w:tcPr>
          <w:p w14:paraId="465CCC3F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shd w:val="clear" w:color="auto" w:fill="FFFFFF"/>
          </w:tcPr>
          <w:p w14:paraId="71147123" w14:textId="77777777" w:rsidR="008B4B4E" w:rsidRPr="000D4935" w:rsidRDefault="008B4B4E" w:rsidP="008B4B4E">
            <w:pPr>
              <w:pStyle w:val="acctfourfigures"/>
              <w:tabs>
                <w:tab w:val="clear" w:pos="765"/>
                <w:tab w:val="left" w:pos="719"/>
              </w:tabs>
              <w:spacing w:line="240" w:lineRule="auto"/>
              <w:ind w:right="1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7" w:type="dxa"/>
            <w:shd w:val="clear" w:color="auto" w:fill="FFFFFF"/>
          </w:tcPr>
          <w:p w14:paraId="38454D44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FFFFFF"/>
          </w:tcPr>
          <w:p w14:paraId="55B205CA" w14:textId="77777777" w:rsidR="008B4B4E" w:rsidRPr="000D4935" w:rsidRDefault="008B4B4E" w:rsidP="008B4B4E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7" w:type="dxa"/>
            <w:shd w:val="clear" w:color="auto" w:fill="FFFFFF"/>
          </w:tcPr>
          <w:p w14:paraId="2994F94A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FFFFFF"/>
          </w:tcPr>
          <w:p w14:paraId="532C5CBB" w14:textId="77777777" w:rsidR="008B4B4E" w:rsidRPr="000D4935" w:rsidRDefault="008B4B4E" w:rsidP="008B4B4E">
            <w:pPr>
              <w:pStyle w:val="acctfourfigures"/>
              <w:tabs>
                <w:tab w:val="clear" w:pos="765"/>
                <w:tab w:val="left" w:pos="719"/>
              </w:tabs>
              <w:spacing w:line="240" w:lineRule="auto"/>
              <w:ind w:right="1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8B4B4E" w:rsidRPr="000D4935" w14:paraId="632DE5FA" w14:textId="77777777" w:rsidTr="002E6643">
        <w:tc>
          <w:tcPr>
            <w:tcW w:w="4232" w:type="dxa"/>
            <w:shd w:val="clear" w:color="auto" w:fill="FFFFFF"/>
          </w:tcPr>
          <w:p w14:paraId="3BCF5D40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การส่งเสริมการลงทุน</w:t>
            </w:r>
          </w:p>
        </w:tc>
        <w:tc>
          <w:tcPr>
            <w:tcW w:w="825" w:type="dxa"/>
            <w:shd w:val="clear" w:color="auto" w:fill="FFFFFF"/>
          </w:tcPr>
          <w:p w14:paraId="1D3927E2" w14:textId="77777777" w:rsidR="008B4B4E" w:rsidRPr="000D4935" w:rsidRDefault="008B4B4E" w:rsidP="008B4B4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34BBD574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shd w:val="clear" w:color="auto" w:fill="FFFFFF"/>
          </w:tcPr>
          <w:p w14:paraId="24F8A081" w14:textId="09D7336A" w:rsidR="008B4B4E" w:rsidRPr="000D4935" w:rsidRDefault="00CF58E3" w:rsidP="008B4B4E">
            <w:pPr>
              <w:pStyle w:val="acctfourfigures"/>
              <w:tabs>
                <w:tab w:val="clear" w:pos="765"/>
                <w:tab w:val="left" w:pos="954"/>
                <w:tab w:val="decimal" w:pos="980"/>
              </w:tabs>
              <w:spacing w:line="240" w:lineRule="auto"/>
              <w:ind w:left="-79" w:right="1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90</w:t>
            </w:r>
            <w:r w:rsidR="004C05E7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7" w:type="dxa"/>
            <w:shd w:val="clear" w:color="auto" w:fill="FFFFFF"/>
          </w:tcPr>
          <w:p w14:paraId="713234C6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FFFFFF"/>
          </w:tcPr>
          <w:p w14:paraId="2E1F8DD0" w14:textId="77777777" w:rsidR="008B4B4E" w:rsidRPr="000D4935" w:rsidRDefault="008B4B4E" w:rsidP="008B4B4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FFFFFF"/>
          </w:tcPr>
          <w:p w14:paraId="0B901E09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FFFFFF"/>
          </w:tcPr>
          <w:p w14:paraId="32DCFEF6" w14:textId="738131F0" w:rsidR="008B4B4E" w:rsidRPr="000D4935" w:rsidRDefault="008B4B4E" w:rsidP="008B4B4E">
            <w:pPr>
              <w:pStyle w:val="acctfourfigures"/>
              <w:tabs>
                <w:tab w:val="clear" w:pos="765"/>
                <w:tab w:val="left" w:pos="954"/>
                <w:tab w:val="decimal" w:pos="980"/>
              </w:tabs>
              <w:spacing w:line="240" w:lineRule="auto"/>
              <w:ind w:left="-79" w:right="1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906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8B4B4E" w:rsidRPr="000D4935" w14:paraId="0EDF7435" w14:textId="77777777" w:rsidTr="002E6643">
        <w:tc>
          <w:tcPr>
            <w:tcW w:w="4232" w:type="dxa"/>
            <w:shd w:val="clear" w:color="auto" w:fill="FFFFFF"/>
          </w:tcPr>
          <w:p w14:paraId="72DC9404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ค่าใช้จ่ายที่หักได้เพิ่มเติมทางภาษี</w:t>
            </w:r>
          </w:p>
        </w:tc>
        <w:tc>
          <w:tcPr>
            <w:tcW w:w="825" w:type="dxa"/>
            <w:shd w:val="clear" w:color="auto" w:fill="FFFFFF"/>
          </w:tcPr>
          <w:p w14:paraId="13274262" w14:textId="77777777" w:rsidR="008B4B4E" w:rsidRPr="000D4935" w:rsidRDefault="008B4B4E" w:rsidP="008B4B4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642A76DA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shd w:val="clear" w:color="auto" w:fill="FFFFFF"/>
          </w:tcPr>
          <w:p w14:paraId="4C1E6D73" w14:textId="54C5520E" w:rsidR="008B4B4E" w:rsidRPr="000D4935" w:rsidRDefault="004214E4" w:rsidP="008B4B4E">
            <w:pPr>
              <w:pStyle w:val="acctfourfigures"/>
              <w:tabs>
                <w:tab w:val="clear" w:pos="765"/>
                <w:tab w:val="left" w:pos="809"/>
                <w:tab w:val="decimal" w:pos="978"/>
              </w:tabs>
              <w:spacing w:line="240" w:lineRule="auto"/>
              <w:ind w:left="-79" w:right="1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446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7" w:type="dxa"/>
            <w:shd w:val="clear" w:color="auto" w:fill="FFFFFF"/>
          </w:tcPr>
          <w:p w14:paraId="4659AFF7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FFFFFF"/>
          </w:tcPr>
          <w:p w14:paraId="79C072BD" w14:textId="77777777" w:rsidR="008B4B4E" w:rsidRPr="000D4935" w:rsidRDefault="008B4B4E" w:rsidP="008B4B4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FFFFFF"/>
          </w:tcPr>
          <w:p w14:paraId="66FEBEF5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FFFFFF"/>
          </w:tcPr>
          <w:p w14:paraId="55F0B869" w14:textId="12801C15" w:rsidR="008B4B4E" w:rsidRPr="000D4935" w:rsidRDefault="008B4B4E" w:rsidP="008B4B4E">
            <w:pPr>
              <w:pStyle w:val="acctfourfigures"/>
              <w:tabs>
                <w:tab w:val="clear" w:pos="765"/>
                <w:tab w:val="left" w:pos="809"/>
                <w:tab w:val="decimal" w:pos="980"/>
              </w:tabs>
              <w:spacing w:line="240" w:lineRule="auto"/>
              <w:ind w:left="-79" w:right="1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535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8B4B4E" w:rsidRPr="000D4935" w14:paraId="0D9BF42F" w14:textId="77777777" w:rsidTr="002E6643">
        <w:tc>
          <w:tcPr>
            <w:tcW w:w="4232" w:type="dxa"/>
            <w:shd w:val="clear" w:color="auto" w:fill="FFFFFF"/>
          </w:tcPr>
          <w:p w14:paraId="2D79C37C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25" w:type="dxa"/>
            <w:shd w:val="clear" w:color="auto" w:fill="FFFFFF"/>
          </w:tcPr>
          <w:p w14:paraId="334D48A9" w14:textId="77777777" w:rsidR="008B4B4E" w:rsidRPr="000D4935" w:rsidRDefault="008B4B4E" w:rsidP="008B4B4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36E9425A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shd w:val="clear" w:color="auto" w:fill="FFFFFF"/>
          </w:tcPr>
          <w:p w14:paraId="2DA3510F" w14:textId="60B62773" w:rsidR="008B4B4E" w:rsidRPr="000D4935" w:rsidRDefault="001E1B1A" w:rsidP="008B4B4E">
            <w:pPr>
              <w:pStyle w:val="acctfourfigures"/>
              <w:tabs>
                <w:tab w:val="clear" w:pos="765"/>
                <w:tab w:val="decimal" w:pos="449"/>
                <w:tab w:val="left" w:pos="900"/>
              </w:tabs>
              <w:spacing w:line="240" w:lineRule="auto"/>
              <w:ind w:left="-79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37089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605</w:t>
            </w:r>
          </w:p>
        </w:tc>
        <w:tc>
          <w:tcPr>
            <w:tcW w:w="267" w:type="dxa"/>
            <w:shd w:val="clear" w:color="auto" w:fill="FFFFFF"/>
          </w:tcPr>
          <w:p w14:paraId="6D698889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FFFFFF"/>
          </w:tcPr>
          <w:p w14:paraId="04A7D2AE" w14:textId="77777777" w:rsidR="008B4B4E" w:rsidRPr="000D4935" w:rsidRDefault="008B4B4E" w:rsidP="008B4B4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FFFFFF"/>
          </w:tcPr>
          <w:p w14:paraId="354A07B2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FFFFFF"/>
          </w:tcPr>
          <w:p w14:paraId="74161120" w14:textId="73582D05" w:rsidR="008B4B4E" w:rsidRPr="000D4935" w:rsidRDefault="001E1B1A" w:rsidP="008B4B4E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left="-79" w:right="9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8B4B4E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046</w:t>
            </w:r>
          </w:p>
        </w:tc>
      </w:tr>
      <w:tr w:rsidR="008B4B4E" w:rsidRPr="000D4935" w14:paraId="038B0A7A" w14:textId="77777777" w:rsidTr="002E6643">
        <w:tc>
          <w:tcPr>
            <w:tcW w:w="4232" w:type="dxa"/>
            <w:shd w:val="clear" w:color="auto" w:fill="FFFFFF"/>
          </w:tcPr>
          <w:p w14:paraId="6E19D3E2" w14:textId="0B42637B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FE26D53" w14:textId="4817C1C5" w:rsidR="008B4B4E" w:rsidRPr="000D4935" w:rsidRDefault="001E1B1A" w:rsidP="008B4B4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="000F65EA"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ED093A"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FFFFFF"/>
          </w:tcPr>
          <w:p w14:paraId="5C88FC77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E4A500E" w14:textId="63D54E53" w:rsidR="008B4B4E" w:rsidRPr="000D4935" w:rsidRDefault="001E1B1A" w:rsidP="008B4B4E">
            <w:pPr>
              <w:pStyle w:val="acctfourfigures"/>
              <w:tabs>
                <w:tab w:val="clear" w:pos="765"/>
                <w:tab w:val="left" w:pos="359"/>
              </w:tabs>
              <w:spacing w:line="240" w:lineRule="auto"/>
              <w:ind w:left="-79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</w:t>
            </w:r>
            <w:r w:rsidR="006C4B8F"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C05E7"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391</w:t>
            </w:r>
          </w:p>
        </w:tc>
        <w:tc>
          <w:tcPr>
            <w:tcW w:w="267" w:type="dxa"/>
            <w:shd w:val="clear" w:color="auto" w:fill="FFFFFF"/>
          </w:tcPr>
          <w:p w14:paraId="53EDCF00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52B0964" w14:textId="509B8877" w:rsidR="008B4B4E" w:rsidRPr="000D4935" w:rsidRDefault="001E1B1A" w:rsidP="008B4B4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8B4B4E"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67" w:type="dxa"/>
            <w:shd w:val="clear" w:color="auto" w:fill="FFFFFF"/>
          </w:tcPr>
          <w:p w14:paraId="3F142BBA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3DE55B7" w14:textId="757F2517" w:rsidR="008B4B4E" w:rsidRPr="000D4935" w:rsidRDefault="001E1B1A" w:rsidP="008B4B4E">
            <w:pPr>
              <w:pStyle w:val="acctfourfigures"/>
              <w:tabs>
                <w:tab w:val="clear" w:pos="765"/>
                <w:tab w:val="left" w:pos="359"/>
              </w:tabs>
              <w:spacing w:line="240" w:lineRule="auto"/>
              <w:ind w:left="-79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</w:t>
            </w:r>
            <w:r w:rsidR="008B4B4E"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344</w:t>
            </w:r>
          </w:p>
        </w:tc>
      </w:tr>
    </w:tbl>
    <w:p w14:paraId="74D08905" w14:textId="77777777" w:rsidR="00583266" w:rsidRPr="000D4935" w:rsidRDefault="00583266" w:rsidP="003C2181">
      <w:pPr>
        <w:rPr>
          <w:rFonts w:ascii="Angsana New" w:hAnsi="Angsana New"/>
          <w:sz w:val="30"/>
          <w:szCs w:val="30"/>
        </w:rPr>
      </w:pPr>
    </w:p>
    <w:p w14:paraId="6778AA86" w14:textId="77777777" w:rsidR="002C01AE" w:rsidRPr="000D4935" w:rsidRDefault="00583266" w:rsidP="003C2181">
      <w:pPr>
        <w:rPr>
          <w:rFonts w:ascii="Angsana New" w:hAnsi="Angsana New"/>
          <w:sz w:val="8"/>
          <w:szCs w:val="8"/>
        </w:rPr>
      </w:pPr>
      <w:r w:rsidRPr="000D4935">
        <w:rPr>
          <w:rFonts w:ascii="Angsana New" w:hAnsi="Angsana New"/>
          <w:sz w:val="30"/>
          <w:szCs w:val="30"/>
        </w:rPr>
        <w:br w:type="column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809"/>
        <w:gridCol w:w="236"/>
        <w:gridCol w:w="1232"/>
        <w:gridCol w:w="267"/>
        <w:gridCol w:w="1056"/>
        <w:gridCol w:w="267"/>
        <w:gridCol w:w="1173"/>
      </w:tblGrid>
      <w:tr w:rsidR="003C2181" w:rsidRPr="000D4935" w14:paraId="4D1D81A7" w14:textId="77777777" w:rsidTr="00214544">
        <w:tc>
          <w:tcPr>
            <w:tcW w:w="4230" w:type="dxa"/>
            <w:shd w:val="clear" w:color="auto" w:fill="FFFFFF"/>
          </w:tcPr>
          <w:p w14:paraId="7266B659" w14:textId="7F91629B" w:rsidR="003C2181" w:rsidRPr="000D4935" w:rsidRDefault="003C2181" w:rsidP="000E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br w:type="page"/>
            </w:r>
            <w:r w:rsidR="00D10FDB"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040" w:type="dxa"/>
            <w:gridSpan w:val="7"/>
            <w:shd w:val="clear" w:color="auto" w:fill="FFFFFF"/>
          </w:tcPr>
          <w:p w14:paraId="696E7222" w14:textId="77777777" w:rsidR="003C2181" w:rsidRPr="000D4935" w:rsidRDefault="003C2181" w:rsidP="007C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3652" w:rsidRPr="000D4935" w14:paraId="55594FBA" w14:textId="77777777" w:rsidTr="00214544">
        <w:tc>
          <w:tcPr>
            <w:tcW w:w="4230" w:type="dxa"/>
            <w:shd w:val="clear" w:color="auto" w:fill="FFFFFF"/>
          </w:tcPr>
          <w:p w14:paraId="0003D4D0" w14:textId="77777777" w:rsidR="00BB3652" w:rsidRPr="000D4935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277" w:type="dxa"/>
            <w:gridSpan w:val="3"/>
            <w:shd w:val="clear" w:color="auto" w:fill="FFFFFF"/>
          </w:tcPr>
          <w:p w14:paraId="2E07EDAE" w14:textId="1C4C29C4" w:rsidR="00BB3652" w:rsidRPr="000D4935" w:rsidRDefault="001E1B1A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7" w:type="dxa"/>
            <w:shd w:val="clear" w:color="auto" w:fill="FFFFFF"/>
          </w:tcPr>
          <w:p w14:paraId="0135F5F2" w14:textId="77777777" w:rsidR="00BB3652" w:rsidRPr="000D4935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6" w:type="dxa"/>
            <w:gridSpan w:val="3"/>
            <w:shd w:val="clear" w:color="auto" w:fill="FFFFFF"/>
          </w:tcPr>
          <w:p w14:paraId="0E28FC07" w14:textId="43A2238F" w:rsidR="00BB3652" w:rsidRPr="000D4935" w:rsidRDefault="001E1B1A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D4C66" w:rsidRPr="000D4935" w14:paraId="0509D5E7" w14:textId="77777777" w:rsidTr="00214544">
        <w:tc>
          <w:tcPr>
            <w:tcW w:w="4230" w:type="dxa"/>
            <w:shd w:val="clear" w:color="auto" w:fill="FFFFFF"/>
          </w:tcPr>
          <w:p w14:paraId="5E548296" w14:textId="77777777" w:rsidR="00FD4C66" w:rsidRPr="000D4935" w:rsidRDefault="00FD4C66" w:rsidP="00F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dxa"/>
            <w:shd w:val="clear" w:color="auto" w:fill="FFFFFF"/>
          </w:tcPr>
          <w:p w14:paraId="6B22A389" w14:textId="77777777" w:rsidR="00FD4C66" w:rsidRPr="000D4935" w:rsidRDefault="00FD4C66" w:rsidP="00FD4C66">
            <w:pPr>
              <w:pStyle w:val="acctfourfigures"/>
              <w:tabs>
                <w:tab w:val="clear" w:pos="765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AE89FF4" w14:textId="77777777" w:rsidR="00FD4C66" w:rsidRPr="000D4935" w:rsidRDefault="00FD4C66" w:rsidP="00FD4C66">
            <w:pPr>
              <w:pStyle w:val="acctfourfigures"/>
              <w:tabs>
                <w:tab w:val="clear" w:pos="765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D493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FFFFFF"/>
          </w:tcPr>
          <w:p w14:paraId="394D1DBF" w14:textId="77777777" w:rsidR="00FD4C66" w:rsidRPr="000D4935" w:rsidRDefault="00FD4C66" w:rsidP="00F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FFFFFF"/>
          </w:tcPr>
          <w:p w14:paraId="5E7AF483" w14:textId="77777777" w:rsidR="00FD4C66" w:rsidRPr="000D4935" w:rsidRDefault="00FD4C66" w:rsidP="00FD4C66">
            <w:pPr>
              <w:pStyle w:val="acctfourfigures"/>
              <w:tabs>
                <w:tab w:val="clear" w:pos="765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E033469" w14:textId="77777777" w:rsidR="00FD4C66" w:rsidRPr="000D4935" w:rsidRDefault="00FD4C66" w:rsidP="00FD4C66">
            <w:pPr>
              <w:pStyle w:val="acctfourfigures"/>
              <w:tabs>
                <w:tab w:val="clear" w:pos="765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D493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D493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D493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67" w:type="dxa"/>
            <w:shd w:val="clear" w:color="auto" w:fill="FFFFFF"/>
          </w:tcPr>
          <w:p w14:paraId="4BFE6C6C" w14:textId="77777777" w:rsidR="00FD4C66" w:rsidRPr="000D4935" w:rsidRDefault="00FD4C66" w:rsidP="00F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FFFFFF"/>
          </w:tcPr>
          <w:p w14:paraId="7A9241A0" w14:textId="77777777" w:rsidR="00FD4C66" w:rsidRPr="000D4935" w:rsidRDefault="00FD4C66" w:rsidP="00FD4C66">
            <w:pPr>
              <w:pStyle w:val="acctfourfigures"/>
              <w:tabs>
                <w:tab w:val="clear" w:pos="765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7EC8186" w14:textId="77777777" w:rsidR="00FD4C66" w:rsidRPr="000D4935" w:rsidRDefault="00FD4C66" w:rsidP="00FD4C66">
            <w:pPr>
              <w:pStyle w:val="acctfourfigures"/>
              <w:tabs>
                <w:tab w:val="clear" w:pos="765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493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7" w:type="dxa"/>
            <w:shd w:val="clear" w:color="auto" w:fill="FFFFFF"/>
          </w:tcPr>
          <w:p w14:paraId="2731C8D3" w14:textId="77777777" w:rsidR="00FD4C66" w:rsidRPr="000D4935" w:rsidRDefault="00FD4C66" w:rsidP="00F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FFFFFF"/>
          </w:tcPr>
          <w:p w14:paraId="3BF203A5" w14:textId="77777777" w:rsidR="00FD4C66" w:rsidRPr="000D4935" w:rsidRDefault="00FD4C66" w:rsidP="00FD4C66">
            <w:pPr>
              <w:pStyle w:val="acctfourfigures"/>
              <w:tabs>
                <w:tab w:val="clear" w:pos="765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E82A53C" w14:textId="77777777" w:rsidR="00FD4C66" w:rsidRPr="000D4935" w:rsidRDefault="00FD4C66" w:rsidP="00FD4C66">
            <w:pPr>
              <w:pStyle w:val="acctfourfigures"/>
              <w:tabs>
                <w:tab w:val="clear" w:pos="765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D493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D493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D493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B4B4E" w:rsidRPr="000D4935" w14:paraId="258BC49E" w14:textId="77777777" w:rsidTr="00214544">
        <w:tc>
          <w:tcPr>
            <w:tcW w:w="4230" w:type="dxa"/>
            <w:shd w:val="clear" w:color="auto" w:fill="FFFFFF"/>
          </w:tcPr>
          <w:p w14:paraId="655FAFFE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809" w:type="dxa"/>
            <w:shd w:val="clear" w:color="auto" w:fill="FFFFFF"/>
          </w:tcPr>
          <w:p w14:paraId="22EFA281" w14:textId="77777777" w:rsidR="008B4B4E" w:rsidRPr="000D4935" w:rsidRDefault="008B4B4E" w:rsidP="008B4B4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color w:val="B8CCE4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FFFFFF"/>
          </w:tcPr>
          <w:p w14:paraId="5E39F2AC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B8CCE4"/>
                <w:sz w:val="30"/>
                <w:szCs w:val="30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FFFFFF"/>
          </w:tcPr>
          <w:p w14:paraId="701F9915" w14:textId="043CA59D" w:rsidR="008B4B4E" w:rsidRPr="000D4935" w:rsidRDefault="001E1B1A" w:rsidP="008B4B4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10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710</w:t>
            </w:r>
            <w:r w:rsidR="00392FB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206</w:t>
            </w:r>
          </w:p>
        </w:tc>
        <w:tc>
          <w:tcPr>
            <w:tcW w:w="267" w:type="dxa"/>
            <w:shd w:val="clear" w:color="auto" w:fill="FFFFFF"/>
          </w:tcPr>
          <w:p w14:paraId="0740AA5A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FFFFFF"/>
          </w:tcPr>
          <w:p w14:paraId="56D3EB94" w14:textId="77777777" w:rsidR="008B4B4E" w:rsidRPr="000D4935" w:rsidRDefault="008B4B4E" w:rsidP="008B4B4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color w:val="B8CCE4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FFFFFF"/>
          </w:tcPr>
          <w:p w14:paraId="1B015F0A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B8CCE4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FFFFF"/>
          </w:tcPr>
          <w:p w14:paraId="1EA7C70B" w14:textId="09EFCDD0" w:rsidR="008B4B4E" w:rsidRPr="000D4935" w:rsidRDefault="001E1B1A" w:rsidP="008B4B4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522</w:t>
            </w:r>
            <w:r w:rsidR="008B4B4E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087</w:t>
            </w:r>
          </w:p>
        </w:tc>
      </w:tr>
      <w:tr w:rsidR="008B4B4E" w:rsidRPr="000D4935" w14:paraId="64AC32A0" w14:textId="77777777" w:rsidTr="00214544">
        <w:tc>
          <w:tcPr>
            <w:tcW w:w="4230" w:type="dxa"/>
            <w:shd w:val="clear" w:color="auto" w:fill="FFFFFF"/>
          </w:tcPr>
          <w:p w14:paraId="7E02B025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09" w:type="dxa"/>
            <w:shd w:val="clear" w:color="auto" w:fill="FFFFFF"/>
          </w:tcPr>
          <w:p w14:paraId="482C77F9" w14:textId="3CC84B88" w:rsidR="008B4B4E" w:rsidRPr="000D4935" w:rsidRDefault="001E1B1A" w:rsidP="008B4B4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C4320E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6" w:type="dxa"/>
            <w:shd w:val="clear" w:color="auto" w:fill="FFFFFF"/>
          </w:tcPr>
          <w:p w14:paraId="6D036119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FFFFFF"/>
          </w:tcPr>
          <w:p w14:paraId="35B0ED86" w14:textId="720B3A60" w:rsidR="008B4B4E" w:rsidRPr="000D4935" w:rsidRDefault="001E1B1A" w:rsidP="008B4B4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10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142</w:t>
            </w:r>
            <w:r w:rsidR="007B73A8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041</w:t>
            </w:r>
          </w:p>
        </w:tc>
        <w:tc>
          <w:tcPr>
            <w:tcW w:w="267" w:type="dxa"/>
            <w:shd w:val="clear" w:color="auto" w:fill="FFFFFF"/>
          </w:tcPr>
          <w:p w14:paraId="5F9507D1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FFFFFF"/>
          </w:tcPr>
          <w:p w14:paraId="7359CA78" w14:textId="74F75A4F" w:rsidR="008B4B4E" w:rsidRPr="000D4935" w:rsidRDefault="001E1B1A" w:rsidP="008B4B4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8B4B4E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67" w:type="dxa"/>
            <w:shd w:val="clear" w:color="auto" w:fill="FFFFFF"/>
          </w:tcPr>
          <w:p w14:paraId="56B94CDC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FFFFF"/>
          </w:tcPr>
          <w:p w14:paraId="1DC68A16" w14:textId="3A0D0E61" w:rsidR="008B4B4E" w:rsidRPr="000D4935" w:rsidRDefault="001E1B1A" w:rsidP="008B4B4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104</w:t>
            </w:r>
            <w:r w:rsidR="008B4B4E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417</w:t>
            </w:r>
          </w:p>
        </w:tc>
      </w:tr>
      <w:tr w:rsidR="008B4B4E" w:rsidRPr="000D4935" w14:paraId="2ED6EF6A" w14:textId="77777777" w:rsidTr="00214544">
        <w:tc>
          <w:tcPr>
            <w:tcW w:w="4230" w:type="dxa"/>
            <w:shd w:val="clear" w:color="auto" w:fill="FFFFFF"/>
          </w:tcPr>
          <w:p w14:paraId="3D1F0CA7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การลดอัตราภาษีจากการได้รับสิทธิใน</w:t>
            </w:r>
          </w:p>
        </w:tc>
        <w:tc>
          <w:tcPr>
            <w:tcW w:w="809" w:type="dxa"/>
            <w:shd w:val="clear" w:color="auto" w:fill="FFFFFF"/>
          </w:tcPr>
          <w:p w14:paraId="6B35250D" w14:textId="77777777" w:rsidR="008B4B4E" w:rsidRPr="000D4935" w:rsidRDefault="008B4B4E" w:rsidP="008B4B4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70DB6160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FFFFFF"/>
          </w:tcPr>
          <w:p w14:paraId="2B33913E" w14:textId="77777777" w:rsidR="008B4B4E" w:rsidRPr="000D4935" w:rsidRDefault="008B4B4E" w:rsidP="008B4B4E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79" w:right="1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FFFFFF"/>
          </w:tcPr>
          <w:p w14:paraId="7457CA9E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FFFFFF"/>
          </w:tcPr>
          <w:p w14:paraId="6704FA18" w14:textId="77777777" w:rsidR="008B4B4E" w:rsidRPr="000D4935" w:rsidRDefault="008B4B4E" w:rsidP="008B4B4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FFFFFF"/>
          </w:tcPr>
          <w:p w14:paraId="44FB5DBC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FFFFFF"/>
          </w:tcPr>
          <w:p w14:paraId="7A47C82A" w14:textId="77777777" w:rsidR="008B4B4E" w:rsidRPr="000D4935" w:rsidRDefault="008B4B4E" w:rsidP="008B4B4E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79" w:right="1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B4B4E" w:rsidRPr="000D4935" w14:paraId="52994C53" w14:textId="77777777" w:rsidTr="00214544">
        <w:tc>
          <w:tcPr>
            <w:tcW w:w="4230" w:type="dxa"/>
            <w:shd w:val="clear" w:color="auto" w:fill="FFFFFF"/>
          </w:tcPr>
          <w:p w14:paraId="06AB8E9A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เขตพัฒนาพิเศษเฉพาะกิจ</w:t>
            </w:r>
          </w:p>
        </w:tc>
        <w:tc>
          <w:tcPr>
            <w:tcW w:w="809" w:type="dxa"/>
            <w:shd w:val="clear" w:color="auto" w:fill="FFFFFF"/>
          </w:tcPr>
          <w:p w14:paraId="7E8A5C4B" w14:textId="77777777" w:rsidR="008B4B4E" w:rsidRPr="000D4935" w:rsidRDefault="008B4B4E" w:rsidP="008B4B4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1D03ABD9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FFFFFF"/>
          </w:tcPr>
          <w:p w14:paraId="30E46E63" w14:textId="41BCBC63" w:rsidR="008B4B4E" w:rsidRPr="000D4935" w:rsidRDefault="000A44B2" w:rsidP="008B4B4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332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7" w:type="dxa"/>
            <w:shd w:val="clear" w:color="auto" w:fill="FFFFFF"/>
          </w:tcPr>
          <w:p w14:paraId="466B9B8A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FFFFFF"/>
          </w:tcPr>
          <w:p w14:paraId="293AD33A" w14:textId="77777777" w:rsidR="008B4B4E" w:rsidRPr="000D4935" w:rsidRDefault="008B4B4E" w:rsidP="008B4B4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FFFFFF"/>
          </w:tcPr>
          <w:p w14:paraId="50C62698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FFFFFF"/>
          </w:tcPr>
          <w:p w14:paraId="5CC37CD8" w14:textId="6520CFC0" w:rsidR="008B4B4E" w:rsidRPr="000D4935" w:rsidRDefault="008B4B4E" w:rsidP="008B4B4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674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8B4B4E" w:rsidRPr="000D4935" w14:paraId="0A6D5107" w14:textId="77777777" w:rsidTr="00214544">
        <w:tc>
          <w:tcPr>
            <w:tcW w:w="4230" w:type="dxa"/>
            <w:shd w:val="clear" w:color="auto" w:fill="FFFFFF"/>
          </w:tcPr>
          <w:p w14:paraId="5E11EE88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รายได้เงินปันผลรับที่ได้รับยกเว้นภาษีเงินได้</w:t>
            </w:r>
          </w:p>
        </w:tc>
        <w:tc>
          <w:tcPr>
            <w:tcW w:w="809" w:type="dxa"/>
            <w:shd w:val="clear" w:color="auto" w:fill="FFFFFF"/>
          </w:tcPr>
          <w:p w14:paraId="70F8C433" w14:textId="77777777" w:rsidR="008B4B4E" w:rsidRPr="000D4935" w:rsidRDefault="008B4B4E" w:rsidP="008B4B4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FFFFFF"/>
          </w:tcPr>
          <w:p w14:paraId="128BCED8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FFFFFF"/>
          </w:tcPr>
          <w:p w14:paraId="188AE0C1" w14:textId="392AF257" w:rsidR="008B4B4E" w:rsidRPr="000D4935" w:rsidRDefault="00E17F0A" w:rsidP="008B4B4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1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  <w:r w:rsidR="00756072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396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7" w:type="dxa"/>
            <w:shd w:val="clear" w:color="auto" w:fill="FFFFFF"/>
          </w:tcPr>
          <w:p w14:paraId="22DD0D01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FFFFFF"/>
          </w:tcPr>
          <w:p w14:paraId="15489E62" w14:textId="77777777" w:rsidR="008B4B4E" w:rsidRPr="000D4935" w:rsidRDefault="008B4B4E" w:rsidP="008B4B4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7" w:type="dxa"/>
            <w:shd w:val="clear" w:color="auto" w:fill="FFFFFF"/>
          </w:tcPr>
          <w:p w14:paraId="1DF0BFDD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FFFFFF"/>
          </w:tcPr>
          <w:p w14:paraId="37FD45D8" w14:textId="2F281BFB" w:rsidR="008B4B4E" w:rsidRPr="000D4935" w:rsidRDefault="008B4B4E" w:rsidP="008B4B4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6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996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8B4B4E" w:rsidRPr="000D4935" w14:paraId="03E5B861" w14:textId="77777777" w:rsidTr="00214544">
        <w:tc>
          <w:tcPr>
            <w:tcW w:w="4230" w:type="dxa"/>
            <w:shd w:val="clear" w:color="auto" w:fill="FFFFFF"/>
          </w:tcPr>
          <w:p w14:paraId="1ECA400E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ค่าใช้จ่ายที่หักได้เพิ่มเติมทางภาษี</w:t>
            </w:r>
          </w:p>
        </w:tc>
        <w:tc>
          <w:tcPr>
            <w:tcW w:w="809" w:type="dxa"/>
            <w:shd w:val="clear" w:color="auto" w:fill="FFFFFF"/>
          </w:tcPr>
          <w:p w14:paraId="500809A4" w14:textId="77777777" w:rsidR="008B4B4E" w:rsidRPr="000D4935" w:rsidRDefault="008B4B4E" w:rsidP="008B4B4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5F66A707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FFFFFF"/>
          </w:tcPr>
          <w:p w14:paraId="00229834" w14:textId="3CBE7F7C" w:rsidR="008B4B4E" w:rsidRPr="000D4935" w:rsidRDefault="00F52C77" w:rsidP="008B4B4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446</w:t>
            </w:r>
            <w:r w:rsidR="00767305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7" w:type="dxa"/>
            <w:shd w:val="clear" w:color="auto" w:fill="FFFFFF"/>
          </w:tcPr>
          <w:p w14:paraId="4A35C281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FFFFFF"/>
          </w:tcPr>
          <w:p w14:paraId="0B73B0E0" w14:textId="77777777" w:rsidR="008B4B4E" w:rsidRPr="000D4935" w:rsidRDefault="008B4B4E" w:rsidP="008B4B4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FFFFFF"/>
          </w:tcPr>
          <w:p w14:paraId="70553359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FFFFFF"/>
          </w:tcPr>
          <w:p w14:paraId="0F9FE375" w14:textId="37E63042" w:rsidR="008B4B4E" w:rsidRPr="000D4935" w:rsidRDefault="008B4B4E" w:rsidP="008B4B4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535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8B4B4E" w:rsidRPr="000D4935" w14:paraId="63FEE3DE" w14:textId="77777777" w:rsidTr="00CD07AF">
        <w:tc>
          <w:tcPr>
            <w:tcW w:w="4230" w:type="dxa"/>
            <w:shd w:val="clear" w:color="auto" w:fill="FFFFFF"/>
          </w:tcPr>
          <w:p w14:paraId="1EDF0F8C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09" w:type="dxa"/>
            <w:shd w:val="clear" w:color="auto" w:fill="FFFFFF"/>
          </w:tcPr>
          <w:p w14:paraId="6E642B13" w14:textId="77777777" w:rsidR="008B4B4E" w:rsidRPr="000D4935" w:rsidRDefault="008B4B4E" w:rsidP="008B4B4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13D5611B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auto"/>
          </w:tcPr>
          <w:p w14:paraId="7BFAFD2E" w14:textId="3FD8589B" w:rsidR="008B4B4E" w:rsidRPr="000D4935" w:rsidRDefault="001E1B1A" w:rsidP="008B4B4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10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5B50F5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605</w:t>
            </w:r>
          </w:p>
        </w:tc>
        <w:tc>
          <w:tcPr>
            <w:tcW w:w="267" w:type="dxa"/>
            <w:shd w:val="clear" w:color="auto" w:fill="FFFFFF"/>
          </w:tcPr>
          <w:p w14:paraId="66CFCCA3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FFFFFF"/>
          </w:tcPr>
          <w:p w14:paraId="4CEA7E07" w14:textId="77777777" w:rsidR="008B4B4E" w:rsidRPr="000D4935" w:rsidRDefault="008B4B4E" w:rsidP="008B4B4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FFFFFF"/>
          </w:tcPr>
          <w:p w14:paraId="5AF1B333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FFFFFF"/>
          </w:tcPr>
          <w:p w14:paraId="05749182" w14:textId="5179DC51" w:rsidR="008B4B4E" w:rsidRPr="000D4935" w:rsidRDefault="001E1B1A" w:rsidP="008B4B4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8B4B4E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046</w:t>
            </w:r>
          </w:p>
        </w:tc>
      </w:tr>
      <w:tr w:rsidR="008B4B4E" w:rsidRPr="000D4935" w14:paraId="4BEAA71E" w14:textId="77777777" w:rsidTr="00CD07AF">
        <w:tc>
          <w:tcPr>
            <w:tcW w:w="4230" w:type="dxa"/>
            <w:shd w:val="clear" w:color="auto" w:fill="FFFFFF"/>
          </w:tcPr>
          <w:p w14:paraId="0F5333A2" w14:textId="22302CE8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5F08EE5" w14:textId="3C7F4B20" w:rsidR="008B4B4E" w:rsidRPr="000D4935" w:rsidRDefault="001E1B1A" w:rsidP="008B4B4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784C02"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36" w:type="dxa"/>
            <w:shd w:val="clear" w:color="auto" w:fill="FFFFFF"/>
          </w:tcPr>
          <w:p w14:paraId="78A68DC7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9FA0A" w14:textId="0B4AE093" w:rsidR="008B4B4E" w:rsidRPr="000D4935" w:rsidRDefault="001E1B1A" w:rsidP="008B4B4E">
            <w:pPr>
              <w:pStyle w:val="acctfourfigures"/>
              <w:tabs>
                <w:tab w:val="clear" w:pos="765"/>
                <w:tab w:val="left" w:pos="359"/>
              </w:tabs>
              <w:spacing w:line="240" w:lineRule="auto"/>
              <w:ind w:left="-79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</w:t>
            </w:r>
            <w:r w:rsidR="00EF674E"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472</w:t>
            </w:r>
          </w:p>
        </w:tc>
        <w:tc>
          <w:tcPr>
            <w:tcW w:w="267" w:type="dxa"/>
            <w:shd w:val="clear" w:color="auto" w:fill="FFFFFF"/>
          </w:tcPr>
          <w:p w14:paraId="361A1718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1F4B5CF" w14:textId="63097A0F" w:rsidR="008B4B4E" w:rsidRPr="000D4935" w:rsidRDefault="001E1B1A" w:rsidP="008B4B4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8B4B4E"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</w:t>
            </w:r>
          </w:p>
        </w:tc>
        <w:tc>
          <w:tcPr>
            <w:tcW w:w="267" w:type="dxa"/>
            <w:shd w:val="clear" w:color="auto" w:fill="FFFFFF"/>
          </w:tcPr>
          <w:p w14:paraId="43EF819E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64C65CF" w14:textId="2E978885" w:rsidR="008B4B4E" w:rsidRPr="000D4935" w:rsidRDefault="001E1B1A" w:rsidP="008B4B4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1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</w:t>
            </w:r>
            <w:r w:rsidR="008B4B4E"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258</w:t>
            </w:r>
          </w:p>
        </w:tc>
      </w:tr>
    </w:tbl>
    <w:p w14:paraId="0419F97A" w14:textId="021E271A" w:rsidR="00CF3538" w:rsidRPr="000D4935" w:rsidRDefault="007C21E2" w:rsidP="00CF3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15"/>
        <w:jc w:val="thaiDistribute"/>
        <w:rPr>
          <w:rFonts w:ascii="Angsana New" w:hAnsi="Angsana New"/>
          <w:i/>
          <w:iCs/>
          <w:sz w:val="30"/>
          <w:szCs w:val="30"/>
        </w:rPr>
      </w:pPr>
      <w:r w:rsidRPr="000D4935">
        <w:rPr>
          <w:rFonts w:ascii="Angsana New" w:hAnsi="Angsana New"/>
          <w:i/>
          <w:iCs/>
          <w:sz w:val="30"/>
          <w:szCs w:val="30"/>
        </w:rPr>
        <w:tab/>
      </w:r>
    </w:p>
    <w:p w14:paraId="73846D0C" w14:textId="47580F7D" w:rsidR="00412A5C" w:rsidRPr="000D4935" w:rsidRDefault="00CF3538" w:rsidP="00113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15"/>
        <w:jc w:val="thaiDistribute"/>
        <w:rPr>
          <w:rFonts w:ascii="Angsana New" w:hAnsi="Angsana New"/>
          <w:i/>
          <w:iCs/>
          <w:sz w:val="30"/>
          <w:szCs w:val="30"/>
        </w:rPr>
      </w:pPr>
      <w:r w:rsidRPr="000D4935">
        <w:rPr>
          <w:rFonts w:ascii="Angsana New" w:hAnsi="Angsana New"/>
          <w:i/>
          <w:iCs/>
          <w:sz w:val="30"/>
          <w:szCs w:val="30"/>
        </w:rPr>
        <w:tab/>
      </w:r>
      <w:r w:rsidR="004D7A38" w:rsidRPr="000D4935">
        <w:rPr>
          <w:rFonts w:ascii="Angsana New" w:hAnsi="Angsana New"/>
          <w:i/>
          <w:iCs/>
          <w:sz w:val="30"/>
          <w:szCs w:val="30"/>
          <w:cs/>
        </w:rPr>
        <w:t>การลด</w:t>
      </w:r>
      <w:r w:rsidR="00541EA3" w:rsidRPr="000D4935">
        <w:rPr>
          <w:rFonts w:ascii="Angsana New" w:hAnsi="Angsana New"/>
          <w:i/>
          <w:iCs/>
          <w:sz w:val="30"/>
          <w:szCs w:val="30"/>
          <w:cs/>
        </w:rPr>
        <w:t>อัตรา</w:t>
      </w:r>
      <w:r w:rsidR="004D7A38" w:rsidRPr="000D4935">
        <w:rPr>
          <w:rFonts w:ascii="Angsana New" w:hAnsi="Angsana New"/>
          <w:i/>
          <w:iCs/>
          <w:sz w:val="30"/>
          <w:szCs w:val="30"/>
          <w:cs/>
        </w:rPr>
        <w:t>ภาษีเงินได้นิติบุคคล</w:t>
      </w:r>
    </w:p>
    <w:p w14:paraId="3A585A40" w14:textId="77777777" w:rsidR="001138E5" w:rsidRPr="000D4935" w:rsidRDefault="001138E5" w:rsidP="00113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1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A8B0A83" w14:textId="4B346F4F" w:rsidR="008B62BF" w:rsidRPr="000D4935" w:rsidRDefault="007A7B90" w:rsidP="008B6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 xml:space="preserve">กลุ่มบริษัทได้รับสิทธิลดอัตราภาษีตามพระราชกฤษฎีกาออกตามความในประมวลรัษฎากรว่าด้วยการลดอัตราและยกเว้นรัษฎากร ฉบับที่ </w:t>
      </w:r>
      <w:r w:rsidR="001E1B1A" w:rsidRPr="000D4935">
        <w:rPr>
          <w:rFonts w:ascii="Angsana New" w:hAnsi="Angsana New"/>
          <w:sz w:val="30"/>
          <w:szCs w:val="30"/>
        </w:rPr>
        <w:t>492</w:t>
      </w:r>
      <w:r w:rsidRPr="000D4935">
        <w:rPr>
          <w:rFonts w:ascii="Angsana New" w:hAnsi="Angsana New"/>
          <w:sz w:val="30"/>
          <w:szCs w:val="30"/>
          <w:cs/>
        </w:rPr>
        <w:t xml:space="preserve"> ลงวันที่ </w:t>
      </w:r>
      <w:r w:rsidR="001E1B1A" w:rsidRPr="000D4935">
        <w:rPr>
          <w:rFonts w:ascii="Angsana New" w:hAnsi="Angsana New"/>
          <w:sz w:val="30"/>
          <w:szCs w:val="30"/>
        </w:rPr>
        <w:t>16</w:t>
      </w:r>
      <w:r w:rsidRPr="000D4935">
        <w:rPr>
          <w:rFonts w:ascii="Angsana New" w:hAnsi="Angsana New"/>
          <w:sz w:val="30"/>
          <w:szCs w:val="30"/>
          <w:cs/>
        </w:rPr>
        <w:t xml:space="preserve"> มกราคม </w:t>
      </w:r>
      <w:r w:rsidR="001E1B1A" w:rsidRPr="000D4935">
        <w:rPr>
          <w:rFonts w:ascii="Angsana New" w:hAnsi="Angsana New"/>
          <w:sz w:val="30"/>
          <w:szCs w:val="30"/>
        </w:rPr>
        <w:t>2553</w:t>
      </w:r>
      <w:r w:rsidRPr="000D4935">
        <w:rPr>
          <w:rFonts w:ascii="Angsana New" w:hAnsi="Angsana New"/>
          <w:sz w:val="30"/>
          <w:szCs w:val="30"/>
          <w:cs/>
        </w:rPr>
        <w:t xml:space="preserve"> ฉบับที่ </w:t>
      </w:r>
      <w:r w:rsidR="001E1B1A" w:rsidRPr="000D4935">
        <w:rPr>
          <w:rFonts w:ascii="Angsana New" w:hAnsi="Angsana New"/>
          <w:sz w:val="30"/>
          <w:szCs w:val="30"/>
        </w:rPr>
        <w:t>566</w:t>
      </w:r>
      <w:r w:rsidRPr="000D4935">
        <w:rPr>
          <w:rFonts w:ascii="Angsana New" w:hAnsi="Angsana New"/>
          <w:sz w:val="30"/>
          <w:szCs w:val="30"/>
          <w:cs/>
        </w:rPr>
        <w:t xml:space="preserve"> ลงวันที่ </w:t>
      </w:r>
      <w:r w:rsidR="001E1B1A" w:rsidRPr="000D4935">
        <w:rPr>
          <w:rFonts w:ascii="Angsana New" w:hAnsi="Angsana New"/>
          <w:sz w:val="30"/>
          <w:szCs w:val="30"/>
        </w:rPr>
        <w:t>10</w:t>
      </w:r>
      <w:r w:rsidRPr="000D4935">
        <w:rPr>
          <w:rFonts w:ascii="Angsana New" w:hAnsi="Angsana New"/>
          <w:sz w:val="30"/>
          <w:szCs w:val="30"/>
          <w:cs/>
        </w:rPr>
        <w:t xml:space="preserve"> กรกฎาคม </w:t>
      </w:r>
      <w:r w:rsidR="001E1B1A" w:rsidRPr="000D4935">
        <w:rPr>
          <w:rFonts w:ascii="Angsana New" w:hAnsi="Angsana New"/>
          <w:sz w:val="30"/>
          <w:szCs w:val="30"/>
        </w:rPr>
        <w:t>2556</w:t>
      </w:r>
      <w:r w:rsidRPr="000D4935">
        <w:rPr>
          <w:rFonts w:ascii="Angsana New" w:hAnsi="Angsana New"/>
          <w:sz w:val="30"/>
          <w:szCs w:val="30"/>
          <w:cs/>
        </w:rPr>
        <w:t xml:space="preserve"> ฉบับที่ </w:t>
      </w:r>
      <w:r w:rsidR="001E1B1A" w:rsidRPr="000D4935">
        <w:rPr>
          <w:rFonts w:ascii="Angsana New" w:hAnsi="Angsana New"/>
          <w:sz w:val="30"/>
          <w:szCs w:val="30"/>
        </w:rPr>
        <w:t>584</w:t>
      </w:r>
      <w:r w:rsidRPr="000D4935">
        <w:rPr>
          <w:rFonts w:ascii="Angsana New" w:hAnsi="Angsana New"/>
          <w:sz w:val="30"/>
          <w:szCs w:val="30"/>
          <w:cs/>
        </w:rPr>
        <w:t xml:space="preserve"> ลงวันที่ </w:t>
      </w:r>
      <w:r w:rsidR="006C2827" w:rsidRPr="000D4935">
        <w:rPr>
          <w:rFonts w:ascii="Angsana New" w:hAnsi="Angsana New"/>
          <w:sz w:val="30"/>
          <w:szCs w:val="30"/>
        </w:rPr>
        <w:br/>
      </w:r>
      <w:r w:rsidR="001E1B1A" w:rsidRPr="000D4935">
        <w:rPr>
          <w:rFonts w:ascii="Angsana New" w:hAnsi="Angsana New"/>
          <w:sz w:val="30"/>
          <w:szCs w:val="30"/>
        </w:rPr>
        <w:t>1</w:t>
      </w:r>
      <w:r w:rsidRPr="000D4935">
        <w:rPr>
          <w:rFonts w:ascii="Angsana New" w:hAnsi="Angsana New"/>
          <w:sz w:val="30"/>
          <w:szCs w:val="30"/>
          <w:cs/>
        </w:rPr>
        <w:t xml:space="preserve"> พฤษภาคม </w:t>
      </w:r>
      <w:r w:rsidR="001E1B1A" w:rsidRPr="000D4935">
        <w:rPr>
          <w:rFonts w:ascii="Angsana New" w:hAnsi="Angsana New"/>
          <w:sz w:val="30"/>
          <w:szCs w:val="30"/>
        </w:rPr>
        <w:t>2558</w:t>
      </w:r>
      <w:r w:rsidRPr="000D4935">
        <w:rPr>
          <w:rFonts w:ascii="Angsana New" w:hAnsi="Angsana New"/>
          <w:sz w:val="30"/>
          <w:szCs w:val="30"/>
          <w:cs/>
        </w:rPr>
        <w:t xml:space="preserve"> และฉบับที่ </w:t>
      </w:r>
      <w:r w:rsidR="001E1B1A" w:rsidRPr="000D4935">
        <w:rPr>
          <w:rFonts w:ascii="Angsana New" w:hAnsi="Angsana New"/>
          <w:sz w:val="30"/>
          <w:szCs w:val="30"/>
        </w:rPr>
        <w:t>624</w:t>
      </w:r>
      <w:r w:rsidRPr="000D4935">
        <w:rPr>
          <w:rFonts w:ascii="Angsana New" w:hAnsi="Angsana New"/>
          <w:sz w:val="30"/>
          <w:szCs w:val="30"/>
          <w:cs/>
        </w:rPr>
        <w:t xml:space="preserve"> ลงวันที่ </w:t>
      </w:r>
      <w:r w:rsidR="001E1B1A" w:rsidRPr="000D4935">
        <w:rPr>
          <w:rFonts w:ascii="Angsana New" w:hAnsi="Angsana New"/>
          <w:sz w:val="30"/>
          <w:szCs w:val="30"/>
        </w:rPr>
        <w:t>6</w:t>
      </w:r>
      <w:r w:rsidRPr="000D4935">
        <w:rPr>
          <w:rFonts w:ascii="Angsana New" w:hAnsi="Angsana New"/>
          <w:sz w:val="30"/>
          <w:szCs w:val="30"/>
          <w:cs/>
        </w:rPr>
        <w:t xml:space="preserve"> มกราคม </w:t>
      </w:r>
      <w:r w:rsidR="001E1B1A" w:rsidRPr="000D4935">
        <w:rPr>
          <w:rFonts w:ascii="Angsana New" w:hAnsi="Angsana New"/>
          <w:sz w:val="30"/>
          <w:szCs w:val="30"/>
        </w:rPr>
        <w:t>2560</w:t>
      </w:r>
      <w:r w:rsidRPr="000D4935">
        <w:rPr>
          <w:rFonts w:ascii="Angsana New" w:hAnsi="Angsana New"/>
          <w:sz w:val="30"/>
          <w:szCs w:val="30"/>
          <w:cs/>
        </w:rPr>
        <w:t xml:space="preserve"> ให้สิทธิทางภาษีสำหรับบริษัทหรือห้างหุ้นส่วนนิติบุคคลซึ่งมีสถานที่ประกอบกิจการตั้งอยู่ในเขตพัฒนาพิเศษเฉพาะกิจ และมีรายได้ที่เกิดขึ้นจากการผลิตสินค้า ขายสินค้า หรือบริการในเขตพัฒนาพิเศษเฉพาะกิจ โดยลดอัตราภาษีเงินได้เป็นร้อยละ </w:t>
      </w:r>
      <w:r w:rsidR="001E1B1A" w:rsidRPr="000D4935">
        <w:rPr>
          <w:rFonts w:ascii="Angsana New" w:hAnsi="Angsana New"/>
          <w:sz w:val="30"/>
          <w:szCs w:val="30"/>
        </w:rPr>
        <w:t>3</w:t>
      </w:r>
      <w:r w:rsidRPr="000D4935">
        <w:rPr>
          <w:rFonts w:ascii="Angsana New" w:hAnsi="Angsana New"/>
          <w:sz w:val="30"/>
          <w:szCs w:val="30"/>
          <w:cs/>
        </w:rPr>
        <w:t>.</w:t>
      </w:r>
      <w:r w:rsidR="001E1B1A" w:rsidRPr="000D4935">
        <w:rPr>
          <w:rFonts w:ascii="Angsana New" w:hAnsi="Angsana New"/>
          <w:sz w:val="30"/>
          <w:szCs w:val="30"/>
        </w:rPr>
        <w:t>0</w:t>
      </w:r>
      <w:r w:rsidRPr="000D4935">
        <w:rPr>
          <w:rFonts w:ascii="Angsana New" w:hAnsi="Angsana New"/>
          <w:sz w:val="30"/>
          <w:szCs w:val="30"/>
          <w:cs/>
        </w:rPr>
        <w:t xml:space="preserve"> ของกำไรสุทธิทางภาษี ตั้งแต่รอบระยะเวลาบัญชี </w:t>
      </w:r>
      <w:r w:rsidR="001E1B1A" w:rsidRPr="000D4935">
        <w:rPr>
          <w:rFonts w:ascii="Angsana New" w:hAnsi="Angsana New"/>
          <w:sz w:val="30"/>
          <w:szCs w:val="30"/>
        </w:rPr>
        <w:t>2553</w:t>
      </w:r>
      <w:r w:rsidRPr="000D4935">
        <w:rPr>
          <w:rFonts w:ascii="Angsana New" w:hAnsi="Angsana New"/>
          <w:sz w:val="30"/>
          <w:szCs w:val="30"/>
          <w:cs/>
        </w:rPr>
        <w:t xml:space="preserve"> ที่เริ่มในหรือหลังวันที่ </w:t>
      </w:r>
      <w:r w:rsidR="001E1B1A" w:rsidRPr="000D4935">
        <w:rPr>
          <w:rFonts w:ascii="Angsana New" w:hAnsi="Angsana New"/>
          <w:sz w:val="30"/>
          <w:szCs w:val="30"/>
        </w:rPr>
        <w:t>1</w:t>
      </w:r>
      <w:r w:rsidRPr="000D4935">
        <w:rPr>
          <w:rFonts w:ascii="Angsana New" w:hAnsi="Angsana New"/>
          <w:sz w:val="30"/>
          <w:szCs w:val="30"/>
          <w:cs/>
        </w:rPr>
        <w:t xml:space="preserve"> มกราคม </w:t>
      </w:r>
      <w:r w:rsidR="001E1B1A" w:rsidRPr="000D4935">
        <w:rPr>
          <w:rFonts w:ascii="Angsana New" w:hAnsi="Angsana New"/>
          <w:sz w:val="30"/>
          <w:szCs w:val="30"/>
        </w:rPr>
        <w:t>2553</w:t>
      </w:r>
      <w:r w:rsidRPr="000D4935">
        <w:rPr>
          <w:rFonts w:ascii="Angsana New" w:hAnsi="Angsana New"/>
          <w:sz w:val="30"/>
          <w:szCs w:val="30"/>
          <w:cs/>
        </w:rPr>
        <w:t xml:space="preserve"> ถึงรอบระยะเวลาบัญชี </w:t>
      </w:r>
      <w:r w:rsidR="001E1B1A" w:rsidRPr="000D4935">
        <w:rPr>
          <w:rFonts w:ascii="Angsana New" w:hAnsi="Angsana New"/>
          <w:sz w:val="30"/>
          <w:szCs w:val="30"/>
        </w:rPr>
        <w:t>2563</w:t>
      </w:r>
      <w:r w:rsidRPr="000D4935">
        <w:rPr>
          <w:rFonts w:ascii="Angsana New" w:hAnsi="Angsana New"/>
          <w:sz w:val="30"/>
          <w:szCs w:val="30"/>
          <w:cs/>
        </w:rPr>
        <w:t xml:space="preserve"> ที่สิ้นสุดภายในหรือหลังวันที่ </w:t>
      </w:r>
      <w:r w:rsidR="001E1B1A" w:rsidRPr="000D4935">
        <w:rPr>
          <w:rFonts w:ascii="Angsana New" w:hAnsi="Angsana New"/>
          <w:sz w:val="30"/>
          <w:szCs w:val="30"/>
        </w:rPr>
        <w:t>31</w:t>
      </w:r>
      <w:r w:rsidRPr="000D493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E1B1A" w:rsidRPr="000D4935">
        <w:rPr>
          <w:rFonts w:ascii="Angsana New" w:hAnsi="Angsana New"/>
          <w:sz w:val="30"/>
          <w:szCs w:val="30"/>
        </w:rPr>
        <w:t>2563</w:t>
      </w:r>
    </w:p>
    <w:p w14:paraId="0B13A683" w14:textId="77777777" w:rsidR="00D07BF5" w:rsidRPr="000D4935" w:rsidRDefault="00D07BF5" w:rsidP="008B6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534A539C" w14:textId="77777777" w:rsidR="00D07BF5" w:rsidRPr="000D4935" w:rsidRDefault="00D07BF5" w:rsidP="008B6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0BB8370C" w14:textId="77777777" w:rsidR="00D07BF5" w:rsidRPr="000D4935" w:rsidRDefault="00D07BF5" w:rsidP="008B6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53C592B3" w14:textId="77777777" w:rsidR="00D07BF5" w:rsidRPr="000D4935" w:rsidRDefault="00D07BF5" w:rsidP="008B6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6B7F6609" w14:textId="77777777" w:rsidR="00D07BF5" w:rsidRPr="000D4935" w:rsidRDefault="00D07BF5" w:rsidP="008B6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1E2E5229" w14:textId="77777777" w:rsidR="00D07BF5" w:rsidRPr="000D4935" w:rsidRDefault="00D07BF5" w:rsidP="008B6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511F7A58" w14:textId="77777777" w:rsidR="001C5A98" w:rsidRPr="000D4935" w:rsidRDefault="001C5A98" w:rsidP="008B6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489A0506" w14:textId="77777777" w:rsidR="001C5A98" w:rsidRPr="000D4935" w:rsidRDefault="001C5A98" w:rsidP="008B6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523D9411" w14:textId="77777777" w:rsidR="00E354F7" w:rsidRPr="000D4935" w:rsidRDefault="00E354F7" w:rsidP="008B6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26BAE46C" w14:textId="77777777" w:rsidR="00E5309D" w:rsidRPr="000D4935" w:rsidRDefault="00E5309D" w:rsidP="008B6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35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00"/>
        <w:gridCol w:w="1170"/>
        <w:gridCol w:w="270"/>
        <w:gridCol w:w="1170"/>
        <w:gridCol w:w="270"/>
        <w:gridCol w:w="1170"/>
        <w:gridCol w:w="270"/>
        <w:gridCol w:w="1206"/>
        <w:gridCol w:w="9"/>
      </w:tblGrid>
      <w:tr w:rsidR="004F01A0" w:rsidRPr="000D4935" w14:paraId="5F31FAA3" w14:textId="77777777" w:rsidTr="00940DF7">
        <w:trPr>
          <w:gridAfter w:val="1"/>
          <w:wAfter w:w="9" w:type="dxa"/>
          <w:trHeight w:val="70"/>
        </w:trPr>
        <w:tc>
          <w:tcPr>
            <w:tcW w:w="3600" w:type="dxa"/>
          </w:tcPr>
          <w:p w14:paraId="2117721F" w14:textId="77777777" w:rsidR="004F01A0" w:rsidRPr="000D4935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6" w:type="dxa"/>
            <w:gridSpan w:val="7"/>
          </w:tcPr>
          <w:p w14:paraId="1B81D76C" w14:textId="77777777" w:rsidR="004F01A0" w:rsidRPr="000D4935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40DF7" w:rsidRPr="000D4935" w14:paraId="4448C755" w14:textId="77777777" w:rsidTr="00940DF7">
        <w:trPr>
          <w:gridAfter w:val="1"/>
          <w:wAfter w:w="9" w:type="dxa"/>
          <w:trHeight w:val="344"/>
        </w:trPr>
        <w:tc>
          <w:tcPr>
            <w:tcW w:w="3600" w:type="dxa"/>
          </w:tcPr>
          <w:p w14:paraId="1B692618" w14:textId="2176CBAD" w:rsidR="00940DF7" w:rsidRPr="000D4935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10" w:type="dxa"/>
            <w:gridSpan w:val="3"/>
          </w:tcPr>
          <w:p w14:paraId="2BE72942" w14:textId="77777777" w:rsidR="00940DF7" w:rsidRPr="000D4935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E2687D7" w14:textId="77777777" w:rsidR="00940DF7" w:rsidRPr="000D4935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6" w:type="dxa"/>
            <w:gridSpan w:val="3"/>
          </w:tcPr>
          <w:p w14:paraId="07362C29" w14:textId="77777777" w:rsidR="00940DF7" w:rsidRPr="000D4935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</w:p>
        </w:tc>
      </w:tr>
      <w:tr w:rsidR="00940DF7" w:rsidRPr="000D4935" w14:paraId="72B67457" w14:textId="77777777" w:rsidTr="00940DF7">
        <w:trPr>
          <w:gridAfter w:val="1"/>
          <w:wAfter w:w="9" w:type="dxa"/>
          <w:trHeight w:val="344"/>
        </w:trPr>
        <w:tc>
          <w:tcPr>
            <w:tcW w:w="3600" w:type="dxa"/>
          </w:tcPr>
          <w:p w14:paraId="3713E8B0" w14:textId="1726DBD7" w:rsidR="00940DF7" w:rsidRPr="000D4935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E1B1A"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11D2757E" w14:textId="025396B6" w:rsidR="00940DF7" w:rsidRPr="000D4935" w:rsidRDefault="001E1B1A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1F2162C" w14:textId="77777777" w:rsidR="00940DF7" w:rsidRPr="000D4935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49870D" w14:textId="5C2306B3" w:rsidR="00940DF7" w:rsidRPr="000D4935" w:rsidRDefault="001E1B1A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2CEDB3B" w14:textId="77777777" w:rsidR="00940DF7" w:rsidRPr="000D4935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BD5AA5" w14:textId="0CADBE8D" w:rsidR="00940DF7" w:rsidRPr="000D4935" w:rsidRDefault="001E1B1A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F4B6194" w14:textId="77777777" w:rsidR="00940DF7" w:rsidRPr="000D4935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9EB4B5A" w14:textId="7946236D" w:rsidR="00940DF7" w:rsidRPr="000D4935" w:rsidRDefault="001E1B1A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40DF7" w:rsidRPr="000D4935" w14:paraId="2F704553" w14:textId="77777777" w:rsidTr="00940DF7">
        <w:trPr>
          <w:gridAfter w:val="1"/>
          <w:wAfter w:w="9" w:type="dxa"/>
          <w:trHeight w:val="288"/>
        </w:trPr>
        <w:tc>
          <w:tcPr>
            <w:tcW w:w="3600" w:type="dxa"/>
          </w:tcPr>
          <w:p w14:paraId="5C9A13BB" w14:textId="77777777" w:rsidR="00940DF7" w:rsidRPr="000D4935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6" w:type="dxa"/>
            <w:gridSpan w:val="7"/>
          </w:tcPr>
          <w:p w14:paraId="1DF3DCF4" w14:textId="77777777" w:rsidR="00940DF7" w:rsidRPr="000D4935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D493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4B4E" w:rsidRPr="000D4935" w14:paraId="335AAA8D" w14:textId="77777777" w:rsidTr="00940DF7">
        <w:trPr>
          <w:gridAfter w:val="1"/>
          <w:wAfter w:w="9" w:type="dxa"/>
        </w:trPr>
        <w:tc>
          <w:tcPr>
            <w:tcW w:w="3600" w:type="dxa"/>
          </w:tcPr>
          <w:p w14:paraId="01203BFA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4CA9897C" w14:textId="66693AB0" w:rsidR="008B4B4E" w:rsidRPr="000D4935" w:rsidRDefault="001E1B1A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72</w:t>
            </w:r>
            <w:r w:rsidR="00B20780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252</w:t>
            </w:r>
          </w:p>
        </w:tc>
        <w:tc>
          <w:tcPr>
            <w:tcW w:w="270" w:type="dxa"/>
            <w:vAlign w:val="bottom"/>
          </w:tcPr>
          <w:p w14:paraId="1F0C4593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D5CA15" w14:textId="6FC38517" w:rsidR="008B4B4E" w:rsidRPr="000D4935" w:rsidRDefault="001E1B1A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65</w:t>
            </w:r>
            <w:r w:rsidR="008B4B4E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70" w:type="dxa"/>
            <w:vAlign w:val="bottom"/>
          </w:tcPr>
          <w:p w14:paraId="08B64B85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7BD028" w14:textId="4777BABE" w:rsidR="008B4B4E" w:rsidRPr="000D4935" w:rsidRDefault="0089136A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403</w:t>
            </w:r>
            <w:r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8</w:t>
            </w:r>
            <w:r w:rsidR="000B3178" w:rsidRPr="000D4935">
              <w:rPr>
                <w:rFonts w:ascii="Angsana New" w:hAnsi="Angsana New"/>
                <w:sz w:val="30"/>
                <w:szCs w:val="30"/>
              </w:rPr>
              <w:t>70</w:t>
            </w:r>
            <w:r w:rsidRPr="000D49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CED7A21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2D731789" w14:textId="73644D0E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322</w:t>
            </w:r>
            <w:r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069</w:t>
            </w:r>
            <w:r w:rsidRPr="000D493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B4B4E" w:rsidRPr="000D4935" w14:paraId="2B318E46" w14:textId="77777777" w:rsidTr="00940DF7">
        <w:trPr>
          <w:gridAfter w:val="1"/>
          <w:wAfter w:w="9" w:type="dxa"/>
        </w:trPr>
        <w:tc>
          <w:tcPr>
            <w:tcW w:w="3600" w:type="dxa"/>
          </w:tcPr>
          <w:p w14:paraId="384DBD83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6C1FB6" w14:textId="05C4F14E" w:rsidR="008B4B4E" w:rsidRPr="000D4935" w:rsidRDefault="00F37C27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71</w:t>
            </w:r>
            <w:r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877</w:t>
            </w:r>
            <w:r w:rsidRPr="000D49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40949C7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604E21" w14:textId="4E6AABAF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65</w:t>
            </w:r>
            <w:r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286</w:t>
            </w:r>
            <w:r w:rsidRPr="000D49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0A224FA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714E41" w14:textId="2A6AF1D7" w:rsidR="008B4B4E" w:rsidRPr="000D4935" w:rsidRDefault="001E1B1A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71</w:t>
            </w:r>
            <w:r w:rsidR="00F37C27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877</w:t>
            </w:r>
          </w:p>
        </w:tc>
        <w:tc>
          <w:tcPr>
            <w:tcW w:w="270" w:type="dxa"/>
            <w:vAlign w:val="bottom"/>
          </w:tcPr>
          <w:p w14:paraId="30D3FFBC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5006AD42" w14:textId="38122898" w:rsidR="008B4B4E" w:rsidRPr="000D4935" w:rsidRDefault="001E1B1A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65</w:t>
            </w:r>
            <w:r w:rsidR="008B4B4E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286</w:t>
            </w:r>
          </w:p>
        </w:tc>
      </w:tr>
      <w:tr w:rsidR="008B4B4E" w:rsidRPr="000D4935" w14:paraId="245CE6DC" w14:textId="77777777" w:rsidTr="00940DF7">
        <w:trPr>
          <w:gridAfter w:val="1"/>
          <w:wAfter w:w="9" w:type="dxa"/>
        </w:trPr>
        <w:tc>
          <w:tcPr>
            <w:tcW w:w="3600" w:type="dxa"/>
          </w:tcPr>
          <w:p w14:paraId="272BF058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 (หนี้สิน) ภาษีเงินได้</w:t>
            </w:r>
          </w:p>
          <w:p w14:paraId="5BB01C6F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รอการตัดบัญชี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3FBE92" w14:textId="67F92B66" w:rsidR="008B4B4E" w:rsidRPr="000D4935" w:rsidRDefault="001E1B1A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375</w:t>
            </w:r>
          </w:p>
        </w:tc>
        <w:tc>
          <w:tcPr>
            <w:tcW w:w="270" w:type="dxa"/>
            <w:vAlign w:val="bottom"/>
          </w:tcPr>
          <w:p w14:paraId="3E7E9E43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8A4529" w14:textId="03125FC5" w:rsidR="008B4B4E" w:rsidRPr="000D4935" w:rsidRDefault="001E1B1A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278</w:t>
            </w:r>
          </w:p>
        </w:tc>
        <w:tc>
          <w:tcPr>
            <w:tcW w:w="270" w:type="dxa"/>
            <w:vAlign w:val="bottom"/>
          </w:tcPr>
          <w:p w14:paraId="458C010C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110A52" w14:textId="654AA5F4" w:rsidR="008B4B4E" w:rsidRPr="000D4935" w:rsidRDefault="00D17FEC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331</w:t>
            </w:r>
            <w:r w:rsidR="00E54F3B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  <w:r w:rsidR="000B3178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3C5A0EA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BB0287" w14:textId="15FDDF9C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783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8B4B4E" w:rsidRPr="000D4935" w14:paraId="6DA35948" w14:textId="77777777" w:rsidTr="00940DF7">
        <w:trPr>
          <w:trHeight w:val="479"/>
        </w:trPr>
        <w:tc>
          <w:tcPr>
            <w:tcW w:w="3600" w:type="dxa"/>
          </w:tcPr>
          <w:p w14:paraId="5D1AFDB6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4123356" w14:textId="0A864BEA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5" w:type="dxa"/>
            <w:gridSpan w:val="8"/>
          </w:tcPr>
          <w:p w14:paraId="50E84385" w14:textId="77777777" w:rsidR="00CE578D" w:rsidRPr="000D4935" w:rsidRDefault="00CE578D" w:rsidP="00CE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494816E6" w14:textId="79731F2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4B4E" w:rsidRPr="000D4935" w14:paraId="42D3C1A4" w14:textId="77777777" w:rsidTr="00940DF7">
        <w:trPr>
          <w:trHeight w:val="344"/>
        </w:trPr>
        <w:tc>
          <w:tcPr>
            <w:tcW w:w="3600" w:type="dxa"/>
          </w:tcPr>
          <w:p w14:paraId="2EA5164B" w14:textId="48036515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10" w:type="dxa"/>
            <w:gridSpan w:val="3"/>
          </w:tcPr>
          <w:p w14:paraId="0E550DE5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002CB14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4"/>
          </w:tcPr>
          <w:p w14:paraId="3635A3A5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</w:p>
        </w:tc>
      </w:tr>
      <w:tr w:rsidR="008B4B4E" w:rsidRPr="000D4935" w14:paraId="4DC7A655" w14:textId="77777777" w:rsidTr="00940DF7">
        <w:trPr>
          <w:trHeight w:val="344"/>
        </w:trPr>
        <w:tc>
          <w:tcPr>
            <w:tcW w:w="3600" w:type="dxa"/>
          </w:tcPr>
          <w:p w14:paraId="50B87C1B" w14:textId="7F48B15E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E1B1A"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507DF53E" w14:textId="1FDE9E4F" w:rsidR="008B4B4E" w:rsidRPr="000D4935" w:rsidRDefault="001E1B1A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B3638C6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2CB0F6" w14:textId="5E02F0D0" w:rsidR="008B4B4E" w:rsidRPr="000D4935" w:rsidRDefault="001E1B1A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F8DAD93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48C2EF" w14:textId="12D16E7E" w:rsidR="008B4B4E" w:rsidRPr="000D4935" w:rsidRDefault="001E1B1A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76B1F31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</w:tcPr>
          <w:p w14:paraId="439888DF" w14:textId="1D0DBF85" w:rsidR="008B4B4E" w:rsidRPr="000D4935" w:rsidRDefault="001E1B1A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B4B4E" w:rsidRPr="000D4935" w14:paraId="6ADCAA5D" w14:textId="77777777" w:rsidTr="00940DF7">
        <w:trPr>
          <w:trHeight w:val="288"/>
        </w:trPr>
        <w:tc>
          <w:tcPr>
            <w:tcW w:w="3600" w:type="dxa"/>
          </w:tcPr>
          <w:p w14:paraId="7F44E41D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5" w:type="dxa"/>
            <w:gridSpan w:val="8"/>
          </w:tcPr>
          <w:p w14:paraId="10F0398E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D493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4B4E" w:rsidRPr="000D4935" w14:paraId="01F87235" w14:textId="77777777" w:rsidTr="00940DF7">
        <w:tc>
          <w:tcPr>
            <w:tcW w:w="3600" w:type="dxa"/>
          </w:tcPr>
          <w:p w14:paraId="2E80B151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A1F29E6" w14:textId="63EC2C2F" w:rsidR="008B4B4E" w:rsidRPr="000D4935" w:rsidRDefault="001E1B1A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71</w:t>
            </w:r>
            <w:r w:rsidR="00084ACC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877</w:t>
            </w:r>
          </w:p>
        </w:tc>
        <w:tc>
          <w:tcPr>
            <w:tcW w:w="270" w:type="dxa"/>
            <w:vAlign w:val="bottom"/>
          </w:tcPr>
          <w:p w14:paraId="38971C3F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235F80" w14:textId="0C5429DA" w:rsidR="008B4B4E" w:rsidRPr="000D4935" w:rsidRDefault="001E1B1A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65</w:t>
            </w:r>
            <w:r w:rsidR="008B4B4E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286</w:t>
            </w:r>
          </w:p>
        </w:tc>
        <w:tc>
          <w:tcPr>
            <w:tcW w:w="270" w:type="dxa"/>
            <w:vAlign w:val="bottom"/>
          </w:tcPr>
          <w:p w14:paraId="20137756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D5DCCF" w14:textId="427405A3" w:rsidR="008B4B4E" w:rsidRPr="000D4935" w:rsidRDefault="006C4AC3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403</w:t>
            </w:r>
            <w:r w:rsidR="00330425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848</w:t>
            </w:r>
            <w:r w:rsidRPr="000D49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884BE61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37884629" w14:textId="1256A6F5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322</w:t>
            </w:r>
            <w:r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047</w:t>
            </w:r>
            <w:r w:rsidRPr="000D493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B4B4E" w:rsidRPr="000D4935" w14:paraId="0D9ECA9A" w14:textId="77777777" w:rsidTr="00940DF7">
        <w:tc>
          <w:tcPr>
            <w:tcW w:w="3600" w:type="dxa"/>
          </w:tcPr>
          <w:p w14:paraId="33421087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80EA82" w14:textId="6A6C0DA6" w:rsidR="008B4B4E" w:rsidRPr="000D4935" w:rsidRDefault="002B253A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71</w:t>
            </w:r>
            <w:r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877</w:t>
            </w:r>
            <w:r w:rsidRPr="000D49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4B13113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CB49A6B" w14:textId="1AE8CC10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65</w:t>
            </w:r>
            <w:r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286</w:t>
            </w:r>
            <w:r w:rsidRPr="000D49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794BFA8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0896022" w14:textId="60B9A909" w:rsidR="008B4B4E" w:rsidRPr="000D4935" w:rsidRDefault="001E1B1A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71</w:t>
            </w:r>
            <w:r w:rsidR="006C4AC3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877</w:t>
            </w:r>
          </w:p>
        </w:tc>
        <w:tc>
          <w:tcPr>
            <w:tcW w:w="270" w:type="dxa"/>
            <w:vAlign w:val="bottom"/>
          </w:tcPr>
          <w:p w14:paraId="0139B280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  <w:vAlign w:val="bottom"/>
          </w:tcPr>
          <w:p w14:paraId="1D818A2E" w14:textId="2892169A" w:rsidR="008B4B4E" w:rsidRPr="000D4935" w:rsidRDefault="001E1B1A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65</w:t>
            </w:r>
            <w:r w:rsidR="008B4B4E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</w:rPr>
              <w:t>286</w:t>
            </w:r>
          </w:p>
        </w:tc>
      </w:tr>
      <w:tr w:rsidR="008B4B4E" w:rsidRPr="000D4935" w14:paraId="00BBE36D" w14:textId="77777777" w:rsidTr="00940DF7">
        <w:tc>
          <w:tcPr>
            <w:tcW w:w="3600" w:type="dxa"/>
          </w:tcPr>
          <w:p w14:paraId="1FCF244A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</w:t>
            </w:r>
          </w:p>
          <w:p w14:paraId="68AFFEC3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รอการตัดบัญชี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CD7929" w14:textId="2F5EBA5E" w:rsidR="008B4B4E" w:rsidRPr="000D4935" w:rsidRDefault="00EF66DF" w:rsidP="00EF66D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FADF4DB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976308" w14:textId="6BDBD3B9" w:rsidR="008B4B4E" w:rsidRPr="000D4935" w:rsidRDefault="008B4B4E" w:rsidP="0007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DBEEBD7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6A9151" w14:textId="2A58DD44" w:rsidR="008B4B4E" w:rsidRPr="000D4935" w:rsidRDefault="00FA6054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331</w:t>
            </w:r>
            <w:r w:rsidR="00CB156D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971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3558DB8" w14:textId="77777777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A95A6" w14:textId="22942224" w:rsidR="008B4B4E" w:rsidRPr="000D4935" w:rsidRDefault="008B4B4E" w:rsidP="008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30"/>
                <w:szCs w:val="30"/>
              </w:rPr>
              <w:t>761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322320E8" w14:textId="08B22C97" w:rsidR="001C5A98" w:rsidRPr="000D4935" w:rsidRDefault="001C5A98" w:rsidP="00EE4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E4296A4" w14:textId="77777777" w:rsidR="00D07BF5" w:rsidRPr="000D4935" w:rsidRDefault="00D07BF5" w:rsidP="00EE4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A0903A2" w14:textId="77777777" w:rsidR="00D07BF5" w:rsidRPr="000D4935" w:rsidRDefault="00D07BF5" w:rsidP="00EE4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C0AFCE0" w14:textId="77777777" w:rsidR="00D07BF5" w:rsidRPr="000D4935" w:rsidRDefault="00D07BF5" w:rsidP="00EE4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24F185D" w14:textId="77777777" w:rsidR="00D07BF5" w:rsidRPr="000D4935" w:rsidRDefault="00D07BF5" w:rsidP="00EE4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6EFD22F" w14:textId="77777777" w:rsidR="00D07BF5" w:rsidRPr="000D4935" w:rsidRDefault="00D07BF5" w:rsidP="00EE4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FEE82D7" w14:textId="77777777" w:rsidR="00D07BF5" w:rsidRPr="000D4935" w:rsidRDefault="00D07BF5" w:rsidP="00EE4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15FD411" w14:textId="77777777" w:rsidR="00D07BF5" w:rsidRPr="000D4935" w:rsidRDefault="00D07BF5" w:rsidP="00EE4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BC6C7E2" w14:textId="77777777" w:rsidR="00D07BF5" w:rsidRPr="000D4935" w:rsidRDefault="00D07BF5" w:rsidP="00EE4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DDBA813" w14:textId="77777777" w:rsidR="00D07BF5" w:rsidRPr="000D4935" w:rsidRDefault="00D07BF5" w:rsidP="00EE4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D5B2DA5" w14:textId="77777777" w:rsidR="00E354F7" w:rsidRPr="000D4935" w:rsidRDefault="00E354F7" w:rsidP="00EE4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819ECDF" w14:textId="77777777" w:rsidR="00E354F7" w:rsidRPr="000D4935" w:rsidRDefault="00E354F7" w:rsidP="00EE4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6EABF14" w14:textId="77777777" w:rsidR="00E354F7" w:rsidRPr="000D4935" w:rsidRDefault="00E354F7" w:rsidP="00EE4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9E74FD7" w14:textId="77777777" w:rsidR="00D07BF5" w:rsidRPr="000D4935" w:rsidRDefault="00D07BF5" w:rsidP="00EE4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6655B32" w14:textId="77777777" w:rsidR="001C5A98" w:rsidRPr="000D4935" w:rsidRDefault="001C5A98" w:rsidP="00EE4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2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352"/>
        <w:gridCol w:w="270"/>
        <w:gridCol w:w="810"/>
        <w:gridCol w:w="270"/>
        <w:gridCol w:w="990"/>
        <w:gridCol w:w="270"/>
        <w:gridCol w:w="900"/>
        <w:gridCol w:w="360"/>
        <w:gridCol w:w="1260"/>
      </w:tblGrid>
      <w:tr w:rsidR="004F01A0" w:rsidRPr="000D4935" w14:paraId="7D46A0F3" w14:textId="77777777" w:rsidTr="00C34B96">
        <w:trPr>
          <w:trHeight w:val="333"/>
        </w:trPr>
        <w:tc>
          <w:tcPr>
            <w:tcW w:w="2790" w:type="dxa"/>
          </w:tcPr>
          <w:p w14:paraId="6DD9E03F" w14:textId="21E328DB" w:rsidR="004F01A0" w:rsidRPr="000D4935" w:rsidRDefault="00D07BF5" w:rsidP="00C4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0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7"/>
                <w:szCs w:val="27"/>
                <w:shd w:val="clear" w:color="auto" w:fill="E6E6E6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lastRenderedPageBreak/>
              <w:br w:type="column"/>
            </w:r>
            <w:r w:rsidR="004F01A0" w:rsidRPr="000D4935">
              <w:rPr>
                <w:rFonts w:ascii="Angsana New" w:hAnsi="Angsana New"/>
                <w:sz w:val="27"/>
                <w:szCs w:val="27"/>
              </w:rPr>
              <w:br w:type="page"/>
            </w:r>
          </w:p>
        </w:tc>
        <w:tc>
          <w:tcPr>
            <w:tcW w:w="6482" w:type="dxa"/>
            <w:gridSpan w:val="9"/>
            <w:vAlign w:val="bottom"/>
          </w:tcPr>
          <w:p w14:paraId="5A7CB55D" w14:textId="77777777" w:rsidR="004F01A0" w:rsidRPr="000D4935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D4935">
              <w:rPr>
                <w:rFonts w:ascii="Angsana New" w:hAnsi="Angsana New"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4F01A0" w:rsidRPr="000D4935" w14:paraId="2406A182" w14:textId="77777777" w:rsidTr="00C34B96">
        <w:trPr>
          <w:trHeight w:val="139"/>
        </w:trPr>
        <w:tc>
          <w:tcPr>
            <w:tcW w:w="2790" w:type="dxa"/>
          </w:tcPr>
          <w:p w14:paraId="19998743" w14:textId="77777777" w:rsidR="004F01A0" w:rsidRPr="000D4935" w:rsidRDefault="004F01A0" w:rsidP="00C4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7"/>
                <w:szCs w:val="27"/>
                <w:shd w:val="clear" w:color="auto" w:fill="E6E6E6"/>
              </w:rPr>
            </w:pPr>
          </w:p>
        </w:tc>
        <w:tc>
          <w:tcPr>
            <w:tcW w:w="1352" w:type="dxa"/>
            <w:vAlign w:val="bottom"/>
          </w:tcPr>
          <w:p w14:paraId="31E6C7EB" w14:textId="77777777" w:rsidR="004F01A0" w:rsidRPr="000D4935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D904D25" w14:textId="77777777" w:rsidR="004F01A0" w:rsidRPr="000D4935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240" w:type="dxa"/>
            <w:gridSpan w:val="5"/>
            <w:tcBorders>
              <w:bottom w:val="single" w:sz="4" w:space="0" w:color="auto"/>
            </w:tcBorders>
            <w:vAlign w:val="bottom"/>
          </w:tcPr>
          <w:p w14:paraId="23EC8F49" w14:textId="77777777" w:rsidR="004F01A0" w:rsidRPr="000D4935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 xml:space="preserve">บันทึกเป็น </w:t>
            </w:r>
            <w:r w:rsidRPr="000D4935">
              <w:rPr>
                <w:rFonts w:ascii="Angsana New" w:hAnsi="Angsana New"/>
                <w:sz w:val="27"/>
                <w:szCs w:val="27"/>
              </w:rPr>
              <w:t>(</w:t>
            </w:r>
            <w:r w:rsidRPr="000D4935">
              <w:rPr>
                <w:rFonts w:ascii="Angsana New" w:hAnsi="Angsana New"/>
                <w:sz w:val="27"/>
                <w:szCs w:val="27"/>
                <w:cs/>
              </w:rPr>
              <w:t>รายจ่าย</w:t>
            </w:r>
            <w:r w:rsidRPr="000D4935">
              <w:rPr>
                <w:rFonts w:ascii="Angsana New" w:hAnsi="Angsana New"/>
                <w:sz w:val="27"/>
                <w:szCs w:val="27"/>
              </w:rPr>
              <w:t>)</w:t>
            </w:r>
            <w:r w:rsidRPr="000D4935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0D4935">
              <w:rPr>
                <w:rFonts w:ascii="Angsana New" w:hAnsi="Angsana New"/>
                <w:sz w:val="27"/>
                <w:szCs w:val="27"/>
              </w:rPr>
              <w:t>/</w:t>
            </w:r>
            <w:r w:rsidRPr="000D4935">
              <w:rPr>
                <w:rFonts w:ascii="Angsana New" w:hAnsi="Angsana New"/>
                <w:sz w:val="27"/>
                <w:szCs w:val="27"/>
                <w:cs/>
              </w:rPr>
              <w:t xml:space="preserve"> รายได้ใน</w:t>
            </w:r>
          </w:p>
        </w:tc>
        <w:tc>
          <w:tcPr>
            <w:tcW w:w="360" w:type="dxa"/>
            <w:vAlign w:val="bottom"/>
          </w:tcPr>
          <w:p w14:paraId="4541AD53" w14:textId="77777777" w:rsidR="004F01A0" w:rsidRPr="000D4935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03A31FC6" w14:textId="77777777" w:rsidR="004F01A0" w:rsidRPr="000D4935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940DF7" w:rsidRPr="000D4935" w14:paraId="74C9E512" w14:textId="77777777" w:rsidTr="00C34B96">
        <w:trPr>
          <w:trHeight w:val="139"/>
        </w:trPr>
        <w:tc>
          <w:tcPr>
            <w:tcW w:w="2790" w:type="dxa"/>
            <w:vAlign w:val="bottom"/>
          </w:tcPr>
          <w:p w14:paraId="2D6EC302" w14:textId="4EACC79D" w:rsidR="00940DF7" w:rsidRPr="000D4935" w:rsidRDefault="00940DF7" w:rsidP="00940DF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7"/>
                <w:szCs w:val="27"/>
              </w:rPr>
            </w:pPr>
            <w:r w:rsidRPr="000D4935">
              <w:rPr>
                <w:rFonts w:asciiTheme="majorBidi" w:hAnsiTheme="majorBidi"/>
                <w:b/>
                <w:bCs/>
                <w:i/>
                <w:iCs/>
                <w:sz w:val="27"/>
                <w:szCs w:val="27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352" w:type="dxa"/>
            <w:vAlign w:val="bottom"/>
          </w:tcPr>
          <w:p w14:paraId="0D3BE1D8" w14:textId="77777777" w:rsidR="00940DF7" w:rsidRPr="000D4935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     </w:t>
            </w:r>
          </w:p>
          <w:p w14:paraId="4D53E533" w14:textId="1ADCC7D7" w:rsidR="00940DF7" w:rsidRPr="000D4935" w:rsidRDefault="001E1B1A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1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="00940DF7" w:rsidRPr="000D4935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940DF7" w:rsidRPr="000D493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268CA52E" w14:textId="77777777" w:rsidR="00940DF7" w:rsidRPr="000D4935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CA98C68" w14:textId="77777777" w:rsidR="00940DF7" w:rsidRPr="000D4935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F7C628D" w14:textId="77777777" w:rsidR="00940DF7" w:rsidRPr="000D4935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1DD7CF0" w14:textId="77777777" w:rsidR="00940DF7" w:rsidRPr="000D4935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190EC221" w14:textId="77777777" w:rsidR="00940DF7" w:rsidRPr="000D4935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63A35A4" w14:textId="77777777" w:rsidR="00940DF7" w:rsidRPr="000D4935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>ส่วนของ</w:t>
            </w:r>
          </w:p>
          <w:p w14:paraId="6228C39F" w14:textId="77777777" w:rsidR="00940DF7" w:rsidRPr="000D4935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>ผู้ถือหุ้น</w:t>
            </w:r>
          </w:p>
        </w:tc>
        <w:tc>
          <w:tcPr>
            <w:tcW w:w="360" w:type="dxa"/>
            <w:vAlign w:val="bottom"/>
          </w:tcPr>
          <w:p w14:paraId="50E58BF1" w14:textId="77777777" w:rsidR="00940DF7" w:rsidRPr="000D4935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11368CF2" w14:textId="70B3AAAE" w:rsidR="00940DF7" w:rsidRPr="000D4935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ณ วันที่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            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ธันวาคม</w:t>
            </w:r>
          </w:p>
        </w:tc>
      </w:tr>
      <w:tr w:rsidR="00940DF7" w:rsidRPr="000D4935" w14:paraId="41102C26" w14:textId="77777777" w:rsidTr="00C34B96">
        <w:trPr>
          <w:trHeight w:val="279"/>
          <w:tblHeader/>
        </w:trPr>
        <w:tc>
          <w:tcPr>
            <w:tcW w:w="2790" w:type="dxa"/>
          </w:tcPr>
          <w:p w14:paraId="0065D67C" w14:textId="77777777" w:rsidR="00940DF7" w:rsidRPr="000D4935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482" w:type="dxa"/>
            <w:gridSpan w:val="9"/>
          </w:tcPr>
          <w:p w14:paraId="5DE1F8BC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940DF7" w:rsidRPr="000D4935" w14:paraId="10A4FE0B" w14:textId="77777777" w:rsidTr="00C34B96">
        <w:trPr>
          <w:trHeight w:val="279"/>
          <w:tblHeader/>
        </w:trPr>
        <w:tc>
          <w:tcPr>
            <w:tcW w:w="2790" w:type="dxa"/>
          </w:tcPr>
          <w:p w14:paraId="5E627BA2" w14:textId="5475E7D1" w:rsidR="00940DF7" w:rsidRPr="000D4935" w:rsidRDefault="001E1B1A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2563</w:t>
            </w:r>
          </w:p>
        </w:tc>
        <w:tc>
          <w:tcPr>
            <w:tcW w:w="6482" w:type="dxa"/>
            <w:gridSpan w:val="9"/>
          </w:tcPr>
          <w:p w14:paraId="032DD730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</w:pPr>
          </w:p>
        </w:tc>
      </w:tr>
      <w:tr w:rsidR="00940DF7" w:rsidRPr="000D4935" w14:paraId="166852B4" w14:textId="77777777" w:rsidTr="00C34B96">
        <w:trPr>
          <w:trHeight w:val="139"/>
        </w:trPr>
        <w:tc>
          <w:tcPr>
            <w:tcW w:w="2790" w:type="dxa"/>
          </w:tcPr>
          <w:p w14:paraId="247A8C97" w14:textId="77777777" w:rsidR="00940DF7" w:rsidRPr="000D4935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D493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2" w:type="dxa"/>
          </w:tcPr>
          <w:p w14:paraId="0C704E15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4B702B35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29367735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2987F5C3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</w:tcPr>
          <w:p w14:paraId="5FEBF495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7A12E18D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4163CDDE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</w:tcPr>
          <w:p w14:paraId="2CDD8A00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</w:tcPr>
          <w:p w14:paraId="4A03FF5C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940DF7" w:rsidRPr="000D4935" w14:paraId="34B6BEDB" w14:textId="77777777" w:rsidTr="00C34B96">
        <w:trPr>
          <w:trHeight w:val="139"/>
        </w:trPr>
        <w:tc>
          <w:tcPr>
            <w:tcW w:w="2790" w:type="dxa"/>
          </w:tcPr>
          <w:p w14:paraId="3B39748B" w14:textId="77777777" w:rsidR="00940DF7" w:rsidRPr="000D4935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27"/>
                <w:szCs w:val="27"/>
                <w:cs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>ลูกหนี้การค้าและลูกหนี้อื่น</w:t>
            </w:r>
            <w:r w:rsidRPr="000D4935">
              <w:rPr>
                <w:rFonts w:ascii="Angsana New" w:hAnsi="Angsana New"/>
                <w:color w:val="0000FF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352" w:type="dxa"/>
          </w:tcPr>
          <w:p w14:paraId="2638D855" w14:textId="77777777" w:rsidR="00940DF7" w:rsidRPr="000D4935" w:rsidRDefault="00940DF7" w:rsidP="00940D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6DCFF491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5DE647A6" w14:textId="77777777" w:rsidR="00940DF7" w:rsidRPr="000D4935" w:rsidRDefault="00940DF7" w:rsidP="00940DF7">
            <w:pPr>
              <w:pStyle w:val="acctfourfigures"/>
              <w:tabs>
                <w:tab w:val="clear" w:pos="765"/>
              </w:tabs>
              <w:spacing w:line="240" w:lineRule="atLeast"/>
              <w:ind w:left="-38" w:right="72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66579793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</w:tcPr>
          <w:p w14:paraId="495ECE4D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551D2907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5ABBCF34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</w:tcPr>
          <w:p w14:paraId="7208D9AD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</w:tcPr>
          <w:p w14:paraId="5893AF3E" w14:textId="77777777" w:rsidR="00940DF7" w:rsidRPr="000D4935" w:rsidRDefault="00940DF7" w:rsidP="00940D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940DF7" w:rsidRPr="000D4935" w14:paraId="0386986A" w14:textId="77777777" w:rsidTr="00C34B96">
        <w:trPr>
          <w:trHeight w:val="139"/>
        </w:trPr>
        <w:tc>
          <w:tcPr>
            <w:tcW w:w="2790" w:type="dxa"/>
          </w:tcPr>
          <w:p w14:paraId="61C4AF86" w14:textId="77777777" w:rsidR="00940DF7" w:rsidRPr="000D4935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 xml:space="preserve">   </w:t>
            </w:r>
            <w:r w:rsidRPr="000D4935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(หนี้สงสัยจะสูญ)</w:t>
            </w:r>
          </w:p>
        </w:tc>
        <w:tc>
          <w:tcPr>
            <w:tcW w:w="1352" w:type="dxa"/>
          </w:tcPr>
          <w:p w14:paraId="518E8AF5" w14:textId="7C1F6E51" w:rsidR="00940DF7" w:rsidRPr="000D4935" w:rsidRDefault="001E1B1A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221</w:t>
            </w:r>
          </w:p>
        </w:tc>
        <w:tc>
          <w:tcPr>
            <w:tcW w:w="270" w:type="dxa"/>
          </w:tcPr>
          <w:p w14:paraId="6475CCB1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163A8D87" w14:textId="1A809D77" w:rsidR="00940DF7" w:rsidRPr="000D4935" w:rsidRDefault="001E1B1A" w:rsidP="00940DF7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198</w:t>
            </w:r>
          </w:p>
        </w:tc>
        <w:tc>
          <w:tcPr>
            <w:tcW w:w="270" w:type="dxa"/>
          </w:tcPr>
          <w:p w14:paraId="5F5424BF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3A128FC6" w14:textId="409CF5DA" w:rsidR="00940DF7" w:rsidRPr="000D4935" w:rsidRDefault="00C34B96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75227758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464951B2" w14:textId="60908116" w:rsidR="00940DF7" w:rsidRPr="000D4935" w:rsidRDefault="00C34B96" w:rsidP="00940DF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</w:tcPr>
          <w:p w14:paraId="05CFF4B5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</w:tcPr>
          <w:p w14:paraId="15EB6B78" w14:textId="6655FBC4" w:rsidR="00940DF7" w:rsidRPr="000D4935" w:rsidRDefault="001E1B1A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419</w:t>
            </w:r>
          </w:p>
        </w:tc>
      </w:tr>
      <w:tr w:rsidR="00940DF7" w:rsidRPr="000D4935" w14:paraId="198BE7BD" w14:textId="77777777" w:rsidTr="00C34B96">
        <w:trPr>
          <w:trHeight w:val="139"/>
        </w:trPr>
        <w:tc>
          <w:tcPr>
            <w:tcW w:w="2790" w:type="dxa"/>
          </w:tcPr>
          <w:p w14:paraId="5D91C85D" w14:textId="77777777" w:rsidR="00940DF7" w:rsidRPr="000D4935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 xml:space="preserve">สินค้าคงเหลือ </w:t>
            </w:r>
            <w:r w:rsidRPr="000D4935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(ค่าเผื่อการลดมูลค่า)</w:t>
            </w:r>
          </w:p>
        </w:tc>
        <w:tc>
          <w:tcPr>
            <w:tcW w:w="1352" w:type="dxa"/>
          </w:tcPr>
          <w:p w14:paraId="3CC077EB" w14:textId="09C9DF58" w:rsidR="00940DF7" w:rsidRPr="000D4935" w:rsidRDefault="001E1B1A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="00066086" w:rsidRPr="000D4935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640</w:t>
            </w:r>
          </w:p>
        </w:tc>
        <w:tc>
          <w:tcPr>
            <w:tcW w:w="270" w:type="dxa"/>
          </w:tcPr>
          <w:p w14:paraId="3EC54DEF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324BA251" w14:textId="6FDFF9CF" w:rsidR="00940DF7" w:rsidRPr="000D4935" w:rsidRDefault="00DA7366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843</w:t>
            </w:r>
          </w:p>
        </w:tc>
        <w:tc>
          <w:tcPr>
            <w:tcW w:w="270" w:type="dxa"/>
          </w:tcPr>
          <w:p w14:paraId="1A9EC4C3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</w:tcPr>
          <w:p w14:paraId="57EF1D51" w14:textId="1E576784" w:rsidR="00940DF7" w:rsidRPr="000D4935" w:rsidRDefault="00C34B96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0B449A46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61DF2DD8" w14:textId="1A2AE4EF" w:rsidR="00940DF7" w:rsidRPr="000D4935" w:rsidRDefault="00C34B96" w:rsidP="00940DF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</w:tcPr>
          <w:p w14:paraId="49EE9D12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</w:tcPr>
          <w:p w14:paraId="620CA111" w14:textId="706B5D27" w:rsidR="00940DF7" w:rsidRPr="000D4935" w:rsidRDefault="001E1B1A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="00C34B96" w:rsidRPr="000D4935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="00DA7366">
              <w:rPr>
                <w:rFonts w:ascii="Angsana New" w:hAnsi="Angsana New"/>
                <w:sz w:val="27"/>
                <w:szCs w:val="27"/>
                <w:lang w:bidi="th-TH"/>
              </w:rPr>
              <w:t>483</w:t>
            </w:r>
          </w:p>
        </w:tc>
      </w:tr>
      <w:tr w:rsidR="00940DF7" w:rsidRPr="000D4935" w14:paraId="1FAD51DD" w14:textId="77777777" w:rsidTr="00C34B96">
        <w:trPr>
          <w:trHeight w:val="139"/>
        </w:trPr>
        <w:tc>
          <w:tcPr>
            <w:tcW w:w="2790" w:type="dxa"/>
          </w:tcPr>
          <w:p w14:paraId="2745F9FB" w14:textId="77777777" w:rsidR="00940DF7" w:rsidRPr="000D4935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7"/>
                <w:szCs w:val="27"/>
                <w:cs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>สินทรัพย์หมุนเวียนอื่น</w:t>
            </w:r>
          </w:p>
        </w:tc>
        <w:tc>
          <w:tcPr>
            <w:tcW w:w="1352" w:type="dxa"/>
          </w:tcPr>
          <w:p w14:paraId="4293CE20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left" w:pos="988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3B578774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27F44136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38" w:right="-108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607686D0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</w:tcPr>
          <w:p w14:paraId="3E1EBD5E" w14:textId="17E2DB3E" w:rsidR="00940DF7" w:rsidRPr="000D4935" w:rsidRDefault="00940DF7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3C5396E4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6DD07733" w14:textId="39D0BCAC" w:rsidR="00940DF7" w:rsidRPr="000D4935" w:rsidRDefault="00940DF7" w:rsidP="00940DF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38"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</w:tcPr>
          <w:p w14:paraId="7179DF94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</w:tcPr>
          <w:p w14:paraId="6B831AF0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left" w:pos="988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940DF7" w:rsidRPr="000D4935" w14:paraId="7E0AA663" w14:textId="77777777" w:rsidTr="00C34B96">
        <w:trPr>
          <w:trHeight w:val="139"/>
        </w:trPr>
        <w:tc>
          <w:tcPr>
            <w:tcW w:w="2790" w:type="dxa"/>
          </w:tcPr>
          <w:p w14:paraId="572A5BAF" w14:textId="77777777" w:rsidR="00940DF7" w:rsidRPr="000D4935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7"/>
                <w:szCs w:val="27"/>
                <w:cs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 xml:space="preserve">   </w:t>
            </w:r>
            <w:r w:rsidRPr="000D4935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(ค่าเผื่อการลดมูลค่า)</w:t>
            </w:r>
          </w:p>
        </w:tc>
        <w:tc>
          <w:tcPr>
            <w:tcW w:w="1352" w:type="dxa"/>
          </w:tcPr>
          <w:p w14:paraId="0F0C1E98" w14:textId="6AAB839D" w:rsidR="00940DF7" w:rsidRPr="000D4935" w:rsidRDefault="001E1B1A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EFE74C6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62D2BBAD" w14:textId="425C3D70" w:rsidR="00940DF7" w:rsidRPr="000D4935" w:rsidRDefault="00C34B96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</w:rPr>
              <w:t>(</w:t>
            </w:r>
            <w:r w:rsidR="001E1B1A" w:rsidRPr="000D4935">
              <w:rPr>
                <w:rFonts w:ascii="Angsana New" w:hAnsi="Angsana New"/>
                <w:sz w:val="27"/>
                <w:szCs w:val="27"/>
                <w:lang w:val="en-US"/>
              </w:rPr>
              <w:t>13</w:t>
            </w:r>
            <w:r w:rsidRPr="000D4935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4976BD54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</w:tcPr>
          <w:p w14:paraId="6B4A256A" w14:textId="2B9719EF" w:rsidR="00940DF7" w:rsidRPr="000D4935" w:rsidRDefault="00F6369D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168A54E9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53E83CCB" w14:textId="5ECA9E9E" w:rsidR="00940DF7" w:rsidRPr="000D4935" w:rsidRDefault="00F6369D" w:rsidP="00940DF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</w:tcPr>
          <w:p w14:paraId="0F7122E6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</w:tcPr>
          <w:p w14:paraId="02547B4B" w14:textId="30142656" w:rsidR="00940DF7" w:rsidRPr="000D4935" w:rsidRDefault="00C34B96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(</w:t>
            </w:r>
            <w:r w:rsidR="001E1B1A"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6</w:t>
            </w: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</w:tr>
      <w:tr w:rsidR="00940DF7" w:rsidRPr="000D4935" w14:paraId="0AC443B0" w14:textId="77777777" w:rsidTr="00C34B96">
        <w:trPr>
          <w:trHeight w:val="139"/>
        </w:trPr>
        <w:tc>
          <w:tcPr>
            <w:tcW w:w="2790" w:type="dxa"/>
          </w:tcPr>
          <w:p w14:paraId="799E225E" w14:textId="77777777" w:rsidR="00940DF7" w:rsidRPr="000D4935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 xml:space="preserve">ที่ดิน อาคารและอุปกรณ์ </w:t>
            </w:r>
          </w:p>
        </w:tc>
        <w:tc>
          <w:tcPr>
            <w:tcW w:w="1352" w:type="dxa"/>
          </w:tcPr>
          <w:p w14:paraId="42997166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left" w:pos="988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13A03CA2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0542DFE2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38" w:right="-108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71938A16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</w:tcPr>
          <w:p w14:paraId="4425558B" w14:textId="4C6E3D7D" w:rsidR="00940DF7" w:rsidRPr="000D4935" w:rsidRDefault="00C34B96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674F9088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7268A5D8" w14:textId="3C39C452" w:rsidR="00940DF7" w:rsidRPr="000D4935" w:rsidRDefault="00C34B96" w:rsidP="00940DF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38"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</w:tcPr>
          <w:p w14:paraId="33AF33A6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</w:tcPr>
          <w:p w14:paraId="635D3B99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left" w:pos="988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940DF7" w:rsidRPr="000D4935" w14:paraId="6EC36E44" w14:textId="77777777" w:rsidTr="00C34B96">
        <w:trPr>
          <w:trHeight w:val="139"/>
        </w:trPr>
        <w:tc>
          <w:tcPr>
            <w:tcW w:w="2790" w:type="dxa"/>
          </w:tcPr>
          <w:p w14:paraId="26656804" w14:textId="77777777" w:rsidR="00940DF7" w:rsidRPr="000D4935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0D4935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352" w:type="dxa"/>
          </w:tcPr>
          <w:p w14:paraId="1B543A52" w14:textId="18ABF5EE" w:rsidR="00940DF7" w:rsidRPr="000D4935" w:rsidRDefault="001E1B1A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6</w:t>
            </w:r>
            <w:r w:rsidR="00066086" w:rsidRPr="000D4935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043</w:t>
            </w:r>
          </w:p>
        </w:tc>
        <w:tc>
          <w:tcPr>
            <w:tcW w:w="270" w:type="dxa"/>
          </w:tcPr>
          <w:p w14:paraId="094E1F9A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151F192F" w14:textId="57D1727A" w:rsidR="00940DF7" w:rsidRPr="000D4935" w:rsidRDefault="001E1B1A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="00C34B96" w:rsidRPr="000D4935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179</w:t>
            </w:r>
          </w:p>
        </w:tc>
        <w:tc>
          <w:tcPr>
            <w:tcW w:w="270" w:type="dxa"/>
          </w:tcPr>
          <w:p w14:paraId="6515E96D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</w:tcPr>
          <w:p w14:paraId="14A8F422" w14:textId="07E885D7" w:rsidR="00940DF7" w:rsidRPr="000D4935" w:rsidRDefault="00C34B96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30AA87A8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19230091" w14:textId="7E6341AC" w:rsidR="00940DF7" w:rsidRPr="000D4935" w:rsidRDefault="00C34B96" w:rsidP="00940DF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</w:tcPr>
          <w:p w14:paraId="6ED9678E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</w:tcPr>
          <w:p w14:paraId="2566AB39" w14:textId="3B8E9BFB" w:rsidR="00940DF7" w:rsidRPr="000D4935" w:rsidRDefault="001E1B1A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8</w:t>
            </w:r>
            <w:r w:rsidR="00C34B96" w:rsidRPr="000D4935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222</w:t>
            </w:r>
          </w:p>
        </w:tc>
      </w:tr>
      <w:tr w:rsidR="00CB3EC4" w:rsidRPr="000D4935" w14:paraId="507B37F9" w14:textId="77777777" w:rsidTr="00C34B96">
        <w:trPr>
          <w:trHeight w:val="139"/>
        </w:trPr>
        <w:tc>
          <w:tcPr>
            <w:tcW w:w="2790" w:type="dxa"/>
          </w:tcPr>
          <w:p w14:paraId="65B57658" w14:textId="77777777" w:rsidR="007E58B8" w:rsidRPr="000D4935" w:rsidRDefault="007E58B8" w:rsidP="007E5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>สินทรัพย์สิทธิการใช้</w:t>
            </w:r>
          </w:p>
          <w:p w14:paraId="060C2E16" w14:textId="7D89F49E" w:rsidR="00CB3EC4" w:rsidRPr="000D4935" w:rsidRDefault="007E58B8" w:rsidP="00066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0D4935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352" w:type="dxa"/>
          </w:tcPr>
          <w:p w14:paraId="12CB9DC9" w14:textId="77777777" w:rsidR="007A0E7A" w:rsidRPr="000D4935" w:rsidRDefault="007A0E7A" w:rsidP="007A0E7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1C50BF83" w14:textId="2870DAF9" w:rsidR="00CB3EC4" w:rsidRPr="000D4935" w:rsidRDefault="007A0E7A" w:rsidP="0007190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 xml:space="preserve">      -</w:t>
            </w:r>
          </w:p>
        </w:tc>
        <w:tc>
          <w:tcPr>
            <w:tcW w:w="270" w:type="dxa"/>
          </w:tcPr>
          <w:p w14:paraId="60CFBCEF" w14:textId="77777777" w:rsidR="00CB3EC4" w:rsidRPr="000D4935" w:rsidRDefault="00CB3EC4" w:rsidP="0006608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0C8D49B8" w14:textId="77777777" w:rsidR="007A0E7A" w:rsidRPr="000D4935" w:rsidRDefault="007A0E7A" w:rsidP="007A0E7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1C900D72" w14:textId="63ED68AB" w:rsidR="00CB3EC4" w:rsidRPr="000D4935" w:rsidRDefault="007A0E7A" w:rsidP="0006608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(</w:t>
            </w:r>
            <w:r w:rsidR="001E1B1A"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35</w:t>
            </w: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  <w:tc>
          <w:tcPr>
            <w:tcW w:w="270" w:type="dxa"/>
          </w:tcPr>
          <w:p w14:paraId="5D60821D" w14:textId="77777777" w:rsidR="00CB3EC4" w:rsidRPr="000D4935" w:rsidRDefault="00CB3EC4" w:rsidP="0006608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</w:tcPr>
          <w:p w14:paraId="12738BAA" w14:textId="77777777" w:rsidR="007A0E7A" w:rsidRPr="000D4935" w:rsidRDefault="007A0E7A" w:rsidP="007A0E7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  <w:p w14:paraId="5A6C791C" w14:textId="75C1B6CC" w:rsidR="00CB3EC4" w:rsidRPr="000D4935" w:rsidRDefault="007A0E7A" w:rsidP="0006608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0E6F1A91" w14:textId="77777777" w:rsidR="00CB3EC4" w:rsidRPr="000D4935" w:rsidRDefault="00CB3EC4" w:rsidP="0006608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238E993C" w14:textId="77777777" w:rsidR="007A0E7A" w:rsidRPr="000D4935" w:rsidRDefault="007A0E7A" w:rsidP="007A0E7A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575AD5A9" w14:textId="309966A5" w:rsidR="00CB3EC4" w:rsidRPr="000D4935" w:rsidRDefault="007A0E7A" w:rsidP="00066086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</w:tcPr>
          <w:p w14:paraId="52C39BF2" w14:textId="77777777" w:rsidR="00CB3EC4" w:rsidRPr="000D4935" w:rsidRDefault="00CB3EC4" w:rsidP="0006608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</w:tcPr>
          <w:p w14:paraId="0803853D" w14:textId="77777777" w:rsidR="007A0E7A" w:rsidRPr="000D4935" w:rsidRDefault="007A0E7A" w:rsidP="007A0E7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35426DCE" w14:textId="0286BE13" w:rsidR="00CB3EC4" w:rsidRPr="000D4935" w:rsidRDefault="007A0E7A" w:rsidP="0006608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(</w:t>
            </w:r>
            <w:r w:rsidR="001E1B1A"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35</w:t>
            </w: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</w:tr>
      <w:tr w:rsidR="00940DF7" w:rsidRPr="000D4935" w14:paraId="53F37C43" w14:textId="77777777" w:rsidTr="00C34B96">
        <w:trPr>
          <w:trHeight w:val="139"/>
        </w:trPr>
        <w:tc>
          <w:tcPr>
            <w:tcW w:w="2790" w:type="dxa"/>
          </w:tcPr>
          <w:p w14:paraId="5A6A0842" w14:textId="77777777" w:rsidR="00940DF7" w:rsidRPr="000D4935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 w:hint="cs"/>
                <w:sz w:val="27"/>
                <w:szCs w:val="27"/>
                <w:cs/>
              </w:rPr>
              <w:t>ประมาณการหนี้สินสำหรับ</w:t>
            </w:r>
            <w:r w:rsidRPr="000D4935">
              <w:rPr>
                <w:rFonts w:ascii="Angsana New" w:hAnsi="Angsana New"/>
                <w:sz w:val="27"/>
                <w:szCs w:val="27"/>
                <w:cs/>
              </w:rPr>
              <w:t xml:space="preserve">ผลประโยชน์พนักงาน </w:t>
            </w:r>
          </w:p>
        </w:tc>
        <w:tc>
          <w:tcPr>
            <w:tcW w:w="1352" w:type="dxa"/>
          </w:tcPr>
          <w:p w14:paraId="079C911A" w14:textId="77777777" w:rsidR="00066086" w:rsidRPr="000D4935" w:rsidRDefault="00066086" w:rsidP="0006608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  <w:p w14:paraId="1284F37E" w14:textId="3738D07F" w:rsidR="00940DF7" w:rsidRPr="000D4935" w:rsidRDefault="001E1B1A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57</w:t>
            </w:r>
            <w:r w:rsidR="00066086"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429</w:t>
            </w:r>
          </w:p>
        </w:tc>
        <w:tc>
          <w:tcPr>
            <w:tcW w:w="270" w:type="dxa"/>
          </w:tcPr>
          <w:p w14:paraId="117DEEFC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</w:tcPr>
          <w:p w14:paraId="1F4DDB04" w14:textId="77777777" w:rsidR="00C34B96" w:rsidRPr="000D4935" w:rsidRDefault="00C34B96" w:rsidP="00C34B9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41C523CA" w14:textId="1E4C6ED6" w:rsidR="00940DF7" w:rsidRPr="000D4935" w:rsidRDefault="001E1B1A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="00CF1571" w:rsidRPr="000D4935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="00092A6D"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52</w:t>
            </w:r>
            <w:r w:rsidR="00785866"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2FADB8B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BCD02E1" w14:textId="77777777" w:rsidR="00C34B96" w:rsidRPr="000D4935" w:rsidRDefault="00C34B96" w:rsidP="00C34B9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23FD32DE" w14:textId="768A6E59" w:rsidR="00940DF7" w:rsidRPr="000D4935" w:rsidRDefault="00092A6D" w:rsidP="00940DF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99</w:t>
            </w:r>
            <w:r w:rsidR="00785866"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395311C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688A35FB" w14:textId="77777777" w:rsidR="00E918EA" w:rsidRDefault="00E918EA" w:rsidP="00E918EA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3D00B222" w14:textId="77FAB8A3" w:rsidR="00940DF7" w:rsidRPr="000D4935" w:rsidRDefault="00E918EA" w:rsidP="00940DF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</w:tcPr>
          <w:p w14:paraId="5EBE8EC7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5C0E15EA" w14:textId="77777777" w:rsidR="00C34B96" w:rsidRPr="000D4935" w:rsidRDefault="00C34B96" w:rsidP="00C34B9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  <w:p w14:paraId="552051EB" w14:textId="6FF346FE" w:rsidR="00940DF7" w:rsidRPr="000D4935" w:rsidRDefault="001E1B1A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60</w:t>
            </w:r>
            <w:r w:rsidR="000C05FB"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945</w:t>
            </w:r>
          </w:p>
        </w:tc>
      </w:tr>
      <w:tr w:rsidR="00940DF7" w:rsidRPr="000D4935" w14:paraId="2AD384D8" w14:textId="77777777" w:rsidTr="00361579">
        <w:trPr>
          <w:trHeight w:val="139"/>
        </w:trPr>
        <w:tc>
          <w:tcPr>
            <w:tcW w:w="2790" w:type="dxa"/>
          </w:tcPr>
          <w:p w14:paraId="3EF2F2A7" w14:textId="77777777" w:rsidR="00940DF7" w:rsidRPr="000D4935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>ผลขาดทุนทางภาษี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0953C21E" w14:textId="5BD88A64" w:rsidR="00940DF7" w:rsidRPr="000D4935" w:rsidRDefault="001E1B1A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224</w:t>
            </w:r>
          </w:p>
        </w:tc>
        <w:tc>
          <w:tcPr>
            <w:tcW w:w="270" w:type="dxa"/>
          </w:tcPr>
          <w:p w14:paraId="6D4ABD61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7503330" w14:textId="6FF1FB33" w:rsidR="00940DF7" w:rsidRPr="000D4935" w:rsidRDefault="00251995" w:rsidP="00940DF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0AC8A982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1B9760" w14:textId="313EBE00" w:rsidR="00940DF7" w:rsidRPr="000D4935" w:rsidRDefault="00251995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708B0BB9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14DADD9" w14:textId="4F0BE42F" w:rsidR="00940DF7" w:rsidRPr="000D4935" w:rsidRDefault="00251995" w:rsidP="00940DF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</w:tcPr>
          <w:p w14:paraId="3C131834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944979" w14:textId="06EB9A85" w:rsidR="00940DF7" w:rsidRPr="000D4935" w:rsidRDefault="001E1B1A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224</w:t>
            </w:r>
          </w:p>
        </w:tc>
      </w:tr>
      <w:tr w:rsidR="00940DF7" w:rsidRPr="000D4935" w14:paraId="35899788" w14:textId="77777777" w:rsidTr="00C34B96">
        <w:trPr>
          <w:trHeight w:val="296"/>
        </w:trPr>
        <w:tc>
          <w:tcPr>
            <w:tcW w:w="2790" w:type="dxa"/>
          </w:tcPr>
          <w:p w14:paraId="0F9C1CCD" w14:textId="77777777" w:rsidR="00940DF7" w:rsidRPr="000D4935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73099F24" w14:textId="499DE762" w:rsidR="00940DF7" w:rsidRPr="000D4935" w:rsidRDefault="001E1B1A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65</w:t>
            </w:r>
            <w:r w:rsidR="00066086"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564</w:t>
            </w:r>
          </w:p>
        </w:tc>
        <w:tc>
          <w:tcPr>
            <w:tcW w:w="270" w:type="dxa"/>
          </w:tcPr>
          <w:p w14:paraId="532B0A88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FF752" w14:textId="6B2AC9DB" w:rsidR="00940DF7" w:rsidRPr="000D4935" w:rsidRDefault="001E1B1A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</w:t>
            </w:r>
            <w:r w:rsidR="00A96700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</w:t>
            </w:r>
            <w:r w:rsidR="00D94F6A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9</w:t>
            </w:r>
            <w:r w:rsidR="00785866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1FFDE8D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9B84B" w14:textId="31B3B43E" w:rsidR="00940DF7" w:rsidRPr="000D4935" w:rsidRDefault="006E3E65" w:rsidP="00940DF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99</w:t>
            </w:r>
            <w:r w:rsidR="00785866" w:rsidRPr="000D493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</w:t>
            </w:r>
          </w:p>
        </w:tc>
        <w:tc>
          <w:tcPr>
            <w:tcW w:w="270" w:type="dxa"/>
          </w:tcPr>
          <w:p w14:paraId="0FEFCC79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D83EC69" w14:textId="1945C643" w:rsidR="00940DF7" w:rsidRPr="000D4935" w:rsidRDefault="00E918EA" w:rsidP="00940DF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</w:tcPr>
          <w:p w14:paraId="49117751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E1B39EA" w14:textId="6BC3C242" w:rsidR="00940DF7" w:rsidRPr="000D4935" w:rsidRDefault="001E1B1A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72</w:t>
            </w:r>
            <w:r w:rsidR="00C42D59"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252</w:t>
            </w:r>
          </w:p>
        </w:tc>
      </w:tr>
      <w:tr w:rsidR="00940DF7" w:rsidRPr="000D4935" w14:paraId="60C84217" w14:textId="77777777" w:rsidTr="00C34B96">
        <w:trPr>
          <w:trHeight w:val="208"/>
        </w:trPr>
        <w:tc>
          <w:tcPr>
            <w:tcW w:w="2790" w:type="dxa"/>
          </w:tcPr>
          <w:p w14:paraId="7A8707DB" w14:textId="77777777" w:rsidR="00940DF7" w:rsidRPr="000D4935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29455964" w14:textId="77777777" w:rsidR="00940DF7" w:rsidRPr="000D4935" w:rsidRDefault="00940DF7" w:rsidP="00940DF7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64831C7B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4E87BA5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35DC1E11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87A43B2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6583F57A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26D4627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</w:tcPr>
          <w:p w14:paraId="0529112D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3849802" w14:textId="77777777" w:rsidR="00940DF7" w:rsidRPr="000D4935" w:rsidRDefault="00940DF7" w:rsidP="00940DF7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</w:tr>
      <w:tr w:rsidR="00940DF7" w:rsidRPr="000D4935" w14:paraId="66E70F77" w14:textId="77777777" w:rsidTr="00C34B96">
        <w:trPr>
          <w:trHeight w:val="139"/>
        </w:trPr>
        <w:tc>
          <w:tcPr>
            <w:tcW w:w="2790" w:type="dxa"/>
          </w:tcPr>
          <w:p w14:paraId="7D9C637D" w14:textId="77777777" w:rsidR="00940DF7" w:rsidRPr="000D4935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D493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2" w:type="dxa"/>
          </w:tcPr>
          <w:p w14:paraId="73A1AB44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1C344F75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1DD909CE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2A59F68F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</w:tcPr>
          <w:p w14:paraId="585493CE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3FB72718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706394B7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</w:tcPr>
          <w:p w14:paraId="374D17E2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</w:tcPr>
          <w:p w14:paraId="239A060E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940DF7" w:rsidRPr="000D4935" w14:paraId="64B269E2" w14:textId="77777777" w:rsidTr="00C34B96">
        <w:trPr>
          <w:trHeight w:val="139"/>
        </w:trPr>
        <w:tc>
          <w:tcPr>
            <w:tcW w:w="2790" w:type="dxa"/>
          </w:tcPr>
          <w:p w14:paraId="494933E7" w14:textId="77777777" w:rsidR="00940DF7" w:rsidRPr="000D4935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27"/>
                <w:szCs w:val="27"/>
                <w:cs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1352" w:type="dxa"/>
          </w:tcPr>
          <w:p w14:paraId="1858FF6F" w14:textId="77777777" w:rsidR="00940DF7" w:rsidRPr="000D4935" w:rsidRDefault="00940DF7" w:rsidP="00940D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294C08FC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65018635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38" w:right="-108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06869738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</w:tcPr>
          <w:p w14:paraId="7463EB66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384AA0C4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22064AA8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</w:tcPr>
          <w:p w14:paraId="666AE57F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</w:tcPr>
          <w:p w14:paraId="2DF32A81" w14:textId="77777777" w:rsidR="00940DF7" w:rsidRPr="000D4935" w:rsidRDefault="00940DF7" w:rsidP="00940D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940DF7" w:rsidRPr="000D4935" w14:paraId="36FC91A5" w14:textId="77777777" w:rsidTr="00C34B96">
        <w:trPr>
          <w:trHeight w:val="139"/>
        </w:trPr>
        <w:tc>
          <w:tcPr>
            <w:tcW w:w="2790" w:type="dxa"/>
          </w:tcPr>
          <w:p w14:paraId="2B94E6D5" w14:textId="77777777" w:rsidR="00940DF7" w:rsidRPr="000D4935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 xml:space="preserve">   </w:t>
            </w:r>
            <w:r w:rsidRPr="000D4935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(การตีราคาเพิ่ม)</w:t>
            </w:r>
          </w:p>
        </w:tc>
        <w:tc>
          <w:tcPr>
            <w:tcW w:w="1352" w:type="dxa"/>
          </w:tcPr>
          <w:p w14:paraId="0A684A28" w14:textId="475B243E" w:rsidR="00940DF7" w:rsidRPr="000D4935" w:rsidRDefault="00066086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(</w:t>
            </w:r>
            <w:r w:rsidR="001E1B1A"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322</w:t>
            </w: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1E1B1A"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001</w:t>
            </w: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  <w:tc>
          <w:tcPr>
            <w:tcW w:w="270" w:type="dxa"/>
          </w:tcPr>
          <w:p w14:paraId="5DF18CAA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16AE2F13" w14:textId="52CF1EA3" w:rsidR="00940DF7" w:rsidRPr="000D4935" w:rsidRDefault="00A60BFC" w:rsidP="00940DF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3350B329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</w:tcPr>
          <w:p w14:paraId="39F5FBC5" w14:textId="38635601" w:rsidR="00940DF7" w:rsidRPr="000D4935" w:rsidRDefault="00A60BFC" w:rsidP="00940DF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</w:rPr>
              <w:t xml:space="preserve">     (</w:t>
            </w:r>
            <w:r w:rsidR="001E1B1A" w:rsidRPr="000D4935">
              <w:rPr>
                <w:rFonts w:ascii="Angsana New" w:hAnsi="Angsana New"/>
                <w:sz w:val="27"/>
                <w:szCs w:val="27"/>
                <w:lang w:val="en-US"/>
              </w:rPr>
              <w:t>82</w:t>
            </w:r>
            <w:r w:rsidRPr="000D4935">
              <w:rPr>
                <w:rFonts w:ascii="Angsana New" w:hAnsi="Angsana New"/>
                <w:sz w:val="27"/>
                <w:szCs w:val="27"/>
              </w:rPr>
              <w:t>,</w:t>
            </w:r>
            <w:r w:rsidR="001E1B1A" w:rsidRPr="000D4935">
              <w:rPr>
                <w:rFonts w:ascii="Angsana New" w:hAnsi="Angsana New"/>
                <w:sz w:val="27"/>
                <w:szCs w:val="27"/>
                <w:lang w:val="en-US"/>
              </w:rPr>
              <w:t>00</w:t>
            </w:r>
            <w:r w:rsidR="00785866" w:rsidRPr="000D4935">
              <w:rPr>
                <w:rFonts w:ascii="Angsana New" w:hAnsi="Angsana New"/>
                <w:sz w:val="27"/>
                <w:szCs w:val="27"/>
                <w:lang w:val="en-US"/>
              </w:rPr>
              <w:t>9</w:t>
            </w:r>
            <w:r w:rsidRPr="000D4935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2CC8802C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22E9D607" w14:textId="4F194D12" w:rsidR="00940DF7" w:rsidRPr="000D4935" w:rsidRDefault="00A60BFC" w:rsidP="00940DF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</w:tcPr>
          <w:p w14:paraId="7FC48D4D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26DBD1B" w14:textId="79D3252D" w:rsidR="00940DF7" w:rsidRPr="000D4935" w:rsidRDefault="00A60BFC" w:rsidP="0059320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(</w:t>
            </w:r>
            <w:r w:rsidR="001E1B1A"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404</w:t>
            </w: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="001E1B1A"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0</w:t>
            </w:r>
            <w:r w:rsidR="00785866"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10</w:t>
            </w: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</w:tr>
      <w:tr w:rsidR="00940DF7" w:rsidRPr="000D4935" w14:paraId="06E05B2B" w14:textId="77777777" w:rsidTr="00C34B96">
        <w:trPr>
          <w:trHeight w:val="139"/>
        </w:trPr>
        <w:tc>
          <w:tcPr>
            <w:tcW w:w="2790" w:type="dxa"/>
          </w:tcPr>
          <w:p w14:paraId="779D2C06" w14:textId="467C7B43" w:rsidR="00940DF7" w:rsidRPr="000D4935" w:rsidRDefault="00661E84" w:rsidP="00661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79" w:hanging="180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0D4935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2" w:type="dxa"/>
          </w:tcPr>
          <w:p w14:paraId="1A287BB0" w14:textId="77777777" w:rsidR="00066086" w:rsidRPr="000D4935" w:rsidRDefault="00066086" w:rsidP="0006608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5E3DA10F" w14:textId="77777777" w:rsidR="00661E84" w:rsidRPr="000D4935" w:rsidRDefault="00661E84" w:rsidP="00A60BF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451EB325" w14:textId="06AC07D6" w:rsidR="00940DF7" w:rsidRPr="000D4935" w:rsidRDefault="000405AB" w:rsidP="000405AB">
            <w:pPr>
              <w:pStyle w:val="acctfourfigures"/>
              <w:tabs>
                <w:tab w:val="clear" w:pos="765"/>
                <w:tab w:val="left" w:pos="972"/>
                <w:tab w:val="left" w:pos="1062"/>
              </w:tabs>
              <w:spacing w:line="240" w:lineRule="atLeast"/>
              <w:ind w:left="51" w:right="-73" w:firstLine="342"/>
              <w:rPr>
                <w:rFonts w:ascii="Angsana New" w:hAnsi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sz w:val="27"/>
                <w:szCs w:val="27"/>
                <w:lang w:bidi="th-TH"/>
              </w:rPr>
              <w:t xml:space="preserve">        </w:t>
            </w:r>
            <w:r w:rsidR="00066086" w:rsidRPr="000D4935">
              <w:rPr>
                <w:rFonts w:ascii="Angsana New" w:hAnsi="Angsana New"/>
                <w:sz w:val="27"/>
                <w:szCs w:val="27"/>
                <w:lang w:bidi="th-TH"/>
              </w:rPr>
              <w:t>(</w:t>
            </w:r>
            <w:r w:rsidR="001E1B1A"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68</w:t>
            </w:r>
            <w:r w:rsidR="00066086" w:rsidRPr="000D4935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  <w:tc>
          <w:tcPr>
            <w:tcW w:w="270" w:type="dxa"/>
          </w:tcPr>
          <w:p w14:paraId="45CB69CF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14C603CE" w14:textId="77777777" w:rsidR="00A60BFC" w:rsidRPr="000D4935" w:rsidRDefault="00A60BFC" w:rsidP="00A60BF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0B8CBBD3" w14:textId="77777777" w:rsidR="00A60BFC" w:rsidRPr="000D4935" w:rsidRDefault="00A60BFC" w:rsidP="00A60BF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4C221303" w14:textId="310E33CB" w:rsidR="00940DF7" w:rsidRPr="000D4935" w:rsidRDefault="00A60BFC" w:rsidP="00940DF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52404250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</w:tcPr>
          <w:p w14:paraId="08E5B7AF" w14:textId="77777777" w:rsidR="00A60BFC" w:rsidRPr="000D4935" w:rsidRDefault="00A60BFC" w:rsidP="00A60BF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  <w:p w14:paraId="6FC46C3E" w14:textId="77777777" w:rsidR="00A60BFC" w:rsidRPr="000D4935" w:rsidRDefault="00A60BFC" w:rsidP="00A60BFC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  <w:p w14:paraId="69F573BF" w14:textId="6C8E631B" w:rsidR="00940DF7" w:rsidRPr="000D4935" w:rsidRDefault="008A497C" w:rsidP="00593203">
            <w:pPr>
              <w:pStyle w:val="acctfourfigures"/>
              <w:tabs>
                <w:tab w:val="clear" w:pos="765"/>
                <w:tab w:val="left" w:pos="621"/>
                <w:tab w:val="left" w:pos="738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</w:rPr>
              <w:t xml:space="preserve">            </w:t>
            </w:r>
            <w:r w:rsidR="001E1B1A" w:rsidRPr="000D4935">
              <w:rPr>
                <w:rFonts w:ascii="Angsana New" w:hAnsi="Angsana New"/>
                <w:sz w:val="27"/>
                <w:szCs w:val="27"/>
                <w:lang w:val="en-US"/>
              </w:rPr>
              <w:t>208</w:t>
            </w:r>
          </w:p>
        </w:tc>
        <w:tc>
          <w:tcPr>
            <w:tcW w:w="270" w:type="dxa"/>
          </w:tcPr>
          <w:p w14:paraId="0866562F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19F6021C" w14:textId="77777777" w:rsidR="00A60BFC" w:rsidRPr="000D4935" w:rsidRDefault="00A60BFC" w:rsidP="00A60BF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0DBBB6F4" w14:textId="77777777" w:rsidR="00A60BFC" w:rsidRPr="000D4935" w:rsidRDefault="00A60BFC" w:rsidP="00A60BF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2F64FE61" w14:textId="75666CC1" w:rsidR="00940DF7" w:rsidRPr="000D4935" w:rsidRDefault="00A60BFC" w:rsidP="00940DF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</w:tcPr>
          <w:p w14:paraId="507F9825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75671834" w14:textId="77777777" w:rsidR="00A60BFC" w:rsidRPr="000D4935" w:rsidRDefault="00A60BFC" w:rsidP="00A60BF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0F1878E8" w14:textId="77777777" w:rsidR="00A60BFC" w:rsidRPr="000D4935" w:rsidRDefault="00A60BFC" w:rsidP="00A60BF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79A69649" w14:textId="2EFDA671" w:rsidR="00940DF7" w:rsidRPr="000D4935" w:rsidRDefault="001E1B1A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140</w:t>
            </w:r>
          </w:p>
        </w:tc>
      </w:tr>
      <w:tr w:rsidR="00940DF7" w:rsidRPr="000D4935" w14:paraId="725A8971" w14:textId="77777777" w:rsidTr="00C34B96">
        <w:trPr>
          <w:trHeight w:val="296"/>
        </w:trPr>
        <w:tc>
          <w:tcPr>
            <w:tcW w:w="2790" w:type="dxa"/>
          </w:tcPr>
          <w:p w14:paraId="681642C8" w14:textId="77777777" w:rsidR="00940DF7" w:rsidRPr="000D4935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390CDB68" w14:textId="63465BEC" w:rsidR="00940DF7" w:rsidRPr="000D4935" w:rsidRDefault="00066086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322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069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)</w:t>
            </w:r>
          </w:p>
        </w:tc>
        <w:tc>
          <w:tcPr>
            <w:tcW w:w="270" w:type="dxa"/>
          </w:tcPr>
          <w:p w14:paraId="3D49FC13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A582FD4" w14:textId="4E7A5C84" w:rsidR="00940DF7" w:rsidRPr="000D4935" w:rsidRDefault="00E240DD" w:rsidP="00940DF7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042FCA6F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875C5D0" w14:textId="006D8A7F" w:rsidR="00940DF7" w:rsidRPr="000D4935" w:rsidRDefault="00F83945" w:rsidP="00940DF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81</w:t>
            </w:r>
            <w:r w:rsidR="00E240DD"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80</w:t>
            </w:r>
            <w:r w:rsidR="00785866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</w:t>
            </w:r>
            <w:r w:rsidR="00E240DD"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)</w:t>
            </w:r>
          </w:p>
        </w:tc>
        <w:tc>
          <w:tcPr>
            <w:tcW w:w="270" w:type="dxa"/>
          </w:tcPr>
          <w:p w14:paraId="19328CF7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3568F63" w14:textId="473C1390" w:rsidR="00940DF7" w:rsidRPr="000D4935" w:rsidRDefault="00E240DD" w:rsidP="00940DF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</w:tcPr>
          <w:p w14:paraId="6AC79085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5002A11" w14:textId="64C49E32" w:rsidR="00940DF7" w:rsidRPr="000D4935" w:rsidRDefault="00C42D59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403</w:t>
            </w:r>
            <w:r w:rsidR="005F14E6"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8</w:t>
            </w:r>
            <w:r w:rsidR="00785866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70</w:t>
            </w:r>
            <w:r w:rsidR="005F14E6"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)</w:t>
            </w:r>
          </w:p>
        </w:tc>
      </w:tr>
      <w:tr w:rsidR="00940DF7" w:rsidRPr="000D4935" w14:paraId="47ED276F" w14:textId="77777777" w:rsidTr="00C34B96">
        <w:trPr>
          <w:trHeight w:val="262"/>
        </w:trPr>
        <w:tc>
          <w:tcPr>
            <w:tcW w:w="2790" w:type="dxa"/>
          </w:tcPr>
          <w:p w14:paraId="1657A7E5" w14:textId="77777777" w:rsidR="00940DF7" w:rsidRPr="000D4935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3BD0A8C6" w14:textId="77777777" w:rsidR="00940DF7" w:rsidRPr="000D4935" w:rsidRDefault="00940DF7" w:rsidP="00940DF7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4EE790B1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4A6AB32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29026F4A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D74205B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4B0A1EEC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E5111BC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</w:tcPr>
          <w:p w14:paraId="67223681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691F192" w14:textId="77777777" w:rsidR="00940DF7" w:rsidRPr="000D4935" w:rsidRDefault="00940DF7" w:rsidP="00940DF7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</w:tr>
      <w:tr w:rsidR="00940DF7" w:rsidRPr="000D4935" w14:paraId="07176881" w14:textId="77777777" w:rsidTr="00C34B96">
        <w:trPr>
          <w:trHeight w:val="262"/>
        </w:trPr>
        <w:tc>
          <w:tcPr>
            <w:tcW w:w="2790" w:type="dxa"/>
          </w:tcPr>
          <w:p w14:paraId="700EAC68" w14:textId="77777777" w:rsidR="00940DF7" w:rsidRPr="000D4935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352" w:type="dxa"/>
            <w:tcBorders>
              <w:bottom w:val="double" w:sz="4" w:space="0" w:color="auto"/>
            </w:tcBorders>
          </w:tcPr>
          <w:p w14:paraId="7DF8FEE0" w14:textId="3F3268FA" w:rsidR="00940DF7" w:rsidRPr="000D4935" w:rsidRDefault="00066086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256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505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456C332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1F8B3DB1" w14:textId="220DC0F0" w:rsidR="00940DF7" w:rsidRPr="000D4935" w:rsidRDefault="001E1B1A" w:rsidP="00940DF7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</w:t>
            </w:r>
            <w:r w:rsidR="00C07D9E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6E3E65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69</w:t>
            </w:r>
            <w:r w:rsidR="00785866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BCA71B0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078443A" w14:textId="15149F48" w:rsidR="00940DF7" w:rsidRPr="000D4935" w:rsidRDefault="00F47A62" w:rsidP="00940DF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80</w:t>
            </w:r>
            <w:r w:rsidR="00EB24E9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9B30AA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810</w:t>
            </w:r>
            <w:r w:rsidR="00A750EF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0DE565E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CA3F9D6" w14:textId="66C74C75" w:rsidR="00940DF7" w:rsidRPr="000D4935" w:rsidRDefault="00E240DD" w:rsidP="00940DF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</w:tcPr>
          <w:p w14:paraId="69B46E97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A039928" w14:textId="5D50373E" w:rsidR="00940DF7" w:rsidRPr="000D4935" w:rsidRDefault="005F14E6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331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61</w:t>
            </w:r>
            <w:r w:rsidR="00785866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8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)</w:t>
            </w:r>
          </w:p>
        </w:tc>
      </w:tr>
      <w:tr w:rsidR="00940DF7" w:rsidRPr="000D4935" w14:paraId="6812C872" w14:textId="77777777" w:rsidTr="00C34B96">
        <w:trPr>
          <w:trHeight w:val="262"/>
        </w:trPr>
        <w:tc>
          <w:tcPr>
            <w:tcW w:w="2790" w:type="dxa"/>
          </w:tcPr>
          <w:p w14:paraId="2810CF97" w14:textId="77777777" w:rsidR="00940DF7" w:rsidRPr="000D4935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2" w:type="dxa"/>
          </w:tcPr>
          <w:p w14:paraId="27F8AC93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0A013948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</w:tcPr>
          <w:p w14:paraId="6BFF2345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35F8FD09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14:paraId="2C101C8F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01246F12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6DC5C633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</w:tcPr>
          <w:p w14:paraId="5751895D" w14:textId="77777777" w:rsidR="00940DF7" w:rsidRPr="000D4935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</w:tcPr>
          <w:p w14:paraId="6E0F9D4F" w14:textId="77777777" w:rsidR="00940DF7" w:rsidRPr="000D4935" w:rsidRDefault="00940DF7" w:rsidP="00940DF7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</w:tr>
      <w:tr w:rsidR="004E43C2" w:rsidRPr="000D4935" w14:paraId="5C5768F6" w14:textId="77777777" w:rsidTr="00C34B96">
        <w:trPr>
          <w:trHeight w:val="262"/>
        </w:trPr>
        <w:tc>
          <w:tcPr>
            <w:tcW w:w="2790" w:type="dxa"/>
          </w:tcPr>
          <w:p w14:paraId="24654F1A" w14:textId="77777777" w:rsidR="004E43C2" w:rsidRPr="000D4935" w:rsidRDefault="004E43C2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2" w:type="dxa"/>
          </w:tcPr>
          <w:p w14:paraId="5D9861F3" w14:textId="77777777" w:rsidR="004E43C2" w:rsidRPr="000D4935" w:rsidRDefault="004E43C2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39F28863" w14:textId="77777777" w:rsidR="004E43C2" w:rsidRPr="000D4935" w:rsidRDefault="004E43C2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</w:tcPr>
          <w:p w14:paraId="28670107" w14:textId="77777777" w:rsidR="004E43C2" w:rsidRPr="000D4935" w:rsidRDefault="004E43C2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129F32D3" w14:textId="77777777" w:rsidR="004E43C2" w:rsidRPr="000D4935" w:rsidRDefault="004E43C2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14:paraId="006D94DC" w14:textId="77777777" w:rsidR="004E43C2" w:rsidRPr="000D4935" w:rsidRDefault="004E43C2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06F464FD" w14:textId="77777777" w:rsidR="004E43C2" w:rsidRPr="000D4935" w:rsidRDefault="004E43C2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68D2DFB4" w14:textId="77777777" w:rsidR="004E43C2" w:rsidRPr="000D4935" w:rsidRDefault="004E43C2" w:rsidP="00940DF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</w:tcPr>
          <w:p w14:paraId="7CDCDEA8" w14:textId="77777777" w:rsidR="004E43C2" w:rsidRPr="000D4935" w:rsidRDefault="004E43C2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</w:tcPr>
          <w:p w14:paraId="4056C885" w14:textId="77777777" w:rsidR="004E43C2" w:rsidRPr="000D4935" w:rsidRDefault="004E43C2" w:rsidP="00940DF7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</w:tr>
      <w:tr w:rsidR="004E43C2" w:rsidRPr="000D4935" w14:paraId="195CCCE6" w14:textId="77777777" w:rsidTr="00C34B96">
        <w:trPr>
          <w:trHeight w:val="262"/>
        </w:trPr>
        <w:tc>
          <w:tcPr>
            <w:tcW w:w="2790" w:type="dxa"/>
          </w:tcPr>
          <w:p w14:paraId="78BE5253" w14:textId="77777777" w:rsidR="00C34B96" w:rsidRPr="000D4935" w:rsidRDefault="00C34B96" w:rsidP="00C3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  <w:p w14:paraId="34DCEA3E" w14:textId="77777777" w:rsidR="00AB699A" w:rsidRPr="000D4935" w:rsidRDefault="00AB699A" w:rsidP="00C3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  <w:p w14:paraId="7FC08E8B" w14:textId="77777777" w:rsidR="004E43C2" w:rsidRPr="000D4935" w:rsidRDefault="004E43C2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2" w:type="dxa"/>
          </w:tcPr>
          <w:p w14:paraId="79D75F05" w14:textId="77777777" w:rsidR="00E918EA" w:rsidRDefault="00E918EA" w:rsidP="00E918E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  <w:p w14:paraId="0245311F" w14:textId="77777777" w:rsidR="00E918EA" w:rsidRDefault="00E918EA" w:rsidP="00E918E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  <w:p w14:paraId="6FE13703" w14:textId="77777777" w:rsidR="00E918EA" w:rsidRDefault="00E918EA" w:rsidP="00E918E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  <w:p w14:paraId="192957F8" w14:textId="337A24C4" w:rsidR="004E43C2" w:rsidRPr="000D4935" w:rsidRDefault="004E43C2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6220871B" w14:textId="77777777" w:rsidR="004E43C2" w:rsidRPr="000D4935" w:rsidRDefault="004E43C2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</w:tcPr>
          <w:p w14:paraId="14EBF1A0" w14:textId="77777777" w:rsidR="004E43C2" w:rsidRPr="000D4935" w:rsidRDefault="004E43C2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3AA1404C" w14:textId="77777777" w:rsidR="004E43C2" w:rsidRPr="000D4935" w:rsidRDefault="004E43C2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14:paraId="572C6DCA" w14:textId="77777777" w:rsidR="004E43C2" w:rsidRPr="000D4935" w:rsidRDefault="004E43C2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5E7CB17A" w14:textId="77777777" w:rsidR="004E43C2" w:rsidRPr="000D4935" w:rsidRDefault="004E43C2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70B18004" w14:textId="77777777" w:rsidR="004E43C2" w:rsidRPr="000D4935" w:rsidRDefault="004E43C2" w:rsidP="00940DF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</w:tcPr>
          <w:p w14:paraId="64890C77" w14:textId="77777777" w:rsidR="004E43C2" w:rsidRPr="000D4935" w:rsidRDefault="004E43C2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</w:tcPr>
          <w:p w14:paraId="78B02A89" w14:textId="77777777" w:rsidR="004E43C2" w:rsidRPr="000D4935" w:rsidRDefault="004E43C2" w:rsidP="00940DF7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</w:tr>
      <w:tr w:rsidR="008B4B4E" w:rsidRPr="000D4935" w14:paraId="200BDB6C" w14:textId="77777777" w:rsidTr="00C34B96">
        <w:trPr>
          <w:trHeight w:val="333"/>
        </w:trPr>
        <w:tc>
          <w:tcPr>
            <w:tcW w:w="2790" w:type="dxa"/>
          </w:tcPr>
          <w:p w14:paraId="39458922" w14:textId="77777777" w:rsidR="008B4B4E" w:rsidRPr="000D4935" w:rsidRDefault="008B4B4E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0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7"/>
                <w:szCs w:val="27"/>
                <w:shd w:val="clear" w:color="auto" w:fill="E6E6E6"/>
              </w:rPr>
            </w:pPr>
            <w:r w:rsidRPr="000D4935">
              <w:rPr>
                <w:rFonts w:ascii="Angsana New" w:hAnsi="Angsana New"/>
                <w:sz w:val="27"/>
                <w:szCs w:val="27"/>
              </w:rPr>
              <w:lastRenderedPageBreak/>
              <w:br w:type="page"/>
            </w:r>
          </w:p>
        </w:tc>
        <w:tc>
          <w:tcPr>
            <w:tcW w:w="6482" w:type="dxa"/>
            <w:gridSpan w:val="9"/>
            <w:vAlign w:val="bottom"/>
          </w:tcPr>
          <w:p w14:paraId="3BAABC70" w14:textId="77777777" w:rsidR="008B4B4E" w:rsidRPr="000D4935" w:rsidRDefault="008B4B4E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D4935">
              <w:rPr>
                <w:rFonts w:ascii="Angsana New" w:hAnsi="Angsana New"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8B4B4E" w:rsidRPr="000D4935" w14:paraId="2A33C03B" w14:textId="77777777" w:rsidTr="00C34B96">
        <w:trPr>
          <w:trHeight w:val="139"/>
        </w:trPr>
        <w:tc>
          <w:tcPr>
            <w:tcW w:w="2790" w:type="dxa"/>
          </w:tcPr>
          <w:p w14:paraId="01ED83B2" w14:textId="77777777" w:rsidR="008B4B4E" w:rsidRPr="000D4935" w:rsidRDefault="008B4B4E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7"/>
                <w:szCs w:val="27"/>
                <w:shd w:val="clear" w:color="auto" w:fill="E6E6E6"/>
              </w:rPr>
            </w:pPr>
          </w:p>
        </w:tc>
        <w:tc>
          <w:tcPr>
            <w:tcW w:w="1352" w:type="dxa"/>
            <w:vAlign w:val="bottom"/>
          </w:tcPr>
          <w:p w14:paraId="0FE205C1" w14:textId="77777777" w:rsidR="008B4B4E" w:rsidRPr="000D4935" w:rsidRDefault="008B4B4E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6D037888" w14:textId="77777777" w:rsidR="008B4B4E" w:rsidRPr="000D4935" w:rsidRDefault="008B4B4E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240" w:type="dxa"/>
            <w:gridSpan w:val="5"/>
            <w:tcBorders>
              <w:bottom w:val="single" w:sz="4" w:space="0" w:color="auto"/>
            </w:tcBorders>
            <w:vAlign w:val="bottom"/>
          </w:tcPr>
          <w:p w14:paraId="3933EBD3" w14:textId="77777777" w:rsidR="008B4B4E" w:rsidRPr="000D4935" w:rsidRDefault="008B4B4E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 xml:space="preserve">บันทึกเป็น </w:t>
            </w:r>
            <w:r w:rsidRPr="000D4935">
              <w:rPr>
                <w:rFonts w:ascii="Angsana New" w:hAnsi="Angsana New"/>
                <w:sz w:val="27"/>
                <w:szCs w:val="27"/>
              </w:rPr>
              <w:t>(</w:t>
            </w:r>
            <w:r w:rsidRPr="000D4935">
              <w:rPr>
                <w:rFonts w:ascii="Angsana New" w:hAnsi="Angsana New"/>
                <w:sz w:val="27"/>
                <w:szCs w:val="27"/>
                <w:cs/>
              </w:rPr>
              <w:t>รายจ่าย</w:t>
            </w:r>
            <w:r w:rsidRPr="000D4935">
              <w:rPr>
                <w:rFonts w:ascii="Angsana New" w:hAnsi="Angsana New"/>
                <w:sz w:val="27"/>
                <w:szCs w:val="27"/>
              </w:rPr>
              <w:t>)</w:t>
            </w:r>
            <w:r w:rsidRPr="000D4935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0D4935">
              <w:rPr>
                <w:rFonts w:ascii="Angsana New" w:hAnsi="Angsana New"/>
                <w:sz w:val="27"/>
                <w:szCs w:val="27"/>
              </w:rPr>
              <w:t>/</w:t>
            </w:r>
            <w:r w:rsidRPr="000D4935">
              <w:rPr>
                <w:rFonts w:ascii="Angsana New" w:hAnsi="Angsana New"/>
                <w:sz w:val="27"/>
                <w:szCs w:val="27"/>
                <w:cs/>
              </w:rPr>
              <w:t xml:space="preserve"> รายได้ใน</w:t>
            </w:r>
          </w:p>
        </w:tc>
        <w:tc>
          <w:tcPr>
            <w:tcW w:w="360" w:type="dxa"/>
            <w:vAlign w:val="bottom"/>
          </w:tcPr>
          <w:p w14:paraId="17EABF38" w14:textId="77777777" w:rsidR="008B4B4E" w:rsidRPr="000D4935" w:rsidRDefault="008B4B4E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23B67859" w14:textId="77777777" w:rsidR="008B4B4E" w:rsidRPr="000D4935" w:rsidRDefault="008B4B4E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8B4B4E" w:rsidRPr="000D4935" w14:paraId="3112E9B0" w14:textId="77777777" w:rsidTr="00C34B96">
        <w:trPr>
          <w:trHeight w:val="139"/>
        </w:trPr>
        <w:tc>
          <w:tcPr>
            <w:tcW w:w="2790" w:type="dxa"/>
            <w:vAlign w:val="bottom"/>
          </w:tcPr>
          <w:p w14:paraId="1E625F5E" w14:textId="77777777" w:rsidR="008B4B4E" w:rsidRPr="000D4935" w:rsidRDefault="008B4B4E" w:rsidP="00A70E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7"/>
                <w:szCs w:val="27"/>
              </w:rPr>
            </w:pPr>
            <w:r w:rsidRPr="000D4935">
              <w:rPr>
                <w:rFonts w:asciiTheme="majorBidi" w:hAnsiTheme="majorBidi"/>
                <w:b/>
                <w:bCs/>
                <w:i/>
                <w:iCs/>
                <w:sz w:val="27"/>
                <w:szCs w:val="27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352" w:type="dxa"/>
            <w:vAlign w:val="bottom"/>
          </w:tcPr>
          <w:p w14:paraId="3EF15B03" w14:textId="77777777" w:rsidR="008B4B4E" w:rsidRPr="000D4935" w:rsidRDefault="008B4B4E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     </w:t>
            </w:r>
          </w:p>
          <w:p w14:paraId="4C3D4EF7" w14:textId="13195D92" w:rsidR="008B4B4E" w:rsidRPr="000D4935" w:rsidRDefault="001E1B1A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1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="008B4B4E" w:rsidRPr="000D4935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8B4B4E" w:rsidRPr="000D493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670B4181" w14:textId="77777777" w:rsidR="008B4B4E" w:rsidRPr="000D4935" w:rsidRDefault="008B4B4E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5DCE1A8" w14:textId="77777777" w:rsidR="008B4B4E" w:rsidRPr="000D4935" w:rsidRDefault="008B4B4E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5C9C42B" w14:textId="77777777" w:rsidR="008B4B4E" w:rsidRPr="000D4935" w:rsidRDefault="008B4B4E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877932A" w14:textId="77777777" w:rsidR="008B4B4E" w:rsidRPr="000D4935" w:rsidRDefault="008B4B4E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7E55A1AC" w14:textId="77777777" w:rsidR="008B4B4E" w:rsidRPr="000D4935" w:rsidRDefault="008B4B4E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6284782" w14:textId="77777777" w:rsidR="008B4B4E" w:rsidRPr="000D4935" w:rsidRDefault="008B4B4E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>ส่วนของ</w:t>
            </w:r>
          </w:p>
          <w:p w14:paraId="424C222A" w14:textId="77777777" w:rsidR="008B4B4E" w:rsidRPr="000D4935" w:rsidRDefault="008B4B4E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>ผู้ถือหุ้น</w:t>
            </w:r>
          </w:p>
        </w:tc>
        <w:tc>
          <w:tcPr>
            <w:tcW w:w="360" w:type="dxa"/>
            <w:vAlign w:val="bottom"/>
          </w:tcPr>
          <w:p w14:paraId="7DC77A39" w14:textId="77777777" w:rsidR="008B4B4E" w:rsidRPr="000D4935" w:rsidRDefault="008B4B4E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68A8DC28" w14:textId="7C6B151D" w:rsidR="008B4B4E" w:rsidRPr="000D4935" w:rsidRDefault="008B4B4E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ณ วันที่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            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ธันวาคม</w:t>
            </w:r>
          </w:p>
        </w:tc>
      </w:tr>
      <w:tr w:rsidR="008B4B4E" w:rsidRPr="000D4935" w14:paraId="2DB64E6F" w14:textId="77777777" w:rsidTr="00C34B96">
        <w:trPr>
          <w:trHeight w:val="279"/>
          <w:tblHeader/>
        </w:trPr>
        <w:tc>
          <w:tcPr>
            <w:tcW w:w="2790" w:type="dxa"/>
          </w:tcPr>
          <w:p w14:paraId="3D9BC1C8" w14:textId="77777777" w:rsidR="008B4B4E" w:rsidRPr="000D4935" w:rsidRDefault="008B4B4E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482" w:type="dxa"/>
            <w:gridSpan w:val="9"/>
          </w:tcPr>
          <w:p w14:paraId="1B65DC04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8B4B4E" w:rsidRPr="000D4935" w14:paraId="5DEE3271" w14:textId="77777777" w:rsidTr="00C34B96">
        <w:trPr>
          <w:trHeight w:val="279"/>
          <w:tblHeader/>
        </w:trPr>
        <w:tc>
          <w:tcPr>
            <w:tcW w:w="2790" w:type="dxa"/>
          </w:tcPr>
          <w:p w14:paraId="45EBCF04" w14:textId="53F00DE0" w:rsidR="008B4B4E" w:rsidRPr="000D4935" w:rsidRDefault="001E1B1A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2562</w:t>
            </w:r>
          </w:p>
        </w:tc>
        <w:tc>
          <w:tcPr>
            <w:tcW w:w="6482" w:type="dxa"/>
            <w:gridSpan w:val="9"/>
          </w:tcPr>
          <w:p w14:paraId="0271AC5E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</w:pPr>
          </w:p>
        </w:tc>
      </w:tr>
      <w:tr w:rsidR="008B4B4E" w:rsidRPr="000D4935" w14:paraId="237678B8" w14:textId="77777777" w:rsidTr="00C34B96">
        <w:trPr>
          <w:trHeight w:val="139"/>
        </w:trPr>
        <w:tc>
          <w:tcPr>
            <w:tcW w:w="2790" w:type="dxa"/>
          </w:tcPr>
          <w:p w14:paraId="1611FDE9" w14:textId="77777777" w:rsidR="008B4B4E" w:rsidRPr="000D4935" w:rsidRDefault="008B4B4E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D493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2" w:type="dxa"/>
          </w:tcPr>
          <w:p w14:paraId="4B468A7E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6C3BDC1D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4F78244B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4F15307B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</w:tcPr>
          <w:p w14:paraId="7AF1B359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257A6747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63D8D1B4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</w:tcPr>
          <w:p w14:paraId="0FF1C81A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</w:tcPr>
          <w:p w14:paraId="49963B87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8B4B4E" w:rsidRPr="000D4935" w14:paraId="2B7F7534" w14:textId="77777777" w:rsidTr="00C34B96">
        <w:trPr>
          <w:trHeight w:val="139"/>
        </w:trPr>
        <w:tc>
          <w:tcPr>
            <w:tcW w:w="2790" w:type="dxa"/>
          </w:tcPr>
          <w:p w14:paraId="1301FA0C" w14:textId="77777777" w:rsidR="008B4B4E" w:rsidRPr="000D4935" w:rsidRDefault="008B4B4E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27"/>
                <w:szCs w:val="27"/>
                <w:cs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>ลูกหนี้การค้าและลูกหนี้อื่น</w:t>
            </w:r>
            <w:r w:rsidRPr="000D4935">
              <w:rPr>
                <w:rFonts w:ascii="Angsana New" w:hAnsi="Angsana New"/>
                <w:color w:val="0000FF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352" w:type="dxa"/>
          </w:tcPr>
          <w:p w14:paraId="4DE2519C" w14:textId="77777777" w:rsidR="008B4B4E" w:rsidRPr="000D4935" w:rsidRDefault="008B4B4E" w:rsidP="00A70E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7E61B0CC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04C88E3B" w14:textId="77777777" w:rsidR="008B4B4E" w:rsidRPr="000D4935" w:rsidRDefault="008B4B4E" w:rsidP="00A70ED0">
            <w:pPr>
              <w:pStyle w:val="acctfourfigures"/>
              <w:tabs>
                <w:tab w:val="clear" w:pos="765"/>
              </w:tabs>
              <w:spacing w:line="240" w:lineRule="atLeast"/>
              <w:ind w:left="-38" w:right="72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1D051453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</w:tcPr>
          <w:p w14:paraId="66E9720B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24C8EB30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4AF34616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</w:tcPr>
          <w:p w14:paraId="71D495ED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</w:tcPr>
          <w:p w14:paraId="0388A06F" w14:textId="77777777" w:rsidR="008B4B4E" w:rsidRPr="000D4935" w:rsidRDefault="008B4B4E" w:rsidP="00A70E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8B4B4E" w:rsidRPr="000D4935" w14:paraId="76E5B670" w14:textId="77777777" w:rsidTr="00C34B96">
        <w:trPr>
          <w:trHeight w:val="139"/>
        </w:trPr>
        <w:tc>
          <w:tcPr>
            <w:tcW w:w="2790" w:type="dxa"/>
          </w:tcPr>
          <w:p w14:paraId="53C00C2E" w14:textId="77777777" w:rsidR="008B4B4E" w:rsidRPr="000D4935" w:rsidRDefault="008B4B4E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 xml:space="preserve">   </w:t>
            </w:r>
            <w:r w:rsidRPr="000D4935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(หนี้สงสัยจะสูญ)</w:t>
            </w:r>
          </w:p>
        </w:tc>
        <w:tc>
          <w:tcPr>
            <w:tcW w:w="1352" w:type="dxa"/>
          </w:tcPr>
          <w:p w14:paraId="09A014B6" w14:textId="17E7DC3F" w:rsidR="008B4B4E" w:rsidRPr="000D4935" w:rsidRDefault="001E1B1A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="008B4B4E" w:rsidRPr="000D4935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771</w:t>
            </w:r>
          </w:p>
        </w:tc>
        <w:tc>
          <w:tcPr>
            <w:tcW w:w="270" w:type="dxa"/>
          </w:tcPr>
          <w:p w14:paraId="5D472EFB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0EE23B1D" w14:textId="7C4FCF1E" w:rsidR="008B4B4E" w:rsidRPr="000D4935" w:rsidRDefault="008B4B4E" w:rsidP="00A70ED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1E1B1A"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1E1B1A"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550</w:t>
            </w: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802788B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31D71808" w14:textId="77777777" w:rsidR="008B4B4E" w:rsidRPr="000D4935" w:rsidRDefault="008B4B4E" w:rsidP="00A53D0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23C1B2D7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58F6A3F7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</w:tcPr>
          <w:p w14:paraId="08FD2DF9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</w:tcPr>
          <w:p w14:paraId="73D96ADE" w14:textId="67E90D50" w:rsidR="008B4B4E" w:rsidRPr="000D4935" w:rsidRDefault="001E1B1A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221</w:t>
            </w:r>
          </w:p>
        </w:tc>
      </w:tr>
      <w:tr w:rsidR="008B4B4E" w:rsidRPr="000D4935" w14:paraId="2CFE5B02" w14:textId="77777777" w:rsidTr="00C34B96">
        <w:trPr>
          <w:trHeight w:val="139"/>
        </w:trPr>
        <w:tc>
          <w:tcPr>
            <w:tcW w:w="2790" w:type="dxa"/>
          </w:tcPr>
          <w:p w14:paraId="6594E730" w14:textId="77777777" w:rsidR="008B4B4E" w:rsidRPr="000D4935" w:rsidRDefault="008B4B4E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 xml:space="preserve">สินค้าคงเหลือ </w:t>
            </w:r>
            <w:r w:rsidRPr="000D4935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(ค่าเผื่อการลดมูลค่า)</w:t>
            </w:r>
          </w:p>
        </w:tc>
        <w:tc>
          <w:tcPr>
            <w:tcW w:w="1352" w:type="dxa"/>
          </w:tcPr>
          <w:p w14:paraId="1C760A0F" w14:textId="5314CE02" w:rsidR="008B4B4E" w:rsidRPr="000D4935" w:rsidRDefault="001E1B1A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="008B4B4E" w:rsidRPr="000D4935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200</w:t>
            </w:r>
          </w:p>
        </w:tc>
        <w:tc>
          <w:tcPr>
            <w:tcW w:w="270" w:type="dxa"/>
          </w:tcPr>
          <w:p w14:paraId="776CB152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1FDB88C2" w14:textId="2FBEECE5" w:rsidR="008B4B4E" w:rsidRPr="000D4935" w:rsidRDefault="001E1B1A" w:rsidP="00A70ED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/>
              </w:rPr>
              <w:t>440</w:t>
            </w:r>
          </w:p>
        </w:tc>
        <w:tc>
          <w:tcPr>
            <w:tcW w:w="270" w:type="dxa"/>
          </w:tcPr>
          <w:p w14:paraId="441A3898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</w:tcPr>
          <w:p w14:paraId="3CF9E8F3" w14:textId="77777777" w:rsidR="008B4B4E" w:rsidRPr="000D4935" w:rsidRDefault="008B4B4E" w:rsidP="00A53D0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5A6A81ED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43073E29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</w:tcPr>
          <w:p w14:paraId="07E8754D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</w:tcPr>
          <w:p w14:paraId="7BE8CC9B" w14:textId="001AB691" w:rsidR="008B4B4E" w:rsidRPr="000D4935" w:rsidRDefault="001E1B1A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="008B4B4E" w:rsidRPr="000D4935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640</w:t>
            </w:r>
          </w:p>
        </w:tc>
      </w:tr>
      <w:tr w:rsidR="008B4B4E" w:rsidRPr="000D4935" w14:paraId="3F78457A" w14:textId="77777777" w:rsidTr="00C34B96">
        <w:trPr>
          <w:trHeight w:val="139"/>
        </w:trPr>
        <w:tc>
          <w:tcPr>
            <w:tcW w:w="2790" w:type="dxa"/>
          </w:tcPr>
          <w:p w14:paraId="34F62994" w14:textId="77777777" w:rsidR="008B4B4E" w:rsidRPr="000D4935" w:rsidRDefault="008B4B4E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7"/>
                <w:szCs w:val="27"/>
                <w:cs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>สินทรัพย์หมุนเวียนอื่น</w:t>
            </w:r>
          </w:p>
        </w:tc>
        <w:tc>
          <w:tcPr>
            <w:tcW w:w="1352" w:type="dxa"/>
          </w:tcPr>
          <w:p w14:paraId="62A5E20A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left" w:pos="988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10DD7A38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1BA66EFE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38" w:right="-108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5AFCC609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</w:tcPr>
          <w:p w14:paraId="2E463737" w14:textId="77777777" w:rsidR="008B4B4E" w:rsidRPr="000D4935" w:rsidRDefault="008B4B4E" w:rsidP="00A53D0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56C0FAB1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445E3D9B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38"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</w:tcPr>
          <w:p w14:paraId="6E6E2CF6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</w:tcPr>
          <w:p w14:paraId="13BFC86A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left" w:pos="988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8B4B4E" w:rsidRPr="000D4935" w14:paraId="5C5A807F" w14:textId="77777777" w:rsidTr="00C34B96">
        <w:trPr>
          <w:trHeight w:val="139"/>
        </w:trPr>
        <w:tc>
          <w:tcPr>
            <w:tcW w:w="2790" w:type="dxa"/>
          </w:tcPr>
          <w:p w14:paraId="040E314A" w14:textId="77777777" w:rsidR="008B4B4E" w:rsidRPr="000D4935" w:rsidRDefault="008B4B4E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7"/>
                <w:szCs w:val="27"/>
                <w:cs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 xml:space="preserve">   </w:t>
            </w:r>
            <w:r w:rsidRPr="000D4935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(ค่าเผื่อการลดมูลค่า)</w:t>
            </w:r>
          </w:p>
        </w:tc>
        <w:tc>
          <w:tcPr>
            <w:tcW w:w="1352" w:type="dxa"/>
          </w:tcPr>
          <w:p w14:paraId="2F85A0CD" w14:textId="6895E958" w:rsidR="008B4B4E" w:rsidRPr="000D4935" w:rsidRDefault="001E1B1A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12</w:t>
            </w:r>
          </w:p>
        </w:tc>
        <w:tc>
          <w:tcPr>
            <w:tcW w:w="270" w:type="dxa"/>
          </w:tcPr>
          <w:p w14:paraId="3476A5CD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46C36E55" w14:textId="04385D02" w:rsidR="008B4B4E" w:rsidRPr="000D4935" w:rsidRDefault="008B4B4E" w:rsidP="00A70ED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</w:rPr>
              <w:t>(</w:t>
            </w:r>
            <w:r w:rsidR="001E1B1A" w:rsidRPr="000D4935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  <w:r w:rsidRPr="000D4935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526C89F2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</w:tcPr>
          <w:p w14:paraId="28F4E54D" w14:textId="77777777" w:rsidR="008B4B4E" w:rsidRPr="000D4935" w:rsidRDefault="008B4B4E" w:rsidP="00A53D0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560D9363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61DC23B1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</w:tcPr>
          <w:p w14:paraId="55521843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</w:tcPr>
          <w:p w14:paraId="4979AFCF" w14:textId="5556CA87" w:rsidR="008B4B4E" w:rsidRPr="000D4935" w:rsidRDefault="001E1B1A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7</w:t>
            </w:r>
          </w:p>
        </w:tc>
      </w:tr>
      <w:tr w:rsidR="008B4B4E" w:rsidRPr="000D4935" w14:paraId="31E1FB08" w14:textId="77777777" w:rsidTr="00C34B96">
        <w:trPr>
          <w:trHeight w:val="139"/>
        </w:trPr>
        <w:tc>
          <w:tcPr>
            <w:tcW w:w="2790" w:type="dxa"/>
          </w:tcPr>
          <w:p w14:paraId="17008259" w14:textId="77777777" w:rsidR="008B4B4E" w:rsidRPr="000D4935" w:rsidRDefault="008B4B4E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 xml:space="preserve">ที่ดิน อาคารและอุปกรณ์ </w:t>
            </w:r>
          </w:p>
        </w:tc>
        <w:tc>
          <w:tcPr>
            <w:tcW w:w="1352" w:type="dxa"/>
          </w:tcPr>
          <w:p w14:paraId="09954DA1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left" w:pos="988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3FCFBCEE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1F8FCD15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38" w:right="-108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6ABB5134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</w:tcPr>
          <w:p w14:paraId="2F272909" w14:textId="77777777" w:rsidR="008B4B4E" w:rsidRPr="000D4935" w:rsidRDefault="008B4B4E" w:rsidP="00A53D0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0C5DFC63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0CA82BB3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38"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</w:tcPr>
          <w:p w14:paraId="2AA11B51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</w:tcPr>
          <w:p w14:paraId="01A1A921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left" w:pos="988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8B4B4E" w:rsidRPr="000D4935" w14:paraId="75D6CDDF" w14:textId="77777777" w:rsidTr="00C34B96">
        <w:trPr>
          <w:trHeight w:val="139"/>
        </w:trPr>
        <w:tc>
          <w:tcPr>
            <w:tcW w:w="2790" w:type="dxa"/>
          </w:tcPr>
          <w:p w14:paraId="4568238B" w14:textId="77777777" w:rsidR="008B4B4E" w:rsidRPr="000D4935" w:rsidRDefault="008B4B4E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0D4935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352" w:type="dxa"/>
          </w:tcPr>
          <w:p w14:paraId="47287555" w14:textId="35C10289" w:rsidR="008B4B4E" w:rsidRPr="000D4935" w:rsidRDefault="001E1B1A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3</w:t>
            </w:r>
            <w:r w:rsidR="008B4B4E" w:rsidRPr="000D4935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955</w:t>
            </w:r>
          </w:p>
        </w:tc>
        <w:tc>
          <w:tcPr>
            <w:tcW w:w="270" w:type="dxa"/>
          </w:tcPr>
          <w:p w14:paraId="762A1A56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48415AFD" w14:textId="290913CF" w:rsidR="008B4B4E" w:rsidRPr="000D4935" w:rsidRDefault="001E1B1A" w:rsidP="00A70ED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8B4B4E" w:rsidRPr="000D4935">
              <w:rPr>
                <w:rFonts w:ascii="Angsana New" w:hAnsi="Angsana New"/>
                <w:sz w:val="27"/>
                <w:szCs w:val="27"/>
              </w:rPr>
              <w:t>,</w:t>
            </w:r>
            <w:r w:rsidRPr="000D4935">
              <w:rPr>
                <w:rFonts w:ascii="Angsana New" w:hAnsi="Angsana New"/>
                <w:sz w:val="27"/>
                <w:szCs w:val="27"/>
                <w:lang w:val="en-US"/>
              </w:rPr>
              <w:t>088</w:t>
            </w:r>
          </w:p>
        </w:tc>
        <w:tc>
          <w:tcPr>
            <w:tcW w:w="270" w:type="dxa"/>
          </w:tcPr>
          <w:p w14:paraId="0E4C7E98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</w:tcPr>
          <w:p w14:paraId="27A1492A" w14:textId="77777777" w:rsidR="008B4B4E" w:rsidRPr="000D4935" w:rsidRDefault="008B4B4E" w:rsidP="00A53D0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71808FB8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6C168046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</w:tcPr>
          <w:p w14:paraId="3643F624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</w:tcPr>
          <w:p w14:paraId="68468E87" w14:textId="150B81A3" w:rsidR="008B4B4E" w:rsidRPr="000D4935" w:rsidRDefault="001E1B1A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6</w:t>
            </w:r>
            <w:r w:rsidR="008B4B4E" w:rsidRPr="000D4935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043</w:t>
            </w:r>
          </w:p>
        </w:tc>
      </w:tr>
      <w:tr w:rsidR="008B4B4E" w:rsidRPr="000D4935" w14:paraId="382F133E" w14:textId="77777777" w:rsidTr="00C34B96">
        <w:trPr>
          <w:trHeight w:val="139"/>
        </w:trPr>
        <w:tc>
          <w:tcPr>
            <w:tcW w:w="2790" w:type="dxa"/>
          </w:tcPr>
          <w:p w14:paraId="4CA4D561" w14:textId="77777777" w:rsidR="008B4B4E" w:rsidRPr="000D4935" w:rsidRDefault="008B4B4E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 w:hint="cs"/>
                <w:sz w:val="27"/>
                <w:szCs w:val="27"/>
                <w:cs/>
              </w:rPr>
              <w:t>ประมาณการหนี้สินสำหรับ</w:t>
            </w:r>
            <w:r w:rsidRPr="000D4935">
              <w:rPr>
                <w:rFonts w:ascii="Angsana New" w:hAnsi="Angsana New"/>
                <w:sz w:val="27"/>
                <w:szCs w:val="27"/>
                <w:cs/>
              </w:rPr>
              <w:t xml:space="preserve">ผลประโยชน์พนักงาน </w:t>
            </w:r>
          </w:p>
        </w:tc>
        <w:tc>
          <w:tcPr>
            <w:tcW w:w="1352" w:type="dxa"/>
          </w:tcPr>
          <w:p w14:paraId="6A9ABD55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4D5E5094" w14:textId="1AE8AA45" w:rsidR="008B4B4E" w:rsidRPr="000D4935" w:rsidRDefault="001E1B1A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34</w:t>
            </w:r>
            <w:r w:rsidR="008B4B4E" w:rsidRPr="000D4935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797</w:t>
            </w:r>
          </w:p>
        </w:tc>
        <w:tc>
          <w:tcPr>
            <w:tcW w:w="270" w:type="dxa"/>
          </w:tcPr>
          <w:p w14:paraId="36460A6B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</w:tcPr>
          <w:p w14:paraId="380A7DBE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0586B7D2" w14:textId="3D364625" w:rsidR="008B4B4E" w:rsidRPr="000D4935" w:rsidRDefault="001E1B1A" w:rsidP="00A70ED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12</w:t>
            </w:r>
            <w:r w:rsidR="008B4B4E" w:rsidRPr="000D4935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605</w:t>
            </w:r>
          </w:p>
        </w:tc>
        <w:tc>
          <w:tcPr>
            <w:tcW w:w="270" w:type="dxa"/>
            <w:shd w:val="clear" w:color="auto" w:fill="auto"/>
          </w:tcPr>
          <w:p w14:paraId="1C46A5F1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D58E04C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35A1A3F8" w14:textId="0E98FA05" w:rsidR="008B4B4E" w:rsidRPr="000D4935" w:rsidRDefault="001E1B1A" w:rsidP="00A70ED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10</w:t>
            </w:r>
            <w:r w:rsidR="008B4B4E" w:rsidRPr="000D4935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027</w:t>
            </w:r>
          </w:p>
        </w:tc>
        <w:tc>
          <w:tcPr>
            <w:tcW w:w="270" w:type="dxa"/>
          </w:tcPr>
          <w:p w14:paraId="151C2B33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74B20FA7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6E0F687C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</w:tcPr>
          <w:p w14:paraId="60284FC3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0588C948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  <w:p w14:paraId="6B9E6FAC" w14:textId="1C7907A9" w:rsidR="008B4B4E" w:rsidRPr="000D4935" w:rsidRDefault="001E1B1A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57</w:t>
            </w:r>
            <w:r w:rsidR="008B4B4E"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429</w:t>
            </w:r>
          </w:p>
        </w:tc>
      </w:tr>
      <w:tr w:rsidR="008B4B4E" w:rsidRPr="000D4935" w14:paraId="742E3B0C" w14:textId="77777777" w:rsidTr="00C34B96">
        <w:trPr>
          <w:trHeight w:val="139"/>
        </w:trPr>
        <w:tc>
          <w:tcPr>
            <w:tcW w:w="2790" w:type="dxa"/>
          </w:tcPr>
          <w:p w14:paraId="010211CF" w14:textId="77777777" w:rsidR="008B4B4E" w:rsidRPr="000D4935" w:rsidRDefault="008B4B4E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>ผลขาดทุนทางภาษี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4771F556" w14:textId="798429BD" w:rsidR="008B4B4E" w:rsidRPr="000D4935" w:rsidRDefault="001E1B1A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224</w:t>
            </w:r>
          </w:p>
        </w:tc>
        <w:tc>
          <w:tcPr>
            <w:tcW w:w="270" w:type="dxa"/>
          </w:tcPr>
          <w:p w14:paraId="79DDB47D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9621951" w14:textId="77777777" w:rsidR="008B4B4E" w:rsidRPr="000D4935" w:rsidRDefault="008B4B4E" w:rsidP="00A53D03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537226A5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D416932" w14:textId="77777777" w:rsidR="008B4B4E" w:rsidRPr="000D4935" w:rsidRDefault="008B4B4E" w:rsidP="00A53D0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316D9A87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4CDEE14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</w:tcPr>
          <w:p w14:paraId="7B336894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3FE482" w14:textId="2B46A38D" w:rsidR="008B4B4E" w:rsidRPr="000D4935" w:rsidRDefault="001E1B1A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224</w:t>
            </w:r>
          </w:p>
        </w:tc>
      </w:tr>
      <w:tr w:rsidR="008B4B4E" w:rsidRPr="000D4935" w14:paraId="34145EAA" w14:textId="77777777" w:rsidTr="00C34B96">
        <w:trPr>
          <w:trHeight w:val="296"/>
        </w:trPr>
        <w:tc>
          <w:tcPr>
            <w:tcW w:w="2790" w:type="dxa"/>
          </w:tcPr>
          <w:p w14:paraId="2C9C23E3" w14:textId="77777777" w:rsidR="008B4B4E" w:rsidRPr="000D4935" w:rsidRDefault="008B4B4E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7D197DEC" w14:textId="4CF149B6" w:rsidR="008B4B4E" w:rsidRPr="000D4935" w:rsidRDefault="001E1B1A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42</w:t>
            </w:r>
            <w:r w:rsidR="008B4B4E"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959</w:t>
            </w:r>
          </w:p>
        </w:tc>
        <w:tc>
          <w:tcPr>
            <w:tcW w:w="270" w:type="dxa"/>
          </w:tcPr>
          <w:p w14:paraId="5600CB5B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64F60" w14:textId="333E06E4" w:rsidR="008B4B4E" w:rsidRPr="000D4935" w:rsidRDefault="001E1B1A" w:rsidP="00A70ED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12</w:t>
            </w:r>
            <w:r w:rsidR="008B4B4E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578</w:t>
            </w:r>
          </w:p>
        </w:tc>
        <w:tc>
          <w:tcPr>
            <w:tcW w:w="270" w:type="dxa"/>
            <w:shd w:val="clear" w:color="auto" w:fill="auto"/>
          </w:tcPr>
          <w:p w14:paraId="76A01699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FEE2E" w14:textId="70F5B2EE" w:rsidR="008B4B4E" w:rsidRPr="000D4935" w:rsidRDefault="001E1B1A" w:rsidP="00A70ED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10</w:t>
            </w:r>
            <w:r w:rsidR="008B4B4E" w:rsidRPr="000D4935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027</w:t>
            </w:r>
          </w:p>
        </w:tc>
        <w:tc>
          <w:tcPr>
            <w:tcW w:w="270" w:type="dxa"/>
          </w:tcPr>
          <w:p w14:paraId="0AB14BA2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EAF2F23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</w:tcPr>
          <w:p w14:paraId="31B02EC7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EFF52B2" w14:textId="70C91639" w:rsidR="008B4B4E" w:rsidRPr="000D4935" w:rsidRDefault="001E1B1A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65</w:t>
            </w:r>
            <w:r w:rsidR="008B4B4E"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564</w:t>
            </w:r>
          </w:p>
        </w:tc>
      </w:tr>
      <w:tr w:rsidR="008B4B4E" w:rsidRPr="000D4935" w14:paraId="3FE6D091" w14:textId="77777777" w:rsidTr="00C34B96">
        <w:trPr>
          <w:trHeight w:val="208"/>
        </w:trPr>
        <w:tc>
          <w:tcPr>
            <w:tcW w:w="2790" w:type="dxa"/>
          </w:tcPr>
          <w:p w14:paraId="0C807E19" w14:textId="77777777" w:rsidR="008B4B4E" w:rsidRPr="000D4935" w:rsidRDefault="008B4B4E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38722C7F" w14:textId="77777777" w:rsidR="008B4B4E" w:rsidRPr="000D4935" w:rsidRDefault="008B4B4E" w:rsidP="00A70ED0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0F21CC72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EACEFC2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6B769DBF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8E9209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3885419B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B32A515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</w:tcPr>
          <w:p w14:paraId="10F4054D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7C1962" w14:textId="77777777" w:rsidR="008B4B4E" w:rsidRPr="000D4935" w:rsidRDefault="008B4B4E" w:rsidP="00A70ED0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</w:tr>
      <w:tr w:rsidR="008B4B4E" w:rsidRPr="000D4935" w14:paraId="5C837CAC" w14:textId="77777777" w:rsidTr="00C34B96">
        <w:trPr>
          <w:trHeight w:val="139"/>
        </w:trPr>
        <w:tc>
          <w:tcPr>
            <w:tcW w:w="2790" w:type="dxa"/>
          </w:tcPr>
          <w:p w14:paraId="14DC3035" w14:textId="77777777" w:rsidR="008B4B4E" w:rsidRPr="000D4935" w:rsidRDefault="008B4B4E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D493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2" w:type="dxa"/>
          </w:tcPr>
          <w:p w14:paraId="5E321973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43073375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064DF1D0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77427806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</w:tcPr>
          <w:p w14:paraId="4C03789D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3C36F162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22D707FB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</w:tcPr>
          <w:p w14:paraId="2E59F7AF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</w:tcPr>
          <w:p w14:paraId="4C7FC3B3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8B4B4E" w:rsidRPr="000D4935" w14:paraId="40EED57F" w14:textId="77777777" w:rsidTr="00C34B96">
        <w:trPr>
          <w:trHeight w:val="139"/>
        </w:trPr>
        <w:tc>
          <w:tcPr>
            <w:tcW w:w="2790" w:type="dxa"/>
          </w:tcPr>
          <w:p w14:paraId="3B52B9BC" w14:textId="77777777" w:rsidR="008B4B4E" w:rsidRPr="000D4935" w:rsidRDefault="008B4B4E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27"/>
                <w:szCs w:val="27"/>
                <w:cs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1352" w:type="dxa"/>
          </w:tcPr>
          <w:p w14:paraId="6FAC46AC" w14:textId="77777777" w:rsidR="008B4B4E" w:rsidRPr="000D4935" w:rsidRDefault="008B4B4E" w:rsidP="00A70E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3F202B79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50308584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38" w:right="-108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707EFA82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</w:tcPr>
          <w:p w14:paraId="525D3A19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5D8AA813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2B5EB652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</w:tcPr>
          <w:p w14:paraId="6B854453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</w:tcPr>
          <w:p w14:paraId="729B0A80" w14:textId="77777777" w:rsidR="008B4B4E" w:rsidRPr="000D4935" w:rsidRDefault="008B4B4E" w:rsidP="00A70E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8B4B4E" w:rsidRPr="000D4935" w14:paraId="2D40739A" w14:textId="77777777" w:rsidTr="00C34B96">
        <w:trPr>
          <w:trHeight w:val="139"/>
        </w:trPr>
        <w:tc>
          <w:tcPr>
            <w:tcW w:w="2790" w:type="dxa"/>
          </w:tcPr>
          <w:p w14:paraId="258152DD" w14:textId="77777777" w:rsidR="008B4B4E" w:rsidRPr="000D4935" w:rsidRDefault="008B4B4E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 xml:space="preserve">   </w:t>
            </w:r>
            <w:r w:rsidRPr="000D4935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(การตีราคาเพิ่ม)</w:t>
            </w:r>
          </w:p>
        </w:tc>
        <w:tc>
          <w:tcPr>
            <w:tcW w:w="1352" w:type="dxa"/>
          </w:tcPr>
          <w:p w14:paraId="6D54A713" w14:textId="0402A19B" w:rsidR="008B4B4E" w:rsidRPr="000D4935" w:rsidRDefault="008B4B4E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(</w:t>
            </w:r>
            <w:r w:rsidR="001E1B1A"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322</w:t>
            </w: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1E1B1A"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001</w:t>
            </w: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  <w:tc>
          <w:tcPr>
            <w:tcW w:w="270" w:type="dxa"/>
          </w:tcPr>
          <w:p w14:paraId="639A65FB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3547458C" w14:textId="77777777" w:rsidR="008B4B4E" w:rsidRPr="000D4935" w:rsidRDefault="008B4B4E" w:rsidP="00A53D03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0A43CCE7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</w:tcPr>
          <w:p w14:paraId="66186081" w14:textId="77777777" w:rsidR="008B4B4E" w:rsidRPr="000D4935" w:rsidRDefault="008B4B4E" w:rsidP="00A53D0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503B239B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07D1DCFC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</w:tcPr>
          <w:p w14:paraId="191763B3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1588DB0" w14:textId="4083F7D5" w:rsidR="008B4B4E" w:rsidRPr="000D4935" w:rsidRDefault="008B4B4E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(</w:t>
            </w:r>
            <w:r w:rsidR="001E1B1A"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322</w:t>
            </w: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1E1B1A"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001</w:t>
            </w: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</w:tr>
      <w:tr w:rsidR="008B4B4E" w:rsidRPr="000D4935" w14:paraId="7400C839" w14:textId="77777777" w:rsidTr="00C34B96">
        <w:trPr>
          <w:trHeight w:val="139"/>
        </w:trPr>
        <w:tc>
          <w:tcPr>
            <w:tcW w:w="2790" w:type="dxa"/>
          </w:tcPr>
          <w:p w14:paraId="524176B8" w14:textId="77777777" w:rsidR="00072618" w:rsidRPr="000D4935" w:rsidRDefault="00A80714" w:rsidP="00A80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79" w:hanging="180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 w:hint="cs"/>
                <w:sz w:val="27"/>
                <w:szCs w:val="27"/>
                <w:cs/>
              </w:rPr>
              <w:t>เงินลงทุนเผื่อขาย</w:t>
            </w:r>
          </w:p>
          <w:p w14:paraId="6E290612" w14:textId="4C090E3E" w:rsidR="008B4B4E" w:rsidRPr="000D4935" w:rsidRDefault="00072618" w:rsidP="00437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79" w:hanging="180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0D4935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="00A80714" w:rsidRPr="000D4935">
              <w:rPr>
                <w:rFonts w:ascii="Angsana New" w:hAnsi="Angsana New"/>
                <w:i/>
                <w:iCs/>
                <w:sz w:val="27"/>
                <w:szCs w:val="27"/>
              </w:rPr>
              <w:t>(</w:t>
            </w:r>
            <w:r w:rsidR="00A80714" w:rsidRPr="000D4935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กำไรจาก</w:t>
            </w:r>
            <w:r w:rsidR="00A80714" w:rsidRPr="000D4935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การวัดมูลค่า</w:t>
            </w:r>
            <w:r w:rsidR="00A80714" w:rsidRPr="000D4935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เงินลงทุน</w:t>
            </w:r>
            <w:r w:rsidR="00A80714" w:rsidRPr="000D4935">
              <w:rPr>
                <w:rFonts w:ascii="Angsana New" w:hAnsi="Angsana New"/>
                <w:i/>
                <w:iCs/>
                <w:sz w:val="27"/>
                <w:szCs w:val="27"/>
              </w:rPr>
              <w:t xml:space="preserve"> </w:t>
            </w:r>
            <w:r w:rsidR="00A80714" w:rsidRPr="000D4935">
              <w:rPr>
                <w:rFonts w:ascii="Angsana New" w:hAnsi="Angsana New"/>
                <w:i/>
                <w:iCs/>
                <w:sz w:val="27"/>
                <w:szCs w:val="27"/>
              </w:rPr>
              <w:br/>
            </w:r>
            <w:r w:rsidR="00A80714" w:rsidRPr="000D4935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เผื่อขาย</w:t>
            </w:r>
            <w:r w:rsidR="00A80714" w:rsidRPr="000D4935">
              <w:rPr>
                <w:rFonts w:ascii="Angsana New" w:hAnsi="Angsana New"/>
                <w:i/>
                <w:iCs/>
                <w:sz w:val="27"/>
                <w:szCs w:val="27"/>
              </w:rPr>
              <w:t>)</w:t>
            </w:r>
          </w:p>
        </w:tc>
        <w:tc>
          <w:tcPr>
            <w:tcW w:w="1352" w:type="dxa"/>
          </w:tcPr>
          <w:p w14:paraId="36DADBA6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3A8A2BB0" w14:textId="77777777" w:rsidR="00437ECD" w:rsidRPr="000D4935" w:rsidRDefault="00437ECD" w:rsidP="00A53D03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05293391" w14:textId="77777777" w:rsidR="008B4B4E" w:rsidRPr="000D4935" w:rsidRDefault="008B4B4E" w:rsidP="00A53D03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18AC075D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1AA32B6B" w14:textId="77777777" w:rsidR="008B4B4E" w:rsidRPr="000D4935" w:rsidRDefault="008B4B4E" w:rsidP="00A53D03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5458274A" w14:textId="77777777" w:rsidR="00437ECD" w:rsidRPr="000D4935" w:rsidRDefault="00437ECD" w:rsidP="00A53D03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00C556EE" w14:textId="77777777" w:rsidR="008B4B4E" w:rsidRPr="000D4935" w:rsidRDefault="008B4B4E" w:rsidP="00A53D03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2DA49EA3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</w:tcPr>
          <w:p w14:paraId="1F669335" w14:textId="77777777" w:rsidR="008B4B4E" w:rsidRPr="000D4935" w:rsidRDefault="008B4B4E" w:rsidP="0007261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 xml:space="preserve">  </w:t>
            </w:r>
          </w:p>
          <w:p w14:paraId="6756FB8F" w14:textId="77777777" w:rsidR="00437ECD" w:rsidRPr="000D4935" w:rsidRDefault="008B4B4E" w:rsidP="0007261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 xml:space="preserve">  </w:t>
            </w:r>
          </w:p>
          <w:p w14:paraId="3D2A1BE1" w14:textId="76B9F2DE" w:rsidR="008B4B4E" w:rsidRPr="000D4935" w:rsidRDefault="008B4B4E" w:rsidP="0007261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 xml:space="preserve">          (</w:t>
            </w:r>
            <w:r w:rsidR="001E1B1A"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68</w:t>
            </w: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  <w:tc>
          <w:tcPr>
            <w:tcW w:w="270" w:type="dxa"/>
          </w:tcPr>
          <w:p w14:paraId="137C4ABD" w14:textId="77777777" w:rsidR="008B4B4E" w:rsidRPr="000D4935" w:rsidRDefault="008B4B4E" w:rsidP="00072618">
            <w:pPr>
              <w:pStyle w:val="acctfourfigures"/>
              <w:tabs>
                <w:tab w:val="clear" w:pos="765"/>
                <w:tab w:val="decimal" w:pos="561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224BF51A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2EF93B94" w14:textId="77777777" w:rsidR="00437ECD" w:rsidRPr="000D4935" w:rsidRDefault="00437ECD" w:rsidP="00A70ED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5706A203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</w:tcPr>
          <w:p w14:paraId="34823671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026F4F5E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1026157E" w14:textId="77777777" w:rsidR="00437ECD" w:rsidRPr="000D4935" w:rsidRDefault="00437ECD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0344731D" w14:textId="64504EE0" w:rsidR="008B4B4E" w:rsidRPr="000D4935" w:rsidRDefault="008B4B4E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(</w:t>
            </w:r>
            <w:r w:rsidR="001E1B1A"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68</w:t>
            </w: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</w:tr>
      <w:tr w:rsidR="008B4B4E" w:rsidRPr="000D4935" w14:paraId="6859D936" w14:textId="77777777" w:rsidTr="00C34B96">
        <w:trPr>
          <w:trHeight w:val="296"/>
        </w:trPr>
        <w:tc>
          <w:tcPr>
            <w:tcW w:w="2790" w:type="dxa"/>
          </w:tcPr>
          <w:p w14:paraId="5D0E1562" w14:textId="77777777" w:rsidR="008B4B4E" w:rsidRPr="000D4935" w:rsidRDefault="008B4B4E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00572B58" w14:textId="6A4789AB" w:rsidR="008B4B4E" w:rsidRPr="000D4935" w:rsidRDefault="008B4B4E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322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001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)</w:t>
            </w:r>
          </w:p>
        </w:tc>
        <w:tc>
          <w:tcPr>
            <w:tcW w:w="270" w:type="dxa"/>
          </w:tcPr>
          <w:p w14:paraId="2B26812C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F364348" w14:textId="77777777" w:rsidR="008B4B4E" w:rsidRPr="000D4935" w:rsidRDefault="008B4B4E" w:rsidP="00A53D03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C028A0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9E36B8C" w14:textId="1F9C33F4" w:rsidR="008B4B4E" w:rsidRPr="000D4935" w:rsidRDefault="008B4B4E" w:rsidP="00A70ED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 xml:space="preserve">   (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68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)</w:t>
            </w:r>
          </w:p>
        </w:tc>
        <w:tc>
          <w:tcPr>
            <w:tcW w:w="270" w:type="dxa"/>
          </w:tcPr>
          <w:p w14:paraId="54A1C980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DBC2610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</w:tcPr>
          <w:p w14:paraId="160D299A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201C11B" w14:textId="2CE35651" w:rsidR="008B4B4E" w:rsidRPr="000D4935" w:rsidRDefault="008B4B4E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322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069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)</w:t>
            </w:r>
          </w:p>
        </w:tc>
      </w:tr>
      <w:tr w:rsidR="008B4B4E" w:rsidRPr="000D4935" w14:paraId="39FEEBB1" w14:textId="77777777" w:rsidTr="00C34B96">
        <w:trPr>
          <w:trHeight w:val="262"/>
        </w:trPr>
        <w:tc>
          <w:tcPr>
            <w:tcW w:w="2790" w:type="dxa"/>
          </w:tcPr>
          <w:p w14:paraId="59EED37E" w14:textId="77777777" w:rsidR="008B4B4E" w:rsidRPr="000D4935" w:rsidRDefault="008B4B4E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3A3471AC" w14:textId="77777777" w:rsidR="008B4B4E" w:rsidRPr="000D4935" w:rsidRDefault="008B4B4E" w:rsidP="00A70ED0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08F9B8B7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F30072A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208FC96D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72F151E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7449F46A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4328283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</w:tcPr>
          <w:p w14:paraId="30C5CD1C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F5A65C4" w14:textId="77777777" w:rsidR="008B4B4E" w:rsidRPr="000D4935" w:rsidRDefault="008B4B4E" w:rsidP="00A70ED0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</w:tr>
      <w:tr w:rsidR="008B4B4E" w:rsidRPr="000D4935" w14:paraId="7A33BD5D" w14:textId="77777777" w:rsidTr="00C34B96">
        <w:trPr>
          <w:trHeight w:val="262"/>
        </w:trPr>
        <w:tc>
          <w:tcPr>
            <w:tcW w:w="2790" w:type="dxa"/>
          </w:tcPr>
          <w:p w14:paraId="03A4B6D4" w14:textId="77777777" w:rsidR="008B4B4E" w:rsidRPr="000D4935" w:rsidRDefault="008B4B4E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352" w:type="dxa"/>
            <w:tcBorders>
              <w:bottom w:val="double" w:sz="4" w:space="0" w:color="auto"/>
            </w:tcBorders>
          </w:tcPr>
          <w:p w14:paraId="6106881A" w14:textId="671198BF" w:rsidR="008B4B4E" w:rsidRPr="000D4935" w:rsidRDefault="008B4B4E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279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042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2A04A46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6A4E50CB" w14:textId="7F11B045" w:rsidR="008B4B4E" w:rsidRPr="000D4935" w:rsidRDefault="001E1B1A" w:rsidP="00A70ED0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12</w:t>
            </w:r>
            <w:r w:rsidR="008B4B4E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578</w:t>
            </w:r>
          </w:p>
        </w:tc>
        <w:tc>
          <w:tcPr>
            <w:tcW w:w="270" w:type="dxa"/>
            <w:shd w:val="clear" w:color="auto" w:fill="auto"/>
          </w:tcPr>
          <w:p w14:paraId="597E7521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36056B7" w14:textId="235EA3D5" w:rsidR="008B4B4E" w:rsidRPr="000D4935" w:rsidRDefault="001E1B1A" w:rsidP="00A70ED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</w:t>
            </w:r>
            <w:r w:rsidR="008B4B4E" w:rsidRPr="000D4935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95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01EBA19F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7A3FCE5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</w:tcPr>
          <w:p w14:paraId="7929B681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04B777C" w14:textId="73C8A85E" w:rsidR="008B4B4E" w:rsidRPr="000D4935" w:rsidRDefault="008B4B4E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256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505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)</w:t>
            </w:r>
          </w:p>
        </w:tc>
      </w:tr>
      <w:tr w:rsidR="008B4B4E" w:rsidRPr="000D4935" w14:paraId="5CCBA37D" w14:textId="77777777" w:rsidTr="00C34B96">
        <w:trPr>
          <w:trHeight w:val="262"/>
        </w:trPr>
        <w:tc>
          <w:tcPr>
            <w:tcW w:w="2790" w:type="dxa"/>
          </w:tcPr>
          <w:p w14:paraId="2DF49983" w14:textId="77777777" w:rsidR="008B4B4E" w:rsidRPr="000D4935" w:rsidRDefault="008B4B4E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2" w:type="dxa"/>
          </w:tcPr>
          <w:p w14:paraId="1BB212D4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1989197F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</w:tcPr>
          <w:p w14:paraId="3BA3E5BE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19B1843D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14:paraId="4A2AE64F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6AD24FD8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214E07EF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</w:tcPr>
          <w:p w14:paraId="4993160B" w14:textId="77777777" w:rsidR="008B4B4E" w:rsidRPr="000D4935" w:rsidRDefault="008B4B4E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</w:tcPr>
          <w:p w14:paraId="2AC18302" w14:textId="77777777" w:rsidR="008B4B4E" w:rsidRPr="000D4935" w:rsidRDefault="008B4B4E" w:rsidP="00A70ED0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</w:tr>
    </w:tbl>
    <w:p w14:paraId="125677B7" w14:textId="77777777" w:rsidR="008B4B4E" w:rsidRPr="000D4935" w:rsidRDefault="008B4B4E"/>
    <w:p w14:paraId="1760CFF6" w14:textId="77777777" w:rsidR="004F01A0" w:rsidRPr="000D4935" w:rsidRDefault="004F01A0" w:rsidP="004F01A0">
      <w:pPr>
        <w:rPr>
          <w:rFonts w:ascii="Angsana New" w:hAnsi="Angsana New"/>
        </w:rPr>
      </w:pPr>
    </w:p>
    <w:tbl>
      <w:tblPr>
        <w:tblW w:w="93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92"/>
        <w:gridCol w:w="1350"/>
        <w:gridCol w:w="270"/>
        <w:gridCol w:w="810"/>
        <w:gridCol w:w="270"/>
        <w:gridCol w:w="1080"/>
        <w:gridCol w:w="270"/>
        <w:gridCol w:w="900"/>
        <w:gridCol w:w="270"/>
        <w:gridCol w:w="1350"/>
      </w:tblGrid>
      <w:tr w:rsidR="004F01A0" w:rsidRPr="000D4935" w14:paraId="2B568826" w14:textId="77777777" w:rsidTr="001D5DE3">
        <w:trPr>
          <w:trHeight w:val="333"/>
          <w:tblHeader/>
        </w:trPr>
        <w:tc>
          <w:tcPr>
            <w:tcW w:w="2792" w:type="dxa"/>
            <w:shd w:val="clear" w:color="auto" w:fill="auto"/>
          </w:tcPr>
          <w:p w14:paraId="1F94626A" w14:textId="77777777" w:rsidR="004F01A0" w:rsidRPr="000D4935" w:rsidRDefault="004F01A0" w:rsidP="00C4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0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7"/>
                <w:szCs w:val="27"/>
                <w:shd w:val="clear" w:color="auto" w:fill="E6E6E6"/>
              </w:rPr>
            </w:pPr>
            <w:r w:rsidRPr="000D4935">
              <w:rPr>
                <w:sz w:val="27"/>
                <w:szCs w:val="27"/>
              </w:rPr>
              <w:lastRenderedPageBreak/>
              <w:br w:type="page"/>
            </w:r>
          </w:p>
        </w:tc>
        <w:tc>
          <w:tcPr>
            <w:tcW w:w="6570" w:type="dxa"/>
            <w:gridSpan w:val="9"/>
            <w:shd w:val="clear" w:color="auto" w:fill="auto"/>
            <w:vAlign w:val="bottom"/>
          </w:tcPr>
          <w:p w14:paraId="1A904292" w14:textId="77777777" w:rsidR="004F01A0" w:rsidRPr="000D4935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D4935">
              <w:rPr>
                <w:rFonts w:ascii="Angsana New" w:hAnsi="Angsana New"/>
                <w:bCs/>
                <w:sz w:val="27"/>
                <w:szCs w:val="27"/>
                <w:cs/>
              </w:rPr>
              <w:t>งบการเงิน</w:t>
            </w:r>
            <w:r w:rsidRPr="000D4935">
              <w:rPr>
                <w:rFonts w:ascii="Angsana New" w:hAnsi="Angsana New" w:hint="cs"/>
                <w:bCs/>
                <w:sz w:val="27"/>
                <w:szCs w:val="27"/>
                <w:cs/>
              </w:rPr>
              <w:t>เฉพาะกิจการ</w:t>
            </w:r>
          </w:p>
        </w:tc>
      </w:tr>
      <w:tr w:rsidR="004F01A0" w:rsidRPr="000D4935" w14:paraId="17D02FC6" w14:textId="77777777" w:rsidTr="001D5DE3">
        <w:trPr>
          <w:trHeight w:val="139"/>
          <w:tblHeader/>
        </w:trPr>
        <w:tc>
          <w:tcPr>
            <w:tcW w:w="2792" w:type="dxa"/>
            <w:shd w:val="clear" w:color="auto" w:fill="auto"/>
          </w:tcPr>
          <w:p w14:paraId="31B1DA9E" w14:textId="77777777" w:rsidR="004F01A0" w:rsidRPr="000D4935" w:rsidRDefault="004F01A0" w:rsidP="00C4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7"/>
                <w:szCs w:val="27"/>
                <w:shd w:val="clear" w:color="auto" w:fill="E6E6E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1CBDD0" w14:textId="77777777" w:rsidR="004F01A0" w:rsidRPr="000D4935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AA82F1" w14:textId="77777777" w:rsidR="004F01A0" w:rsidRPr="000D4935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3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E421A" w14:textId="77777777" w:rsidR="004F01A0" w:rsidRPr="000D4935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>บันทึกเป็น</w:t>
            </w:r>
            <w:r w:rsidRPr="000D4935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0D4935">
              <w:rPr>
                <w:rFonts w:ascii="Angsana New" w:hAnsi="Angsana New"/>
                <w:sz w:val="27"/>
                <w:szCs w:val="27"/>
              </w:rPr>
              <w:t>(</w:t>
            </w:r>
            <w:r w:rsidRPr="000D4935">
              <w:rPr>
                <w:rFonts w:ascii="Angsana New" w:hAnsi="Angsana New"/>
                <w:sz w:val="27"/>
                <w:szCs w:val="27"/>
                <w:cs/>
              </w:rPr>
              <w:t>รายจ่าย</w:t>
            </w:r>
            <w:r w:rsidRPr="000D4935">
              <w:rPr>
                <w:rFonts w:ascii="Angsana New" w:hAnsi="Angsana New"/>
                <w:sz w:val="27"/>
                <w:szCs w:val="27"/>
              </w:rPr>
              <w:t>)</w:t>
            </w:r>
            <w:r w:rsidRPr="000D4935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0D4935">
              <w:rPr>
                <w:rFonts w:ascii="Angsana New" w:hAnsi="Angsana New"/>
                <w:sz w:val="27"/>
                <w:szCs w:val="27"/>
              </w:rPr>
              <w:t>/</w:t>
            </w:r>
            <w:r w:rsidRPr="000D4935">
              <w:rPr>
                <w:rFonts w:ascii="Angsana New" w:hAnsi="Angsana New"/>
                <w:sz w:val="27"/>
                <w:szCs w:val="27"/>
                <w:cs/>
              </w:rPr>
              <w:t xml:space="preserve"> รายได้ใน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EA9E29" w14:textId="77777777" w:rsidR="004F01A0" w:rsidRPr="000D4935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C26603" w14:textId="77777777" w:rsidR="004F01A0" w:rsidRPr="000D4935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F45F92" w:rsidRPr="000D4935" w14:paraId="14D200BC" w14:textId="77777777" w:rsidTr="001D5DE3">
        <w:trPr>
          <w:trHeight w:val="139"/>
          <w:tblHeader/>
        </w:trPr>
        <w:tc>
          <w:tcPr>
            <w:tcW w:w="2792" w:type="dxa"/>
            <w:shd w:val="clear" w:color="auto" w:fill="auto"/>
            <w:vAlign w:val="bottom"/>
          </w:tcPr>
          <w:p w14:paraId="28C578A0" w14:textId="4E88191E" w:rsidR="00F45F92" w:rsidRPr="000D4935" w:rsidRDefault="00F45F92" w:rsidP="00431524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color w:val="0000FF"/>
                <w:sz w:val="27"/>
                <w:szCs w:val="27"/>
              </w:rPr>
            </w:pPr>
            <w:r w:rsidRPr="000D4935">
              <w:rPr>
                <w:rFonts w:asciiTheme="majorBidi" w:hAnsiTheme="majorBidi"/>
                <w:b/>
                <w:bCs/>
                <w:i/>
                <w:iCs/>
                <w:sz w:val="27"/>
                <w:szCs w:val="27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B166B8" w14:textId="77777777" w:rsidR="00F45F92" w:rsidRPr="000D4935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     </w:t>
            </w:r>
          </w:p>
          <w:p w14:paraId="42BE7D75" w14:textId="7B5A73E8" w:rsidR="00F45F92" w:rsidRPr="000D4935" w:rsidRDefault="001E1B1A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1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="00F45F92" w:rsidRPr="000D4935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F45F92" w:rsidRPr="000D493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DFB877" w14:textId="77777777" w:rsidR="00F45F92" w:rsidRPr="000D4935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4613B" w14:textId="77777777" w:rsidR="00F45F92" w:rsidRPr="000D4935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2F085" w14:textId="77777777" w:rsidR="00F45F92" w:rsidRPr="000D4935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20139" w14:textId="77777777" w:rsidR="00F45F92" w:rsidRPr="000D4935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85B88E" w14:textId="77777777" w:rsidR="00F45F92" w:rsidRPr="000D4935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05F90C" w14:textId="77777777" w:rsidR="00F45F92" w:rsidRPr="000D4935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>ส่วนของ</w:t>
            </w:r>
          </w:p>
          <w:p w14:paraId="53303CEA" w14:textId="77777777" w:rsidR="00F45F92" w:rsidRPr="000D4935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>ผู้ถือหุ้น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9DCB13" w14:textId="77777777" w:rsidR="00F45F92" w:rsidRPr="000D4935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849196" w14:textId="0EAB50A8" w:rsidR="00F45F92" w:rsidRPr="000D4935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ณ วันที่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            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0D493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ธันวาคม</w:t>
            </w:r>
          </w:p>
        </w:tc>
      </w:tr>
      <w:tr w:rsidR="00F45F92" w:rsidRPr="000D4935" w14:paraId="49FE28A3" w14:textId="77777777" w:rsidTr="001D5DE3">
        <w:trPr>
          <w:trHeight w:val="279"/>
          <w:tblHeader/>
        </w:trPr>
        <w:tc>
          <w:tcPr>
            <w:tcW w:w="2792" w:type="dxa"/>
            <w:shd w:val="clear" w:color="auto" w:fill="auto"/>
          </w:tcPr>
          <w:p w14:paraId="5772EC96" w14:textId="77777777" w:rsidR="00F45F92" w:rsidRPr="000D4935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570" w:type="dxa"/>
            <w:gridSpan w:val="9"/>
            <w:shd w:val="clear" w:color="auto" w:fill="auto"/>
          </w:tcPr>
          <w:p w14:paraId="6EEB0A7C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(</w:t>
            </w:r>
            <w:r w:rsidRPr="000D4935">
              <w:rPr>
                <w:rFonts w:ascii="Angsana New" w:hAnsi="Angsana New" w:hint="cs"/>
                <w:i/>
                <w:iCs/>
                <w:sz w:val="27"/>
                <w:szCs w:val="27"/>
                <w:cs/>
                <w:lang w:bidi="th-TH"/>
              </w:rPr>
              <w:t>พัน</w:t>
            </w:r>
            <w:r w:rsidRPr="000D4935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บาท)</w:t>
            </w:r>
          </w:p>
        </w:tc>
      </w:tr>
      <w:tr w:rsidR="00F45F92" w:rsidRPr="000D4935" w14:paraId="2BBC1D19" w14:textId="77777777" w:rsidTr="001D5DE3">
        <w:trPr>
          <w:trHeight w:val="279"/>
          <w:tblHeader/>
        </w:trPr>
        <w:tc>
          <w:tcPr>
            <w:tcW w:w="2792" w:type="dxa"/>
            <w:shd w:val="clear" w:color="auto" w:fill="auto"/>
          </w:tcPr>
          <w:p w14:paraId="556B5BA1" w14:textId="0F599F34" w:rsidR="00F45F92" w:rsidRPr="000D4935" w:rsidRDefault="001E1B1A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2563</w:t>
            </w:r>
          </w:p>
        </w:tc>
        <w:tc>
          <w:tcPr>
            <w:tcW w:w="6570" w:type="dxa"/>
            <w:gridSpan w:val="9"/>
            <w:shd w:val="clear" w:color="auto" w:fill="auto"/>
          </w:tcPr>
          <w:p w14:paraId="12A7001D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</w:pPr>
          </w:p>
        </w:tc>
      </w:tr>
      <w:tr w:rsidR="00F45F92" w:rsidRPr="000D4935" w14:paraId="5998DEE2" w14:textId="77777777" w:rsidTr="001D5DE3">
        <w:trPr>
          <w:trHeight w:val="139"/>
        </w:trPr>
        <w:tc>
          <w:tcPr>
            <w:tcW w:w="2792" w:type="dxa"/>
            <w:shd w:val="clear" w:color="auto" w:fill="auto"/>
          </w:tcPr>
          <w:p w14:paraId="3669DD24" w14:textId="77777777" w:rsidR="00F45F92" w:rsidRPr="000D4935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D493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16558573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ED384F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C961CFE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5E32480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5FC0F60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E6BDA7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C067919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608E38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63CE7E4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F45F92" w:rsidRPr="000D4935" w14:paraId="30B1BB0A" w14:textId="77777777" w:rsidTr="001D5DE3">
        <w:trPr>
          <w:trHeight w:val="139"/>
        </w:trPr>
        <w:tc>
          <w:tcPr>
            <w:tcW w:w="2792" w:type="dxa"/>
            <w:shd w:val="clear" w:color="auto" w:fill="auto"/>
          </w:tcPr>
          <w:p w14:paraId="58AB61C3" w14:textId="77777777" w:rsidR="00F45F92" w:rsidRPr="000D4935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27"/>
                <w:szCs w:val="27"/>
                <w:cs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>ลูกหนี้การค้า</w:t>
            </w:r>
            <w:r w:rsidRPr="000D4935">
              <w:rPr>
                <w:rFonts w:ascii="Angsana New" w:hAnsi="Angsana New" w:hint="cs"/>
                <w:sz w:val="27"/>
                <w:szCs w:val="27"/>
                <w:cs/>
              </w:rPr>
              <w:t>และลูกหนี้อื่น</w:t>
            </w:r>
            <w:r w:rsidRPr="000D4935">
              <w:rPr>
                <w:rFonts w:ascii="Angsana New" w:hAnsi="Angsana New"/>
                <w:color w:val="0000FF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41D251A1" w14:textId="77777777" w:rsidR="00F45F92" w:rsidRPr="000D4935" w:rsidRDefault="00F45F92" w:rsidP="00F45F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C925485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4C153A6" w14:textId="77777777" w:rsidR="00F45F92" w:rsidRPr="000D4935" w:rsidRDefault="00F45F92" w:rsidP="00F45F92">
            <w:pPr>
              <w:pStyle w:val="acctfourfigures"/>
              <w:tabs>
                <w:tab w:val="clear" w:pos="765"/>
              </w:tabs>
              <w:spacing w:line="240" w:lineRule="atLeast"/>
              <w:ind w:left="-38" w:right="72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7B2DF46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42C3D59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03A4CA8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79BB442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B5EF8C0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579E779" w14:textId="77777777" w:rsidR="00F45F92" w:rsidRPr="000D4935" w:rsidRDefault="00F45F92" w:rsidP="00F45F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F45F92" w:rsidRPr="000D4935" w14:paraId="074A118E" w14:textId="77777777" w:rsidTr="001D5DE3">
        <w:trPr>
          <w:trHeight w:val="139"/>
        </w:trPr>
        <w:tc>
          <w:tcPr>
            <w:tcW w:w="2792" w:type="dxa"/>
            <w:shd w:val="clear" w:color="auto" w:fill="auto"/>
          </w:tcPr>
          <w:p w14:paraId="2D613D4F" w14:textId="77777777" w:rsidR="00F45F92" w:rsidRPr="000D4935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0D4935">
              <w:rPr>
                <w:rFonts w:ascii="Angsana New" w:hAnsi="Angsana New" w:hint="cs"/>
                <w:sz w:val="27"/>
                <w:szCs w:val="27"/>
                <w:cs/>
              </w:rPr>
              <w:t xml:space="preserve">   </w:t>
            </w:r>
            <w:r w:rsidRPr="000D4935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(หนี้สงสัยจะสูญ)</w:t>
            </w:r>
          </w:p>
        </w:tc>
        <w:tc>
          <w:tcPr>
            <w:tcW w:w="1350" w:type="dxa"/>
            <w:shd w:val="clear" w:color="auto" w:fill="auto"/>
          </w:tcPr>
          <w:p w14:paraId="0679CEE7" w14:textId="33E259AA" w:rsidR="00F45F92" w:rsidRPr="000D4935" w:rsidRDefault="001E1B1A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221</w:t>
            </w:r>
          </w:p>
        </w:tc>
        <w:tc>
          <w:tcPr>
            <w:tcW w:w="270" w:type="dxa"/>
            <w:shd w:val="clear" w:color="auto" w:fill="auto"/>
          </w:tcPr>
          <w:p w14:paraId="0A03272C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6027FC1" w14:textId="5ABB4162" w:rsidR="00F45F92" w:rsidRPr="000D4935" w:rsidRDefault="001E1B1A" w:rsidP="00F45F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198</w:t>
            </w:r>
          </w:p>
        </w:tc>
        <w:tc>
          <w:tcPr>
            <w:tcW w:w="270" w:type="dxa"/>
            <w:shd w:val="clear" w:color="auto" w:fill="auto"/>
          </w:tcPr>
          <w:p w14:paraId="18EBCE81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95DF7F7" w14:textId="1DB61EA8" w:rsidR="00F45F92" w:rsidRPr="000D4935" w:rsidRDefault="00290480" w:rsidP="0007190C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FE950D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5A8D0CB" w14:textId="6EC2C322" w:rsidR="00F45F92" w:rsidRPr="000D4935" w:rsidRDefault="00290480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5EB0A5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3AB8CEC" w14:textId="090F70CE" w:rsidR="00F45F92" w:rsidRPr="000D4935" w:rsidRDefault="001E1B1A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419</w:t>
            </w:r>
          </w:p>
        </w:tc>
      </w:tr>
      <w:tr w:rsidR="00F45F92" w:rsidRPr="000D4935" w14:paraId="46DDFC0E" w14:textId="77777777" w:rsidTr="001D5DE3">
        <w:trPr>
          <w:trHeight w:val="139"/>
        </w:trPr>
        <w:tc>
          <w:tcPr>
            <w:tcW w:w="2792" w:type="dxa"/>
            <w:shd w:val="clear" w:color="auto" w:fill="auto"/>
          </w:tcPr>
          <w:p w14:paraId="3F902391" w14:textId="77777777" w:rsidR="00F45F92" w:rsidRPr="000D4935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 xml:space="preserve">สินค้าคงเหลือ </w:t>
            </w:r>
            <w:r w:rsidRPr="000D4935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(ค่าเผื่อการลดมูลค่า)</w:t>
            </w:r>
          </w:p>
        </w:tc>
        <w:tc>
          <w:tcPr>
            <w:tcW w:w="1350" w:type="dxa"/>
            <w:shd w:val="clear" w:color="auto" w:fill="auto"/>
          </w:tcPr>
          <w:p w14:paraId="17B1473F" w14:textId="5D02DD70" w:rsidR="00F45F92" w:rsidRPr="000D4935" w:rsidRDefault="001E1B1A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="00003B2E" w:rsidRPr="000D4935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14:paraId="07070000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297B7BF" w14:textId="0E8D5BEF" w:rsidR="00F45F92" w:rsidRPr="00DD2290" w:rsidRDefault="00DD2290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843</w:t>
            </w:r>
          </w:p>
        </w:tc>
        <w:tc>
          <w:tcPr>
            <w:tcW w:w="270" w:type="dxa"/>
            <w:shd w:val="clear" w:color="auto" w:fill="auto"/>
          </w:tcPr>
          <w:p w14:paraId="0170F9A0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6251D6E" w14:textId="40C4E0B8" w:rsidR="00F45F92" w:rsidRPr="000D4935" w:rsidRDefault="00290480" w:rsidP="0007190C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E6E88B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D73EACD" w14:textId="5BEDC5F0" w:rsidR="00F45F92" w:rsidRPr="000D4935" w:rsidRDefault="00290480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0366D5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48CC13D" w14:textId="6500B419" w:rsidR="00F45F92" w:rsidRPr="000D4935" w:rsidRDefault="001E1B1A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="0087386E" w:rsidRPr="000D4935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="00DD2290">
              <w:rPr>
                <w:rFonts w:ascii="Angsana New" w:hAnsi="Angsana New"/>
                <w:sz w:val="27"/>
                <w:szCs w:val="27"/>
                <w:lang w:bidi="th-TH"/>
              </w:rPr>
              <w:t>483</w:t>
            </w:r>
          </w:p>
        </w:tc>
      </w:tr>
      <w:tr w:rsidR="00F45F92" w:rsidRPr="000D4935" w14:paraId="4C752A30" w14:textId="77777777" w:rsidTr="001D5DE3">
        <w:trPr>
          <w:trHeight w:val="139"/>
        </w:trPr>
        <w:tc>
          <w:tcPr>
            <w:tcW w:w="2792" w:type="dxa"/>
            <w:shd w:val="clear" w:color="auto" w:fill="auto"/>
          </w:tcPr>
          <w:p w14:paraId="4D1B7615" w14:textId="77777777" w:rsidR="00F45F92" w:rsidRPr="000D4935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7"/>
                <w:szCs w:val="27"/>
                <w:cs/>
              </w:rPr>
            </w:pPr>
            <w:r w:rsidRPr="000D4935">
              <w:rPr>
                <w:rFonts w:ascii="Angsana New" w:hAnsi="Angsana New" w:hint="cs"/>
                <w:sz w:val="27"/>
                <w:szCs w:val="27"/>
                <w:cs/>
              </w:rPr>
              <w:t>สินทรัพย์หมุนเวียนอื่น</w:t>
            </w:r>
          </w:p>
        </w:tc>
        <w:tc>
          <w:tcPr>
            <w:tcW w:w="1350" w:type="dxa"/>
            <w:shd w:val="clear" w:color="auto" w:fill="auto"/>
          </w:tcPr>
          <w:p w14:paraId="318DEB08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left" w:pos="988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C7E5EDC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709E64E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38" w:right="-108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1D503A6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3F9AB75" w14:textId="47F7C117" w:rsidR="00F45F92" w:rsidRPr="000D4935" w:rsidRDefault="00F45F92" w:rsidP="0007190C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C336B2B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BA304EB" w14:textId="06B76D2B" w:rsidR="00F45F92" w:rsidRPr="000D4935" w:rsidRDefault="00F45F92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38"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00A355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B86C661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left" w:pos="988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F45F92" w:rsidRPr="000D4935" w14:paraId="02657BC9" w14:textId="77777777" w:rsidTr="001D5DE3">
        <w:trPr>
          <w:trHeight w:val="70"/>
        </w:trPr>
        <w:tc>
          <w:tcPr>
            <w:tcW w:w="2792" w:type="dxa"/>
            <w:shd w:val="clear" w:color="auto" w:fill="auto"/>
          </w:tcPr>
          <w:p w14:paraId="45E0610F" w14:textId="77777777" w:rsidR="00F45F92" w:rsidRPr="000D4935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7"/>
                <w:szCs w:val="27"/>
                <w:cs/>
              </w:rPr>
            </w:pPr>
            <w:r w:rsidRPr="000D4935">
              <w:rPr>
                <w:rFonts w:ascii="Angsana New" w:hAnsi="Angsana New" w:hint="cs"/>
                <w:sz w:val="27"/>
                <w:szCs w:val="27"/>
                <w:cs/>
              </w:rPr>
              <w:t xml:space="preserve">  </w:t>
            </w:r>
            <w:r w:rsidRPr="000D493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0D4935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(ค่าเผื่อการลดมูลค่า)</w:t>
            </w:r>
          </w:p>
        </w:tc>
        <w:tc>
          <w:tcPr>
            <w:tcW w:w="1350" w:type="dxa"/>
            <w:shd w:val="clear" w:color="auto" w:fill="auto"/>
          </w:tcPr>
          <w:p w14:paraId="4BF84C53" w14:textId="442A4A54" w:rsidR="00F45F92" w:rsidRPr="000D4935" w:rsidRDefault="001E1B1A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F94D7C2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C25EB84" w14:textId="33F3CF5F" w:rsidR="00F45F92" w:rsidRPr="000D4935" w:rsidRDefault="00D5548F" w:rsidP="00F45F9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</w:rPr>
              <w:t>(</w:t>
            </w:r>
            <w:r w:rsidR="001E1B1A" w:rsidRPr="000D4935">
              <w:rPr>
                <w:rFonts w:ascii="Angsana New" w:hAnsi="Angsana New"/>
                <w:sz w:val="27"/>
                <w:szCs w:val="27"/>
                <w:lang w:val="en-US"/>
              </w:rPr>
              <w:t>13</w:t>
            </w:r>
            <w:r w:rsidRPr="000D4935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5C91014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D7AA308" w14:textId="608B4ABC" w:rsidR="00F45F92" w:rsidRPr="000D4935" w:rsidRDefault="00580B72" w:rsidP="00580B7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CD6CF4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7D9C101" w14:textId="479E23B5" w:rsidR="00F45F92" w:rsidRPr="000D4935" w:rsidRDefault="00580B72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CE2093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9C47FBD" w14:textId="401B0955" w:rsidR="00F45F92" w:rsidRPr="000D4935" w:rsidRDefault="00290480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(</w:t>
            </w:r>
            <w:r w:rsidR="001E1B1A"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6</w:t>
            </w: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</w:tr>
      <w:tr w:rsidR="00F45F92" w:rsidRPr="000D4935" w14:paraId="17737DA0" w14:textId="77777777" w:rsidTr="001D5DE3">
        <w:trPr>
          <w:trHeight w:val="139"/>
        </w:trPr>
        <w:tc>
          <w:tcPr>
            <w:tcW w:w="2792" w:type="dxa"/>
            <w:shd w:val="clear" w:color="auto" w:fill="auto"/>
          </w:tcPr>
          <w:p w14:paraId="0A4A86E5" w14:textId="77777777" w:rsidR="00F45F92" w:rsidRPr="000D4935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 xml:space="preserve">ที่ดิน อาคารและอุปกรณ์ </w:t>
            </w:r>
          </w:p>
        </w:tc>
        <w:tc>
          <w:tcPr>
            <w:tcW w:w="1350" w:type="dxa"/>
            <w:shd w:val="clear" w:color="auto" w:fill="auto"/>
          </w:tcPr>
          <w:p w14:paraId="6825AD7F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left" w:pos="988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7DDBB7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F62A5F7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38" w:right="-108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85CE31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644295C" w14:textId="463F5210" w:rsidR="00F45F92" w:rsidRPr="000D4935" w:rsidRDefault="00F45F92" w:rsidP="0007190C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FF3760D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A04C370" w14:textId="063C077C" w:rsidR="00F45F92" w:rsidRPr="000D4935" w:rsidRDefault="00F45F92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38"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CA7D1F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A2EFB83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left" w:pos="988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F45F92" w:rsidRPr="000D4935" w14:paraId="13659549" w14:textId="77777777" w:rsidTr="001D5DE3">
        <w:trPr>
          <w:trHeight w:val="139"/>
        </w:trPr>
        <w:tc>
          <w:tcPr>
            <w:tcW w:w="2792" w:type="dxa"/>
            <w:shd w:val="clear" w:color="auto" w:fill="auto"/>
          </w:tcPr>
          <w:p w14:paraId="44A71CF8" w14:textId="77777777" w:rsidR="00F45F92" w:rsidRPr="000D4935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0D4935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350" w:type="dxa"/>
            <w:shd w:val="clear" w:color="auto" w:fill="auto"/>
          </w:tcPr>
          <w:p w14:paraId="5A0F38A0" w14:textId="111C1CB9" w:rsidR="00F45F92" w:rsidRPr="000D4935" w:rsidRDefault="001E1B1A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6</w:t>
            </w:r>
            <w:r w:rsidR="004170B1" w:rsidRPr="000D4935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043</w:t>
            </w:r>
          </w:p>
        </w:tc>
        <w:tc>
          <w:tcPr>
            <w:tcW w:w="270" w:type="dxa"/>
            <w:shd w:val="clear" w:color="auto" w:fill="auto"/>
          </w:tcPr>
          <w:p w14:paraId="14FC267F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85D9DD8" w14:textId="06BACDF8" w:rsidR="00F45F92" w:rsidRPr="000D4935" w:rsidRDefault="001E1B1A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="000A28EB" w:rsidRPr="000D4935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179</w:t>
            </w:r>
          </w:p>
        </w:tc>
        <w:tc>
          <w:tcPr>
            <w:tcW w:w="270" w:type="dxa"/>
            <w:shd w:val="clear" w:color="auto" w:fill="auto"/>
          </w:tcPr>
          <w:p w14:paraId="2A7D3ACA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14530A0" w14:textId="61984AF0" w:rsidR="00F45F92" w:rsidRPr="000D4935" w:rsidRDefault="002A110C" w:rsidP="0007190C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672A69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ED2F880" w14:textId="2A7FCA08" w:rsidR="00F45F92" w:rsidRPr="000D4935" w:rsidRDefault="002A110C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94382B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73B923B" w14:textId="0004B108" w:rsidR="00F45F92" w:rsidRPr="000D4935" w:rsidRDefault="001E1B1A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8</w:t>
            </w:r>
            <w:r w:rsidR="000A28EB" w:rsidRPr="000D4935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222</w:t>
            </w:r>
          </w:p>
        </w:tc>
      </w:tr>
      <w:tr w:rsidR="00EF6593" w:rsidRPr="000D4935" w14:paraId="42B18968" w14:textId="77777777" w:rsidTr="001D5DE3">
        <w:trPr>
          <w:trHeight w:val="139"/>
        </w:trPr>
        <w:tc>
          <w:tcPr>
            <w:tcW w:w="2792" w:type="dxa"/>
            <w:shd w:val="clear" w:color="auto" w:fill="auto"/>
          </w:tcPr>
          <w:p w14:paraId="63480254" w14:textId="77777777" w:rsidR="00EE01AF" w:rsidRPr="000D4935" w:rsidRDefault="00EE01AF" w:rsidP="00EE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>สินทรัพย์สิทธิการใช้</w:t>
            </w:r>
          </w:p>
          <w:p w14:paraId="63E55A2C" w14:textId="57C1B6C9" w:rsidR="00EF6593" w:rsidRPr="000D4935" w:rsidRDefault="00EE01AF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0D4935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350" w:type="dxa"/>
            <w:shd w:val="clear" w:color="auto" w:fill="auto"/>
          </w:tcPr>
          <w:p w14:paraId="11AD8977" w14:textId="77777777" w:rsidR="00EE01AF" w:rsidRPr="000D4935" w:rsidRDefault="00EE01AF" w:rsidP="00EE01A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70C13907" w14:textId="4F8B34B8" w:rsidR="00EF6593" w:rsidRPr="000D4935" w:rsidRDefault="00DF5050" w:rsidP="007A232A">
            <w:pPr>
              <w:pStyle w:val="acctfourfigures"/>
              <w:tabs>
                <w:tab w:val="clear" w:pos="765"/>
              </w:tabs>
              <w:spacing w:line="240" w:lineRule="atLeast"/>
              <w:ind w:left="393"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 xml:space="preserve">      </w:t>
            </w:r>
            <w:r w:rsidR="007A232A"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B5A2BA" w14:textId="77777777" w:rsidR="00EF6593" w:rsidRPr="000D4935" w:rsidRDefault="00EF6593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A2703AA" w14:textId="77777777" w:rsidR="00EE01AF" w:rsidRPr="000D4935" w:rsidRDefault="00EE01AF" w:rsidP="00EE01A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363083AD" w14:textId="4DFF517C" w:rsidR="00EF6593" w:rsidRPr="000D4935" w:rsidRDefault="00406CFF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(</w:t>
            </w:r>
            <w:r w:rsidR="001E1B1A"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35</w:t>
            </w: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E384FF9" w14:textId="77777777" w:rsidR="00EF6593" w:rsidRPr="000D4935" w:rsidRDefault="00EF6593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F4670B8" w14:textId="77777777" w:rsidR="002A110C" w:rsidRPr="000D4935" w:rsidRDefault="002A110C" w:rsidP="002A110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  <w:p w14:paraId="5160F246" w14:textId="4F6560FC" w:rsidR="00EF6593" w:rsidRPr="000D4935" w:rsidRDefault="002A110C" w:rsidP="0007190C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3B5A26" w14:textId="77777777" w:rsidR="00EF6593" w:rsidRPr="000D4935" w:rsidRDefault="00EF6593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E202F27" w14:textId="77777777" w:rsidR="002A110C" w:rsidRPr="000D4935" w:rsidRDefault="002A110C" w:rsidP="002A110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72FE1ACD" w14:textId="4C5F467E" w:rsidR="00EF6593" w:rsidRPr="000D4935" w:rsidRDefault="002A110C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5710C1" w14:textId="77777777" w:rsidR="00EF6593" w:rsidRPr="000D4935" w:rsidRDefault="00EF6593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3F6989C" w14:textId="77777777" w:rsidR="00EE01AF" w:rsidRPr="000D4935" w:rsidRDefault="00EE01AF" w:rsidP="00EE01A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3C2A6D57" w14:textId="4E61C068" w:rsidR="00EF6593" w:rsidRPr="000D4935" w:rsidRDefault="00C72743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(</w:t>
            </w:r>
            <w:r w:rsidR="001E1B1A"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35</w:t>
            </w:r>
            <w:r w:rsidR="00406CFF" w:rsidRPr="000D4935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</w:tr>
      <w:tr w:rsidR="00F45F92" w:rsidRPr="000D4935" w14:paraId="3039DE91" w14:textId="77777777" w:rsidTr="001D5DE3">
        <w:trPr>
          <w:trHeight w:val="139"/>
        </w:trPr>
        <w:tc>
          <w:tcPr>
            <w:tcW w:w="2792" w:type="dxa"/>
            <w:shd w:val="clear" w:color="auto" w:fill="auto"/>
          </w:tcPr>
          <w:p w14:paraId="3B1CDFAC" w14:textId="77777777" w:rsidR="00F45F92" w:rsidRPr="000D4935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 w:hint="cs"/>
                <w:sz w:val="27"/>
                <w:szCs w:val="27"/>
                <w:cs/>
              </w:rPr>
              <w:t>ประมาณการหนี้สินสำหรับผลประโยชน์พนักงาน</w:t>
            </w:r>
            <w:r w:rsidRPr="000D4935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394A4217" w14:textId="77777777" w:rsidR="005B0911" w:rsidRPr="000D4935" w:rsidRDefault="005B0911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  <w:p w14:paraId="4C07BD2A" w14:textId="30C00D42" w:rsidR="00F45F92" w:rsidRPr="000D4935" w:rsidRDefault="001E1B1A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57</w:t>
            </w:r>
            <w:r w:rsidR="00EB3331"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375</w:t>
            </w:r>
          </w:p>
        </w:tc>
        <w:tc>
          <w:tcPr>
            <w:tcW w:w="270" w:type="dxa"/>
            <w:shd w:val="clear" w:color="auto" w:fill="auto"/>
          </w:tcPr>
          <w:p w14:paraId="5FF0D4C4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</w:tcPr>
          <w:p w14:paraId="63BDA6F6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</w:p>
          <w:p w14:paraId="0A30A3C6" w14:textId="759EC67E" w:rsidR="00F45F92" w:rsidRPr="000D4935" w:rsidRDefault="001E1B1A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FE5422" w:rsidRPr="000D4935">
              <w:rPr>
                <w:rFonts w:ascii="Angsana New" w:hAnsi="Angsana New"/>
                <w:sz w:val="27"/>
                <w:szCs w:val="27"/>
              </w:rPr>
              <w:t>,</w:t>
            </w:r>
            <w:r w:rsidRPr="000D4935">
              <w:rPr>
                <w:rFonts w:ascii="Angsana New" w:hAnsi="Angsana New"/>
                <w:sz w:val="27"/>
                <w:szCs w:val="27"/>
                <w:lang w:val="en-US"/>
              </w:rPr>
              <w:t>44</w:t>
            </w:r>
            <w:r w:rsidR="0062051E" w:rsidRPr="000D4935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707AC23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48FC35A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  <w:p w14:paraId="203060D3" w14:textId="509DD4EF" w:rsidR="00F45F92" w:rsidRPr="000D4935" w:rsidRDefault="001E1B1A" w:rsidP="00F45F9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/>
              </w:rPr>
              <w:t>97</w:t>
            </w:r>
            <w:r w:rsidR="0062051E" w:rsidRPr="000D4935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AFF466E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94BBE0E" w14:textId="77777777" w:rsidR="002A110C" w:rsidRPr="000D4935" w:rsidRDefault="002A110C" w:rsidP="002A110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185E5E3B" w14:textId="09C6E2AD" w:rsidR="00F45F92" w:rsidRPr="000D4935" w:rsidRDefault="002A110C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51C510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</w:tcPr>
          <w:p w14:paraId="04324A54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3F68BD7B" w14:textId="10569850" w:rsidR="00F45F92" w:rsidRPr="000D4935" w:rsidRDefault="001E1B1A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60</w:t>
            </w:r>
            <w:r w:rsidR="00713D3D"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794</w:t>
            </w:r>
          </w:p>
        </w:tc>
      </w:tr>
      <w:tr w:rsidR="00F45F92" w:rsidRPr="000D4935" w14:paraId="31E2B073" w14:textId="77777777" w:rsidTr="001D5DE3">
        <w:trPr>
          <w:trHeight w:val="280"/>
        </w:trPr>
        <w:tc>
          <w:tcPr>
            <w:tcW w:w="2792" w:type="dxa"/>
            <w:shd w:val="clear" w:color="auto" w:fill="auto"/>
          </w:tcPr>
          <w:p w14:paraId="371C3412" w14:textId="77777777" w:rsidR="00F45F92" w:rsidRPr="000D4935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676BF" w14:textId="08B94781" w:rsidR="00F45F92" w:rsidRPr="000D4935" w:rsidRDefault="001E1B1A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65</w:t>
            </w:r>
            <w:r w:rsidR="006B0D1C"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286</w:t>
            </w:r>
          </w:p>
        </w:tc>
        <w:tc>
          <w:tcPr>
            <w:tcW w:w="270" w:type="dxa"/>
            <w:shd w:val="clear" w:color="auto" w:fill="auto"/>
          </w:tcPr>
          <w:p w14:paraId="23065FEB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A8EBE" w14:textId="7DDEF1BC" w:rsidR="00F45F92" w:rsidRPr="000D4935" w:rsidRDefault="001E1B1A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</w:t>
            </w:r>
            <w:r w:rsidR="00085649" w:rsidRPr="000D4935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61</w:t>
            </w:r>
            <w:r w:rsidR="0062051E" w:rsidRPr="000D493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262D6BB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49742" w14:textId="5D5BDA75" w:rsidR="00F45F92" w:rsidRPr="000D4935" w:rsidRDefault="001E1B1A" w:rsidP="00F45F9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97</w:t>
            </w:r>
            <w:r w:rsidR="00FA5D6E" w:rsidRPr="000D493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ABB71DB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B9ED9" w14:textId="26535E85" w:rsidR="00F45F92" w:rsidRPr="000D4935" w:rsidRDefault="00AC2D35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D9BED5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7A963F" w14:textId="70D705AE" w:rsidR="00F45F92" w:rsidRPr="000D4935" w:rsidRDefault="001E1B1A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71</w:t>
            </w:r>
            <w:r w:rsidR="007902B2"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877</w:t>
            </w:r>
          </w:p>
        </w:tc>
      </w:tr>
      <w:tr w:rsidR="00F45F92" w:rsidRPr="000D4935" w14:paraId="010B51F8" w14:textId="77777777" w:rsidTr="00C4067B">
        <w:trPr>
          <w:trHeight w:val="280"/>
        </w:trPr>
        <w:tc>
          <w:tcPr>
            <w:tcW w:w="2792" w:type="dxa"/>
          </w:tcPr>
          <w:p w14:paraId="60980324" w14:textId="77777777" w:rsidR="00F45F92" w:rsidRPr="000D4935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BD7457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7924F589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9EC70FF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1EB7B397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71703D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02EB9979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36B6B1C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6AF8D4D5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709E10B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</w:tr>
      <w:tr w:rsidR="00F45F92" w:rsidRPr="000D4935" w14:paraId="7D8C681C" w14:textId="77777777" w:rsidTr="00C4067B">
        <w:trPr>
          <w:trHeight w:val="139"/>
        </w:trPr>
        <w:tc>
          <w:tcPr>
            <w:tcW w:w="2792" w:type="dxa"/>
          </w:tcPr>
          <w:p w14:paraId="2A544AF2" w14:textId="77777777" w:rsidR="00F45F92" w:rsidRPr="000D4935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หนี้สิน</w:t>
            </w:r>
            <w:r w:rsidRPr="000D493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</w:tcPr>
          <w:p w14:paraId="7ECBF410" w14:textId="77777777" w:rsidR="00F45F92" w:rsidRPr="000D4935" w:rsidRDefault="00F45F92" w:rsidP="00F45F92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715F0075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</w:tcPr>
          <w:p w14:paraId="64A18DA6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24C410F8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</w:tcPr>
          <w:p w14:paraId="10CBB0A5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71446668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68199406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385087EA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</w:tcPr>
          <w:p w14:paraId="047AFEC4" w14:textId="77777777" w:rsidR="00F45F92" w:rsidRPr="000D4935" w:rsidRDefault="00F45F92" w:rsidP="00F45F92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</w:tr>
      <w:tr w:rsidR="00F45F92" w:rsidRPr="000D4935" w14:paraId="01149DDC" w14:textId="77777777" w:rsidTr="00C4067B">
        <w:trPr>
          <w:trHeight w:val="139"/>
        </w:trPr>
        <w:tc>
          <w:tcPr>
            <w:tcW w:w="2792" w:type="dxa"/>
          </w:tcPr>
          <w:p w14:paraId="0E83023F" w14:textId="77777777" w:rsidR="00F45F92" w:rsidRPr="000D4935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27"/>
                <w:szCs w:val="27"/>
                <w:cs/>
              </w:rPr>
            </w:pPr>
            <w:r w:rsidRPr="000D4935">
              <w:rPr>
                <w:rFonts w:ascii="Angsana New" w:hAnsi="Angsana New" w:hint="cs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52F9D8F7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560570C4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29C404C4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5FF7ACD1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</w:tcPr>
          <w:p w14:paraId="3BADB10E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116E4BD7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4F604435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3B257B92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50" w:type="dxa"/>
          </w:tcPr>
          <w:p w14:paraId="28027378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2069B0" w:rsidRPr="000D4935" w14:paraId="1EA1277B" w14:textId="77777777" w:rsidTr="00C4067B">
        <w:trPr>
          <w:trHeight w:val="139"/>
        </w:trPr>
        <w:tc>
          <w:tcPr>
            <w:tcW w:w="2792" w:type="dxa"/>
          </w:tcPr>
          <w:p w14:paraId="0EF8BD8B" w14:textId="77777777" w:rsidR="002069B0" w:rsidRPr="000D4935" w:rsidRDefault="002069B0" w:rsidP="00206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0D4935">
              <w:rPr>
                <w:rFonts w:ascii="Angsana New" w:hAnsi="Angsana New" w:hint="cs"/>
                <w:sz w:val="27"/>
                <w:szCs w:val="27"/>
                <w:cs/>
              </w:rPr>
              <w:t xml:space="preserve">   </w:t>
            </w:r>
            <w:r w:rsidRPr="000D4935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(การตีราคาเพิ่ม)</w:t>
            </w:r>
          </w:p>
        </w:tc>
        <w:tc>
          <w:tcPr>
            <w:tcW w:w="1350" w:type="dxa"/>
          </w:tcPr>
          <w:p w14:paraId="778C2EF2" w14:textId="15FDF404" w:rsidR="002069B0" w:rsidRPr="000D4935" w:rsidRDefault="00E8367E" w:rsidP="002069B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(</w:t>
            </w:r>
            <w:r w:rsidR="001E1B1A"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321</w:t>
            </w: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="001E1B1A"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979</w:t>
            </w:r>
            <w:r w:rsidR="005E0D8E" w:rsidRPr="000D4935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  <w:tc>
          <w:tcPr>
            <w:tcW w:w="270" w:type="dxa"/>
          </w:tcPr>
          <w:p w14:paraId="57F2011F" w14:textId="77777777" w:rsidR="002069B0" w:rsidRPr="000D4935" w:rsidRDefault="002069B0" w:rsidP="002069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0" w:type="dxa"/>
          </w:tcPr>
          <w:p w14:paraId="7A21E696" w14:textId="51E6D5AC" w:rsidR="002069B0" w:rsidRPr="000D4935" w:rsidRDefault="00D0192F" w:rsidP="002069B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01981104" w14:textId="77777777" w:rsidR="002069B0" w:rsidRPr="000D4935" w:rsidRDefault="002069B0" w:rsidP="002069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</w:tcPr>
          <w:p w14:paraId="41D17821" w14:textId="7941385B" w:rsidR="002069B0" w:rsidRPr="000D4935" w:rsidRDefault="009F31EC" w:rsidP="009F31EC">
            <w:pPr>
              <w:pStyle w:val="acctfourfigures"/>
              <w:tabs>
                <w:tab w:val="clear" w:pos="765"/>
                <w:tab w:val="decimal" w:pos="522"/>
                <w:tab w:val="left" w:pos="77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</w:rPr>
              <w:t xml:space="preserve">     </w:t>
            </w:r>
            <w:r w:rsidR="00CF24EC" w:rsidRPr="000D4935">
              <w:rPr>
                <w:rFonts w:ascii="Angsana New" w:hAnsi="Angsana New"/>
                <w:sz w:val="27"/>
                <w:szCs w:val="27"/>
              </w:rPr>
              <w:t>(</w:t>
            </w:r>
            <w:r w:rsidR="001E1B1A" w:rsidRPr="000D4935">
              <w:rPr>
                <w:rFonts w:ascii="Angsana New" w:hAnsi="Angsana New"/>
                <w:sz w:val="27"/>
                <w:szCs w:val="27"/>
                <w:lang w:val="en-US"/>
              </w:rPr>
              <w:t>82</w:t>
            </w:r>
            <w:r w:rsidR="00EA04DA" w:rsidRPr="000D4935">
              <w:rPr>
                <w:rFonts w:ascii="Angsana New" w:hAnsi="Angsana New"/>
                <w:sz w:val="27"/>
                <w:szCs w:val="27"/>
              </w:rPr>
              <w:t>,</w:t>
            </w:r>
            <w:r w:rsidR="001E1B1A" w:rsidRPr="000D4935">
              <w:rPr>
                <w:rFonts w:ascii="Angsana New" w:hAnsi="Angsana New"/>
                <w:sz w:val="27"/>
                <w:szCs w:val="27"/>
                <w:lang w:val="en-US"/>
              </w:rPr>
              <w:t>009</w:t>
            </w:r>
            <w:r w:rsidR="00EA04DA" w:rsidRPr="000D4935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1BFA743E" w14:textId="77777777" w:rsidR="002069B0" w:rsidRPr="000D4935" w:rsidRDefault="002069B0" w:rsidP="002069B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724A1CD4" w14:textId="241ED1E3" w:rsidR="002069B0" w:rsidRPr="000D4935" w:rsidRDefault="00D0192F" w:rsidP="002069B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2040D499" w14:textId="77777777" w:rsidR="002069B0" w:rsidRPr="000D4935" w:rsidRDefault="002069B0" w:rsidP="002069B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7228B47E" w14:textId="0BB97D1F" w:rsidR="002069B0" w:rsidRPr="000D4935" w:rsidRDefault="00843E96" w:rsidP="002069B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(</w:t>
            </w:r>
            <w:r w:rsidR="001E1B1A"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403</w:t>
            </w:r>
            <w:r w:rsidR="0076709E" w:rsidRPr="000D4935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="001E1B1A"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988</w:t>
            </w:r>
            <w:r w:rsidR="0076709E" w:rsidRPr="000D4935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</w:tr>
      <w:tr w:rsidR="002069B0" w:rsidRPr="000D4935" w14:paraId="0FC1CA86" w14:textId="77777777" w:rsidTr="00C4067B">
        <w:trPr>
          <w:trHeight w:val="139"/>
        </w:trPr>
        <w:tc>
          <w:tcPr>
            <w:tcW w:w="2792" w:type="dxa"/>
          </w:tcPr>
          <w:p w14:paraId="298538F4" w14:textId="73FAC7AE" w:rsidR="002069B0" w:rsidRPr="000D4935" w:rsidRDefault="00A149E2" w:rsidP="00206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0D4935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14:paraId="2F0FED2C" w14:textId="77777777" w:rsidR="002069B0" w:rsidRPr="000D4935" w:rsidRDefault="002069B0" w:rsidP="002069B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3C5994C9" w14:textId="77777777" w:rsidR="003C3C2A" w:rsidRPr="000D4935" w:rsidRDefault="003C3C2A" w:rsidP="002069B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0861B82D" w14:textId="01B8AD06" w:rsidR="002069B0" w:rsidRPr="000D4935" w:rsidRDefault="00FB0F30" w:rsidP="002069B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(</w:t>
            </w:r>
            <w:r w:rsidR="001E1B1A"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68</w:t>
            </w: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  <w:tc>
          <w:tcPr>
            <w:tcW w:w="270" w:type="dxa"/>
          </w:tcPr>
          <w:p w14:paraId="27E356B6" w14:textId="77777777" w:rsidR="002069B0" w:rsidRPr="000D4935" w:rsidRDefault="002069B0" w:rsidP="002069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0" w:type="dxa"/>
          </w:tcPr>
          <w:p w14:paraId="307AAB67" w14:textId="77777777" w:rsidR="00D0192F" w:rsidRPr="000D4935" w:rsidRDefault="00D0192F" w:rsidP="00D0192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4A2201E1" w14:textId="77777777" w:rsidR="003C3C2A" w:rsidRPr="000D4935" w:rsidRDefault="003C3C2A" w:rsidP="002069B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3F866FBC" w14:textId="02A5DF78" w:rsidR="002069B0" w:rsidRPr="000D4935" w:rsidRDefault="00D0192F" w:rsidP="002069B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23796799" w14:textId="77777777" w:rsidR="002069B0" w:rsidRPr="000D4935" w:rsidRDefault="002069B0" w:rsidP="002069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</w:tcPr>
          <w:p w14:paraId="71DCE86E" w14:textId="77777777" w:rsidR="002A110C" w:rsidRPr="000D4935" w:rsidRDefault="002A110C" w:rsidP="002A110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  <w:p w14:paraId="742008A2" w14:textId="77777777" w:rsidR="003C3C2A" w:rsidRPr="000D4935" w:rsidRDefault="003C3C2A" w:rsidP="004F5B9E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  <w:p w14:paraId="1A1D3541" w14:textId="6FB6BBB2" w:rsidR="002069B0" w:rsidRPr="000D4935" w:rsidRDefault="001E1B1A" w:rsidP="004F5B9E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/>
              </w:rPr>
              <w:t>208</w:t>
            </w:r>
          </w:p>
        </w:tc>
        <w:tc>
          <w:tcPr>
            <w:tcW w:w="270" w:type="dxa"/>
          </w:tcPr>
          <w:p w14:paraId="6D90C86A" w14:textId="77777777" w:rsidR="002069B0" w:rsidRPr="000D4935" w:rsidRDefault="002069B0" w:rsidP="002069B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5A94EDBD" w14:textId="77777777" w:rsidR="00D0192F" w:rsidRPr="000D4935" w:rsidRDefault="00D0192F" w:rsidP="00D0192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477A8891" w14:textId="77777777" w:rsidR="003C3C2A" w:rsidRPr="000D4935" w:rsidRDefault="003C3C2A" w:rsidP="002069B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600B9F59" w14:textId="6D0E59B9" w:rsidR="002069B0" w:rsidRPr="000D4935" w:rsidRDefault="00D0192F" w:rsidP="002069B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38ED0A79" w14:textId="77777777" w:rsidR="002069B0" w:rsidRPr="000D4935" w:rsidRDefault="002069B0" w:rsidP="002069B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6B446D11" w14:textId="77777777" w:rsidR="002A110C" w:rsidRPr="000D4935" w:rsidRDefault="002A110C" w:rsidP="002A110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23A763C3" w14:textId="77777777" w:rsidR="003C3C2A" w:rsidRPr="000D4935" w:rsidRDefault="003C3C2A" w:rsidP="002069B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38C59A6B" w14:textId="7E17D74B" w:rsidR="002069B0" w:rsidRPr="000D4935" w:rsidRDefault="001E1B1A" w:rsidP="002069B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140</w:t>
            </w:r>
          </w:p>
        </w:tc>
      </w:tr>
      <w:tr w:rsidR="00F45F92" w:rsidRPr="000D4935" w14:paraId="31A00652" w14:textId="77777777" w:rsidTr="00C4067B">
        <w:trPr>
          <w:trHeight w:val="296"/>
        </w:trPr>
        <w:tc>
          <w:tcPr>
            <w:tcW w:w="2792" w:type="dxa"/>
          </w:tcPr>
          <w:p w14:paraId="18832D61" w14:textId="77777777" w:rsidR="00F45F92" w:rsidRPr="000D4935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B70ACA4" w14:textId="0EF72AE8" w:rsidR="00F45F92" w:rsidRPr="000D4935" w:rsidRDefault="009331F0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322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047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)</w:t>
            </w:r>
          </w:p>
        </w:tc>
        <w:tc>
          <w:tcPr>
            <w:tcW w:w="270" w:type="dxa"/>
          </w:tcPr>
          <w:p w14:paraId="2C9BF795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675C719" w14:textId="799A8855" w:rsidR="00F45F92" w:rsidRPr="000D4935" w:rsidRDefault="00354014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1F63FE39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1C9929" w14:textId="0D9F7C25" w:rsidR="00F45F92" w:rsidRPr="000D4935" w:rsidRDefault="00DC36A2" w:rsidP="00F45F92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81</w:t>
            </w:r>
            <w:r w:rsidR="006E6073" w:rsidRPr="000D4935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80</w:t>
            </w:r>
            <w:r w:rsidR="00104127" w:rsidRPr="000D493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162CAC8A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AE3DA29" w14:textId="386D1280" w:rsidR="00F45F92" w:rsidRPr="000D4935" w:rsidRDefault="00354014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2235414B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016B163" w14:textId="11489340" w:rsidR="00F45F92" w:rsidRPr="000D4935" w:rsidRDefault="00DC36A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403</w:t>
            </w:r>
            <w:r w:rsidR="00D0192F"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848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)</w:t>
            </w:r>
          </w:p>
        </w:tc>
      </w:tr>
      <w:tr w:rsidR="00F45F92" w:rsidRPr="000D4935" w14:paraId="471E906E" w14:textId="77777777" w:rsidTr="00C4067B">
        <w:trPr>
          <w:trHeight w:val="262"/>
        </w:trPr>
        <w:tc>
          <w:tcPr>
            <w:tcW w:w="2792" w:type="dxa"/>
          </w:tcPr>
          <w:p w14:paraId="631F4C3B" w14:textId="77777777" w:rsidR="00F45F92" w:rsidRPr="000D4935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BC6879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100B928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3CC0D26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66212792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F7F1CB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6303C5D8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2C9EC27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775513C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ABA4610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</w:tr>
      <w:tr w:rsidR="00F45F92" w:rsidRPr="000D4935" w14:paraId="09E2658E" w14:textId="77777777" w:rsidTr="00C4067B">
        <w:trPr>
          <w:trHeight w:val="262"/>
        </w:trPr>
        <w:tc>
          <w:tcPr>
            <w:tcW w:w="2792" w:type="dxa"/>
          </w:tcPr>
          <w:p w14:paraId="7A97A3C6" w14:textId="77777777" w:rsidR="00F45F92" w:rsidRPr="000D4935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672DEA3" w14:textId="595512B7" w:rsidR="00F45F92" w:rsidRPr="000D4935" w:rsidRDefault="00C1026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256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761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)</w:t>
            </w:r>
          </w:p>
        </w:tc>
        <w:tc>
          <w:tcPr>
            <w:tcW w:w="270" w:type="dxa"/>
          </w:tcPr>
          <w:p w14:paraId="1FD3E8DC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1F990B01" w14:textId="1C5597F1" w:rsidR="00F45F92" w:rsidRPr="000D4935" w:rsidRDefault="001E1B1A" w:rsidP="00F45F9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</w:t>
            </w:r>
            <w:r w:rsidR="00F63ED4" w:rsidRPr="000D4935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61</w:t>
            </w:r>
            <w:r w:rsidR="00BF59CF" w:rsidRPr="000D493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</w:t>
            </w:r>
          </w:p>
        </w:tc>
        <w:tc>
          <w:tcPr>
            <w:tcW w:w="270" w:type="dxa"/>
          </w:tcPr>
          <w:p w14:paraId="4D47D8FD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85C4184" w14:textId="532AFDF7" w:rsidR="00F45F92" w:rsidRPr="000D4935" w:rsidRDefault="00A804B2" w:rsidP="00F45F9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80</w:t>
            </w:r>
            <w:r w:rsidR="00690C51" w:rsidRPr="000D4935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82</w:t>
            </w:r>
            <w:r w:rsidR="00BF59CF" w:rsidRPr="000D493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</w:t>
            </w:r>
            <w:r w:rsidR="00F63ED4" w:rsidRPr="000D4935"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664A5C76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DCA1034" w14:textId="2669A3F2" w:rsidR="00F45F92" w:rsidRPr="000D4935" w:rsidRDefault="00434FA9" w:rsidP="00F45F9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5BDC85F6" w14:textId="77777777" w:rsidR="00F45F92" w:rsidRPr="000D4935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60C1DDD" w14:textId="53D3E4C8" w:rsidR="00F45F92" w:rsidRPr="000D4935" w:rsidRDefault="00814109" w:rsidP="006D7D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331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971</w:t>
            </w:r>
            <w:r w:rsidR="00434FA9"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)</w:t>
            </w:r>
          </w:p>
        </w:tc>
      </w:tr>
    </w:tbl>
    <w:p w14:paraId="4D5EA9E3" w14:textId="77777777" w:rsidR="004F01A0" w:rsidRPr="000D4935" w:rsidRDefault="004F01A0" w:rsidP="004F01A0">
      <w:pPr>
        <w:rPr>
          <w:rFonts w:ascii="Angsana New" w:hAnsi="Angsana New"/>
        </w:rPr>
      </w:pPr>
    </w:p>
    <w:p w14:paraId="43A8573C" w14:textId="77777777" w:rsidR="004F01A0" w:rsidRPr="000D4935" w:rsidRDefault="004F01A0" w:rsidP="004F01A0">
      <w:pPr>
        <w:rPr>
          <w:rFonts w:ascii="Angsana New" w:hAnsi="Angsana New"/>
        </w:rPr>
      </w:pPr>
    </w:p>
    <w:p w14:paraId="2C27769C" w14:textId="77777777" w:rsidR="004F01A0" w:rsidRPr="000D4935" w:rsidRDefault="004F01A0" w:rsidP="004F01A0">
      <w:pPr>
        <w:rPr>
          <w:rFonts w:ascii="Angsana New" w:hAnsi="Angsana New"/>
        </w:rPr>
      </w:pPr>
    </w:p>
    <w:p w14:paraId="00FE0209" w14:textId="77777777" w:rsidR="004F01A0" w:rsidRPr="000D4935" w:rsidRDefault="004F01A0" w:rsidP="004F01A0">
      <w:pPr>
        <w:rPr>
          <w:rFonts w:ascii="Angsana New" w:hAnsi="Angsana New"/>
        </w:rPr>
      </w:pPr>
    </w:p>
    <w:p w14:paraId="2BA0D210" w14:textId="77777777" w:rsidR="004F01A0" w:rsidRPr="000D4935" w:rsidRDefault="004F01A0" w:rsidP="004F01A0">
      <w:pPr>
        <w:rPr>
          <w:rFonts w:ascii="Angsana New" w:hAnsi="Angsana New"/>
        </w:rPr>
      </w:pPr>
    </w:p>
    <w:p w14:paraId="53A76B88" w14:textId="77777777" w:rsidR="004F01A0" w:rsidRPr="000D4935" w:rsidRDefault="004F01A0" w:rsidP="004F01A0">
      <w:pPr>
        <w:rPr>
          <w:rFonts w:ascii="Angsana New" w:hAnsi="Angsana New"/>
        </w:rPr>
      </w:pPr>
    </w:p>
    <w:p w14:paraId="58D51CD4" w14:textId="77777777" w:rsidR="004F01A0" w:rsidRPr="000D4935" w:rsidRDefault="004F01A0" w:rsidP="004F01A0">
      <w:pPr>
        <w:rPr>
          <w:rFonts w:ascii="Angsana New" w:hAnsi="Angsana New"/>
        </w:rPr>
      </w:pPr>
    </w:p>
    <w:p w14:paraId="02BFE010" w14:textId="77777777" w:rsidR="004F01A0" w:rsidRPr="000D4935" w:rsidRDefault="004F01A0" w:rsidP="004F01A0">
      <w:pPr>
        <w:rPr>
          <w:rFonts w:ascii="Angsana New" w:hAnsi="Angsana New"/>
        </w:rPr>
      </w:pPr>
    </w:p>
    <w:p w14:paraId="160380A2" w14:textId="77777777" w:rsidR="004F01A0" w:rsidRPr="000D4935" w:rsidRDefault="004F01A0" w:rsidP="004F01A0">
      <w:pPr>
        <w:rPr>
          <w:rFonts w:ascii="Angsana New" w:hAnsi="Angsana New"/>
        </w:rPr>
      </w:pPr>
    </w:p>
    <w:tbl>
      <w:tblPr>
        <w:tblW w:w="93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92"/>
        <w:gridCol w:w="1350"/>
        <w:gridCol w:w="270"/>
        <w:gridCol w:w="810"/>
        <w:gridCol w:w="270"/>
        <w:gridCol w:w="1080"/>
        <w:gridCol w:w="270"/>
        <w:gridCol w:w="900"/>
        <w:gridCol w:w="270"/>
        <w:gridCol w:w="1350"/>
      </w:tblGrid>
      <w:tr w:rsidR="00A70ED0" w:rsidRPr="000D4935" w14:paraId="4AAB0D40" w14:textId="77777777" w:rsidTr="00A70ED0">
        <w:trPr>
          <w:trHeight w:val="333"/>
          <w:tblHeader/>
        </w:trPr>
        <w:tc>
          <w:tcPr>
            <w:tcW w:w="2792" w:type="dxa"/>
            <w:shd w:val="clear" w:color="auto" w:fill="auto"/>
          </w:tcPr>
          <w:p w14:paraId="7A98B5DA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0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7"/>
                <w:szCs w:val="27"/>
                <w:shd w:val="clear" w:color="auto" w:fill="E6E6E6"/>
              </w:rPr>
            </w:pPr>
            <w:r w:rsidRPr="000D4935">
              <w:rPr>
                <w:sz w:val="27"/>
                <w:szCs w:val="27"/>
              </w:rPr>
              <w:lastRenderedPageBreak/>
              <w:br w:type="page"/>
            </w:r>
          </w:p>
        </w:tc>
        <w:tc>
          <w:tcPr>
            <w:tcW w:w="6570" w:type="dxa"/>
            <w:gridSpan w:val="9"/>
            <w:shd w:val="clear" w:color="auto" w:fill="auto"/>
            <w:vAlign w:val="bottom"/>
          </w:tcPr>
          <w:p w14:paraId="4F855F6F" w14:textId="77777777" w:rsidR="00A70ED0" w:rsidRPr="000D4935" w:rsidRDefault="00A70ED0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D4935">
              <w:rPr>
                <w:rFonts w:ascii="Angsana New" w:hAnsi="Angsana New"/>
                <w:bCs/>
                <w:sz w:val="27"/>
                <w:szCs w:val="27"/>
                <w:cs/>
              </w:rPr>
              <w:t>งบการเงิน</w:t>
            </w:r>
            <w:r w:rsidRPr="000D4935">
              <w:rPr>
                <w:rFonts w:ascii="Angsana New" w:hAnsi="Angsana New" w:hint="cs"/>
                <w:bCs/>
                <w:sz w:val="27"/>
                <w:szCs w:val="27"/>
                <w:cs/>
              </w:rPr>
              <w:t>เฉพาะกิจการ</w:t>
            </w:r>
          </w:p>
        </w:tc>
      </w:tr>
      <w:tr w:rsidR="00A70ED0" w:rsidRPr="000D4935" w14:paraId="2D380F65" w14:textId="77777777" w:rsidTr="00A70ED0">
        <w:trPr>
          <w:trHeight w:val="139"/>
          <w:tblHeader/>
        </w:trPr>
        <w:tc>
          <w:tcPr>
            <w:tcW w:w="2792" w:type="dxa"/>
            <w:shd w:val="clear" w:color="auto" w:fill="auto"/>
          </w:tcPr>
          <w:p w14:paraId="1F28279E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7"/>
                <w:szCs w:val="27"/>
                <w:shd w:val="clear" w:color="auto" w:fill="E6E6E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84AA4B" w14:textId="77777777" w:rsidR="00A70ED0" w:rsidRPr="000D4935" w:rsidRDefault="00A70ED0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85ED8B" w14:textId="77777777" w:rsidR="00A70ED0" w:rsidRPr="000D4935" w:rsidRDefault="00A70ED0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3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6AF5C" w14:textId="77777777" w:rsidR="00A70ED0" w:rsidRPr="000D4935" w:rsidRDefault="00A70ED0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>บันทึกเป็น</w:t>
            </w:r>
            <w:r w:rsidRPr="000D4935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0D4935">
              <w:rPr>
                <w:rFonts w:ascii="Angsana New" w:hAnsi="Angsana New"/>
                <w:sz w:val="27"/>
                <w:szCs w:val="27"/>
              </w:rPr>
              <w:t>(</w:t>
            </w:r>
            <w:r w:rsidRPr="000D4935">
              <w:rPr>
                <w:rFonts w:ascii="Angsana New" w:hAnsi="Angsana New"/>
                <w:sz w:val="27"/>
                <w:szCs w:val="27"/>
                <w:cs/>
              </w:rPr>
              <w:t>รายจ่าย</w:t>
            </w:r>
            <w:r w:rsidRPr="000D4935">
              <w:rPr>
                <w:rFonts w:ascii="Angsana New" w:hAnsi="Angsana New"/>
                <w:sz w:val="27"/>
                <w:szCs w:val="27"/>
              </w:rPr>
              <w:t>)</w:t>
            </w:r>
            <w:r w:rsidRPr="000D4935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0D4935">
              <w:rPr>
                <w:rFonts w:ascii="Angsana New" w:hAnsi="Angsana New"/>
                <w:sz w:val="27"/>
                <w:szCs w:val="27"/>
              </w:rPr>
              <w:t>/</w:t>
            </w:r>
            <w:r w:rsidRPr="000D4935">
              <w:rPr>
                <w:rFonts w:ascii="Angsana New" w:hAnsi="Angsana New"/>
                <w:sz w:val="27"/>
                <w:szCs w:val="27"/>
                <w:cs/>
              </w:rPr>
              <w:t xml:space="preserve"> รายได้ใน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B2294C" w14:textId="77777777" w:rsidR="00A70ED0" w:rsidRPr="000D4935" w:rsidRDefault="00A70ED0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E73062" w14:textId="77777777" w:rsidR="00A70ED0" w:rsidRPr="000D4935" w:rsidRDefault="00A70ED0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A70ED0" w:rsidRPr="000D4935" w14:paraId="5A4C23E7" w14:textId="77777777" w:rsidTr="00A70ED0">
        <w:trPr>
          <w:trHeight w:val="139"/>
          <w:tblHeader/>
        </w:trPr>
        <w:tc>
          <w:tcPr>
            <w:tcW w:w="2792" w:type="dxa"/>
            <w:shd w:val="clear" w:color="auto" w:fill="auto"/>
            <w:vAlign w:val="bottom"/>
          </w:tcPr>
          <w:p w14:paraId="5AB36FD4" w14:textId="77777777" w:rsidR="00A70ED0" w:rsidRPr="000D4935" w:rsidRDefault="00A70ED0" w:rsidP="00A70ED0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color w:val="0000FF"/>
                <w:sz w:val="27"/>
                <w:szCs w:val="27"/>
              </w:rPr>
            </w:pPr>
            <w:r w:rsidRPr="000D4935">
              <w:rPr>
                <w:rFonts w:asciiTheme="majorBidi" w:hAnsiTheme="majorBidi"/>
                <w:b/>
                <w:bCs/>
                <w:i/>
                <w:iCs/>
                <w:sz w:val="27"/>
                <w:szCs w:val="27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D60590" w14:textId="77777777" w:rsidR="00A70ED0" w:rsidRPr="000D4935" w:rsidRDefault="00A70ED0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     </w:t>
            </w:r>
          </w:p>
          <w:p w14:paraId="1DA02E38" w14:textId="357A1479" w:rsidR="00A70ED0" w:rsidRPr="000D4935" w:rsidRDefault="001E1B1A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1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="00A70ED0" w:rsidRPr="000D4935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A70ED0" w:rsidRPr="000D493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19EA12" w14:textId="77777777" w:rsidR="00A70ED0" w:rsidRPr="000D4935" w:rsidRDefault="00A70ED0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57234" w14:textId="77777777" w:rsidR="00A70ED0" w:rsidRPr="000D4935" w:rsidRDefault="00A70ED0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B218A" w14:textId="77777777" w:rsidR="00A70ED0" w:rsidRPr="000D4935" w:rsidRDefault="00A70ED0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26D4C" w14:textId="77777777" w:rsidR="00A70ED0" w:rsidRPr="000D4935" w:rsidRDefault="00A70ED0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57BEFE" w14:textId="77777777" w:rsidR="00A70ED0" w:rsidRPr="000D4935" w:rsidRDefault="00A70ED0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4713ED" w14:textId="77777777" w:rsidR="00A70ED0" w:rsidRPr="000D4935" w:rsidRDefault="00A70ED0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>ส่วนของ</w:t>
            </w:r>
          </w:p>
          <w:p w14:paraId="50D45C63" w14:textId="77777777" w:rsidR="00A70ED0" w:rsidRPr="000D4935" w:rsidRDefault="00A70ED0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>ผู้ถือหุ้น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E93460" w14:textId="77777777" w:rsidR="00A70ED0" w:rsidRPr="000D4935" w:rsidRDefault="00A70ED0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68B5516" w14:textId="0B821665" w:rsidR="00A70ED0" w:rsidRPr="000D4935" w:rsidRDefault="00A70ED0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ณ วันที่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            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0D493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ธันวาคม</w:t>
            </w:r>
          </w:p>
        </w:tc>
      </w:tr>
      <w:tr w:rsidR="00A70ED0" w:rsidRPr="000D4935" w14:paraId="0A7EBE54" w14:textId="77777777" w:rsidTr="00A70ED0">
        <w:trPr>
          <w:trHeight w:val="279"/>
          <w:tblHeader/>
        </w:trPr>
        <w:tc>
          <w:tcPr>
            <w:tcW w:w="2792" w:type="dxa"/>
            <w:shd w:val="clear" w:color="auto" w:fill="auto"/>
          </w:tcPr>
          <w:p w14:paraId="360A38F3" w14:textId="77777777" w:rsidR="00A70ED0" w:rsidRPr="000D4935" w:rsidRDefault="00A70ED0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570" w:type="dxa"/>
            <w:gridSpan w:val="9"/>
            <w:shd w:val="clear" w:color="auto" w:fill="auto"/>
          </w:tcPr>
          <w:p w14:paraId="4137888F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(</w:t>
            </w:r>
            <w:r w:rsidRPr="000D4935">
              <w:rPr>
                <w:rFonts w:ascii="Angsana New" w:hAnsi="Angsana New" w:hint="cs"/>
                <w:i/>
                <w:iCs/>
                <w:sz w:val="27"/>
                <w:szCs w:val="27"/>
                <w:cs/>
                <w:lang w:bidi="th-TH"/>
              </w:rPr>
              <w:t>พัน</w:t>
            </w:r>
            <w:r w:rsidRPr="000D4935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บาท)</w:t>
            </w:r>
          </w:p>
        </w:tc>
      </w:tr>
      <w:tr w:rsidR="00A70ED0" w:rsidRPr="000D4935" w14:paraId="5F4F41E1" w14:textId="77777777" w:rsidTr="00A70ED0">
        <w:trPr>
          <w:trHeight w:val="279"/>
          <w:tblHeader/>
        </w:trPr>
        <w:tc>
          <w:tcPr>
            <w:tcW w:w="2792" w:type="dxa"/>
            <w:shd w:val="clear" w:color="auto" w:fill="auto"/>
          </w:tcPr>
          <w:p w14:paraId="3B5850F7" w14:textId="6ECF635D" w:rsidR="00A70ED0" w:rsidRPr="000D4935" w:rsidRDefault="001E1B1A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2562</w:t>
            </w:r>
          </w:p>
        </w:tc>
        <w:tc>
          <w:tcPr>
            <w:tcW w:w="6570" w:type="dxa"/>
            <w:gridSpan w:val="9"/>
            <w:shd w:val="clear" w:color="auto" w:fill="auto"/>
          </w:tcPr>
          <w:p w14:paraId="4626F344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</w:pPr>
          </w:p>
        </w:tc>
      </w:tr>
      <w:tr w:rsidR="00A70ED0" w:rsidRPr="000D4935" w14:paraId="46AFB468" w14:textId="77777777" w:rsidTr="00A70ED0">
        <w:trPr>
          <w:trHeight w:val="139"/>
        </w:trPr>
        <w:tc>
          <w:tcPr>
            <w:tcW w:w="2792" w:type="dxa"/>
            <w:shd w:val="clear" w:color="auto" w:fill="auto"/>
          </w:tcPr>
          <w:p w14:paraId="7E9F4E32" w14:textId="77777777" w:rsidR="00A70ED0" w:rsidRPr="000D4935" w:rsidRDefault="00A70ED0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D493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4087BEDD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2B1F0F0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F74FA0E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A9E73D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2190E9E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5275D3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47F02DD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79D7848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F1C2B24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A70ED0" w:rsidRPr="000D4935" w14:paraId="3E692D8D" w14:textId="77777777" w:rsidTr="00A70ED0">
        <w:trPr>
          <w:trHeight w:val="139"/>
        </w:trPr>
        <w:tc>
          <w:tcPr>
            <w:tcW w:w="2792" w:type="dxa"/>
            <w:shd w:val="clear" w:color="auto" w:fill="auto"/>
          </w:tcPr>
          <w:p w14:paraId="5DA8D9B0" w14:textId="77777777" w:rsidR="00A70ED0" w:rsidRPr="000D4935" w:rsidRDefault="00A70ED0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27"/>
                <w:szCs w:val="27"/>
                <w:cs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>ลูกหนี้การค้า</w:t>
            </w:r>
            <w:r w:rsidRPr="000D4935">
              <w:rPr>
                <w:rFonts w:ascii="Angsana New" w:hAnsi="Angsana New" w:hint="cs"/>
                <w:sz w:val="27"/>
                <w:szCs w:val="27"/>
                <w:cs/>
              </w:rPr>
              <w:t>และลูกหนี้อื่น</w:t>
            </w:r>
            <w:r w:rsidRPr="000D4935">
              <w:rPr>
                <w:rFonts w:ascii="Angsana New" w:hAnsi="Angsana New"/>
                <w:color w:val="0000FF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31B421F6" w14:textId="77777777" w:rsidR="00A70ED0" w:rsidRPr="000D4935" w:rsidRDefault="00A70ED0" w:rsidP="00A70E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8798DB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AFFF620" w14:textId="77777777" w:rsidR="00A70ED0" w:rsidRPr="000D4935" w:rsidRDefault="00A70ED0" w:rsidP="00A70ED0">
            <w:pPr>
              <w:pStyle w:val="acctfourfigures"/>
              <w:tabs>
                <w:tab w:val="clear" w:pos="765"/>
              </w:tabs>
              <w:spacing w:line="240" w:lineRule="atLeast"/>
              <w:ind w:left="-38" w:right="72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8923165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B7DCEA1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46CAF49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88D5139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071B90B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5D4C3D2" w14:textId="77777777" w:rsidR="00A70ED0" w:rsidRPr="000D4935" w:rsidRDefault="00A70ED0" w:rsidP="00A70E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A70ED0" w:rsidRPr="000D4935" w14:paraId="5C552626" w14:textId="77777777" w:rsidTr="00A70ED0">
        <w:trPr>
          <w:trHeight w:val="139"/>
        </w:trPr>
        <w:tc>
          <w:tcPr>
            <w:tcW w:w="2792" w:type="dxa"/>
            <w:shd w:val="clear" w:color="auto" w:fill="auto"/>
          </w:tcPr>
          <w:p w14:paraId="64054107" w14:textId="77777777" w:rsidR="00A70ED0" w:rsidRPr="000D4935" w:rsidRDefault="00A70ED0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0D4935">
              <w:rPr>
                <w:rFonts w:ascii="Angsana New" w:hAnsi="Angsana New" w:hint="cs"/>
                <w:sz w:val="27"/>
                <w:szCs w:val="27"/>
                <w:cs/>
              </w:rPr>
              <w:t xml:space="preserve">   </w:t>
            </w:r>
            <w:r w:rsidRPr="000D4935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(หนี้สงสัยจะสูญ)</w:t>
            </w:r>
          </w:p>
        </w:tc>
        <w:tc>
          <w:tcPr>
            <w:tcW w:w="1350" w:type="dxa"/>
            <w:shd w:val="clear" w:color="auto" w:fill="auto"/>
          </w:tcPr>
          <w:p w14:paraId="389C9C55" w14:textId="36664259" w:rsidR="00A70ED0" w:rsidRPr="000D4935" w:rsidRDefault="001E1B1A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="00A70ED0" w:rsidRPr="000D4935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771</w:t>
            </w:r>
          </w:p>
        </w:tc>
        <w:tc>
          <w:tcPr>
            <w:tcW w:w="270" w:type="dxa"/>
            <w:shd w:val="clear" w:color="auto" w:fill="auto"/>
          </w:tcPr>
          <w:p w14:paraId="6B264D35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76CCC69" w14:textId="611385DA" w:rsidR="00A70ED0" w:rsidRPr="000D4935" w:rsidRDefault="00A70ED0" w:rsidP="00A70ED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1E1B1A"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1E1B1A"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550</w:t>
            </w: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EAB02F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D75E553" w14:textId="77777777" w:rsidR="00A70ED0" w:rsidRPr="000D4935" w:rsidRDefault="00A70ED0" w:rsidP="00A53D03">
            <w:pPr>
              <w:pStyle w:val="acctfourfigures"/>
              <w:tabs>
                <w:tab w:val="clear" w:pos="765"/>
                <w:tab w:val="decimal" w:pos="589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EB6A5B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85C10A8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F7D093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409858C" w14:textId="164F0647" w:rsidR="00A70ED0" w:rsidRPr="000D4935" w:rsidRDefault="001E1B1A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221</w:t>
            </w:r>
          </w:p>
        </w:tc>
      </w:tr>
      <w:tr w:rsidR="00A70ED0" w:rsidRPr="000D4935" w14:paraId="01C0D16D" w14:textId="77777777" w:rsidTr="00A70ED0">
        <w:trPr>
          <w:trHeight w:val="139"/>
        </w:trPr>
        <w:tc>
          <w:tcPr>
            <w:tcW w:w="2792" w:type="dxa"/>
            <w:shd w:val="clear" w:color="auto" w:fill="auto"/>
          </w:tcPr>
          <w:p w14:paraId="49A554EC" w14:textId="77777777" w:rsidR="00A70ED0" w:rsidRPr="000D4935" w:rsidRDefault="00A70ED0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 xml:space="preserve">สินค้าคงเหลือ </w:t>
            </w:r>
            <w:r w:rsidRPr="000D4935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(ค่าเผื่อการลดมูลค่า)</w:t>
            </w:r>
          </w:p>
        </w:tc>
        <w:tc>
          <w:tcPr>
            <w:tcW w:w="1350" w:type="dxa"/>
            <w:shd w:val="clear" w:color="auto" w:fill="auto"/>
          </w:tcPr>
          <w:p w14:paraId="66B7C8C2" w14:textId="28FD8F0D" w:rsidR="00A70ED0" w:rsidRPr="000D4935" w:rsidRDefault="001E1B1A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="00A70ED0" w:rsidRPr="000D4935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339DB150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3A8270C" w14:textId="3108F04D" w:rsidR="00A70ED0" w:rsidRPr="000D4935" w:rsidRDefault="001E1B1A" w:rsidP="00A70ED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/>
              </w:rPr>
              <w:t>440</w:t>
            </w:r>
          </w:p>
        </w:tc>
        <w:tc>
          <w:tcPr>
            <w:tcW w:w="270" w:type="dxa"/>
            <w:shd w:val="clear" w:color="auto" w:fill="auto"/>
          </w:tcPr>
          <w:p w14:paraId="24EEE129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B40A7A6" w14:textId="77777777" w:rsidR="00A70ED0" w:rsidRPr="000D4935" w:rsidRDefault="00A70ED0" w:rsidP="00A53D03">
            <w:pPr>
              <w:pStyle w:val="acctfourfigures"/>
              <w:tabs>
                <w:tab w:val="clear" w:pos="765"/>
                <w:tab w:val="decimal" w:pos="589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6C8FA0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1CEE4F0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318FBF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D6473F2" w14:textId="38E33BC6" w:rsidR="00A70ED0" w:rsidRPr="000D4935" w:rsidRDefault="001E1B1A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="00A70ED0" w:rsidRPr="000D4935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640</w:t>
            </w:r>
          </w:p>
        </w:tc>
      </w:tr>
      <w:tr w:rsidR="00A70ED0" w:rsidRPr="000D4935" w14:paraId="6266F33F" w14:textId="77777777" w:rsidTr="00A70ED0">
        <w:trPr>
          <w:trHeight w:val="139"/>
        </w:trPr>
        <w:tc>
          <w:tcPr>
            <w:tcW w:w="2792" w:type="dxa"/>
            <w:shd w:val="clear" w:color="auto" w:fill="auto"/>
          </w:tcPr>
          <w:p w14:paraId="5D2EF326" w14:textId="77777777" w:rsidR="00A70ED0" w:rsidRPr="000D4935" w:rsidRDefault="00A70ED0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7"/>
                <w:szCs w:val="27"/>
                <w:cs/>
              </w:rPr>
            </w:pPr>
            <w:r w:rsidRPr="000D4935">
              <w:rPr>
                <w:rFonts w:ascii="Angsana New" w:hAnsi="Angsana New" w:hint="cs"/>
                <w:sz w:val="27"/>
                <w:szCs w:val="27"/>
                <w:cs/>
              </w:rPr>
              <w:t>สินทรัพย์หมุนเวียนอื่น</w:t>
            </w:r>
          </w:p>
        </w:tc>
        <w:tc>
          <w:tcPr>
            <w:tcW w:w="1350" w:type="dxa"/>
            <w:shd w:val="clear" w:color="auto" w:fill="auto"/>
          </w:tcPr>
          <w:p w14:paraId="6D32ED9E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left" w:pos="988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5D2BE0F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0D22270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38" w:right="-108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7FE61F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DAC1F63" w14:textId="77777777" w:rsidR="00A70ED0" w:rsidRPr="000D4935" w:rsidRDefault="00A70ED0" w:rsidP="00A53D03">
            <w:pPr>
              <w:pStyle w:val="acctfourfigures"/>
              <w:tabs>
                <w:tab w:val="clear" w:pos="765"/>
                <w:tab w:val="decimal" w:pos="589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F3CD090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B19F59B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38"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DF03E96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49DBCF5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left" w:pos="988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A70ED0" w:rsidRPr="000D4935" w14:paraId="504EB272" w14:textId="77777777" w:rsidTr="00A70ED0">
        <w:trPr>
          <w:trHeight w:val="70"/>
        </w:trPr>
        <w:tc>
          <w:tcPr>
            <w:tcW w:w="2792" w:type="dxa"/>
            <w:shd w:val="clear" w:color="auto" w:fill="auto"/>
          </w:tcPr>
          <w:p w14:paraId="228E95A0" w14:textId="77777777" w:rsidR="00A70ED0" w:rsidRPr="000D4935" w:rsidRDefault="00A70ED0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7"/>
                <w:szCs w:val="27"/>
                <w:cs/>
              </w:rPr>
            </w:pPr>
            <w:r w:rsidRPr="000D4935">
              <w:rPr>
                <w:rFonts w:ascii="Angsana New" w:hAnsi="Angsana New" w:hint="cs"/>
                <w:sz w:val="27"/>
                <w:szCs w:val="27"/>
                <w:cs/>
              </w:rPr>
              <w:t xml:space="preserve">  </w:t>
            </w:r>
            <w:r w:rsidRPr="000D493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0D4935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(ค่าเผื่อการลดมูลค่า)</w:t>
            </w:r>
          </w:p>
        </w:tc>
        <w:tc>
          <w:tcPr>
            <w:tcW w:w="1350" w:type="dxa"/>
            <w:shd w:val="clear" w:color="auto" w:fill="auto"/>
          </w:tcPr>
          <w:p w14:paraId="530ED784" w14:textId="143F66FB" w:rsidR="00A70ED0" w:rsidRPr="000D4935" w:rsidRDefault="001E1B1A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7B6ECC39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49DAEC6" w14:textId="1BAD1219" w:rsidR="00A70ED0" w:rsidRPr="000D4935" w:rsidRDefault="00A70ED0" w:rsidP="00A70ED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</w:rPr>
              <w:t>(</w:t>
            </w:r>
            <w:r w:rsidR="001E1B1A" w:rsidRPr="000D4935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  <w:r w:rsidRPr="000D4935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046DCBE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98F0D57" w14:textId="77777777" w:rsidR="00A70ED0" w:rsidRPr="000D4935" w:rsidRDefault="00A70ED0" w:rsidP="00A53D03">
            <w:pPr>
              <w:pStyle w:val="acctfourfigures"/>
              <w:tabs>
                <w:tab w:val="clear" w:pos="765"/>
                <w:tab w:val="decimal" w:pos="589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FF6B71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4C9A7AB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3207E4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5657537" w14:textId="4A05684B" w:rsidR="00A70ED0" w:rsidRPr="000D4935" w:rsidRDefault="001E1B1A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7</w:t>
            </w:r>
          </w:p>
        </w:tc>
      </w:tr>
      <w:tr w:rsidR="00A70ED0" w:rsidRPr="000D4935" w14:paraId="22025B86" w14:textId="77777777" w:rsidTr="00A70ED0">
        <w:trPr>
          <w:trHeight w:val="139"/>
        </w:trPr>
        <w:tc>
          <w:tcPr>
            <w:tcW w:w="2792" w:type="dxa"/>
            <w:shd w:val="clear" w:color="auto" w:fill="auto"/>
          </w:tcPr>
          <w:p w14:paraId="762095CE" w14:textId="77777777" w:rsidR="00A70ED0" w:rsidRPr="000D4935" w:rsidRDefault="00A70ED0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  <w:cs/>
              </w:rPr>
              <w:t xml:space="preserve">ที่ดิน อาคารและอุปกรณ์ </w:t>
            </w:r>
          </w:p>
        </w:tc>
        <w:tc>
          <w:tcPr>
            <w:tcW w:w="1350" w:type="dxa"/>
            <w:shd w:val="clear" w:color="auto" w:fill="auto"/>
          </w:tcPr>
          <w:p w14:paraId="5B1FEA3C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left" w:pos="988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269D6F0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167988A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38" w:right="-108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E53E0F0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2E94C3A" w14:textId="77777777" w:rsidR="00A70ED0" w:rsidRPr="000D4935" w:rsidRDefault="00A70ED0" w:rsidP="00A53D03">
            <w:pPr>
              <w:pStyle w:val="acctfourfigures"/>
              <w:tabs>
                <w:tab w:val="clear" w:pos="765"/>
                <w:tab w:val="decimal" w:pos="589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B1E1C45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D2F5CAF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38"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D036258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5E0895B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left" w:pos="988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A70ED0" w:rsidRPr="000D4935" w14:paraId="7D210577" w14:textId="77777777" w:rsidTr="00A70ED0">
        <w:trPr>
          <w:trHeight w:val="139"/>
        </w:trPr>
        <w:tc>
          <w:tcPr>
            <w:tcW w:w="2792" w:type="dxa"/>
            <w:shd w:val="clear" w:color="auto" w:fill="auto"/>
          </w:tcPr>
          <w:p w14:paraId="4F7DF9FF" w14:textId="77777777" w:rsidR="00A70ED0" w:rsidRPr="000D4935" w:rsidRDefault="00A70ED0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0D4935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350" w:type="dxa"/>
            <w:shd w:val="clear" w:color="auto" w:fill="auto"/>
          </w:tcPr>
          <w:p w14:paraId="2EEC8F11" w14:textId="31541A4B" w:rsidR="00A70ED0" w:rsidRPr="000D4935" w:rsidRDefault="001E1B1A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3</w:t>
            </w:r>
            <w:r w:rsidR="00A70ED0" w:rsidRPr="000D4935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955</w:t>
            </w:r>
          </w:p>
        </w:tc>
        <w:tc>
          <w:tcPr>
            <w:tcW w:w="270" w:type="dxa"/>
            <w:shd w:val="clear" w:color="auto" w:fill="auto"/>
          </w:tcPr>
          <w:p w14:paraId="44395A70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74F5DAA" w14:textId="38AC99C3" w:rsidR="00A70ED0" w:rsidRPr="000D4935" w:rsidRDefault="001E1B1A" w:rsidP="00A70ED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A70ED0" w:rsidRPr="000D4935">
              <w:rPr>
                <w:rFonts w:ascii="Angsana New" w:hAnsi="Angsana New"/>
                <w:sz w:val="27"/>
                <w:szCs w:val="27"/>
              </w:rPr>
              <w:t>,</w:t>
            </w:r>
            <w:r w:rsidRPr="000D4935">
              <w:rPr>
                <w:rFonts w:ascii="Angsana New" w:hAnsi="Angsana New"/>
                <w:sz w:val="27"/>
                <w:szCs w:val="27"/>
                <w:lang w:val="en-US"/>
              </w:rPr>
              <w:t>088</w:t>
            </w:r>
          </w:p>
        </w:tc>
        <w:tc>
          <w:tcPr>
            <w:tcW w:w="270" w:type="dxa"/>
            <w:shd w:val="clear" w:color="auto" w:fill="auto"/>
          </w:tcPr>
          <w:p w14:paraId="6AC940EF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5CD0C88" w14:textId="77777777" w:rsidR="00A70ED0" w:rsidRPr="000D4935" w:rsidRDefault="00A70ED0" w:rsidP="00A53D03">
            <w:pPr>
              <w:pStyle w:val="acctfourfigures"/>
              <w:tabs>
                <w:tab w:val="clear" w:pos="765"/>
                <w:tab w:val="decimal" w:pos="589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66930C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82424CE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A4A676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092DC79" w14:textId="47C9070F" w:rsidR="00A70ED0" w:rsidRPr="000D4935" w:rsidRDefault="001E1B1A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6</w:t>
            </w:r>
            <w:r w:rsidR="00A70ED0" w:rsidRPr="000D4935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043</w:t>
            </w:r>
          </w:p>
        </w:tc>
      </w:tr>
      <w:tr w:rsidR="00A70ED0" w:rsidRPr="000D4935" w14:paraId="731B00B9" w14:textId="77777777" w:rsidTr="00A70ED0">
        <w:trPr>
          <w:trHeight w:val="139"/>
        </w:trPr>
        <w:tc>
          <w:tcPr>
            <w:tcW w:w="2792" w:type="dxa"/>
            <w:shd w:val="clear" w:color="auto" w:fill="auto"/>
          </w:tcPr>
          <w:p w14:paraId="76DB9B91" w14:textId="77777777" w:rsidR="00A70ED0" w:rsidRPr="000D4935" w:rsidRDefault="00A70ED0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 w:hint="cs"/>
                <w:sz w:val="27"/>
                <w:szCs w:val="27"/>
                <w:cs/>
              </w:rPr>
              <w:t>ประมาณการหนี้สินสำหรับผลประโยชน์พนักงาน</w:t>
            </w:r>
            <w:r w:rsidRPr="000D4935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61EBF4E5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341EF2B3" w14:textId="3B6093BB" w:rsidR="00A70ED0" w:rsidRPr="000D4935" w:rsidRDefault="001E1B1A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34</w:t>
            </w:r>
            <w:r w:rsidR="00A70ED0" w:rsidRPr="000D4935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667</w:t>
            </w:r>
          </w:p>
        </w:tc>
        <w:tc>
          <w:tcPr>
            <w:tcW w:w="270" w:type="dxa"/>
            <w:shd w:val="clear" w:color="auto" w:fill="auto"/>
          </w:tcPr>
          <w:p w14:paraId="22517A05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</w:tcPr>
          <w:p w14:paraId="2AC2E61D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1202A747" w14:textId="3E697A2F" w:rsidR="00A70ED0" w:rsidRPr="000D4935" w:rsidRDefault="001E1B1A" w:rsidP="00A70ED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12</w:t>
            </w:r>
            <w:r w:rsidR="00A70ED0" w:rsidRPr="000D4935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691</w:t>
            </w:r>
          </w:p>
        </w:tc>
        <w:tc>
          <w:tcPr>
            <w:tcW w:w="270" w:type="dxa"/>
            <w:shd w:val="clear" w:color="auto" w:fill="auto"/>
          </w:tcPr>
          <w:p w14:paraId="0AD7FFE0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B7FE6E1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14C9098D" w14:textId="6A925A2B" w:rsidR="00A70ED0" w:rsidRPr="000D4935" w:rsidRDefault="001E1B1A" w:rsidP="00A70ED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10</w:t>
            </w:r>
            <w:r w:rsidR="00A70ED0" w:rsidRPr="000D4935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017</w:t>
            </w:r>
          </w:p>
        </w:tc>
        <w:tc>
          <w:tcPr>
            <w:tcW w:w="270" w:type="dxa"/>
            <w:shd w:val="clear" w:color="auto" w:fill="auto"/>
          </w:tcPr>
          <w:p w14:paraId="7F802875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29D0038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0C1E5DF5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072BFE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</w:tcPr>
          <w:p w14:paraId="222F544A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  <w:p w14:paraId="0CC16A63" w14:textId="68C0CCF4" w:rsidR="00A70ED0" w:rsidRPr="000D4935" w:rsidRDefault="001E1B1A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57</w:t>
            </w:r>
            <w:r w:rsidR="00A70ED0"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375</w:t>
            </w:r>
          </w:p>
        </w:tc>
      </w:tr>
      <w:tr w:rsidR="00A70ED0" w:rsidRPr="000D4935" w14:paraId="12F29692" w14:textId="77777777" w:rsidTr="00A70ED0">
        <w:trPr>
          <w:trHeight w:val="280"/>
        </w:trPr>
        <w:tc>
          <w:tcPr>
            <w:tcW w:w="2792" w:type="dxa"/>
            <w:shd w:val="clear" w:color="auto" w:fill="auto"/>
          </w:tcPr>
          <w:p w14:paraId="6DF7B237" w14:textId="77777777" w:rsidR="00A70ED0" w:rsidRPr="000D4935" w:rsidRDefault="00A70ED0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CCF4E" w14:textId="3080284E" w:rsidR="00A70ED0" w:rsidRPr="000D4935" w:rsidRDefault="001E1B1A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42</w:t>
            </w:r>
            <w:r w:rsidR="00A70ED0"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605</w:t>
            </w:r>
          </w:p>
        </w:tc>
        <w:tc>
          <w:tcPr>
            <w:tcW w:w="270" w:type="dxa"/>
            <w:shd w:val="clear" w:color="auto" w:fill="auto"/>
          </w:tcPr>
          <w:p w14:paraId="1929CFC3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418F2" w14:textId="4495EFBE" w:rsidR="00A70ED0" w:rsidRPr="000D4935" w:rsidRDefault="001E1B1A" w:rsidP="00A70ED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12</w:t>
            </w:r>
            <w:r w:rsidR="00A70ED0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664</w:t>
            </w:r>
          </w:p>
        </w:tc>
        <w:tc>
          <w:tcPr>
            <w:tcW w:w="270" w:type="dxa"/>
            <w:shd w:val="clear" w:color="auto" w:fill="auto"/>
          </w:tcPr>
          <w:p w14:paraId="420DE317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DC7D7" w14:textId="1BEB6E34" w:rsidR="00A70ED0" w:rsidRPr="000D4935" w:rsidRDefault="001E1B1A" w:rsidP="00A70ED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10</w:t>
            </w:r>
            <w:r w:rsidR="00A70ED0" w:rsidRPr="000D4935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017</w:t>
            </w:r>
          </w:p>
        </w:tc>
        <w:tc>
          <w:tcPr>
            <w:tcW w:w="270" w:type="dxa"/>
            <w:shd w:val="clear" w:color="auto" w:fill="auto"/>
          </w:tcPr>
          <w:p w14:paraId="56785ED1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A5E5A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628825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0DF165" w14:textId="03BF67F6" w:rsidR="00A70ED0" w:rsidRPr="000D4935" w:rsidRDefault="001E1B1A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65</w:t>
            </w:r>
            <w:r w:rsidR="00A70ED0"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286</w:t>
            </w:r>
          </w:p>
        </w:tc>
      </w:tr>
      <w:tr w:rsidR="00A70ED0" w:rsidRPr="000D4935" w14:paraId="252BA05E" w14:textId="77777777" w:rsidTr="00A70ED0">
        <w:trPr>
          <w:trHeight w:val="280"/>
        </w:trPr>
        <w:tc>
          <w:tcPr>
            <w:tcW w:w="2792" w:type="dxa"/>
          </w:tcPr>
          <w:p w14:paraId="7F872192" w14:textId="77777777" w:rsidR="00A70ED0" w:rsidRPr="000D4935" w:rsidRDefault="00A70ED0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E1FE9A1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2952AE9D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40190E1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2B1FEB65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2964B80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5ADB1DC1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3114E0F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69EC50DD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9E73010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</w:tr>
      <w:tr w:rsidR="00A70ED0" w:rsidRPr="000D4935" w14:paraId="14093623" w14:textId="77777777" w:rsidTr="00A70ED0">
        <w:trPr>
          <w:trHeight w:val="139"/>
        </w:trPr>
        <w:tc>
          <w:tcPr>
            <w:tcW w:w="2792" w:type="dxa"/>
          </w:tcPr>
          <w:p w14:paraId="15B405BA" w14:textId="77777777" w:rsidR="00A70ED0" w:rsidRPr="000D4935" w:rsidRDefault="00A70ED0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หนี้สิน</w:t>
            </w:r>
            <w:r w:rsidRPr="000D493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</w:tcPr>
          <w:p w14:paraId="364C604D" w14:textId="77777777" w:rsidR="00A70ED0" w:rsidRPr="000D4935" w:rsidRDefault="00A70ED0" w:rsidP="00A70ED0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2B173880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</w:tcPr>
          <w:p w14:paraId="34DF47C3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74D0E5B1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</w:tcPr>
          <w:p w14:paraId="0D08C00C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23BC52DE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0AC3E592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184ABA21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</w:tcPr>
          <w:p w14:paraId="05D33E49" w14:textId="77777777" w:rsidR="00A70ED0" w:rsidRPr="000D4935" w:rsidRDefault="00A70ED0" w:rsidP="00A70ED0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</w:tr>
      <w:tr w:rsidR="00A70ED0" w:rsidRPr="000D4935" w14:paraId="27EF3174" w14:textId="77777777" w:rsidTr="00A70ED0">
        <w:trPr>
          <w:trHeight w:val="139"/>
        </w:trPr>
        <w:tc>
          <w:tcPr>
            <w:tcW w:w="2792" w:type="dxa"/>
          </w:tcPr>
          <w:p w14:paraId="406E985C" w14:textId="77777777" w:rsidR="00A70ED0" w:rsidRPr="000D4935" w:rsidRDefault="00A70ED0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27"/>
                <w:szCs w:val="27"/>
                <w:cs/>
              </w:rPr>
            </w:pPr>
            <w:r w:rsidRPr="000D4935">
              <w:rPr>
                <w:rFonts w:ascii="Angsana New" w:hAnsi="Angsana New" w:hint="cs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6DD7CB60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0AA2066F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04DD7AD0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3FBD30AA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</w:tcPr>
          <w:p w14:paraId="5800BEF3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2FAA5E46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35EF6FC8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3DA02904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50" w:type="dxa"/>
          </w:tcPr>
          <w:p w14:paraId="445264BB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A70ED0" w:rsidRPr="000D4935" w14:paraId="70D8FED0" w14:textId="77777777" w:rsidTr="00A70ED0">
        <w:trPr>
          <w:trHeight w:val="139"/>
        </w:trPr>
        <w:tc>
          <w:tcPr>
            <w:tcW w:w="2792" w:type="dxa"/>
          </w:tcPr>
          <w:p w14:paraId="1E48E89D" w14:textId="77777777" w:rsidR="00A70ED0" w:rsidRPr="000D4935" w:rsidRDefault="00A70ED0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0D4935">
              <w:rPr>
                <w:rFonts w:ascii="Angsana New" w:hAnsi="Angsana New" w:hint="cs"/>
                <w:sz w:val="27"/>
                <w:szCs w:val="27"/>
                <w:cs/>
              </w:rPr>
              <w:t xml:space="preserve">   </w:t>
            </w:r>
            <w:r w:rsidRPr="000D4935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(การตีราคาเพิ่ม)</w:t>
            </w:r>
          </w:p>
        </w:tc>
        <w:tc>
          <w:tcPr>
            <w:tcW w:w="1350" w:type="dxa"/>
          </w:tcPr>
          <w:p w14:paraId="6E108EB9" w14:textId="22A7FD34" w:rsidR="00A70ED0" w:rsidRPr="000D4935" w:rsidRDefault="00A70ED0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(</w:t>
            </w:r>
            <w:r w:rsidR="001E1B1A"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321</w:t>
            </w: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1E1B1A"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979</w:t>
            </w: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  <w:tc>
          <w:tcPr>
            <w:tcW w:w="270" w:type="dxa"/>
          </w:tcPr>
          <w:p w14:paraId="0C40382F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0" w:type="dxa"/>
          </w:tcPr>
          <w:p w14:paraId="16B828FC" w14:textId="77777777" w:rsidR="00A70ED0" w:rsidRPr="000D4935" w:rsidRDefault="00A70ED0" w:rsidP="00A53D03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32091115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</w:tcPr>
          <w:p w14:paraId="20E11BB0" w14:textId="77777777" w:rsidR="00A70ED0" w:rsidRPr="000D4935" w:rsidRDefault="00A70ED0" w:rsidP="00A53D03">
            <w:pPr>
              <w:pStyle w:val="acctfourfigures"/>
              <w:tabs>
                <w:tab w:val="clear" w:pos="765"/>
                <w:tab w:val="decimal" w:pos="589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76EFE63B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6C606795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4972AC99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4F5451F5" w14:textId="3DDCABC2" w:rsidR="00A70ED0" w:rsidRPr="000D4935" w:rsidRDefault="00A70ED0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(</w:t>
            </w:r>
            <w:r w:rsidR="001E1B1A"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321</w:t>
            </w:r>
            <w:r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1E1B1A"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979</w:t>
            </w: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</w:tr>
      <w:tr w:rsidR="00A70ED0" w:rsidRPr="000D4935" w14:paraId="0F76493D" w14:textId="77777777" w:rsidTr="00A70ED0">
        <w:trPr>
          <w:trHeight w:val="139"/>
        </w:trPr>
        <w:tc>
          <w:tcPr>
            <w:tcW w:w="2792" w:type="dxa"/>
          </w:tcPr>
          <w:p w14:paraId="2F11CFD7" w14:textId="77777777" w:rsidR="00A149E2" w:rsidRPr="000D4935" w:rsidRDefault="00A149E2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 w:hint="cs"/>
                <w:sz w:val="27"/>
                <w:szCs w:val="27"/>
                <w:cs/>
              </w:rPr>
              <w:t>เงินลงทุนเผื่อขาย</w:t>
            </w:r>
          </w:p>
          <w:p w14:paraId="0D270DCD" w14:textId="47540778" w:rsidR="00A70ED0" w:rsidRPr="000D4935" w:rsidRDefault="00A149E2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0D4935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="00A70ED0" w:rsidRPr="000D4935">
              <w:rPr>
                <w:rFonts w:ascii="Angsana New" w:hAnsi="Angsana New"/>
                <w:i/>
                <w:iCs/>
                <w:sz w:val="27"/>
                <w:szCs w:val="27"/>
              </w:rPr>
              <w:t>(</w:t>
            </w:r>
            <w:r w:rsidR="00A70ED0" w:rsidRPr="000D4935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กำไรจาก</w:t>
            </w:r>
            <w:r w:rsidR="00A70ED0" w:rsidRPr="000D4935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การวัดมูลค่า</w:t>
            </w:r>
            <w:r w:rsidR="00A70ED0" w:rsidRPr="000D4935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เงินลงทุน</w:t>
            </w:r>
            <w:r w:rsidR="00A70ED0" w:rsidRPr="000D4935">
              <w:rPr>
                <w:rFonts w:ascii="Angsana New" w:hAnsi="Angsana New"/>
                <w:i/>
                <w:iCs/>
                <w:sz w:val="27"/>
                <w:szCs w:val="27"/>
              </w:rPr>
              <w:t xml:space="preserve"> </w:t>
            </w:r>
            <w:r w:rsidR="00A70ED0" w:rsidRPr="000D4935">
              <w:rPr>
                <w:rFonts w:ascii="Angsana New" w:hAnsi="Angsana New"/>
                <w:i/>
                <w:iCs/>
                <w:sz w:val="27"/>
                <w:szCs w:val="27"/>
              </w:rPr>
              <w:br/>
            </w:r>
            <w:r w:rsidR="00A70ED0" w:rsidRPr="000D4935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เผื่อขาย</w:t>
            </w:r>
            <w:r w:rsidR="00A70ED0" w:rsidRPr="000D4935">
              <w:rPr>
                <w:rFonts w:ascii="Angsana New" w:hAnsi="Angsana New"/>
                <w:i/>
                <w:iCs/>
                <w:sz w:val="27"/>
                <w:szCs w:val="27"/>
              </w:rPr>
              <w:t>)</w:t>
            </w:r>
          </w:p>
        </w:tc>
        <w:tc>
          <w:tcPr>
            <w:tcW w:w="1350" w:type="dxa"/>
          </w:tcPr>
          <w:p w14:paraId="2E492985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6E0A9651" w14:textId="77777777" w:rsidR="0096071A" w:rsidRDefault="00A53D03" w:rsidP="00A53D03">
            <w:pPr>
              <w:pStyle w:val="acctfourfigures"/>
              <w:tabs>
                <w:tab w:val="clear" w:pos="765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 xml:space="preserve"> </w:t>
            </w:r>
          </w:p>
          <w:p w14:paraId="47CAA80F" w14:textId="1DC37274" w:rsidR="00A70ED0" w:rsidRPr="000D4935" w:rsidRDefault="00A53D03" w:rsidP="00A53D03">
            <w:pPr>
              <w:pStyle w:val="acctfourfigures"/>
              <w:tabs>
                <w:tab w:val="clear" w:pos="765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 xml:space="preserve">     </w:t>
            </w:r>
            <w:r w:rsidR="00A70ED0"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449E31FF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0" w:type="dxa"/>
          </w:tcPr>
          <w:p w14:paraId="03F0E8B8" w14:textId="77777777" w:rsidR="00A70ED0" w:rsidRPr="000D4935" w:rsidRDefault="00A70ED0" w:rsidP="00A53D03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4E83BAE0" w14:textId="77777777" w:rsidR="0096071A" w:rsidRDefault="0096071A" w:rsidP="00A53D03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4C1C8F98" w14:textId="27359AE3" w:rsidR="00A70ED0" w:rsidRPr="000D4935" w:rsidRDefault="00A70ED0" w:rsidP="00A53D03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7EBD8F42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</w:tcPr>
          <w:p w14:paraId="492DDD66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 xml:space="preserve">  </w:t>
            </w:r>
          </w:p>
          <w:p w14:paraId="09A46364" w14:textId="77777777" w:rsidR="0096071A" w:rsidRDefault="00A70ED0" w:rsidP="00A70ED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 xml:space="preserve">   </w:t>
            </w:r>
          </w:p>
          <w:p w14:paraId="7F9366CC" w14:textId="2EA4F6FF" w:rsidR="00A70ED0" w:rsidRPr="000D4935" w:rsidRDefault="00A70ED0" w:rsidP="0096071A">
            <w:pPr>
              <w:pStyle w:val="acctfourfigures"/>
              <w:tabs>
                <w:tab w:val="clear" w:pos="765"/>
                <w:tab w:val="decimal" w:pos="414"/>
                <w:tab w:val="left" w:pos="864"/>
              </w:tabs>
              <w:spacing w:line="240" w:lineRule="atLeast"/>
              <w:ind w:right="-96" w:firstLine="140"/>
              <w:rPr>
                <w:rFonts w:ascii="Angsana New" w:hAnsi="Angsana New"/>
                <w:sz w:val="27"/>
                <w:szCs w:val="27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 xml:space="preserve">         (</w:t>
            </w:r>
            <w:r w:rsidR="001E1B1A"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68</w:t>
            </w: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  <w:tc>
          <w:tcPr>
            <w:tcW w:w="270" w:type="dxa"/>
          </w:tcPr>
          <w:p w14:paraId="54DB8AA8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05633443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5BD024D8" w14:textId="77777777" w:rsidR="0096071A" w:rsidRDefault="0096071A" w:rsidP="00A70ED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49D8B107" w14:textId="0285A323" w:rsidR="00A70ED0" w:rsidRPr="000D4935" w:rsidRDefault="00A70ED0" w:rsidP="00A70ED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190C2659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0227DEC8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4F492AB1" w14:textId="77777777" w:rsidR="0096071A" w:rsidRDefault="0096071A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4E9A45D8" w14:textId="5B2255F9" w:rsidR="00A70ED0" w:rsidRPr="000D4935" w:rsidRDefault="00A70ED0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(</w:t>
            </w:r>
            <w:r w:rsidR="001E1B1A" w:rsidRPr="000D4935">
              <w:rPr>
                <w:rFonts w:ascii="Angsana New" w:hAnsi="Angsana New"/>
                <w:sz w:val="27"/>
                <w:szCs w:val="27"/>
                <w:lang w:val="en-US" w:bidi="th-TH"/>
              </w:rPr>
              <w:t>68</w:t>
            </w:r>
            <w:r w:rsidRPr="000D4935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</w:tr>
      <w:tr w:rsidR="00A70ED0" w:rsidRPr="000D4935" w14:paraId="37138456" w14:textId="77777777" w:rsidTr="00A70ED0">
        <w:trPr>
          <w:trHeight w:val="296"/>
        </w:trPr>
        <w:tc>
          <w:tcPr>
            <w:tcW w:w="2792" w:type="dxa"/>
          </w:tcPr>
          <w:p w14:paraId="47E46481" w14:textId="77777777" w:rsidR="00A70ED0" w:rsidRPr="000D4935" w:rsidRDefault="00A70ED0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F07D4F" w14:textId="18EA78E3" w:rsidR="00A70ED0" w:rsidRPr="000D4935" w:rsidRDefault="00A70ED0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321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979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)</w:t>
            </w:r>
          </w:p>
        </w:tc>
        <w:tc>
          <w:tcPr>
            <w:tcW w:w="270" w:type="dxa"/>
          </w:tcPr>
          <w:p w14:paraId="68040E5F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EA84812" w14:textId="77777777" w:rsidR="00A70ED0" w:rsidRPr="000D4935" w:rsidRDefault="00A70ED0" w:rsidP="00A53D03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E1DA85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B88DD16" w14:textId="1F86F9A7" w:rsidR="00A70ED0" w:rsidRPr="000D4935" w:rsidRDefault="00A70ED0" w:rsidP="00A70ED0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 xml:space="preserve">   (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68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)</w:t>
            </w:r>
          </w:p>
        </w:tc>
        <w:tc>
          <w:tcPr>
            <w:tcW w:w="270" w:type="dxa"/>
          </w:tcPr>
          <w:p w14:paraId="3C965462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E3000B3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4297CFB5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508362F" w14:textId="4E85FB53" w:rsidR="00A70ED0" w:rsidRPr="000D4935" w:rsidRDefault="00A70ED0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322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047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)</w:t>
            </w:r>
          </w:p>
        </w:tc>
      </w:tr>
      <w:tr w:rsidR="00A70ED0" w:rsidRPr="000D4935" w14:paraId="61687CF6" w14:textId="77777777" w:rsidTr="00A70ED0">
        <w:trPr>
          <w:trHeight w:val="262"/>
        </w:trPr>
        <w:tc>
          <w:tcPr>
            <w:tcW w:w="2792" w:type="dxa"/>
          </w:tcPr>
          <w:p w14:paraId="02C8BA3A" w14:textId="77777777" w:rsidR="00A70ED0" w:rsidRPr="000D4935" w:rsidRDefault="00A70ED0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99CF485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55D8E06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11E68C1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76A56F27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A63077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599E2477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2E9BDE7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C270422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FD6758C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</w:tr>
      <w:tr w:rsidR="00A70ED0" w:rsidRPr="000D4935" w14:paraId="5F518DB6" w14:textId="77777777" w:rsidTr="00A70ED0">
        <w:trPr>
          <w:trHeight w:val="262"/>
        </w:trPr>
        <w:tc>
          <w:tcPr>
            <w:tcW w:w="2792" w:type="dxa"/>
          </w:tcPr>
          <w:p w14:paraId="008EC203" w14:textId="77777777" w:rsidR="00A70ED0" w:rsidRPr="000D4935" w:rsidRDefault="00A70ED0" w:rsidP="00A70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FB59BFE" w14:textId="1C31CBAA" w:rsidR="00A70ED0" w:rsidRPr="000D4935" w:rsidRDefault="00A70ED0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279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374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52E543C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0D627C02" w14:textId="7E8B6161" w:rsidR="00A70ED0" w:rsidRPr="000D4935" w:rsidRDefault="001E1B1A" w:rsidP="00A70ED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12</w:t>
            </w:r>
            <w:r w:rsidR="00A70ED0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664</w:t>
            </w:r>
          </w:p>
        </w:tc>
        <w:tc>
          <w:tcPr>
            <w:tcW w:w="270" w:type="dxa"/>
          </w:tcPr>
          <w:p w14:paraId="163C1619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A28677E" w14:textId="2E1E2B05" w:rsidR="00A70ED0" w:rsidRPr="000D4935" w:rsidRDefault="001E1B1A" w:rsidP="00A70ED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</w:t>
            </w:r>
            <w:r w:rsidR="00A70ED0" w:rsidRPr="000D4935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949</w:t>
            </w:r>
          </w:p>
        </w:tc>
        <w:tc>
          <w:tcPr>
            <w:tcW w:w="270" w:type="dxa"/>
          </w:tcPr>
          <w:p w14:paraId="1B171F46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1177361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5BB23DDB" w14:textId="77777777" w:rsidR="00A70ED0" w:rsidRPr="000D4935" w:rsidRDefault="00A70ED0" w:rsidP="00A70ED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FFBF0CB" w14:textId="0A9006F6" w:rsidR="00A70ED0" w:rsidRPr="000D4935" w:rsidRDefault="00A70ED0" w:rsidP="00A70E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(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256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1E1B1A"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761</w:t>
            </w:r>
            <w:r w:rsidRPr="000D49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)</w:t>
            </w:r>
          </w:p>
        </w:tc>
      </w:tr>
    </w:tbl>
    <w:p w14:paraId="56B66385" w14:textId="77777777" w:rsidR="00A70ED0" w:rsidRPr="000D4935" w:rsidRDefault="00A70ED0" w:rsidP="00A70ED0">
      <w:pPr>
        <w:rPr>
          <w:rFonts w:ascii="Angsana New" w:hAnsi="Angsana New"/>
        </w:rPr>
      </w:pPr>
    </w:p>
    <w:p w14:paraId="7F7C9E4D" w14:textId="5ACB14FB" w:rsidR="009E3161" w:rsidRPr="000D4935" w:rsidRDefault="009E3161" w:rsidP="004F0EA0">
      <w:pPr>
        <w:tabs>
          <w:tab w:val="clear" w:pos="227"/>
          <w:tab w:val="clear" w:pos="454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BF0D1CD" w14:textId="20AD7F8A" w:rsidR="0047222F" w:rsidRPr="000D4935" w:rsidRDefault="0047222F" w:rsidP="004F0EA0">
      <w:pPr>
        <w:tabs>
          <w:tab w:val="clear" w:pos="227"/>
          <w:tab w:val="clear" w:pos="454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6EF0A5F0" w14:textId="211ADE80" w:rsidR="0047222F" w:rsidRPr="000D4935" w:rsidRDefault="0047222F" w:rsidP="004F0EA0">
      <w:pPr>
        <w:tabs>
          <w:tab w:val="clear" w:pos="227"/>
          <w:tab w:val="clear" w:pos="454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ED6A726" w14:textId="5FD1B65C" w:rsidR="0047222F" w:rsidRPr="000D4935" w:rsidRDefault="0047222F" w:rsidP="004F0EA0">
      <w:pPr>
        <w:tabs>
          <w:tab w:val="clear" w:pos="227"/>
          <w:tab w:val="clear" w:pos="454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0B4DBDF8" w14:textId="407D7EB4" w:rsidR="00571E4A" w:rsidRPr="000D4935" w:rsidRDefault="00571E4A" w:rsidP="00571E4A">
      <w:pPr>
        <w:tabs>
          <w:tab w:val="clear" w:pos="227"/>
          <w:tab w:val="clear" w:pos="454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87D6D53" w14:textId="77777777" w:rsidR="008445C0" w:rsidRPr="000D4935" w:rsidRDefault="008445C0" w:rsidP="008445C0">
      <w:pPr>
        <w:tabs>
          <w:tab w:val="clear" w:pos="227"/>
          <w:tab w:val="clear" w:pos="454"/>
        </w:tabs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418BE924" w14:textId="77777777" w:rsidR="00966D15" w:rsidRPr="000D4935" w:rsidRDefault="00966D15" w:rsidP="004F0EA0">
      <w:pPr>
        <w:tabs>
          <w:tab w:val="clear" w:pos="227"/>
          <w:tab w:val="clear" w:pos="454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695343B0" w14:textId="3CBD68C0" w:rsidR="007B1C43" w:rsidRPr="000D4935" w:rsidRDefault="007B1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1E8BBFB8" w14:textId="113FC293" w:rsidR="000A10DE" w:rsidRPr="000D4935" w:rsidRDefault="000A10DE" w:rsidP="00446F8A">
      <w:pPr>
        <w:numPr>
          <w:ilvl w:val="0"/>
          <w:numId w:val="31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0D4935">
        <w:rPr>
          <w:rFonts w:ascii="Angsana New" w:hAnsi="Angsana New"/>
          <w:b/>
          <w:bCs/>
          <w:sz w:val="30"/>
          <w:szCs w:val="30"/>
          <w:cs/>
        </w:rPr>
        <w:lastRenderedPageBreak/>
        <w:t>กำไรต่อหุ้น</w:t>
      </w:r>
      <w:r w:rsidR="00E30F82" w:rsidRPr="000D4935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14:paraId="7246BBC0" w14:textId="77777777" w:rsidR="00362998" w:rsidRPr="000D4935" w:rsidRDefault="00362998" w:rsidP="00A54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tbl>
      <w:tblPr>
        <w:tblW w:w="9183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9"/>
        <w:gridCol w:w="1051"/>
        <w:gridCol w:w="274"/>
        <w:gridCol w:w="1107"/>
        <w:gridCol w:w="274"/>
        <w:gridCol w:w="1082"/>
        <w:gridCol w:w="272"/>
        <w:gridCol w:w="1074"/>
      </w:tblGrid>
      <w:tr w:rsidR="000A10DE" w:rsidRPr="000D4935" w14:paraId="740C8A37" w14:textId="77777777" w:rsidTr="0047222F">
        <w:tc>
          <w:tcPr>
            <w:tcW w:w="2205" w:type="pct"/>
          </w:tcPr>
          <w:p w14:paraId="57C1AC15" w14:textId="77777777" w:rsidR="000A10DE" w:rsidRPr="000D4935" w:rsidRDefault="000A10DE" w:rsidP="001E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</w:tcPr>
          <w:p w14:paraId="3BF37D6B" w14:textId="77777777" w:rsidR="000A10DE" w:rsidRPr="000D4935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071F38E8" w14:textId="77777777" w:rsidR="000A10DE" w:rsidRPr="000D4935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53D6D740" w14:textId="77777777" w:rsidR="000A10DE" w:rsidRPr="000D4935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3652" w:rsidRPr="000D4935" w14:paraId="4B421905" w14:textId="77777777" w:rsidTr="0047222F">
        <w:tc>
          <w:tcPr>
            <w:tcW w:w="2205" w:type="pct"/>
          </w:tcPr>
          <w:p w14:paraId="201F4343" w14:textId="77777777" w:rsidR="00BB3652" w:rsidRPr="000D4935" w:rsidRDefault="00BB3652" w:rsidP="00BB3652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6A642EBD" w14:textId="4548CDB2" w:rsidR="00BB3652" w:rsidRPr="000D4935" w:rsidRDefault="001E1B1A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2061FADA" w14:textId="77777777" w:rsidR="00BB3652" w:rsidRPr="000D4935" w:rsidRDefault="00BB3652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9E15024" w14:textId="71B06933" w:rsidR="00BB3652" w:rsidRPr="000D4935" w:rsidRDefault="001E1B1A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9" w:type="pct"/>
          </w:tcPr>
          <w:p w14:paraId="03CC51D8" w14:textId="77777777" w:rsidR="00BB3652" w:rsidRPr="000D4935" w:rsidRDefault="00BB3652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06C7A00" w14:textId="5ACB53E3" w:rsidR="00BB3652" w:rsidRPr="000D4935" w:rsidRDefault="001E1B1A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6C91241E" w14:textId="77777777" w:rsidR="00BB3652" w:rsidRPr="000D4935" w:rsidRDefault="00BB3652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723961A" w14:textId="4237FBEE" w:rsidR="00BB3652" w:rsidRPr="000D4935" w:rsidRDefault="001E1B1A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B3652" w:rsidRPr="000D4935" w14:paraId="413CD3E3" w14:textId="77777777" w:rsidTr="00104108">
        <w:tc>
          <w:tcPr>
            <w:tcW w:w="2205" w:type="pct"/>
          </w:tcPr>
          <w:p w14:paraId="41C6A9C9" w14:textId="77777777" w:rsidR="00BB3652" w:rsidRPr="000D4935" w:rsidRDefault="00BB3652" w:rsidP="00BB365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5" w:type="pct"/>
            <w:gridSpan w:val="7"/>
          </w:tcPr>
          <w:p w14:paraId="7D6C5D1B" w14:textId="77777777" w:rsidR="00BB3652" w:rsidRPr="000D4935" w:rsidRDefault="00BB3652" w:rsidP="00BB36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0D4935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พันบาท</w:t>
            </w:r>
            <w:r w:rsidRPr="000D4935">
              <w:rPr>
                <w:rFonts w:ascii="Angsana New"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/</w:t>
            </w:r>
            <w:r w:rsidRPr="000D4935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พันหุ้น</w:t>
            </w:r>
            <w:r w:rsidRPr="000D4935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  <w:t>)</w:t>
            </w:r>
          </w:p>
        </w:tc>
      </w:tr>
      <w:tr w:rsidR="00F26040" w:rsidRPr="000D4935" w14:paraId="3164B7B0" w14:textId="77777777" w:rsidTr="0047222F">
        <w:tc>
          <w:tcPr>
            <w:tcW w:w="2205" w:type="pct"/>
          </w:tcPr>
          <w:p w14:paraId="636B89EE" w14:textId="7F1D4C51" w:rsidR="00F26040" w:rsidRPr="000D4935" w:rsidRDefault="00F26040" w:rsidP="00F2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49466A78" w14:textId="42A52058" w:rsidR="00F26040" w:rsidRPr="000D4935" w:rsidRDefault="00F26040" w:rsidP="00F26040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  <w:r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1E1B1A"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2" w:type="pct"/>
            <w:tcBorders>
              <w:bottom w:val="nil"/>
            </w:tcBorders>
            <w:vAlign w:val="bottom"/>
          </w:tcPr>
          <w:p w14:paraId="2D6F68E4" w14:textId="77777777" w:rsidR="00F26040" w:rsidRPr="000D4935" w:rsidRDefault="00F26040" w:rsidP="00BB36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2617D0DD" w14:textId="77777777" w:rsidR="00F26040" w:rsidRPr="000D4935" w:rsidRDefault="00F26040" w:rsidP="00BB36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nil"/>
            </w:tcBorders>
            <w:vAlign w:val="bottom"/>
          </w:tcPr>
          <w:p w14:paraId="7AB4868C" w14:textId="77777777" w:rsidR="00F26040" w:rsidRPr="000D4935" w:rsidRDefault="00F26040" w:rsidP="00BB36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7A9AA802" w14:textId="77777777" w:rsidR="00F26040" w:rsidRPr="000D4935" w:rsidRDefault="00F26040" w:rsidP="00BB36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nil"/>
            </w:tcBorders>
            <w:vAlign w:val="bottom"/>
          </w:tcPr>
          <w:p w14:paraId="1A2C5E5F" w14:textId="77777777" w:rsidR="00F26040" w:rsidRPr="000D4935" w:rsidRDefault="00F26040" w:rsidP="00BB36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332D2FEA" w14:textId="77777777" w:rsidR="00F26040" w:rsidRPr="000D4935" w:rsidRDefault="00F26040" w:rsidP="00BB36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nil"/>
            </w:tcBorders>
            <w:vAlign w:val="bottom"/>
          </w:tcPr>
          <w:p w14:paraId="6793EFD5" w14:textId="77777777" w:rsidR="00F26040" w:rsidRPr="000D4935" w:rsidRDefault="00F26040" w:rsidP="00BB36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3652" w:rsidRPr="000D4935" w14:paraId="6A3266EA" w14:textId="77777777" w:rsidTr="0047222F">
        <w:tc>
          <w:tcPr>
            <w:tcW w:w="2205" w:type="pct"/>
          </w:tcPr>
          <w:p w14:paraId="559987B3" w14:textId="77777777" w:rsidR="00BB3652" w:rsidRPr="000D4935" w:rsidRDefault="00BB3652" w:rsidP="00BB3652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      </w:t>
            </w:r>
          </w:p>
        </w:tc>
        <w:tc>
          <w:tcPr>
            <w:tcW w:w="572" w:type="pct"/>
            <w:tcBorders>
              <w:bottom w:val="nil"/>
            </w:tcBorders>
            <w:vAlign w:val="bottom"/>
          </w:tcPr>
          <w:p w14:paraId="7DF7CEDE" w14:textId="77777777" w:rsidR="00BB3652" w:rsidRPr="000D4935" w:rsidRDefault="00BB3652" w:rsidP="00BB36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26C8099E" w14:textId="77777777" w:rsidR="00BB3652" w:rsidRPr="000D4935" w:rsidRDefault="00BB3652" w:rsidP="00BB36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nil"/>
            </w:tcBorders>
            <w:vAlign w:val="bottom"/>
          </w:tcPr>
          <w:p w14:paraId="6325CCAF" w14:textId="77777777" w:rsidR="00BB3652" w:rsidRPr="000D4935" w:rsidRDefault="00BB3652" w:rsidP="00BB36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3C2A510E" w14:textId="77777777" w:rsidR="00BB3652" w:rsidRPr="000D4935" w:rsidRDefault="00BB3652" w:rsidP="00BB36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nil"/>
            </w:tcBorders>
            <w:vAlign w:val="bottom"/>
          </w:tcPr>
          <w:p w14:paraId="3E746D1D" w14:textId="77777777" w:rsidR="00BB3652" w:rsidRPr="000D4935" w:rsidRDefault="00BB3652" w:rsidP="00BB36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138AC203" w14:textId="77777777" w:rsidR="00BB3652" w:rsidRPr="000D4935" w:rsidRDefault="00BB3652" w:rsidP="00BB36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nil"/>
            </w:tcBorders>
            <w:vAlign w:val="bottom"/>
          </w:tcPr>
          <w:p w14:paraId="4D41A3B6" w14:textId="77777777" w:rsidR="00BB3652" w:rsidRPr="000D4935" w:rsidRDefault="00BB3652" w:rsidP="00BB36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0ED0" w:rsidRPr="000D4935" w14:paraId="437C6391" w14:textId="77777777" w:rsidTr="0047222F">
        <w:tc>
          <w:tcPr>
            <w:tcW w:w="2205" w:type="pct"/>
          </w:tcPr>
          <w:p w14:paraId="2AA30B22" w14:textId="77777777" w:rsidR="00A70ED0" w:rsidRPr="000D4935" w:rsidRDefault="00A70ED0" w:rsidP="00A70ED0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72" w:type="pct"/>
            <w:tcBorders>
              <w:bottom w:val="double" w:sz="4" w:space="0" w:color="auto"/>
            </w:tcBorders>
            <w:vAlign w:val="bottom"/>
          </w:tcPr>
          <w:p w14:paraId="4BEECEF3" w14:textId="11E0F347" w:rsidR="00A70ED0" w:rsidRPr="000D4935" w:rsidRDefault="001E1B1A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sz w:val="30"/>
                <w:szCs w:val="30"/>
              </w:rPr>
              <w:t>566</w:t>
            </w:r>
            <w:r w:rsidR="00953B7E" w:rsidRPr="000D49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072F4" w:rsidRPr="000D4935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770A2B" w:rsidRPr="000D493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23861194" w14:textId="77777777" w:rsidR="00A70ED0" w:rsidRPr="000D4935" w:rsidRDefault="00A70ED0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vAlign w:val="bottom"/>
          </w:tcPr>
          <w:p w14:paraId="695D1150" w14:textId="752FB9F1" w:rsidR="00A70ED0" w:rsidRPr="000D4935" w:rsidRDefault="001E1B1A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sz w:val="30"/>
                <w:szCs w:val="30"/>
              </w:rPr>
              <w:t>440</w:t>
            </w:r>
            <w:r w:rsidR="00A70ED0" w:rsidRPr="000D49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 w:cs="Angsana New"/>
                <w:sz w:val="30"/>
                <w:szCs w:val="30"/>
              </w:rPr>
              <w:t>701</w:t>
            </w: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326E0CE5" w14:textId="77777777" w:rsidR="00A70ED0" w:rsidRPr="000D4935" w:rsidRDefault="00A70ED0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42F17712" w14:textId="2CD5FAA2" w:rsidR="00A70ED0" w:rsidRPr="000D4935" w:rsidRDefault="001E1B1A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cs="Angsana New"/>
                <w:sz w:val="30"/>
                <w:szCs w:val="30"/>
              </w:rPr>
              <w:t>642</w:t>
            </w:r>
            <w:r w:rsidR="00B60770" w:rsidRPr="000D49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 w:cs="Angsana New"/>
                <w:sz w:val="30"/>
                <w:szCs w:val="30"/>
              </w:rPr>
              <w:t>735</w:t>
            </w: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4471CB20" w14:textId="77777777" w:rsidR="00A70ED0" w:rsidRPr="000D4935" w:rsidRDefault="00A70ED0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vAlign w:val="bottom"/>
          </w:tcPr>
          <w:p w14:paraId="5C8A5F71" w14:textId="0197D519" w:rsidR="00A70ED0" w:rsidRPr="000D4935" w:rsidRDefault="001E1B1A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sz w:val="30"/>
                <w:szCs w:val="30"/>
              </w:rPr>
              <w:t>485</w:t>
            </w:r>
            <w:r w:rsidR="00A70ED0" w:rsidRPr="000D49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 w:cs="Angsana New"/>
                <w:sz w:val="30"/>
                <w:szCs w:val="30"/>
              </w:rPr>
              <w:t>829</w:t>
            </w:r>
          </w:p>
        </w:tc>
      </w:tr>
      <w:tr w:rsidR="00A70ED0" w:rsidRPr="000D4935" w14:paraId="09A1C4D0" w14:textId="77777777" w:rsidTr="00F04A5B">
        <w:tc>
          <w:tcPr>
            <w:tcW w:w="2205" w:type="pct"/>
          </w:tcPr>
          <w:p w14:paraId="402D9AC6" w14:textId="77777777" w:rsidR="00A70ED0" w:rsidRPr="000D4935" w:rsidRDefault="00A70ED0" w:rsidP="00A70ED0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2" w:type="pct"/>
            <w:tcBorders>
              <w:bottom w:val="nil"/>
            </w:tcBorders>
            <w:vAlign w:val="bottom"/>
          </w:tcPr>
          <w:p w14:paraId="30976603" w14:textId="77777777" w:rsidR="00A70ED0" w:rsidRPr="000D4935" w:rsidRDefault="00A70ED0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3B3150E4" w14:textId="77777777" w:rsidR="00A70ED0" w:rsidRPr="000D4935" w:rsidRDefault="00A70ED0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3" w:type="pct"/>
            <w:tcBorders>
              <w:bottom w:val="nil"/>
            </w:tcBorders>
            <w:vAlign w:val="bottom"/>
          </w:tcPr>
          <w:p w14:paraId="6DF8FF76" w14:textId="77777777" w:rsidR="00A70ED0" w:rsidRPr="000D4935" w:rsidRDefault="00A70ED0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046D3A65" w14:textId="77777777" w:rsidR="00A70ED0" w:rsidRPr="000D4935" w:rsidRDefault="00A70ED0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9" w:type="pct"/>
            <w:tcBorders>
              <w:bottom w:val="nil"/>
            </w:tcBorders>
            <w:vAlign w:val="bottom"/>
          </w:tcPr>
          <w:p w14:paraId="6D65F726" w14:textId="77777777" w:rsidR="00A70ED0" w:rsidRPr="000D4935" w:rsidRDefault="00A70ED0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7BC7716D" w14:textId="77777777" w:rsidR="00A70ED0" w:rsidRPr="000D4935" w:rsidRDefault="00A70ED0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" w:type="pct"/>
            <w:tcBorders>
              <w:bottom w:val="nil"/>
            </w:tcBorders>
            <w:vAlign w:val="bottom"/>
          </w:tcPr>
          <w:p w14:paraId="2D574FEB" w14:textId="77777777" w:rsidR="00A70ED0" w:rsidRPr="000D4935" w:rsidRDefault="00A70ED0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70ED0" w:rsidRPr="000D4935" w14:paraId="3907F37E" w14:textId="77777777" w:rsidTr="00F04A5B">
        <w:tc>
          <w:tcPr>
            <w:tcW w:w="2205" w:type="pct"/>
          </w:tcPr>
          <w:p w14:paraId="25BF8DF4" w14:textId="28B7B9FF" w:rsidR="00A70ED0" w:rsidRPr="000D4935" w:rsidRDefault="00A70ED0" w:rsidP="00A70ED0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72" w:type="pct"/>
            <w:tcBorders>
              <w:top w:val="nil"/>
              <w:bottom w:val="nil"/>
            </w:tcBorders>
            <w:vAlign w:val="bottom"/>
          </w:tcPr>
          <w:p w14:paraId="40B598C4" w14:textId="77777777" w:rsidR="00A70ED0" w:rsidRPr="000D4935" w:rsidRDefault="00A70ED0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11B269DA" w14:textId="77777777" w:rsidR="00A70ED0" w:rsidRPr="000D4935" w:rsidRDefault="00A70ED0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  <w:vAlign w:val="bottom"/>
          </w:tcPr>
          <w:p w14:paraId="04939116" w14:textId="77777777" w:rsidR="00A70ED0" w:rsidRPr="000D4935" w:rsidRDefault="00A70ED0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2C31B802" w14:textId="77777777" w:rsidR="00A70ED0" w:rsidRPr="000D4935" w:rsidRDefault="00A70ED0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  <w:vAlign w:val="bottom"/>
          </w:tcPr>
          <w:p w14:paraId="0A6CF55A" w14:textId="77777777" w:rsidR="00A70ED0" w:rsidRPr="000D4935" w:rsidRDefault="00A70ED0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14:paraId="110D4242" w14:textId="77777777" w:rsidR="00A70ED0" w:rsidRPr="000D4935" w:rsidRDefault="00A70ED0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vAlign w:val="bottom"/>
          </w:tcPr>
          <w:p w14:paraId="44B3992C" w14:textId="77777777" w:rsidR="00A70ED0" w:rsidRPr="000D4935" w:rsidRDefault="00A70ED0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70ED0" w:rsidRPr="000D4935" w14:paraId="29430042" w14:textId="77777777" w:rsidTr="00F04A5B">
        <w:tc>
          <w:tcPr>
            <w:tcW w:w="2205" w:type="pct"/>
          </w:tcPr>
          <w:p w14:paraId="75440BF8" w14:textId="07F9787C" w:rsidR="00A70ED0" w:rsidRPr="000D4935" w:rsidRDefault="00A70ED0" w:rsidP="00A70ED0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1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72" w:type="pct"/>
            <w:tcBorders>
              <w:top w:val="nil"/>
              <w:bottom w:val="nil"/>
            </w:tcBorders>
            <w:vAlign w:val="bottom"/>
          </w:tcPr>
          <w:p w14:paraId="4E8C1D62" w14:textId="6A3736F2" w:rsidR="00A70ED0" w:rsidRPr="000D4935" w:rsidRDefault="001E1B1A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200</w:t>
            </w:r>
            <w:r w:rsidR="00EA6AE6"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961</w:t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70500ED7" w14:textId="77777777" w:rsidR="00A70ED0" w:rsidRPr="000D4935" w:rsidRDefault="00A70ED0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  <w:vAlign w:val="bottom"/>
          </w:tcPr>
          <w:p w14:paraId="4A5650EE" w14:textId="79F1DD47" w:rsidR="00A70ED0" w:rsidRPr="000D4935" w:rsidRDefault="001E1B1A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199</w:t>
            </w:r>
            <w:r w:rsidR="00A70ED0"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218</w:t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6C6B99FE" w14:textId="77777777" w:rsidR="00A70ED0" w:rsidRPr="000D4935" w:rsidRDefault="00A70ED0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  <w:vAlign w:val="bottom"/>
          </w:tcPr>
          <w:p w14:paraId="76FF95D0" w14:textId="240A003C" w:rsidR="00A70ED0" w:rsidRPr="000D4935" w:rsidRDefault="001E1B1A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200</w:t>
            </w:r>
            <w:r w:rsidR="00EA6AE6"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961</w:t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14:paraId="4623462C" w14:textId="77777777" w:rsidR="00A70ED0" w:rsidRPr="000D4935" w:rsidRDefault="00A70ED0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vAlign w:val="bottom"/>
          </w:tcPr>
          <w:p w14:paraId="5247D854" w14:textId="6E6CACE1" w:rsidR="00A70ED0" w:rsidRPr="000D4935" w:rsidRDefault="001E1B1A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199</w:t>
            </w:r>
            <w:r w:rsidR="00A70ED0"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218</w:t>
            </w:r>
          </w:p>
        </w:tc>
      </w:tr>
      <w:tr w:rsidR="00A70ED0" w:rsidRPr="000D4935" w14:paraId="3F7BB13B" w14:textId="77777777" w:rsidTr="0047222F">
        <w:tc>
          <w:tcPr>
            <w:tcW w:w="2205" w:type="pct"/>
          </w:tcPr>
          <w:p w14:paraId="3FCC9CC4" w14:textId="714E0411" w:rsidR="00A70ED0" w:rsidRPr="000D4935" w:rsidRDefault="00A70ED0" w:rsidP="00A70ED0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 xml:space="preserve">ผลกระทบจากหุ้นที่ออกจำหน่าย </w:t>
            </w:r>
          </w:p>
        </w:tc>
        <w:tc>
          <w:tcPr>
            <w:tcW w:w="572" w:type="pct"/>
            <w:tcBorders>
              <w:bottom w:val="nil"/>
            </w:tcBorders>
            <w:vAlign w:val="bottom"/>
          </w:tcPr>
          <w:p w14:paraId="27A6E232" w14:textId="77777777" w:rsidR="00A70ED0" w:rsidRPr="000D4935" w:rsidRDefault="00A70ED0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48406D95" w14:textId="77777777" w:rsidR="00A70ED0" w:rsidRPr="000D4935" w:rsidRDefault="00A70ED0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nil"/>
            </w:tcBorders>
            <w:vAlign w:val="bottom"/>
          </w:tcPr>
          <w:p w14:paraId="6AB8C9AA" w14:textId="77777777" w:rsidR="00A70ED0" w:rsidRPr="000D4935" w:rsidRDefault="00A70ED0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4E1D651C" w14:textId="77777777" w:rsidR="00A70ED0" w:rsidRPr="000D4935" w:rsidRDefault="00A70ED0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nil"/>
            </w:tcBorders>
            <w:vAlign w:val="bottom"/>
          </w:tcPr>
          <w:p w14:paraId="58BCC1A8" w14:textId="77777777" w:rsidR="00A70ED0" w:rsidRPr="000D4935" w:rsidRDefault="00A70ED0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5C5E25BE" w14:textId="77777777" w:rsidR="00A70ED0" w:rsidRPr="000D4935" w:rsidRDefault="00A70ED0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nil"/>
            </w:tcBorders>
            <w:vAlign w:val="bottom"/>
          </w:tcPr>
          <w:p w14:paraId="22DAD074" w14:textId="77777777" w:rsidR="00A70ED0" w:rsidRPr="000D4935" w:rsidRDefault="00A70ED0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0ED0" w:rsidRPr="000D4935" w14:paraId="6143B4DC" w14:textId="77777777" w:rsidTr="005C797B">
        <w:tc>
          <w:tcPr>
            <w:tcW w:w="2205" w:type="pct"/>
          </w:tcPr>
          <w:p w14:paraId="727EE482" w14:textId="6D29B873" w:rsidR="00A70ED0" w:rsidRPr="000D4935" w:rsidRDefault="00A70ED0" w:rsidP="00A70ED0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26</w:t>
            </w:r>
            <w:r w:rsidRPr="000D49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พฤศจิกายน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09113176" w14:textId="0B7D88E1" w:rsidR="00A70ED0" w:rsidRPr="000D4935" w:rsidRDefault="00A53D03" w:rsidP="00A53D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3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</w:t>
            </w:r>
            <w:r w:rsidR="00614E17"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73A3346F" w14:textId="77777777" w:rsidR="00A70ED0" w:rsidRPr="000D4935" w:rsidRDefault="00A70ED0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571F8BD8" w14:textId="294B77C6" w:rsidR="00A70ED0" w:rsidRPr="000D4935" w:rsidRDefault="001E1B1A" w:rsidP="005263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75" w:right="-287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167</w:t>
            </w: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7044D1AE" w14:textId="77777777" w:rsidR="00A70ED0" w:rsidRPr="000D4935" w:rsidRDefault="00A70ED0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1B2CF5DA" w14:textId="1168EA7B" w:rsidR="00A70ED0" w:rsidRPr="000D4935" w:rsidRDefault="00A53D03" w:rsidP="00A53D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   </w:t>
            </w:r>
            <w:r w:rsidR="00614E17"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26E06691" w14:textId="77777777" w:rsidR="00A70ED0" w:rsidRPr="000D4935" w:rsidRDefault="00A70ED0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14:paraId="09CB8F43" w14:textId="3398ECB5" w:rsidR="00A70ED0" w:rsidRPr="000D4935" w:rsidRDefault="001E1B1A" w:rsidP="005263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8"/>
              </w:tabs>
              <w:spacing w:line="240" w:lineRule="auto"/>
              <w:ind w:left="-130" w:right="-554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167</w:t>
            </w:r>
          </w:p>
        </w:tc>
      </w:tr>
      <w:tr w:rsidR="00A70ED0" w:rsidRPr="000D4935" w14:paraId="12419321" w14:textId="77777777" w:rsidTr="005C797B">
        <w:tc>
          <w:tcPr>
            <w:tcW w:w="2205" w:type="pct"/>
            <w:tcBorders>
              <w:bottom w:val="nil"/>
            </w:tcBorders>
          </w:tcPr>
          <w:p w14:paraId="160492A3" w14:textId="77777777" w:rsidR="00A70ED0" w:rsidRPr="000D4935" w:rsidRDefault="00A70ED0" w:rsidP="00A70ED0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</w:tc>
        <w:tc>
          <w:tcPr>
            <w:tcW w:w="572" w:type="pct"/>
            <w:tcBorders>
              <w:top w:val="single" w:sz="4" w:space="0" w:color="auto"/>
              <w:bottom w:val="nil"/>
            </w:tcBorders>
          </w:tcPr>
          <w:p w14:paraId="487A2C57" w14:textId="77777777" w:rsidR="00A70ED0" w:rsidRPr="000D4935" w:rsidRDefault="00A70ED0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1203D721" w14:textId="77777777" w:rsidR="00A70ED0" w:rsidRPr="000D4935" w:rsidRDefault="00A70ED0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nil"/>
            </w:tcBorders>
          </w:tcPr>
          <w:p w14:paraId="3860D871" w14:textId="77777777" w:rsidR="00A70ED0" w:rsidRPr="000D4935" w:rsidRDefault="00A70ED0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765C3D84" w14:textId="77777777" w:rsidR="00A70ED0" w:rsidRPr="000D4935" w:rsidRDefault="00A70ED0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nil"/>
            </w:tcBorders>
          </w:tcPr>
          <w:p w14:paraId="4BB0E252" w14:textId="77777777" w:rsidR="00A70ED0" w:rsidRPr="000D4935" w:rsidRDefault="00A70ED0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5BE736E2" w14:textId="77777777" w:rsidR="00A70ED0" w:rsidRPr="000D4935" w:rsidRDefault="00A70ED0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</w:tcPr>
          <w:p w14:paraId="503166CC" w14:textId="77777777" w:rsidR="00A70ED0" w:rsidRPr="000D4935" w:rsidRDefault="00A70ED0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0ED0" w:rsidRPr="000D4935" w14:paraId="1B278B21" w14:textId="77777777" w:rsidTr="0047222F">
        <w:tc>
          <w:tcPr>
            <w:tcW w:w="2205" w:type="pct"/>
            <w:tcBorders>
              <w:bottom w:val="nil"/>
            </w:tcBorders>
          </w:tcPr>
          <w:p w14:paraId="78B6057E" w14:textId="77777777" w:rsidR="00A70ED0" w:rsidRPr="000D4935" w:rsidRDefault="00A70ED0" w:rsidP="00A70ED0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ถ่วงน้ำหนัก (ขั้นพื้นฐาน)</w:t>
            </w:r>
          </w:p>
        </w:tc>
        <w:tc>
          <w:tcPr>
            <w:tcW w:w="572" w:type="pct"/>
            <w:tcBorders>
              <w:top w:val="nil"/>
              <w:bottom w:val="double" w:sz="4" w:space="0" w:color="auto"/>
            </w:tcBorders>
          </w:tcPr>
          <w:p w14:paraId="79FDAEED" w14:textId="2628F166" w:rsidR="00A70ED0" w:rsidRPr="000D4935" w:rsidRDefault="001E1B1A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sz w:val="30"/>
                <w:szCs w:val="30"/>
              </w:rPr>
              <w:t>200</w:t>
            </w:r>
            <w:r w:rsidR="00EA6AE6" w:rsidRPr="000D49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 w:cs="Angsana New"/>
                <w:sz w:val="30"/>
                <w:szCs w:val="30"/>
              </w:rPr>
              <w:t>961</w:t>
            </w:r>
          </w:p>
        </w:tc>
        <w:tc>
          <w:tcPr>
            <w:tcW w:w="149" w:type="pct"/>
            <w:tcBorders>
              <w:bottom w:val="nil"/>
            </w:tcBorders>
          </w:tcPr>
          <w:p w14:paraId="142CB98E" w14:textId="77777777" w:rsidR="00A70ED0" w:rsidRPr="000D4935" w:rsidRDefault="00A70ED0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bottom w:val="double" w:sz="4" w:space="0" w:color="auto"/>
            </w:tcBorders>
          </w:tcPr>
          <w:p w14:paraId="12D72F04" w14:textId="466EA7F7" w:rsidR="00A70ED0" w:rsidRPr="000D4935" w:rsidRDefault="001E1B1A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sz w:val="30"/>
                <w:szCs w:val="30"/>
              </w:rPr>
              <w:t>199</w:t>
            </w:r>
            <w:r w:rsidR="00A70ED0" w:rsidRPr="000D49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 w:cs="Angsana New"/>
                <w:sz w:val="30"/>
                <w:szCs w:val="30"/>
              </w:rPr>
              <w:t>385</w:t>
            </w:r>
          </w:p>
        </w:tc>
        <w:tc>
          <w:tcPr>
            <w:tcW w:w="149" w:type="pct"/>
            <w:tcBorders>
              <w:bottom w:val="nil"/>
            </w:tcBorders>
          </w:tcPr>
          <w:p w14:paraId="6433694B" w14:textId="77777777" w:rsidR="00A70ED0" w:rsidRPr="000D4935" w:rsidRDefault="00A70ED0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double" w:sz="4" w:space="0" w:color="auto"/>
            </w:tcBorders>
          </w:tcPr>
          <w:p w14:paraId="235B4EF8" w14:textId="2A34053B" w:rsidR="00A70ED0" w:rsidRPr="000D4935" w:rsidRDefault="001E1B1A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sz w:val="30"/>
                <w:szCs w:val="30"/>
              </w:rPr>
              <w:t>200</w:t>
            </w:r>
            <w:r w:rsidR="00EA6AE6" w:rsidRPr="000D49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 w:cs="Angsana New"/>
                <w:sz w:val="30"/>
                <w:szCs w:val="30"/>
              </w:rPr>
              <w:t>961</w:t>
            </w:r>
          </w:p>
        </w:tc>
        <w:tc>
          <w:tcPr>
            <w:tcW w:w="148" w:type="pct"/>
            <w:tcBorders>
              <w:bottom w:val="nil"/>
            </w:tcBorders>
          </w:tcPr>
          <w:p w14:paraId="00F14914" w14:textId="77777777" w:rsidR="00A70ED0" w:rsidRPr="000D4935" w:rsidRDefault="00A70ED0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</w:tcPr>
          <w:p w14:paraId="438D3498" w14:textId="07AD13FA" w:rsidR="00A70ED0" w:rsidRPr="000D4935" w:rsidRDefault="001E1B1A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sz w:val="30"/>
                <w:szCs w:val="30"/>
              </w:rPr>
              <w:t>199</w:t>
            </w:r>
            <w:r w:rsidR="00A70ED0" w:rsidRPr="000D49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 w:cs="Angsana New"/>
                <w:sz w:val="30"/>
                <w:szCs w:val="30"/>
              </w:rPr>
              <w:t>385</w:t>
            </w:r>
          </w:p>
        </w:tc>
      </w:tr>
      <w:tr w:rsidR="00A70ED0" w:rsidRPr="000D4935" w14:paraId="29613E94" w14:textId="77777777" w:rsidTr="0047222F">
        <w:tc>
          <w:tcPr>
            <w:tcW w:w="2205" w:type="pct"/>
            <w:tcBorders>
              <w:bottom w:val="nil"/>
            </w:tcBorders>
          </w:tcPr>
          <w:p w14:paraId="5711431C" w14:textId="77777777" w:rsidR="00A70ED0" w:rsidRPr="000D4935" w:rsidRDefault="00A70ED0" w:rsidP="00A70ED0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72" w:type="pct"/>
            <w:tcBorders>
              <w:top w:val="double" w:sz="4" w:space="0" w:color="auto"/>
              <w:bottom w:val="double" w:sz="4" w:space="0" w:color="auto"/>
            </w:tcBorders>
          </w:tcPr>
          <w:p w14:paraId="4C486602" w14:textId="78E59106" w:rsidR="00A70ED0" w:rsidRPr="000D4935" w:rsidRDefault="001E1B1A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A6AE6" w:rsidRPr="000D493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0D4935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149" w:type="pct"/>
            <w:tcBorders>
              <w:bottom w:val="nil"/>
            </w:tcBorders>
          </w:tcPr>
          <w:p w14:paraId="107E3698" w14:textId="77777777" w:rsidR="00A70ED0" w:rsidRPr="000D4935" w:rsidRDefault="00A70ED0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  <w:bottom w:val="double" w:sz="4" w:space="0" w:color="auto"/>
            </w:tcBorders>
          </w:tcPr>
          <w:p w14:paraId="55010CDB" w14:textId="1F2E9B6D" w:rsidR="00A70ED0" w:rsidRPr="000D4935" w:rsidRDefault="001E1B1A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70ED0" w:rsidRPr="000D493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0D4935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149" w:type="pct"/>
            <w:tcBorders>
              <w:bottom w:val="nil"/>
            </w:tcBorders>
          </w:tcPr>
          <w:p w14:paraId="24570AC5" w14:textId="77777777" w:rsidR="00A70ED0" w:rsidRPr="000D4935" w:rsidRDefault="00A70ED0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  <w:bottom w:val="double" w:sz="4" w:space="0" w:color="auto"/>
            </w:tcBorders>
          </w:tcPr>
          <w:p w14:paraId="3A44FFE8" w14:textId="6DA8418B" w:rsidR="00A70ED0" w:rsidRPr="000D4935" w:rsidRDefault="001E1B1A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A6AE6" w:rsidRPr="000D493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0D4935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48" w:type="pct"/>
            <w:tcBorders>
              <w:bottom w:val="nil"/>
            </w:tcBorders>
          </w:tcPr>
          <w:p w14:paraId="041A470B" w14:textId="77777777" w:rsidR="00A70ED0" w:rsidRPr="000D4935" w:rsidRDefault="00A70ED0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double" w:sz="4" w:space="0" w:color="auto"/>
            </w:tcBorders>
          </w:tcPr>
          <w:p w14:paraId="7F2429B7" w14:textId="598B9E3A" w:rsidR="00A70ED0" w:rsidRPr="000D4935" w:rsidRDefault="001E1B1A" w:rsidP="00A70E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70ED0" w:rsidRPr="000D493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0D4935">
              <w:rPr>
                <w:rFonts w:ascii="Angsana New" w:hAnsi="Angsana New" w:cs="Angsana New"/>
                <w:sz w:val="30"/>
                <w:szCs w:val="30"/>
              </w:rPr>
              <w:t>44</w:t>
            </w:r>
          </w:p>
        </w:tc>
      </w:tr>
    </w:tbl>
    <w:p w14:paraId="6D49F2BB" w14:textId="77777777" w:rsidR="00CA673F" w:rsidRPr="000D4935" w:rsidRDefault="00CA673F" w:rsidP="00A54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30F96829" w14:textId="240B7DCD" w:rsidR="000A10DE" w:rsidRPr="000D4935" w:rsidRDefault="000A10DE" w:rsidP="00446F8A">
      <w:pPr>
        <w:numPr>
          <w:ilvl w:val="0"/>
          <w:numId w:val="31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D4935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67E5E821" w14:textId="7A071ED7" w:rsidR="00DD6BDF" w:rsidRPr="000D4935" w:rsidRDefault="00DD6BDF" w:rsidP="00DD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20A17055" w14:textId="0EC94056" w:rsidR="00DD6BDF" w:rsidRPr="000D4935" w:rsidRDefault="000B69B8" w:rsidP="00DD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D4935">
        <w:rPr>
          <w:rFonts w:asciiTheme="majorBidi" w:hAnsiTheme="majorBidi" w:cstheme="majorBidi" w:hint="cs"/>
          <w:sz w:val="30"/>
          <w:szCs w:val="30"/>
          <w:cs/>
        </w:rPr>
        <w:t>ผู้</w:t>
      </w:r>
      <w:r w:rsidR="00DD6BDF" w:rsidRPr="000D4935">
        <w:rPr>
          <w:rFonts w:asciiTheme="majorBidi" w:hAnsiTheme="majorBidi" w:cstheme="majorBidi"/>
          <w:sz w:val="30"/>
          <w:szCs w:val="30"/>
          <w:cs/>
        </w:rPr>
        <w:t>ถือหุ้นของบริษัทได้อนุมัติเงินปันผลดังต่อไปนี้</w:t>
      </w:r>
    </w:p>
    <w:p w14:paraId="6C5F2C7E" w14:textId="77777777" w:rsidR="00DD6BDF" w:rsidRPr="000D4935" w:rsidRDefault="00DD6BDF" w:rsidP="00DD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20"/>
        <w:gridCol w:w="1440"/>
        <w:gridCol w:w="1278"/>
        <w:gridCol w:w="236"/>
        <w:gridCol w:w="1294"/>
      </w:tblGrid>
      <w:tr w:rsidR="00DD6BDF" w:rsidRPr="000D4935" w14:paraId="089A30C7" w14:textId="77777777" w:rsidTr="008E1840">
        <w:tc>
          <w:tcPr>
            <w:tcW w:w="3330" w:type="dxa"/>
            <w:vAlign w:val="bottom"/>
          </w:tcPr>
          <w:p w14:paraId="1A3ABFC8" w14:textId="77777777" w:rsidR="00DD6BDF" w:rsidRPr="000D4935" w:rsidRDefault="00DD6BDF" w:rsidP="00226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ADC259C" w14:textId="77777777" w:rsidR="00DD6BDF" w:rsidRPr="000D4935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4A9BB63A" w14:textId="77777777" w:rsidR="00DD6BDF" w:rsidRPr="000D4935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52AA9FC4" w14:textId="77777777" w:rsidR="00DD6BDF" w:rsidRPr="000D4935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76C01417" w14:textId="77777777" w:rsidR="00DD6BDF" w:rsidRPr="000D4935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41CFBA28" w14:textId="77777777" w:rsidR="00DD6BDF" w:rsidRPr="000D4935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925577D" w14:textId="77777777" w:rsidR="00DD6BDF" w:rsidRPr="000D4935" w:rsidDel="00D43E7A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DD6BDF" w:rsidRPr="000D4935" w14:paraId="10E79D1F" w14:textId="77777777" w:rsidTr="008E1840">
        <w:trPr>
          <w:trHeight w:val="418"/>
        </w:trPr>
        <w:tc>
          <w:tcPr>
            <w:tcW w:w="3330" w:type="dxa"/>
          </w:tcPr>
          <w:p w14:paraId="1E4DF805" w14:textId="77777777" w:rsidR="00DD6BDF" w:rsidRPr="000D4935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030945C" w14:textId="77777777" w:rsidR="00DD6BDF" w:rsidRPr="000D4935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2B85E45" w14:textId="77777777" w:rsidR="00DD6BDF" w:rsidRPr="000D4935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6055689" w14:textId="77777777" w:rsidR="00DD6BDF" w:rsidRPr="000D4935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15D5749A" w14:textId="77777777" w:rsidR="00DD6BDF" w:rsidRPr="000D4935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8E6FF94" w14:textId="77777777" w:rsidR="00DD6BDF" w:rsidRPr="000D4935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D49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D6BDF" w:rsidRPr="000D4935" w14:paraId="14116AF7" w14:textId="77777777" w:rsidTr="008E1840">
        <w:trPr>
          <w:trHeight w:val="418"/>
        </w:trPr>
        <w:tc>
          <w:tcPr>
            <w:tcW w:w="3330" w:type="dxa"/>
          </w:tcPr>
          <w:p w14:paraId="20836543" w14:textId="1DECF126" w:rsidR="00DD6BDF" w:rsidRPr="000D4935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1E1B1A" w:rsidRPr="000D493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6BD07B40" w14:textId="77777777" w:rsidR="00DD6BDF" w:rsidRPr="000D4935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154421" w14:textId="77777777" w:rsidR="00DD6BDF" w:rsidRPr="000D4935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2E385D3" w14:textId="77777777" w:rsidR="00DD6BDF" w:rsidRPr="000D4935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91AF58" w14:textId="77777777" w:rsidR="00DD6BDF" w:rsidRPr="000D4935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9008595" w14:textId="77777777" w:rsidR="00DD6BDF" w:rsidRPr="000D4935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26B6" w:rsidRPr="000D4935" w14:paraId="5D767404" w14:textId="77777777" w:rsidTr="008E1840">
        <w:trPr>
          <w:trHeight w:val="418"/>
        </w:trPr>
        <w:tc>
          <w:tcPr>
            <w:tcW w:w="3330" w:type="dxa"/>
          </w:tcPr>
          <w:p w14:paraId="7B41444B" w14:textId="77777777" w:rsidR="002126B6" w:rsidRPr="000D4935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11E5E4CA" w14:textId="67C04591" w:rsidR="002126B6" w:rsidRPr="000D4935" w:rsidRDefault="001E1B1A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126B6" w:rsidRPr="000D49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126B6" w:rsidRPr="000D49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3B86D075" w14:textId="0101D76B" w:rsidR="002126B6" w:rsidRPr="000D4935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="001E1B1A" w:rsidRPr="000D493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DF7DF63" w14:textId="47EE40A5" w:rsidR="002126B6" w:rsidRPr="000D4935" w:rsidRDefault="001E1B1A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126B6" w:rsidRPr="000D493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36" w:type="dxa"/>
          </w:tcPr>
          <w:p w14:paraId="6941AC5C" w14:textId="77777777" w:rsidR="002126B6" w:rsidRPr="000D4935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77E25A2" w14:textId="689BB4EA" w:rsidR="002126B6" w:rsidRPr="000D4935" w:rsidRDefault="001E1B1A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</w:tr>
      <w:tr w:rsidR="002126B6" w:rsidRPr="000D4935" w14:paraId="30E04274" w14:textId="77777777" w:rsidTr="001B454B">
        <w:trPr>
          <w:trHeight w:val="323"/>
        </w:trPr>
        <w:tc>
          <w:tcPr>
            <w:tcW w:w="3330" w:type="dxa"/>
          </w:tcPr>
          <w:p w14:paraId="244DB830" w14:textId="77777777" w:rsidR="002126B6" w:rsidRPr="000D4935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549FD125" w14:textId="77777777" w:rsidR="002126B6" w:rsidRPr="000D4935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2274BC4" w14:textId="77777777" w:rsidR="002126B6" w:rsidRPr="000D4935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08925115" w14:textId="77777777" w:rsidR="002126B6" w:rsidRPr="000D4935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3D52EA" w14:textId="77777777" w:rsidR="002126B6" w:rsidRPr="000D4935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7BA2D55D" w14:textId="77777777" w:rsidR="002126B6" w:rsidRPr="000D4935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126B6" w:rsidRPr="000D4935" w14:paraId="32089A3C" w14:textId="77777777" w:rsidTr="008E1840">
        <w:trPr>
          <w:trHeight w:val="418"/>
        </w:trPr>
        <w:tc>
          <w:tcPr>
            <w:tcW w:w="3330" w:type="dxa"/>
          </w:tcPr>
          <w:p w14:paraId="266224BF" w14:textId="4474A77A" w:rsidR="002126B6" w:rsidRPr="000D4935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D49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1E1B1A" w:rsidRPr="000D493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14:paraId="1E288D9A" w14:textId="77777777" w:rsidR="002126B6" w:rsidRPr="000D4935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CD1B19" w14:textId="77777777" w:rsidR="002126B6" w:rsidRPr="000D4935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B9552DE" w14:textId="77777777" w:rsidR="002126B6" w:rsidRPr="000D4935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98DEBF" w14:textId="77777777" w:rsidR="002126B6" w:rsidRPr="000D4935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5A625E4" w14:textId="77777777" w:rsidR="002126B6" w:rsidRPr="000D4935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70E7" w:rsidRPr="000D4935" w14:paraId="5F533BE8" w14:textId="77777777" w:rsidTr="002243BB">
        <w:trPr>
          <w:trHeight w:val="418"/>
        </w:trPr>
        <w:tc>
          <w:tcPr>
            <w:tcW w:w="3330" w:type="dxa"/>
          </w:tcPr>
          <w:p w14:paraId="0F11B3AF" w14:textId="57C5297C" w:rsidR="003F70E7" w:rsidRPr="000D4935" w:rsidRDefault="003F70E7" w:rsidP="003F7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352709C8" w14:textId="7AE8A754" w:rsidR="003F70E7" w:rsidRPr="000D4935" w:rsidRDefault="001E1B1A" w:rsidP="003F7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3F70E7" w:rsidRPr="000D49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70E7" w:rsidRPr="000D493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="003F70E7" w:rsidRPr="000D49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35AF02E4" w14:textId="3199E9CF" w:rsidR="003F70E7" w:rsidRPr="000D4935" w:rsidRDefault="003F70E7" w:rsidP="003F7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1B1A" w:rsidRPr="000D493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160EB860" w14:textId="2ADC725D" w:rsidR="003F70E7" w:rsidRPr="000D4935" w:rsidRDefault="001E1B1A" w:rsidP="003F7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F70E7" w:rsidRPr="000D493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36" w:type="dxa"/>
          </w:tcPr>
          <w:p w14:paraId="4DC402A8" w14:textId="77777777" w:rsidR="003F70E7" w:rsidRPr="000D4935" w:rsidRDefault="003F70E7" w:rsidP="003F7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3A6C151" w14:textId="3220288F" w:rsidR="003F70E7" w:rsidRPr="000D4935" w:rsidRDefault="001E1B1A" w:rsidP="003F7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</w:tr>
      <w:tr w:rsidR="002126B6" w:rsidRPr="000D4935" w14:paraId="4D5C433C" w14:textId="77777777" w:rsidTr="002243BB">
        <w:trPr>
          <w:trHeight w:val="418"/>
        </w:trPr>
        <w:tc>
          <w:tcPr>
            <w:tcW w:w="3330" w:type="dxa"/>
          </w:tcPr>
          <w:p w14:paraId="0FD4C7BD" w14:textId="77777777" w:rsidR="002126B6" w:rsidRPr="000D4935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0FF6404" w14:textId="77777777" w:rsidR="002126B6" w:rsidRPr="000D4935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ACDCCD" w14:textId="77777777" w:rsidR="002126B6" w:rsidRPr="000D4935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529F54F3" w14:textId="77777777" w:rsidR="002126B6" w:rsidRPr="000D4935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8ADC1F" w14:textId="77777777" w:rsidR="002126B6" w:rsidRPr="000D4935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7B2B7609" w14:textId="77777777" w:rsidR="002126B6" w:rsidRPr="000D4935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538DD56" w14:textId="77777777" w:rsidR="00A70ED0" w:rsidRPr="000D4935" w:rsidRDefault="00A70ED0"/>
    <w:p w14:paraId="4BF62881" w14:textId="77777777" w:rsidR="009F46B4" w:rsidRPr="000D4935" w:rsidRDefault="009F46B4"/>
    <w:p w14:paraId="72BC5D1B" w14:textId="77777777" w:rsidR="009F46B4" w:rsidRPr="000D4935" w:rsidRDefault="009F46B4"/>
    <w:p w14:paraId="7F80DDD5" w14:textId="77777777" w:rsidR="009F46B4" w:rsidRPr="000D4935" w:rsidRDefault="009F46B4"/>
    <w:p w14:paraId="72820903" w14:textId="77777777" w:rsidR="00D23C0A" w:rsidRPr="000D4935" w:rsidRDefault="00D23C0A" w:rsidP="00446F8A">
      <w:pPr>
        <w:numPr>
          <w:ilvl w:val="0"/>
          <w:numId w:val="31"/>
        </w:numPr>
        <w:tabs>
          <w:tab w:val="clear" w:pos="227"/>
          <w:tab w:val="clear" w:pos="454"/>
          <w:tab w:val="clear" w:pos="70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D4935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68253C15" w14:textId="77777777" w:rsidR="00063510" w:rsidRPr="000D4935" w:rsidRDefault="00063510" w:rsidP="00063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E3C185F" w14:textId="34143340" w:rsidR="00063510" w:rsidRPr="000D4935" w:rsidRDefault="00063510" w:rsidP="000C34AF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</w:t>
      </w:r>
      <w:r w:rsidRPr="000D493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ตามบัญชีและมูลค่ายุติธรรม</w:t>
      </w:r>
      <w:r w:rsidRPr="000D4935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0D493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427FEC79" w14:textId="77777777" w:rsidR="00063510" w:rsidRPr="000D4935" w:rsidRDefault="00063510" w:rsidP="00063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7A23E10" w14:textId="77777777" w:rsidR="00345CB2" w:rsidRPr="000D4935" w:rsidRDefault="00063510" w:rsidP="001328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  <w:sectPr w:rsidR="00345CB2" w:rsidRPr="000D4935" w:rsidSect="00D562F7">
          <w:headerReference w:type="default" r:id="rId22"/>
          <w:pgSz w:w="11909" w:h="16834" w:code="9"/>
          <w:pgMar w:top="691" w:right="1152" w:bottom="576" w:left="1152" w:header="720" w:footer="720" w:gutter="0"/>
          <w:paperSrc w:first="7" w:other="7"/>
          <w:cols w:space="720"/>
        </w:sectPr>
      </w:pPr>
      <w:r w:rsidRPr="000D4935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0D4935">
        <w:rPr>
          <w:rFonts w:ascii="Angsana New" w:hAnsi="Angsana New" w:hint="cs"/>
          <w:sz w:val="30"/>
          <w:szCs w:val="30"/>
          <w:cs/>
        </w:rPr>
        <w:t>และหนี้สินทางการเงิน</w:t>
      </w:r>
      <w:r w:rsidRPr="000D4935">
        <w:rPr>
          <w:rFonts w:ascii="Angsana New" w:hAnsi="Angsana New"/>
          <w:sz w:val="30"/>
          <w:szCs w:val="30"/>
          <w:cs/>
        </w:rPr>
        <w:t xml:space="preserve">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Pr="000D4935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0D4935">
        <w:rPr>
          <w:rFonts w:ascii="Angsana New" w:hAnsi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5D677B02" w14:textId="51C4F449" w:rsidR="007A34D2" w:rsidRPr="000D4935" w:rsidRDefault="007A34D2" w:rsidP="00C85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540"/>
        <w:gridCol w:w="1710"/>
        <w:gridCol w:w="236"/>
        <w:gridCol w:w="1654"/>
        <w:gridCol w:w="236"/>
        <w:gridCol w:w="1474"/>
        <w:gridCol w:w="236"/>
        <w:gridCol w:w="1024"/>
        <w:gridCol w:w="236"/>
        <w:gridCol w:w="754"/>
        <w:gridCol w:w="236"/>
        <w:gridCol w:w="844"/>
        <w:gridCol w:w="236"/>
        <w:gridCol w:w="754"/>
        <w:gridCol w:w="236"/>
        <w:gridCol w:w="934"/>
      </w:tblGrid>
      <w:tr w:rsidR="004A6058" w:rsidRPr="000D4935" w14:paraId="0790D7F4" w14:textId="77777777" w:rsidTr="009C2BCB">
        <w:trPr>
          <w:trHeight w:val="261"/>
          <w:tblHeader/>
        </w:trPr>
        <w:tc>
          <w:tcPr>
            <w:tcW w:w="3420" w:type="dxa"/>
            <w:vAlign w:val="bottom"/>
          </w:tcPr>
          <w:p w14:paraId="65E6D8B6" w14:textId="77777777" w:rsidR="007A34D2" w:rsidRPr="000D4935" w:rsidRDefault="007A34D2" w:rsidP="004B5838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6414A7EA" w14:textId="77777777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077AA822" w14:textId="77777777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095FC8" w:rsidRPr="000D4935" w14:paraId="03AD4073" w14:textId="77777777" w:rsidTr="009C2BCB">
        <w:trPr>
          <w:trHeight w:val="261"/>
          <w:tblHeader/>
        </w:trPr>
        <w:tc>
          <w:tcPr>
            <w:tcW w:w="3420" w:type="dxa"/>
            <w:vAlign w:val="bottom"/>
          </w:tcPr>
          <w:p w14:paraId="5AB95693" w14:textId="77777777" w:rsidR="007A34D2" w:rsidRPr="000D4935" w:rsidRDefault="007A34D2" w:rsidP="004B583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133B2251" w14:textId="77777777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70" w:type="dxa"/>
            <w:gridSpan w:val="7"/>
          </w:tcPr>
          <w:p w14:paraId="5EA039E4" w14:textId="77777777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3D9D012" w14:textId="77777777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994" w:type="dxa"/>
            <w:gridSpan w:val="7"/>
            <w:vAlign w:val="bottom"/>
          </w:tcPr>
          <w:p w14:paraId="16102021" w14:textId="77777777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95FC8" w:rsidRPr="000D4935" w14:paraId="3E5D70DD" w14:textId="77777777" w:rsidTr="009C2BCB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288E2092" w14:textId="6354CF13" w:rsidR="007A34D2" w:rsidRPr="000D4935" w:rsidRDefault="007A34D2" w:rsidP="004B583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E1B1A"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1E1B1A"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540" w:type="dxa"/>
            <w:vAlign w:val="bottom"/>
            <w:hideMark/>
          </w:tcPr>
          <w:p w14:paraId="6F843BA1" w14:textId="2ED8E4F9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5D2A4624" w14:textId="77777777" w:rsidR="009C2BCB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3BD80590" w14:textId="77777777" w:rsidR="009C2BCB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3EF09157" w14:textId="39D1AC9E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2E048834" w14:textId="77777777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7EEA054F" w14:textId="77777777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72DAA068" w14:textId="77777777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5FD9E731" w14:textId="77777777" w:rsidR="00275158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4848A799" w14:textId="577FE0A4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6526F20" w14:textId="77777777" w:rsidR="007A34D2" w:rsidRPr="000D4935" w:rsidRDefault="007A34D2" w:rsidP="004B5838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437DF099" w14:textId="77777777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183EC7B" w14:textId="77777777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4D140ECA" w14:textId="534FC5BA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E1B1A"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158828A3" w14:textId="77777777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238BB31C" w14:textId="1E16A41B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E1B1A"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4162EDFF" w14:textId="77777777" w:rsidR="007A34D2" w:rsidRPr="000D4935" w:rsidRDefault="007A34D2" w:rsidP="004B5838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0B512BA7" w14:textId="4B2A6CD5" w:rsidR="007A34D2" w:rsidRPr="000D4935" w:rsidRDefault="007A34D2" w:rsidP="004B5838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E1B1A" w:rsidRPr="000D493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4045B3E" w14:textId="77777777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762D2E7D" w14:textId="77777777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A234D" w:rsidRPr="000D4935" w14:paraId="13998287" w14:textId="77777777" w:rsidTr="00BF64C8">
        <w:trPr>
          <w:trHeight w:val="261"/>
        </w:trPr>
        <w:tc>
          <w:tcPr>
            <w:tcW w:w="3420" w:type="dxa"/>
          </w:tcPr>
          <w:p w14:paraId="21BFA714" w14:textId="77777777" w:rsidR="00AA234D" w:rsidRPr="000D4935" w:rsidRDefault="00AA234D" w:rsidP="004B583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40" w:type="dxa"/>
          </w:tcPr>
          <w:p w14:paraId="5079671B" w14:textId="77777777" w:rsidR="00AA234D" w:rsidRPr="000D4935" w:rsidRDefault="00AA234D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50A63704" w14:textId="376FF4C1" w:rsidR="00AA234D" w:rsidRPr="000D4935" w:rsidRDefault="00AA234D" w:rsidP="00AA234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1095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73529" w:rsidRPr="000D4935" w14:paraId="77DF7E6B" w14:textId="77777777" w:rsidTr="009C2BCB">
        <w:trPr>
          <w:trHeight w:val="261"/>
        </w:trPr>
        <w:tc>
          <w:tcPr>
            <w:tcW w:w="3420" w:type="dxa"/>
            <w:hideMark/>
          </w:tcPr>
          <w:p w14:paraId="03312201" w14:textId="77777777" w:rsidR="007A34D2" w:rsidRPr="000D4935" w:rsidRDefault="007A34D2" w:rsidP="004B583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0EF2333E" w14:textId="77777777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</w:tcPr>
          <w:p w14:paraId="7CA491D0" w14:textId="77777777" w:rsidR="007A34D2" w:rsidRPr="000D4935" w:rsidRDefault="007A34D2" w:rsidP="004B583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7AC38F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0AD2D7A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B663B5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61BEE0C" w14:textId="77777777" w:rsidR="007A34D2" w:rsidRPr="000D4935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880D4A" w14:textId="77777777" w:rsidR="007A34D2" w:rsidRPr="000D4935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6729BF0" w14:textId="77777777" w:rsidR="007A34D2" w:rsidRPr="000D4935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D507AD" w14:textId="77777777" w:rsidR="007A34D2" w:rsidRPr="000D4935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894483F" w14:textId="77777777" w:rsidR="007A34D2" w:rsidRPr="000D4935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A46EE7" w14:textId="77777777" w:rsidR="007A34D2" w:rsidRPr="000D4935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E3F81D6" w14:textId="77777777" w:rsidR="007A34D2" w:rsidRPr="000D4935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64DA7C" w14:textId="77777777" w:rsidR="007A34D2" w:rsidRPr="000D4935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391ECEE5" w14:textId="77777777" w:rsidR="007A34D2" w:rsidRPr="000D4935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F3E6CE" w14:textId="77777777" w:rsidR="007A34D2" w:rsidRPr="000D4935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0EA4ED8" w14:textId="77777777" w:rsidR="007A34D2" w:rsidRPr="000D4935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6F60" w:rsidRPr="000D4935" w14:paraId="60525159" w14:textId="77777777" w:rsidTr="009C2BCB">
        <w:trPr>
          <w:trHeight w:val="261"/>
        </w:trPr>
        <w:tc>
          <w:tcPr>
            <w:tcW w:w="3420" w:type="dxa"/>
            <w:hideMark/>
          </w:tcPr>
          <w:p w14:paraId="5401D9CA" w14:textId="77777777" w:rsidR="007A34D2" w:rsidRPr="000D4935" w:rsidRDefault="007A34D2" w:rsidP="004B5838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660CEB3A" w14:textId="77777777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18A90FE7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D3BFC0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E6FF061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65ABF5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2828D00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5681F47" w14:textId="77777777" w:rsidR="007A34D2" w:rsidRPr="000D4935" w:rsidRDefault="007A34D2" w:rsidP="004B583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684BE4F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D85BC88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E9E9376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48BD8A0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64026C42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BFFFCAA" w14:textId="77777777" w:rsidR="007A34D2" w:rsidRPr="000D4935" w:rsidRDefault="007A34D2" w:rsidP="004B583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68CD3AF" w14:textId="77777777" w:rsidR="007A34D2" w:rsidRPr="000D4935" w:rsidRDefault="007A34D2" w:rsidP="004B583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A1B6D1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DEF4C62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6F60" w:rsidRPr="000D4935" w14:paraId="11FBCE6A" w14:textId="77777777" w:rsidTr="009C2BCB">
        <w:trPr>
          <w:trHeight w:val="261"/>
        </w:trPr>
        <w:tc>
          <w:tcPr>
            <w:tcW w:w="3420" w:type="dxa"/>
            <w:hideMark/>
          </w:tcPr>
          <w:p w14:paraId="5107A603" w14:textId="1875051C" w:rsidR="007A34D2" w:rsidRPr="000D4935" w:rsidRDefault="007A0260" w:rsidP="004874FB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C661CA"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A34D2" w:rsidRPr="000D493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540" w:type="dxa"/>
          </w:tcPr>
          <w:p w14:paraId="2D78A366" w14:textId="77777777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08213F86" w14:textId="40D7E454" w:rsidR="007A34D2" w:rsidRPr="000D4935" w:rsidRDefault="001E1B1A" w:rsidP="004B583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7A34D2"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</w:p>
        </w:tc>
        <w:tc>
          <w:tcPr>
            <w:tcW w:w="236" w:type="dxa"/>
          </w:tcPr>
          <w:p w14:paraId="7E8EA562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416B9929" w14:textId="77777777" w:rsidR="007A34D2" w:rsidRPr="000D4935" w:rsidRDefault="007A34D2" w:rsidP="009D20B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DF9DC6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  <w:hideMark/>
          </w:tcPr>
          <w:p w14:paraId="38B493A4" w14:textId="0E93F4DE" w:rsidR="007A34D2" w:rsidRPr="000D4935" w:rsidRDefault="00ED3B23" w:rsidP="009D20B0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9D20B0"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7A34D2"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290C4D6" w14:textId="77777777" w:rsidR="007A34D2" w:rsidRPr="000D4935" w:rsidRDefault="007A34D2" w:rsidP="004B583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06DBF972" w14:textId="357816B5" w:rsidR="007A34D2" w:rsidRPr="000D4935" w:rsidRDefault="00ED3B23" w:rsidP="00ED3B23">
            <w:pPr>
              <w:pStyle w:val="acctfourfigures"/>
              <w:tabs>
                <w:tab w:val="clear" w:pos="765"/>
                <w:tab w:val="decimal" w:pos="46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1E1B1A"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7A34D2"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E1B1A"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</w:p>
        </w:tc>
        <w:tc>
          <w:tcPr>
            <w:tcW w:w="236" w:type="dxa"/>
            <w:vAlign w:val="bottom"/>
          </w:tcPr>
          <w:p w14:paraId="3FFD4AA1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7324E681" w14:textId="77777777" w:rsidR="007A34D2" w:rsidRPr="000D4935" w:rsidRDefault="007A34D2" w:rsidP="001934B0">
            <w:pPr>
              <w:pStyle w:val="acctfourfigures"/>
              <w:tabs>
                <w:tab w:val="clear" w:pos="765"/>
                <w:tab w:val="decimal" w:pos="1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9ABE696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  <w:hideMark/>
          </w:tcPr>
          <w:p w14:paraId="02B9EEEC" w14:textId="3DE05C2C" w:rsidR="007A34D2" w:rsidRPr="000D4935" w:rsidRDefault="001E1B1A" w:rsidP="001934B0">
            <w:pPr>
              <w:pStyle w:val="acctfourfigures"/>
              <w:tabs>
                <w:tab w:val="clear" w:pos="765"/>
                <w:tab w:val="decimal" w:pos="380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7A34D2"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</w:p>
        </w:tc>
        <w:tc>
          <w:tcPr>
            <w:tcW w:w="236" w:type="dxa"/>
            <w:vAlign w:val="bottom"/>
          </w:tcPr>
          <w:p w14:paraId="320F92D3" w14:textId="77777777" w:rsidR="007A34D2" w:rsidRPr="000D4935" w:rsidRDefault="007A34D2" w:rsidP="004B583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1A808040" w14:textId="77777777" w:rsidR="007A34D2" w:rsidRPr="000D4935" w:rsidRDefault="007A34D2" w:rsidP="001934B0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EC4C854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6E461761" w14:textId="229462FE" w:rsidR="007A34D2" w:rsidRPr="000D4935" w:rsidRDefault="001E1B1A" w:rsidP="001934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7A34D2"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</w:p>
        </w:tc>
      </w:tr>
      <w:tr w:rsidR="00053857" w:rsidRPr="000D4935" w14:paraId="2D12802B" w14:textId="77777777" w:rsidTr="009C2BCB">
        <w:trPr>
          <w:trHeight w:val="261"/>
        </w:trPr>
        <w:tc>
          <w:tcPr>
            <w:tcW w:w="3420" w:type="dxa"/>
            <w:hideMark/>
          </w:tcPr>
          <w:p w14:paraId="042A7AD3" w14:textId="27314CF8" w:rsidR="007A34D2" w:rsidRPr="000D4935" w:rsidRDefault="00C661CA" w:rsidP="00C661CA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7A34D2"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540" w:type="dxa"/>
          </w:tcPr>
          <w:p w14:paraId="6CB69A9C" w14:textId="77777777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34564816" w14:textId="77777777" w:rsidR="007A34D2" w:rsidRPr="000D4935" w:rsidRDefault="007A34D2" w:rsidP="009D20B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D183FBE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56524E5D" w14:textId="7AEBEACC" w:rsidR="007A34D2" w:rsidRPr="000D4935" w:rsidRDefault="001E1B1A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A34D2"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</w:p>
        </w:tc>
        <w:tc>
          <w:tcPr>
            <w:tcW w:w="236" w:type="dxa"/>
          </w:tcPr>
          <w:p w14:paraId="2E9526D2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hideMark/>
          </w:tcPr>
          <w:p w14:paraId="2AFF0262" w14:textId="7009A5BB" w:rsidR="007A34D2" w:rsidRPr="000D4935" w:rsidRDefault="00ED3B23" w:rsidP="009D20B0">
            <w:pPr>
              <w:pStyle w:val="acctfourfigures"/>
              <w:tabs>
                <w:tab w:val="clear" w:pos="765"/>
                <w:tab w:val="decimal" w:pos="289"/>
                <w:tab w:val="decimal" w:pos="1095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9D20B0"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7A34D2"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40B3701" w14:textId="77777777" w:rsidR="007A34D2" w:rsidRPr="000D4935" w:rsidRDefault="007A34D2" w:rsidP="004B583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0D49ED32" w14:textId="343CCDEA" w:rsidR="007A34D2" w:rsidRPr="000D4935" w:rsidRDefault="001E1B1A" w:rsidP="00ED3B23">
            <w:pPr>
              <w:pStyle w:val="acctfourfigures"/>
              <w:tabs>
                <w:tab w:val="clear" w:pos="765"/>
                <w:tab w:val="decimal" w:pos="46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A34D2"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</w:p>
        </w:tc>
        <w:tc>
          <w:tcPr>
            <w:tcW w:w="236" w:type="dxa"/>
            <w:vAlign w:val="bottom"/>
          </w:tcPr>
          <w:p w14:paraId="681D43BF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45BCD326" w14:textId="7144FA90" w:rsidR="007A34D2" w:rsidRPr="000D4935" w:rsidRDefault="001E1B1A" w:rsidP="001934B0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left="-43" w:right="-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A34D2"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</w:p>
        </w:tc>
        <w:tc>
          <w:tcPr>
            <w:tcW w:w="236" w:type="dxa"/>
            <w:vAlign w:val="bottom"/>
          </w:tcPr>
          <w:p w14:paraId="77FD2DB2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  <w:hideMark/>
          </w:tcPr>
          <w:p w14:paraId="46CEFE26" w14:textId="358A2167" w:rsidR="007A34D2" w:rsidRPr="000D4935" w:rsidRDefault="001934B0" w:rsidP="001934B0">
            <w:pPr>
              <w:pStyle w:val="acctfourfigures"/>
              <w:tabs>
                <w:tab w:val="clear" w:pos="765"/>
                <w:tab w:val="decimal" w:pos="543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7A34D2"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DF8D4A5" w14:textId="77777777" w:rsidR="007A34D2" w:rsidRPr="000D4935" w:rsidRDefault="007A34D2" w:rsidP="004B583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1E027371" w14:textId="77777777" w:rsidR="007A34D2" w:rsidRPr="000D4935" w:rsidRDefault="007A34D2" w:rsidP="001934B0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13840D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0ABDC3F0" w14:textId="7974125B" w:rsidR="007A34D2" w:rsidRPr="000D4935" w:rsidRDefault="001E1B1A" w:rsidP="001934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A34D2"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</w:p>
        </w:tc>
      </w:tr>
      <w:tr w:rsidR="00F16A03" w:rsidRPr="000D4935" w14:paraId="2D2E9432" w14:textId="77777777" w:rsidTr="009C2BCB">
        <w:trPr>
          <w:trHeight w:val="261"/>
        </w:trPr>
        <w:tc>
          <w:tcPr>
            <w:tcW w:w="3420" w:type="dxa"/>
            <w:hideMark/>
          </w:tcPr>
          <w:p w14:paraId="39CBAB04" w14:textId="77777777" w:rsidR="007A34D2" w:rsidRPr="000D4935" w:rsidRDefault="007A34D2" w:rsidP="004B5838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556C9789" w14:textId="77777777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1FE4FDE" w14:textId="47A87C18" w:rsidR="007A34D2" w:rsidRPr="000D4935" w:rsidRDefault="001E1B1A" w:rsidP="004B583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</w:t>
            </w:r>
            <w:r w:rsidR="007A34D2"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515</w:t>
            </w:r>
          </w:p>
        </w:tc>
        <w:tc>
          <w:tcPr>
            <w:tcW w:w="236" w:type="dxa"/>
          </w:tcPr>
          <w:p w14:paraId="544ABD1B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52459D42" w14:textId="62D83B4B" w:rsidR="007A34D2" w:rsidRPr="000D4935" w:rsidRDefault="001E1B1A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7A34D2"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817</w:t>
            </w:r>
          </w:p>
        </w:tc>
        <w:tc>
          <w:tcPr>
            <w:tcW w:w="236" w:type="dxa"/>
          </w:tcPr>
          <w:p w14:paraId="53AECEC2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43EC3E3" w14:textId="32E86B0A" w:rsidR="007A34D2" w:rsidRPr="000D4935" w:rsidRDefault="006803A7" w:rsidP="006803A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       -</w:t>
            </w:r>
          </w:p>
        </w:tc>
        <w:tc>
          <w:tcPr>
            <w:tcW w:w="236" w:type="dxa"/>
            <w:vAlign w:val="bottom"/>
          </w:tcPr>
          <w:p w14:paraId="26EDCC62" w14:textId="77777777" w:rsidR="007A34D2" w:rsidRPr="000D4935" w:rsidRDefault="007A34D2" w:rsidP="004B583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BC69B41" w14:textId="444DCD20" w:rsidR="007A34D2" w:rsidRPr="000D4935" w:rsidRDefault="001E1B1A" w:rsidP="00ED3B23">
            <w:pPr>
              <w:pStyle w:val="acctfourfigures"/>
              <w:tabs>
                <w:tab w:val="clear" w:pos="765"/>
                <w:tab w:val="decimal" w:pos="46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</w:t>
            </w:r>
            <w:r w:rsidR="007A34D2"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332</w:t>
            </w:r>
          </w:p>
        </w:tc>
        <w:tc>
          <w:tcPr>
            <w:tcW w:w="236" w:type="dxa"/>
            <w:vAlign w:val="bottom"/>
          </w:tcPr>
          <w:p w14:paraId="5D3EC34F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BD79E77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9E7233C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233F6CC5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33C8F57" w14:textId="77777777" w:rsidR="007A34D2" w:rsidRPr="000D4935" w:rsidRDefault="007A34D2" w:rsidP="004B583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5553EB46" w14:textId="77777777" w:rsidR="007A34D2" w:rsidRPr="000D4935" w:rsidRDefault="007A34D2" w:rsidP="004B583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F75C123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37F13FD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6A03" w:rsidRPr="000D4935" w14:paraId="2E760FBA" w14:textId="77777777" w:rsidTr="009D20B0">
        <w:trPr>
          <w:trHeight w:val="261"/>
        </w:trPr>
        <w:tc>
          <w:tcPr>
            <w:tcW w:w="3420" w:type="dxa"/>
          </w:tcPr>
          <w:p w14:paraId="6EF82059" w14:textId="77777777" w:rsidR="007A34D2" w:rsidRPr="000D4935" w:rsidRDefault="007A34D2" w:rsidP="004B583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40" w:type="dxa"/>
          </w:tcPr>
          <w:p w14:paraId="3FFDDC89" w14:textId="77777777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024452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03BB62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25385DEB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77C680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071D4D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FFBF61B" w14:textId="77777777" w:rsidR="007A34D2" w:rsidRPr="000D4935" w:rsidRDefault="007A34D2" w:rsidP="004B583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1D2932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9C256A1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1F8234E2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1338622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10ADC3DC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53F8BE9" w14:textId="77777777" w:rsidR="007A34D2" w:rsidRPr="000D4935" w:rsidRDefault="007A34D2" w:rsidP="004B583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21E7644E" w14:textId="77777777" w:rsidR="007A34D2" w:rsidRPr="000D4935" w:rsidRDefault="007A34D2" w:rsidP="004B583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4FFC526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33B2137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6F60" w:rsidRPr="000D4935" w14:paraId="0B352328" w14:textId="77777777" w:rsidTr="00FC682C">
        <w:trPr>
          <w:trHeight w:val="261"/>
        </w:trPr>
        <w:tc>
          <w:tcPr>
            <w:tcW w:w="3420" w:type="dxa"/>
          </w:tcPr>
          <w:p w14:paraId="024616C2" w14:textId="77777777" w:rsidR="007A34D2" w:rsidRPr="000D4935" w:rsidRDefault="007A34D2" w:rsidP="004B583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55E3CF31" w14:textId="77777777" w:rsidR="007A34D2" w:rsidRPr="000D4935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1F9065EB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A2AE0F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8FC2614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4DA2AF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966FB94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CE14BC" w14:textId="77777777" w:rsidR="007A34D2" w:rsidRPr="000D4935" w:rsidRDefault="007A34D2" w:rsidP="004B583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2FE646F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45FE525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0DE688CC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1AB11B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7B093F15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CC60683" w14:textId="77777777" w:rsidR="007A34D2" w:rsidRPr="000D4935" w:rsidRDefault="007A34D2" w:rsidP="004B583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3F4890F" w14:textId="77777777" w:rsidR="007A34D2" w:rsidRPr="000D4935" w:rsidRDefault="007A34D2" w:rsidP="004B583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3AEA81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A431979" w14:textId="77777777" w:rsidR="007A34D2" w:rsidRPr="000D4935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045C" w:rsidRPr="000D4935" w14:paraId="04A7D873" w14:textId="77777777" w:rsidTr="00FC682C">
        <w:trPr>
          <w:trHeight w:val="261"/>
        </w:trPr>
        <w:tc>
          <w:tcPr>
            <w:tcW w:w="3420" w:type="dxa"/>
            <w:hideMark/>
          </w:tcPr>
          <w:p w14:paraId="4B3963B3" w14:textId="2860A8C4" w:rsidR="0046045C" w:rsidRPr="000D4935" w:rsidRDefault="0046045C" w:rsidP="0046045C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0D4935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540" w:type="dxa"/>
          </w:tcPr>
          <w:p w14:paraId="73B2B52C" w14:textId="77777777" w:rsidR="0046045C" w:rsidRPr="000D4935" w:rsidRDefault="0046045C" w:rsidP="004604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  <w:hideMark/>
          </w:tcPr>
          <w:p w14:paraId="29DD4F73" w14:textId="77777777" w:rsidR="0046045C" w:rsidRPr="000D4935" w:rsidRDefault="0046045C" w:rsidP="009D20B0">
            <w:pPr>
              <w:pStyle w:val="acctfourfigures"/>
              <w:tabs>
                <w:tab w:val="clear" w:pos="765"/>
                <w:tab w:val="decimal" w:pos="123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3DA900" w14:textId="77777777" w:rsidR="0046045C" w:rsidRPr="000D4935" w:rsidRDefault="0046045C" w:rsidP="009D20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A891DA6" w14:textId="28F1E288" w:rsidR="0046045C" w:rsidRPr="000D4935" w:rsidRDefault="0046045C" w:rsidP="009D20B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9432912" w14:textId="77777777" w:rsidR="0046045C" w:rsidRPr="000D4935" w:rsidRDefault="0046045C" w:rsidP="009D20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  <w:hideMark/>
          </w:tcPr>
          <w:p w14:paraId="408B611E" w14:textId="68AECDE8" w:rsidR="0046045C" w:rsidRPr="000D4935" w:rsidRDefault="009D20B0" w:rsidP="009D20B0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="0046045C" w:rsidRPr="000D49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E1B1A" w:rsidRPr="000D49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257</w:t>
            </w:r>
            <w:r w:rsidR="0046045C" w:rsidRPr="000D49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E1B1A" w:rsidRPr="000D49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700</w:t>
            </w:r>
            <w:r w:rsidR="0046045C" w:rsidRPr="000D49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E19A3F9" w14:textId="77777777" w:rsidR="0046045C" w:rsidRPr="000D4935" w:rsidRDefault="0046045C" w:rsidP="009D20B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  <w:hideMark/>
          </w:tcPr>
          <w:p w14:paraId="78B46CC2" w14:textId="7F681986" w:rsidR="0046045C" w:rsidRPr="000D4935" w:rsidRDefault="0046045C" w:rsidP="009D20B0">
            <w:pPr>
              <w:pStyle w:val="acctfourfigures"/>
              <w:tabs>
                <w:tab w:val="clear" w:pos="765"/>
                <w:tab w:val="decimal" w:pos="292"/>
                <w:tab w:val="decimal" w:pos="796"/>
              </w:tabs>
              <w:spacing w:line="240" w:lineRule="atLeast"/>
              <w:ind w:left="-43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E1B1A" w:rsidRPr="000D49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257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E1B1A" w:rsidRPr="000D49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700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CBD3E7F" w14:textId="77777777" w:rsidR="0046045C" w:rsidRPr="000D4935" w:rsidRDefault="0046045C" w:rsidP="009D20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31356E4" w14:textId="2BDBB7E8" w:rsidR="0046045C" w:rsidRPr="000D4935" w:rsidRDefault="0046045C" w:rsidP="009D20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7F950FA" w14:textId="77777777" w:rsidR="0046045C" w:rsidRPr="000D4935" w:rsidRDefault="0046045C" w:rsidP="009D20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12A47318" w14:textId="7B2AAC17" w:rsidR="0046045C" w:rsidRPr="000D4935" w:rsidRDefault="0046045C" w:rsidP="009D20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E1B1A" w:rsidRPr="000D49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258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E1B1A" w:rsidRPr="000D49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268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9E02540" w14:textId="77777777" w:rsidR="0046045C" w:rsidRPr="000D4935" w:rsidRDefault="0046045C" w:rsidP="009D20B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701F7AB" w14:textId="38AF4B9F" w:rsidR="0046045C" w:rsidRPr="000D4935" w:rsidRDefault="0046045C" w:rsidP="009D20B0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18738C8" w14:textId="77777777" w:rsidR="0046045C" w:rsidRPr="000D4935" w:rsidRDefault="0046045C" w:rsidP="009D20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B9A2C72" w14:textId="625EDC55" w:rsidR="0046045C" w:rsidRPr="000D4935" w:rsidRDefault="0046045C" w:rsidP="009D20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E1B1A" w:rsidRPr="000D49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258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E1B1A" w:rsidRPr="000D49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268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5C79DA4A" w14:textId="13667A1E" w:rsidR="00FD61DB" w:rsidRPr="000D4935" w:rsidRDefault="00FD61DB" w:rsidP="00FD6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20"/>
        <w:rPr>
          <w:rFonts w:ascii="Angsana New" w:hAnsi="Angsana New"/>
          <w:b/>
          <w:bCs/>
          <w:sz w:val="30"/>
          <w:szCs w:val="30"/>
        </w:rPr>
      </w:pP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540"/>
        <w:gridCol w:w="1710"/>
        <w:gridCol w:w="236"/>
        <w:gridCol w:w="1654"/>
        <w:gridCol w:w="236"/>
        <w:gridCol w:w="1474"/>
        <w:gridCol w:w="236"/>
        <w:gridCol w:w="1023"/>
        <w:gridCol w:w="238"/>
        <w:gridCol w:w="750"/>
        <w:gridCol w:w="237"/>
        <w:gridCol w:w="838"/>
        <w:gridCol w:w="236"/>
        <w:gridCol w:w="762"/>
        <w:gridCol w:w="236"/>
        <w:gridCol w:w="934"/>
      </w:tblGrid>
      <w:tr w:rsidR="00A779F5" w:rsidRPr="000D4935" w14:paraId="19484BCA" w14:textId="77777777" w:rsidTr="009C2BCB">
        <w:trPr>
          <w:trHeight w:val="261"/>
          <w:tblHeader/>
        </w:trPr>
        <w:tc>
          <w:tcPr>
            <w:tcW w:w="3420" w:type="dxa"/>
            <w:vAlign w:val="bottom"/>
          </w:tcPr>
          <w:p w14:paraId="44D57BBE" w14:textId="77777777" w:rsidR="00302D8D" w:rsidRPr="000D4935" w:rsidRDefault="00302D8D" w:rsidP="00BD4974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4CF90921" w14:textId="77777777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08E0206B" w14:textId="77777777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0D49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16A03" w:rsidRPr="000D4935" w14:paraId="143F7ACE" w14:textId="77777777" w:rsidTr="009C2BCB">
        <w:trPr>
          <w:trHeight w:val="261"/>
          <w:tblHeader/>
        </w:trPr>
        <w:tc>
          <w:tcPr>
            <w:tcW w:w="3420" w:type="dxa"/>
            <w:vAlign w:val="bottom"/>
          </w:tcPr>
          <w:p w14:paraId="05905097" w14:textId="77777777" w:rsidR="00302D8D" w:rsidRPr="000D4935" w:rsidRDefault="00302D8D" w:rsidP="00BD497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0C7059EB" w14:textId="77777777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69" w:type="dxa"/>
            <w:gridSpan w:val="7"/>
          </w:tcPr>
          <w:p w14:paraId="4D365487" w14:textId="77777777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385595D0" w14:textId="77777777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993" w:type="dxa"/>
            <w:gridSpan w:val="7"/>
            <w:vAlign w:val="bottom"/>
          </w:tcPr>
          <w:p w14:paraId="46610D13" w14:textId="77777777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16A03" w:rsidRPr="000D4935" w14:paraId="21D5E054" w14:textId="77777777" w:rsidTr="009C2BCB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6256EFB3" w14:textId="60602D0B" w:rsidR="00302D8D" w:rsidRPr="000D4935" w:rsidRDefault="00302D8D" w:rsidP="00BD497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E1B1A"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1E1B1A"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540" w:type="dxa"/>
            <w:vAlign w:val="bottom"/>
            <w:hideMark/>
          </w:tcPr>
          <w:p w14:paraId="3C368F14" w14:textId="27C008A8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6CF21F45" w14:textId="77777777" w:rsidR="00275158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55CC76FD" w14:textId="77777777" w:rsidR="00275158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141BBF12" w14:textId="1FA69C72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077DCFFD" w14:textId="77777777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00A0C41A" w14:textId="77777777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328FCCD9" w14:textId="77777777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5F783CD4" w14:textId="77777777" w:rsidR="00275158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51B26B89" w14:textId="1FFD9CE2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4D44FC8" w14:textId="77777777" w:rsidR="00302D8D" w:rsidRPr="000D4935" w:rsidRDefault="00302D8D" w:rsidP="00BD497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14:paraId="2005881F" w14:textId="77777777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0F43C649" w14:textId="77777777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0" w:type="dxa"/>
            <w:vAlign w:val="bottom"/>
            <w:hideMark/>
          </w:tcPr>
          <w:p w14:paraId="361A9AC3" w14:textId="46EF6BD5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E1B1A"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14:paraId="35B0062E" w14:textId="77777777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  <w:hideMark/>
          </w:tcPr>
          <w:p w14:paraId="3CE9D64C" w14:textId="0A11F414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E1B1A"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71CEF54D" w14:textId="77777777" w:rsidR="00302D8D" w:rsidRPr="000D4935" w:rsidRDefault="00302D8D" w:rsidP="00BD497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2BA5870E" w14:textId="4AB8D79B" w:rsidR="00302D8D" w:rsidRPr="000D4935" w:rsidRDefault="00302D8D" w:rsidP="00BD497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E1B1A" w:rsidRPr="000D493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083AF623" w14:textId="77777777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59014C38" w14:textId="77777777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A234D" w:rsidRPr="000D4935" w14:paraId="3DB914E4" w14:textId="77777777" w:rsidTr="00BF64C8">
        <w:trPr>
          <w:trHeight w:val="261"/>
        </w:trPr>
        <w:tc>
          <w:tcPr>
            <w:tcW w:w="3420" w:type="dxa"/>
          </w:tcPr>
          <w:p w14:paraId="250BC425" w14:textId="77777777" w:rsidR="00AA234D" w:rsidRPr="000D4935" w:rsidRDefault="00AA234D" w:rsidP="00BD4974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40" w:type="dxa"/>
          </w:tcPr>
          <w:p w14:paraId="4F7079CF" w14:textId="77777777" w:rsidR="00AA234D" w:rsidRPr="000D4935" w:rsidRDefault="00AA234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6D38F919" w14:textId="38B8961D" w:rsidR="00AA234D" w:rsidRPr="000D4935" w:rsidRDefault="00AA234D" w:rsidP="00AA234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1095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02D8D" w:rsidRPr="000D4935" w14:paraId="3D253ED0" w14:textId="77777777" w:rsidTr="009C2BCB">
        <w:trPr>
          <w:trHeight w:val="261"/>
        </w:trPr>
        <w:tc>
          <w:tcPr>
            <w:tcW w:w="3420" w:type="dxa"/>
            <w:hideMark/>
          </w:tcPr>
          <w:p w14:paraId="00633C62" w14:textId="77777777" w:rsidR="00302D8D" w:rsidRPr="000D4935" w:rsidRDefault="00302D8D" w:rsidP="00BD497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7A102F00" w14:textId="77777777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</w:tcPr>
          <w:p w14:paraId="59E80411" w14:textId="77777777" w:rsidR="00302D8D" w:rsidRPr="000D4935" w:rsidRDefault="00302D8D" w:rsidP="00BD497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F0EC26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9A03DD5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70C78E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8A46EC0" w14:textId="77777777" w:rsidR="00302D8D" w:rsidRPr="000D4935" w:rsidRDefault="00302D8D" w:rsidP="00BD4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397F43" w14:textId="77777777" w:rsidR="00302D8D" w:rsidRPr="000D4935" w:rsidRDefault="00302D8D" w:rsidP="00BD4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3D3FA11" w14:textId="77777777" w:rsidR="00302D8D" w:rsidRPr="000D4935" w:rsidRDefault="00302D8D" w:rsidP="00BD4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62D3804" w14:textId="77777777" w:rsidR="00302D8D" w:rsidRPr="000D4935" w:rsidRDefault="00302D8D" w:rsidP="00BD4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1FCAC321" w14:textId="77777777" w:rsidR="00302D8D" w:rsidRPr="000D4935" w:rsidRDefault="00302D8D" w:rsidP="00BD4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0AC7C04" w14:textId="77777777" w:rsidR="00302D8D" w:rsidRPr="000D4935" w:rsidRDefault="00302D8D" w:rsidP="00BD4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341E73AE" w14:textId="77777777" w:rsidR="00302D8D" w:rsidRPr="000D4935" w:rsidRDefault="00302D8D" w:rsidP="00BD4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48A5F7" w14:textId="77777777" w:rsidR="00302D8D" w:rsidRPr="000D4935" w:rsidRDefault="00302D8D" w:rsidP="00BD4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7113C0B5" w14:textId="77777777" w:rsidR="00302D8D" w:rsidRPr="000D4935" w:rsidRDefault="00302D8D" w:rsidP="00BD4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DD4C0A3" w14:textId="77777777" w:rsidR="00302D8D" w:rsidRPr="000D4935" w:rsidRDefault="00302D8D" w:rsidP="00BD4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5EF01D0" w14:textId="77777777" w:rsidR="00302D8D" w:rsidRPr="000D4935" w:rsidRDefault="00302D8D" w:rsidP="00BD4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573F" w:rsidRPr="000D4935" w14:paraId="2D2A2E8F" w14:textId="77777777" w:rsidTr="009C2BCB">
        <w:trPr>
          <w:trHeight w:val="261"/>
        </w:trPr>
        <w:tc>
          <w:tcPr>
            <w:tcW w:w="3420" w:type="dxa"/>
            <w:hideMark/>
          </w:tcPr>
          <w:p w14:paraId="14301893" w14:textId="77777777" w:rsidR="00302D8D" w:rsidRPr="000D4935" w:rsidRDefault="00302D8D" w:rsidP="00BD497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142B7308" w14:textId="77777777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61E8B326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2DB051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6ED1E266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E74E22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8AD1132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797065" w14:textId="77777777" w:rsidR="00302D8D" w:rsidRPr="000D4935" w:rsidRDefault="00302D8D" w:rsidP="00BD497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67D9CC99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298AF7BA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534E74DC" w14:textId="77777777" w:rsidR="00302D8D" w:rsidRPr="000D4935" w:rsidRDefault="00302D8D" w:rsidP="00485B1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3E5F10B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275CF3A9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3FC6ADE" w14:textId="77777777" w:rsidR="00302D8D" w:rsidRPr="000D4935" w:rsidRDefault="00302D8D" w:rsidP="00BD497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759CA3A2" w14:textId="77777777" w:rsidR="00302D8D" w:rsidRPr="000D4935" w:rsidRDefault="00302D8D" w:rsidP="00BD4974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3E67A7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61B376E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573F" w:rsidRPr="000D4935" w14:paraId="115B364C" w14:textId="77777777" w:rsidTr="009C2BCB">
        <w:trPr>
          <w:trHeight w:val="261"/>
        </w:trPr>
        <w:tc>
          <w:tcPr>
            <w:tcW w:w="3420" w:type="dxa"/>
            <w:hideMark/>
          </w:tcPr>
          <w:p w14:paraId="4648F53F" w14:textId="1F455ACA" w:rsidR="00302D8D" w:rsidRPr="000D4935" w:rsidRDefault="00757BFE" w:rsidP="00BD497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302D8D" w:rsidRPr="000D493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540" w:type="dxa"/>
          </w:tcPr>
          <w:p w14:paraId="77F54ECB" w14:textId="77777777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18DCCAF1" w14:textId="6B723CCB" w:rsidR="00302D8D" w:rsidRPr="000D4935" w:rsidRDefault="001E1B1A" w:rsidP="00BD497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02D8D"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068</w:t>
            </w:r>
          </w:p>
        </w:tc>
        <w:tc>
          <w:tcPr>
            <w:tcW w:w="236" w:type="dxa"/>
          </w:tcPr>
          <w:p w14:paraId="69624981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AAABE6A" w14:textId="77777777" w:rsidR="00302D8D" w:rsidRPr="000D4935" w:rsidRDefault="00302D8D" w:rsidP="00EA0BFC">
            <w:pPr>
              <w:pStyle w:val="acctfourfigures"/>
              <w:tabs>
                <w:tab w:val="clear" w:pos="765"/>
                <w:tab w:val="decimal" w:pos="1273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57DF93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  <w:hideMark/>
          </w:tcPr>
          <w:p w14:paraId="5D28AFA4" w14:textId="6B44CA1E" w:rsidR="00302D8D" w:rsidRPr="000D4935" w:rsidRDefault="00485B1F" w:rsidP="006C5153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="00302D8D"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CE70AFB" w14:textId="77777777" w:rsidR="00302D8D" w:rsidRPr="000D4935" w:rsidRDefault="00302D8D" w:rsidP="00BD497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  <w:hideMark/>
          </w:tcPr>
          <w:p w14:paraId="469D284F" w14:textId="5E2D4C9E" w:rsidR="00302D8D" w:rsidRPr="000D4935" w:rsidRDefault="001E1B1A" w:rsidP="00BD497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02D8D"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068</w:t>
            </w:r>
          </w:p>
        </w:tc>
        <w:tc>
          <w:tcPr>
            <w:tcW w:w="238" w:type="dxa"/>
            <w:vAlign w:val="bottom"/>
          </w:tcPr>
          <w:p w14:paraId="1620328C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  <w:hideMark/>
          </w:tcPr>
          <w:p w14:paraId="6C3FE226" w14:textId="77777777" w:rsidR="00302D8D" w:rsidRPr="000D4935" w:rsidRDefault="00302D8D" w:rsidP="00485B1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69D3BBF8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  <w:hideMark/>
          </w:tcPr>
          <w:p w14:paraId="7ADF1625" w14:textId="7D562732" w:rsidR="00302D8D" w:rsidRPr="000D4935" w:rsidRDefault="001E1B1A" w:rsidP="00485B1F">
            <w:pPr>
              <w:pStyle w:val="acctfourfigures"/>
              <w:tabs>
                <w:tab w:val="clear" w:pos="765"/>
                <w:tab w:val="decimal" w:pos="378"/>
                <w:tab w:val="decimal" w:pos="701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02D8D"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068</w:t>
            </w:r>
          </w:p>
        </w:tc>
        <w:tc>
          <w:tcPr>
            <w:tcW w:w="236" w:type="dxa"/>
            <w:vAlign w:val="bottom"/>
          </w:tcPr>
          <w:p w14:paraId="5B618FB6" w14:textId="77777777" w:rsidR="00302D8D" w:rsidRPr="000D4935" w:rsidRDefault="00302D8D" w:rsidP="00BD497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48D32623" w14:textId="77777777" w:rsidR="00302D8D" w:rsidRPr="000D4935" w:rsidRDefault="00302D8D" w:rsidP="00485B1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6AF191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0CC23440" w14:textId="1720BECD" w:rsidR="00302D8D" w:rsidRPr="000D4935" w:rsidRDefault="001E1B1A" w:rsidP="00485B1F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02D8D"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068</w:t>
            </w:r>
          </w:p>
        </w:tc>
      </w:tr>
      <w:tr w:rsidR="00776F60" w:rsidRPr="000D4935" w14:paraId="073B24E0" w14:textId="77777777" w:rsidTr="009C2BCB">
        <w:trPr>
          <w:trHeight w:val="261"/>
        </w:trPr>
        <w:tc>
          <w:tcPr>
            <w:tcW w:w="3420" w:type="dxa"/>
            <w:hideMark/>
          </w:tcPr>
          <w:p w14:paraId="733EBA2D" w14:textId="42B8C1C9" w:rsidR="00302D8D" w:rsidRPr="000D4935" w:rsidRDefault="00757BFE" w:rsidP="00BD4974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302D8D"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540" w:type="dxa"/>
          </w:tcPr>
          <w:p w14:paraId="487955DF" w14:textId="77777777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71E019DC" w14:textId="77777777" w:rsidR="00302D8D" w:rsidRPr="000D4935" w:rsidRDefault="00302D8D" w:rsidP="00EA0BF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D4D028F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4E6808AE" w14:textId="7B28AB3F" w:rsidR="00302D8D" w:rsidRPr="000D4935" w:rsidRDefault="001E1B1A" w:rsidP="00BD49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02D8D"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</w:p>
        </w:tc>
        <w:tc>
          <w:tcPr>
            <w:tcW w:w="236" w:type="dxa"/>
          </w:tcPr>
          <w:p w14:paraId="0821E829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hideMark/>
          </w:tcPr>
          <w:p w14:paraId="17D4246B" w14:textId="51C4EAF1" w:rsidR="00302D8D" w:rsidRPr="000D4935" w:rsidRDefault="00485B1F" w:rsidP="006C5153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="00302D8D"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085E733" w14:textId="77777777" w:rsidR="00302D8D" w:rsidRPr="000D4935" w:rsidRDefault="00302D8D" w:rsidP="00BD497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  <w:hideMark/>
          </w:tcPr>
          <w:p w14:paraId="6C03708F" w14:textId="1697AF25" w:rsidR="00302D8D" w:rsidRPr="000D4935" w:rsidRDefault="001E1B1A" w:rsidP="00BD497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02D8D"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</w:p>
        </w:tc>
        <w:tc>
          <w:tcPr>
            <w:tcW w:w="238" w:type="dxa"/>
            <w:vAlign w:val="bottom"/>
          </w:tcPr>
          <w:p w14:paraId="5B020067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  <w:hideMark/>
          </w:tcPr>
          <w:p w14:paraId="76D66354" w14:textId="722480F6" w:rsidR="00302D8D" w:rsidRPr="000D4935" w:rsidRDefault="001E1B1A" w:rsidP="00485B1F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02D8D"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</w:p>
        </w:tc>
        <w:tc>
          <w:tcPr>
            <w:tcW w:w="237" w:type="dxa"/>
            <w:vAlign w:val="bottom"/>
          </w:tcPr>
          <w:p w14:paraId="19AD8DA5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  <w:hideMark/>
          </w:tcPr>
          <w:p w14:paraId="321FBDCC" w14:textId="103492F7" w:rsidR="00302D8D" w:rsidRPr="000D4935" w:rsidRDefault="00485B1F" w:rsidP="00485B1F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302D8D"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6C10032" w14:textId="77777777" w:rsidR="00302D8D" w:rsidRPr="000D4935" w:rsidRDefault="00302D8D" w:rsidP="00BD497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353143C6" w14:textId="77777777" w:rsidR="00302D8D" w:rsidRPr="000D4935" w:rsidRDefault="00302D8D" w:rsidP="00485B1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E01D2F4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6706B42E" w14:textId="7136FE3D" w:rsidR="00302D8D" w:rsidRPr="000D4935" w:rsidRDefault="001E1B1A" w:rsidP="00485B1F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02D8D"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</w:p>
        </w:tc>
      </w:tr>
      <w:tr w:rsidR="00F16A03" w:rsidRPr="000D4935" w14:paraId="048A6964" w14:textId="77777777" w:rsidTr="009C2BCB">
        <w:trPr>
          <w:trHeight w:val="261"/>
        </w:trPr>
        <w:tc>
          <w:tcPr>
            <w:tcW w:w="3420" w:type="dxa"/>
            <w:hideMark/>
          </w:tcPr>
          <w:p w14:paraId="030268E4" w14:textId="77777777" w:rsidR="00302D8D" w:rsidRPr="000D4935" w:rsidRDefault="00302D8D" w:rsidP="00BD4974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0E7E9932" w14:textId="77777777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9C7C6A5" w14:textId="02614E20" w:rsidR="00302D8D" w:rsidRPr="000D4935" w:rsidRDefault="001E1B1A" w:rsidP="00BD497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302D8D"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068</w:t>
            </w:r>
          </w:p>
        </w:tc>
        <w:tc>
          <w:tcPr>
            <w:tcW w:w="236" w:type="dxa"/>
          </w:tcPr>
          <w:p w14:paraId="701C6A40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0D250FF1" w14:textId="10F4BF3F" w:rsidR="00302D8D" w:rsidRPr="000D4935" w:rsidRDefault="001E1B1A" w:rsidP="00BD49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302D8D"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817</w:t>
            </w:r>
          </w:p>
        </w:tc>
        <w:tc>
          <w:tcPr>
            <w:tcW w:w="236" w:type="dxa"/>
          </w:tcPr>
          <w:p w14:paraId="61E1393C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85DA4D7" w14:textId="11F03B96" w:rsidR="00302D8D" w:rsidRPr="000D4935" w:rsidRDefault="00485B1F" w:rsidP="006C5153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</w:t>
            </w:r>
            <w:r w:rsidR="00302D8D"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B89911D" w14:textId="77777777" w:rsidR="00302D8D" w:rsidRPr="000D4935" w:rsidRDefault="00302D8D" w:rsidP="00BD497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790EA8A" w14:textId="1C2ADF1C" w:rsidR="00302D8D" w:rsidRPr="000D4935" w:rsidRDefault="001E1B1A" w:rsidP="00BD497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AB2D24"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885</w:t>
            </w:r>
          </w:p>
        </w:tc>
        <w:tc>
          <w:tcPr>
            <w:tcW w:w="238" w:type="dxa"/>
            <w:vAlign w:val="bottom"/>
          </w:tcPr>
          <w:p w14:paraId="1D828448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331970F5" w14:textId="77777777" w:rsidR="00302D8D" w:rsidRPr="000D4935" w:rsidRDefault="00302D8D" w:rsidP="00485B1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720F46AF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4F17A60D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94A31F0" w14:textId="77777777" w:rsidR="00302D8D" w:rsidRPr="000D4935" w:rsidRDefault="00302D8D" w:rsidP="00BD497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0E6AAFA3" w14:textId="77777777" w:rsidR="00302D8D" w:rsidRPr="000D4935" w:rsidRDefault="00302D8D" w:rsidP="00485B1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DE0C5D3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311FFAE" w14:textId="77777777" w:rsidR="00302D8D" w:rsidRPr="000D4935" w:rsidRDefault="00302D8D" w:rsidP="00485B1F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64C" w:rsidRPr="000D4935" w14:paraId="07DE28BF" w14:textId="77777777" w:rsidTr="009C2BCB">
        <w:trPr>
          <w:trHeight w:val="261"/>
        </w:trPr>
        <w:tc>
          <w:tcPr>
            <w:tcW w:w="3420" w:type="dxa"/>
          </w:tcPr>
          <w:p w14:paraId="4CF9D720" w14:textId="77777777" w:rsidR="00302D8D" w:rsidRPr="000D4935" w:rsidRDefault="00302D8D" w:rsidP="00BD4974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40" w:type="dxa"/>
          </w:tcPr>
          <w:p w14:paraId="27BED080" w14:textId="77777777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518B3A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5709E8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1B240152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5359F7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BAF34E4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B8CF8B4" w14:textId="77777777" w:rsidR="00302D8D" w:rsidRPr="000D4935" w:rsidRDefault="00302D8D" w:rsidP="00BD497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2DDE1F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1CAEFEBD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006F6A56" w14:textId="77777777" w:rsidR="00302D8D" w:rsidRPr="000D4935" w:rsidRDefault="00302D8D" w:rsidP="00485B1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4D4F1845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E62DD4A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1D05D76" w14:textId="77777777" w:rsidR="00302D8D" w:rsidRPr="000D4935" w:rsidRDefault="00302D8D" w:rsidP="00BD497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119E6232" w14:textId="77777777" w:rsidR="00302D8D" w:rsidRPr="000D4935" w:rsidRDefault="00302D8D" w:rsidP="00485B1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29C1FA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10354EF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573F" w:rsidRPr="000D4935" w14:paraId="46E9497B" w14:textId="77777777" w:rsidTr="00FC682C">
        <w:trPr>
          <w:trHeight w:val="261"/>
        </w:trPr>
        <w:tc>
          <w:tcPr>
            <w:tcW w:w="3420" w:type="dxa"/>
          </w:tcPr>
          <w:p w14:paraId="70CDEBA5" w14:textId="77777777" w:rsidR="00302D8D" w:rsidRPr="000D4935" w:rsidRDefault="00302D8D" w:rsidP="00BD497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26D604FD" w14:textId="77777777" w:rsidR="00302D8D" w:rsidRPr="000D4935" w:rsidRDefault="00302D8D" w:rsidP="00BD497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7B8A350C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221715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6DC2EB6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F8CACB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E88AB54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C21B0B3" w14:textId="77777777" w:rsidR="00302D8D" w:rsidRPr="000D4935" w:rsidRDefault="00302D8D" w:rsidP="00BD497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73848E2D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3F4F5BAB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27C8AC2" w14:textId="77777777" w:rsidR="00302D8D" w:rsidRPr="000D4935" w:rsidRDefault="00302D8D" w:rsidP="00485B1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EE413EF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EDDA165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7859D45" w14:textId="77777777" w:rsidR="00302D8D" w:rsidRPr="000D4935" w:rsidRDefault="00302D8D" w:rsidP="00BD497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6BEF4A63" w14:textId="77777777" w:rsidR="00302D8D" w:rsidRPr="000D4935" w:rsidRDefault="00302D8D" w:rsidP="00485B1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605AE80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3044C20" w14:textId="77777777" w:rsidR="00302D8D" w:rsidRPr="000D4935" w:rsidRDefault="00302D8D" w:rsidP="00BD49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0E3B" w:rsidRPr="000D4935" w14:paraId="75635C08" w14:textId="77777777" w:rsidTr="00FC682C">
        <w:trPr>
          <w:trHeight w:val="261"/>
        </w:trPr>
        <w:tc>
          <w:tcPr>
            <w:tcW w:w="3420" w:type="dxa"/>
            <w:hideMark/>
          </w:tcPr>
          <w:p w14:paraId="19BB1A74" w14:textId="20267168" w:rsidR="009C0E3B" w:rsidRPr="000D4935" w:rsidRDefault="009C0E3B" w:rsidP="009C0E3B">
            <w:pPr>
              <w:ind w:left="161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0D4935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540" w:type="dxa"/>
          </w:tcPr>
          <w:p w14:paraId="39F29494" w14:textId="77777777" w:rsidR="009C0E3B" w:rsidRPr="000D4935" w:rsidRDefault="009C0E3B" w:rsidP="009C0E3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  <w:hideMark/>
          </w:tcPr>
          <w:p w14:paraId="2A3AD3B3" w14:textId="24D9F114" w:rsidR="009C0E3B" w:rsidRPr="000D4935" w:rsidRDefault="009C0E3B" w:rsidP="00EA0BF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D83D04" w14:textId="77777777" w:rsidR="009C0E3B" w:rsidRPr="000D4935" w:rsidRDefault="009C0E3B" w:rsidP="009C0E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BA984C3" w14:textId="5B6CB18F" w:rsidR="009C0E3B" w:rsidRPr="000D4935" w:rsidRDefault="009C0E3B" w:rsidP="00EA0BFC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="00485B1F"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EA0BFC"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1572388" w14:textId="77777777" w:rsidR="009C0E3B" w:rsidRPr="000D4935" w:rsidRDefault="009C0E3B" w:rsidP="009C0E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  <w:hideMark/>
          </w:tcPr>
          <w:p w14:paraId="56FAC117" w14:textId="4009EB29" w:rsidR="009C0E3B" w:rsidRPr="000D4935" w:rsidRDefault="009C0E3B" w:rsidP="009C0E3B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 (</w:t>
            </w:r>
            <w:r w:rsidR="001E1B1A"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E1B1A"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6CCE8165" w14:textId="77777777" w:rsidR="009C0E3B" w:rsidRPr="000D4935" w:rsidRDefault="009C0E3B" w:rsidP="009C0E3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  <w:hideMark/>
          </w:tcPr>
          <w:p w14:paraId="4946EB10" w14:textId="156F3854" w:rsidR="009C0E3B" w:rsidRPr="000D4935" w:rsidRDefault="009C0E3B" w:rsidP="009C0E3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E1B1A"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E1B1A"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40B4A9E4" w14:textId="77777777" w:rsidR="009C0E3B" w:rsidRPr="000D4935" w:rsidRDefault="009C0E3B" w:rsidP="009C0E3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DE66AF0" w14:textId="06C726D9" w:rsidR="009C0E3B" w:rsidRPr="000D4935" w:rsidRDefault="009C0E3B" w:rsidP="006C5153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BA17498" w14:textId="77777777" w:rsidR="009C0E3B" w:rsidRPr="000D4935" w:rsidRDefault="009C0E3B" w:rsidP="009C0E3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C02CB5A" w14:textId="7D8FCFF9" w:rsidR="009C0E3B" w:rsidRPr="000D4935" w:rsidRDefault="009C0E3B" w:rsidP="009C0E3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E1B1A"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E1B1A"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52401742" w14:textId="77777777" w:rsidR="009C0E3B" w:rsidRPr="000D4935" w:rsidRDefault="009C0E3B" w:rsidP="009C0E3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7FC91777" w14:textId="49A7616F" w:rsidR="009C0E3B" w:rsidRPr="000D4935" w:rsidRDefault="00EA0BFC" w:rsidP="00EA0BFC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9C0E3B"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0961DEC" w14:textId="77777777" w:rsidR="009C0E3B" w:rsidRPr="000D4935" w:rsidRDefault="009C0E3B" w:rsidP="009C0E3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A06E3F0" w14:textId="49DF732F" w:rsidR="009C0E3B" w:rsidRPr="000D4935" w:rsidRDefault="009C0E3B" w:rsidP="006C5153">
            <w:pPr>
              <w:pStyle w:val="acctfourfigures"/>
              <w:tabs>
                <w:tab w:val="clear" w:pos="765"/>
                <w:tab w:val="decimal" w:pos="10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E1B1A"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E1B1A"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099203FF" w14:textId="77777777" w:rsidR="00AF3F31" w:rsidRPr="000D4935" w:rsidRDefault="00AF3F31" w:rsidP="00FD6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20"/>
        <w:rPr>
          <w:rFonts w:ascii="Angsana New" w:hAnsi="Angsana New"/>
          <w:b/>
          <w:bCs/>
          <w:sz w:val="30"/>
          <w:szCs w:val="30"/>
        </w:rPr>
        <w:sectPr w:rsidR="00AF3F31" w:rsidRPr="000D4935" w:rsidSect="00C85ACA">
          <w:headerReference w:type="default" r:id="rId23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245"/>
        </w:sectPr>
      </w:pPr>
    </w:p>
    <w:p w14:paraId="25AE0903" w14:textId="22D19AE2" w:rsidR="00FD61DB" w:rsidRPr="000D4935" w:rsidRDefault="00FD61DB" w:rsidP="00C3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0"/>
          <w:szCs w:val="10"/>
        </w:rPr>
      </w:pPr>
    </w:p>
    <w:tbl>
      <w:tblPr>
        <w:tblW w:w="939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294"/>
        <w:gridCol w:w="178"/>
        <w:gridCol w:w="902"/>
        <w:gridCol w:w="178"/>
        <w:gridCol w:w="900"/>
        <w:gridCol w:w="180"/>
        <w:gridCol w:w="990"/>
        <w:gridCol w:w="180"/>
        <w:gridCol w:w="992"/>
      </w:tblGrid>
      <w:tr w:rsidR="00FE48C8" w:rsidRPr="000D4935" w14:paraId="2DA13142" w14:textId="77777777" w:rsidTr="0001785B">
        <w:trPr>
          <w:trHeight w:val="272"/>
          <w:tblHeader/>
        </w:trPr>
        <w:tc>
          <w:tcPr>
            <w:tcW w:w="3600" w:type="dxa"/>
            <w:vMerge w:val="restart"/>
            <w:shd w:val="clear" w:color="auto" w:fill="auto"/>
            <w:vAlign w:val="bottom"/>
          </w:tcPr>
          <w:p w14:paraId="71184406" w14:textId="621E7435" w:rsidR="00FE48C8" w:rsidRPr="000D4935" w:rsidRDefault="002741AD" w:rsidP="0001785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</w:p>
        </w:tc>
        <w:tc>
          <w:tcPr>
            <w:tcW w:w="1294" w:type="dxa"/>
          </w:tcPr>
          <w:p w14:paraId="4AF68B8C" w14:textId="77777777" w:rsidR="00FE48C8" w:rsidRPr="000D4935" w:rsidRDefault="00FE48C8" w:rsidP="0001785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6F544CF4" w14:textId="77777777" w:rsidR="00FE48C8" w:rsidRPr="000D4935" w:rsidRDefault="00FE48C8" w:rsidP="0001785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322" w:type="dxa"/>
            <w:gridSpan w:val="7"/>
            <w:shd w:val="clear" w:color="auto" w:fill="auto"/>
            <w:vAlign w:val="bottom"/>
          </w:tcPr>
          <w:p w14:paraId="10191757" w14:textId="77777777" w:rsidR="00FE48C8" w:rsidRPr="000D4935" w:rsidRDefault="00FE48C8" w:rsidP="0001785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E48C8" w:rsidRPr="000D4935" w14:paraId="22AC7D03" w14:textId="77777777" w:rsidTr="0001785B">
        <w:trPr>
          <w:trHeight w:val="308"/>
          <w:tblHeader/>
        </w:trPr>
        <w:tc>
          <w:tcPr>
            <w:tcW w:w="3600" w:type="dxa"/>
            <w:vMerge/>
            <w:shd w:val="clear" w:color="auto" w:fill="auto"/>
            <w:vAlign w:val="bottom"/>
          </w:tcPr>
          <w:p w14:paraId="1BEB83DA" w14:textId="77777777" w:rsidR="00FE48C8" w:rsidRPr="000D4935" w:rsidRDefault="00FE48C8" w:rsidP="0001785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</w:tcPr>
          <w:p w14:paraId="352DF1A0" w14:textId="77777777" w:rsidR="00FE48C8" w:rsidRPr="000D4935" w:rsidRDefault="00FE48C8" w:rsidP="0001785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3E9B6024" w14:textId="77777777" w:rsidR="00FE48C8" w:rsidRPr="000D4935" w:rsidRDefault="00FE48C8" w:rsidP="0001785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32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416D3" w14:textId="77777777" w:rsidR="00FE48C8" w:rsidRPr="000D4935" w:rsidRDefault="00FE48C8" w:rsidP="0001785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E48C8" w:rsidRPr="000D4935" w14:paraId="73E1F386" w14:textId="77777777" w:rsidTr="0001785B">
        <w:trPr>
          <w:trHeight w:val="363"/>
          <w:tblHeader/>
        </w:trPr>
        <w:tc>
          <w:tcPr>
            <w:tcW w:w="3600" w:type="dxa"/>
            <w:shd w:val="clear" w:color="auto" w:fill="auto"/>
            <w:vAlign w:val="bottom"/>
          </w:tcPr>
          <w:p w14:paraId="4E44A632" w14:textId="77777777" w:rsidR="00FE48C8" w:rsidRPr="000D4935" w:rsidRDefault="00FE48C8" w:rsidP="0001785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AA8984B" w14:textId="77777777" w:rsidR="00FE48C8" w:rsidRPr="000D4935" w:rsidRDefault="00FE48C8" w:rsidP="000178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70E73DB3" w14:textId="77777777" w:rsidR="00FE48C8" w:rsidRPr="000D4935" w:rsidRDefault="00FE48C8" w:rsidP="000178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7236EEAA" w14:textId="5C2C9B07" w:rsidR="00FE48C8" w:rsidRPr="000D4935" w:rsidRDefault="00FE48C8" w:rsidP="000178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406EECAA" w14:textId="77777777" w:rsidR="00FE48C8" w:rsidRPr="000D4935" w:rsidRDefault="00FE48C8" w:rsidP="0001785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A7A07CD" w14:textId="401A4443" w:rsidR="00FE48C8" w:rsidRPr="000D4935" w:rsidRDefault="00FE48C8" w:rsidP="000178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68A3FB4" w14:textId="77777777" w:rsidR="00FE48C8" w:rsidRPr="000D4935" w:rsidRDefault="00FE48C8" w:rsidP="0001785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0BABC85" w14:textId="7CD543E9" w:rsidR="00FE48C8" w:rsidRPr="000D4935" w:rsidRDefault="00FE48C8" w:rsidP="000178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6DF3C3E" w14:textId="77777777" w:rsidR="00FE48C8" w:rsidRPr="000D4935" w:rsidRDefault="00FE48C8" w:rsidP="0001785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D16EF29" w14:textId="77777777" w:rsidR="00FE48C8" w:rsidRPr="000D4935" w:rsidRDefault="00FE48C8" w:rsidP="000178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E48C8" w:rsidRPr="000D4935" w14:paraId="61F4CD89" w14:textId="77777777" w:rsidTr="0001785B">
        <w:trPr>
          <w:tblHeader/>
        </w:trPr>
        <w:tc>
          <w:tcPr>
            <w:tcW w:w="3600" w:type="dxa"/>
            <w:shd w:val="clear" w:color="auto" w:fill="auto"/>
          </w:tcPr>
          <w:p w14:paraId="3E4850CB" w14:textId="77777777" w:rsidR="00FE48C8" w:rsidRPr="000D4935" w:rsidRDefault="00FE48C8" w:rsidP="0001785B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775051FC" w14:textId="77777777" w:rsidR="00FE48C8" w:rsidRPr="000D4935" w:rsidRDefault="00FE48C8" w:rsidP="000178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5F66335F" w14:textId="77777777" w:rsidR="00FE48C8" w:rsidRPr="000D4935" w:rsidRDefault="00FE48C8" w:rsidP="000178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322" w:type="dxa"/>
            <w:gridSpan w:val="7"/>
            <w:shd w:val="clear" w:color="auto" w:fill="auto"/>
          </w:tcPr>
          <w:p w14:paraId="6ECDA30B" w14:textId="77777777" w:rsidR="00FE48C8" w:rsidRPr="000D4935" w:rsidRDefault="00FE48C8" w:rsidP="000178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D493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E48C8" w:rsidRPr="000D4935" w14:paraId="06EA2A25" w14:textId="77777777" w:rsidTr="0001785B">
        <w:tc>
          <w:tcPr>
            <w:tcW w:w="3600" w:type="dxa"/>
            <w:shd w:val="clear" w:color="auto" w:fill="auto"/>
          </w:tcPr>
          <w:p w14:paraId="168B22A6" w14:textId="24BF1A96" w:rsidR="00FE48C8" w:rsidRPr="000D4935" w:rsidRDefault="001E1B1A" w:rsidP="0001785B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FE48C8" w:rsidRPr="000D49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FE48C8"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14:paraId="72BD0B13" w14:textId="77777777" w:rsidR="00FE48C8" w:rsidRPr="000D4935" w:rsidRDefault="00FE48C8" w:rsidP="000178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95ED0C3" w14:textId="77777777" w:rsidR="00FE48C8" w:rsidRPr="000D4935" w:rsidRDefault="00FE48C8" w:rsidP="000178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257BA23B" w14:textId="77777777" w:rsidR="00FE48C8" w:rsidRPr="000D4935" w:rsidRDefault="00FE48C8" w:rsidP="000178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30B7FA9" w14:textId="77777777" w:rsidR="00FE48C8" w:rsidRPr="000D4935" w:rsidRDefault="00FE48C8" w:rsidP="0001785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B2D4226" w14:textId="77777777" w:rsidR="00FE48C8" w:rsidRPr="000D4935" w:rsidRDefault="00FE48C8" w:rsidP="000178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24F77C8" w14:textId="77777777" w:rsidR="00FE48C8" w:rsidRPr="000D4935" w:rsidRDefault="00FE48C8" w:rsidP="0001785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DB3148A" w14:textId="77777777" w:rsidR="00FE48C8" w:rsidRPr="000D4935" w:rsidRDefault="00FE48C8" w:rsidP="000178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A27C6A6" w14:textId="77777777" w:rsidR="00FE48C8" w:rsidRPr="000D4935" w:rsidRDefault="00FE48C8" w:rsidP="0001785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12FCCA50" w14:textId="77777777" w:rsidR="00FE48C8" w:rsidRPr="000D4935" w:rsidRDefault="00FE48C8" w:rsidP="000178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48C8" w:rsidRPr="000D4935" w14:paraId="621CEE3C" w14:textId="77777777" w:rsidTr="0001785B">
        <w:tc>
          <w:tcPr>
            <w:tcW w:w="3600" w:type="dxa"/>
          </w:tcPr>
          <w:p w14:paraId="605F8111" w14:textId="77777777" w:rsidR="00FE48C8" w:rsidRPr="000D4935" w:rsidRDefault="00FE48C8" w:rsidP="0001785B">
            <w:pPr>
              <w:tabs>
                <w:tab w:val="clear" w:pos="227"/>
                <w:tab w:val="left" w:pos="360"/>
                <w:tab w:val="decimal" w:pos="510"/>
              </w:tabs>
              <w:ind w:left="270" w:hanging="259"/>
              <w:rPr>
                <w:b/>
                <w:bCs/>
                <w:i/>
                <w:iCs/>
              </w:rPr>
            </w:pPr>
            <w:r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294" w:type="dxa"/>
          </w:tcPr>
          <w:p w14:paraId="4AE748C9" w14:textId="77777777" w:rsidR="00FE48C8" w:rsidRPr="000D4935" w:rsidRDefault="00FE48C8" w:rsidP="0001785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5E0182B" w14:textId="77777777" w:rsidR="00FE48C8" w:rsidRPr="000D4935" w:rsidRDefault="00FE48C8" w:rsidP="0001785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210BF899" w14:textId="77777777" w:rsidR="00FE48C8" w:rsidRPr="000D4935" w:rsidRDefault="00FE48C8" w:rsidP="0001785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634CCA4A" w14:textId="77777777" w:rsidR="00FE48C8" w:rsidRPr="000D4935" w:rsidRDefault="00FE48C8" w:rsidP="0001785B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3F96861" w14:textId="77777777" w:rsidR="00FE48C8" w:rsidRPr="000D4935" w:rsidRDefault="00FE48C8" w:rsidP="0001785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2260F80" w14:textId="77777777" w:rsidR="00FE48C8" w:rsidRPr="000D4935" w:rsidRDefault="00FE48C8" w:rsidP="0001785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2D9F87" w14:textId="77777777" w:rsidR="00FE48C8" w:rsidRPr="000D4935" w:rsidRDefault="00FE48C8" w:rsidP="0001785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64DEBD1" w14:textId="77777777" w:rsidR="00FE48C8" w:rsidRPr="000D4935" w:rsidRDefault="00FE48C8" w:rsidP="0001785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65C685F" w14:textId="77777777" w:rsidR="00FE48C8" w:rsidRPr="000D4935" w:rsidRDefault="00FE48C8" w:rsidP="0001785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48C8" w:rsidRPr="000D4935" w14:paraId="62525B9E" w14:textId="77777777" w:rsidTr="0001785B">
        <w:tc>
          <w:tcPr>
            <w:tcW w:w="3600" w:type="dxa"/>
            <w:vAlign w:val="bottom"/>
          </w:tcPr>
          <w:p w14:paraId="0AEC58F4" w14:textId="77777777" w:rsidR="00FE48C8" w:rsidRPr="000D4935" w:rsidRDefault="00FE48C8" w:rsidP="0001785B">
            <w:pPr>
              <w:tabs>
                <w:tab w:val="clear" w:pos="5387"/>
              </w:tabs>
              <w:ind w:left="191" w:hanging="180"/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1294" w:type="dxa"/>
            <w:vAlign w:val="bottom"/>
          </w:tcPr>
          <w:p w14:paraId="281D445C" w14:textId="2A6D0822" w:rsidR="00FE48C8" w:rsidRPr="000D4935" w:rsidRDefault="001E1B1A" w:rsidP="0001785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FE48C8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914</w:t>
            </w:r>
          </w:p>
        </w:tc>
        <w:tc>
          <w:tcPr>
            <w:tcW w:w="178" w:type="dxa"/>
            <w:vAlign w:val="bottom"/>
          </w:tcPr>
          <w:p w14:paraId="05D44E59" w14:textId="77777777" w:rsidR="00FE48C8" w:rsidRPr="000D4935" w:rsidRDefault="00FE48C8" w:rsidP="0001785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CCE6667" w14:textId="77777777" w:rsidR="00FE48C8" w:rsidRPr="000D4935" w:rsidRDefault="00FE48C8" w:rsidP="0001785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53B4E7D" w14:textId="77777777" w:rsidR="00FE48C8" w:rsidRPr="000D4935" w:rsidRDefault="00FE48C8" w:rsidP="0001785B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3EFFC7" w14:textId="5CE0CB52" w:rsidR="00FE48C8" w:rsidRPr="000D4935" w:rsidRDefault="001E1B1A" w:rsidP="0001785B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FE48C8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914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E7647D" w14:textId="77777777" w:rsidR="00FE48C8" w:rsidRPr="000D4935" w:rsidRDefault="00FE48C8" w:rsidP="0001785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06D82A" w14:textId="77777777" w:rsidR="00FE48C8" w:rsidRPr="000D4935" w:rsidRDefault="00FE48C8" w:rsidP="0001785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9FAB68" w14:textId="77777777" w:rsidR="00FE48C8" w:rsidRPr="000D4935" w:rsidRDefault="00FE48C8" w:rsidP="0001785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37FA10D" w14:textId="0A0FDB8A" w:rsidR="00FE48C8" w:rsidRPr="000D4935" w:rsidRDefault="001E1B1A" w:rsidP="0001785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FE48C8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914</w:t>
            </w:r>
          </w:p>
        </w:tc>
      </w:tr>
      <w:tr w:rsidR="00FE48C8" w:rsidRPr="000D4935" w14:paraId="223E42D4" w14:textId="77777777" w:rsidTr="0001785B">
        <w:tc>
          <w:tcPr>
            <w:tcW w:w="3600" w:type="dxa"/>
            <w:vAlign w:val="bottom"/>
          </w:tcPr>
          <w:p w14:paraId="0C91ABD2" w14:textId="77777777" w:rsidR="00FE48C8" w:rsidRPr="000D4935" w:rsidRDefault="00FE48C8" w:rsidP="0001785B">
            <w:pPr>
              <w:tabs>
                <w:tab w:val="clear" w:pos="5387"/>
              </w:tabs>
              <w:ind w:left="19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94" w:type="dxa"/>
            <w:vAlign w:val="bottom"/>
          </w:tcPr>
          <w:p w14:paraId="4B794E96" w14:textId="2971EF00" w:rsidR="00FE48C8" w:rsidRPr="000D4935" w:rsidRDefault="001E1B1A" w:rsidP="0001785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FE48C8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360</w:t>
            </w:r>
          </w:p>
        </w:tc>
        <w:tc>
          <w:tcPr>
            <w:tcW w:w="178" w:type="dxa"/>
            <w:vAlign w:val="bottom"/>
          </w:tcPr>
          <w:p w14:paraId="07C8AC48" w14:textId="77777777" w:rsidR="00FE48C8" w:rsidRPr="000D4935" w:rsidRDefault="00FE48C8" w:rsidP="0001785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8860D30" w14:textId="50432249" w:rsidR="00FE48C8" w:rsidRPr="000D4935" w:rsidRDefault="001E1B1A" w:rsidP="0001785B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E48C8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360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B4CBC6" w14:textId="77777777" w:rsidR="00FE48C8" w:rsidRPr="000D4935" w:rsidRDefault="00FE48C8" w:rsidP="0001785B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7FA1C87" w14:textId="77777777" w:rsidR="00FE48C8" w:rsidRPr="000D4935" w:rsidRDefault="00FE48C8" w:rsidP="00FA73C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2570AF" w14:textId="77777777" w:rsidR="00FE48C8" w:rsidRPr="000D4935" w:rsidRDefault="00FE48C8" w:rsidP="0001785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60DD57" w14:textId="77777777" w:rsidR="00FE48C8" w:rsidRPr="000D4935" w:rsidRDefault="00FE48C8" w:rsidP="0001785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181E6F" w14:textId="77777777" w:rsidR="00FE48C8" w:rsidRPr="000D4935" w:rsidRDefault="00FE48C8" w:rsidP="0001785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545B45" w14:textId="6E0C0946" w:rsidR="00FE48C8" w:rsidRPr="000D4935" w:rsidRDefault="001E1B1A" w:rsidP="0001785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E48C8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360</w:t>
            </w:r>
          </w:p>
        </w:tc>
      </w:tr>
      <w:tr w:rsidR="00FE48C8" w:rsidRPr="000D4935" w14:paraId="35975276" w14:textId="77777777" w:rsidTr="0001785B">
        <w:tc>
          <w:tcPr>
            <w:tcW w:w="3600" w:type="dxa"/>
          </w:tcPr>
          <w:p w14:paraId="499693E9" w14:textId="77777777" w:rsidR="00FE48C8" w:rsidRPr="000D4935" w:rsidRDefault="00FE48C8" w:rsidP="0001785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91" w:hanging="191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0D4935">
              <w:rPr>
                <w:rFonts w:ascii="Angsana New" w:hAnsi="Angsana New" w:cs="Angsana New" w:hint="cs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294" w:type="dxa"/>
          </w:tcPr>
          <w:p w14:paraId="30B523C4" w14:textId="77777777" w:rsidR="00FE48C8" w:rsidRPr="000D4935" w:rsidRDefault="00FE48C8" w:rsidP="000178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029F30A" w14:textId="77777777" w:rsidR="00FE48C8" w:rsidRPr="000D4935" w:rsidRDefault="00FE48C8" w:rsidP="000178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545DA27E" w14:textId="77777777" w:rsidR="00FE48C8" w:rsidRPr="000D4935" w:rsidRDefault="00FE48C8" w:rsidP="0001785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72FB024" w14:textId="77777777" w:rsidR="00FE48C8" w:rsidRPr="000D4935" w:rsidRDefault="00FE48C8" w:rsidP="000178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14:paraId="6B850BEC" w14:textId="687C3CFC" w:rsidR="00FE48C8" w:rsidRPr="000D4935" w:rsidRDefault="001E1B1A" w:rsidP="0001785B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FE48C8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</w:p>
        </w:tc>
        <w:tc>
          <w:tcPr>
            <w:tcW w:w="180" w:type="dxa"/>
            <w:shd w:val="clear" w:color="auto" w:fill="auto"/>
          </w:tcPr>
          <w:p w14:paraId="6A275B70" w14:textId="77777777" w:rsidR="00FE48C8" w:rsidRPr="000D4935" w:rsidRDefault="00FE48C8" w:rsidP="000178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2EBB786" w14:textId="77777777" w:rsidR="00FE48C8" w:rsidRPr="000D4935" w:rsidRDefault="00FE48C8" w:rsidP="0001785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8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80" w:type="dxa"/>
            <w:shd w:val="clear" w:color="auto" w:fill="auto"/>
          </w:tcPr>
          <w:p w14:paraId="27EC4F5F" w14:textId="77777777" w:rsidR="00FE48C8" w:rsidRPr="000D4935" w:rsidRDefault="00FE48C8" w:rsidP="0001785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FADB220" w14:textId="065044E2" w:rsidR="00FE48C8" w:rsidRPr="000D4935" w:rsidRDefault="001E1B1A" w:rsidP="0001785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FE48C8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</w:p>
        </w:tc>
      </w:tr>
    </w:tbl>
    <w:p w14:paraId="5805789B" w14:textId="2216C293" w:rsidR="00063510" w:rsidRPr="000D4935" w:rsidRDefault="00063510" w:rsidP="00063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39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296"/>
        <w:gridCol w:w="180"/>
        <w:gridCol w:w="902"/>
        <w:gridCol w:w="180"/>
        <w:gridCol w:w="898"/>
        <w:gridCol w:w="180"/>
        <w:gridCol w:w="990"/>
        <w:gridCol w:w="180"/>
        <w:gridCol w:w="992"/>
      </w:tblGrid>
      <w:tr w:rsidR="00157E86" w:rsidRPr="000D4935" w14:paraId="46A60DB6" w14:textId="77777777" w:rsidTr="00934054">
        <w:trPr>
          <w:trHeight w:val="272"/>
          <w:tblHeader/>
        </w:trPr>
        <w:tc>
          <w:tcPr>
            <w:tcW w:w="3600" w:type="dxa"/>
            <w:vMerge w:val="restart"/>
            <w:shd w:val="clear" w:color="auto" w:fill="auto"/>
            <w:vAlign w:val="bottom"/>
          </w:tcPr>
          <w:p w14:paraId="1B0632F7" w14:textId="77777777" w:rsidR="00157E86" w:rsidRPr="000D4935" w:rsidRDefault="00157E86" w:rsidP="0093405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</w:tcPr>
          <w:p w14:paraId="57DDE89F" w14:textId="77777777" w:rsidR="00157E86" w:rsidRPr="000D4935" w:rsidRDefault="00157E86" w:rsidP="0093405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732131F" w14:textId="77777777" w:rsidR="00157E86" w:rsidRPr="000D4935" w:rsidRDefault="00157E86" w:rsidP="0093405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322" w:type="dxa"/>
            <w:gridSpan w:val="7"/>
            <w:shd w:val="clear" w:color="auto" w:fill="auto"/>
            <w:vAlign w:val="bottom"/>
          </w:tcPr>
          <w:p w14:paraId="571473A9" w14:textId="77777777" w:rsidR="00157E86" w:rsidRPr="000D4935" w:rsidRDefault="00157E86" w:rsidP="0093405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57E86" w:rsidRPr="000D4935" w14:paraId="773A66A1" w14:textId="77777777" w:rsidTr="00934054">
        <w:trPr>
          <w:trHeight w:val="308"/>
          <w:tblHeader/>
        </w:trPr>
        <w:tc>
          <w:tcPr>
            <w:tcW w:w="3600" w:type="dxa"/>
            <w:vMerge/>
            <w:shd w:val="clear" w:color="auto" w:fill="auto"/>
            <w:vAlign w:val="bottom"/>
          </w:tcPr>
          <w:p w14:paraId="6B68C77F" w14:textId="77777777" w:rsidR="00157E86" w:rsidRPr="000D4935" w:rsidRDefault="00157E86" w:rsidP="0093405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96" w:type="dxa"/>
          </w:tcPr>
          <w:p w14:paraId="2DBA3ECF" w14:textId="77777777" w:rsidR="00157E86" w:rsidRPr="000D4935" w:rsidRDefault="00157E86" w:rsidP="0093405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5D0865C9" w14:textId="77777777" w:rsidR="00157E86" w:rsidRPr="000D4935" w:rsidRDefault="00157E86" w:rsidP="0093405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32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5C103" w14:textId="77777777" w:rsidR="00157E86" w:rsidRPr="000D4935" w:rsidRDefault="00157E86" w:rsidP="0093405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57E86" w:rsidRPr="000D4935" w14:paraId="37488BD1" w14:textId="77777777" w:rsidTr="00934054">
        <w:trPr>
          <w:trHeight w:val="244"/>
          <w:tblHeader/>
        </w:trPr>
        <w:tc>
          <w:tcPr>
            <w:tcW w:w="3600" w:type="dxa"/>
            <w:shd w:val="clear" w:color="auto" w:fill="auto"/>
            <w:vAlign w:val="bottom"/>
          </w:tcPr>
          <w:p w14:paraId="168026D3" w14:textId="77777777" w:rsidR="00157E86" w:rsidRPr="000D4935" w:rsidRDefault="00157E86" w:rsidP="0093405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D5E3BB4" w14:textId="77777777" w:rsidR="00157E86" w:rsidRPr="000D4935" w:rsidRDefault="00157E86" w:rsidP="0093405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3253412" w14:textId="77777777" w:rsidR="00157E86" w:rsidRPr="000D4935" w:rsidRDefault="00157E86" w:rsidP="0093405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354B5B8D" w14:textId="283090B2" w:rsidR="00157E86" w:rsidRPr="000D4935" w:rsidRDefault="00157E86" w:rsidP="0093405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703EEDD" w14:textId="77777777" w:rsidR="00157E86" w:rsidRPr="000D4935" w:rsidRDefault="00157E86" w:rsidP="0093405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</w:tcPr>
          <w:p w14:paraId="5CEF686E" w14:textId="7F2ADC39" w:rsidR="00157E86" w:rsidRPr="000D4935" w:rsidRDefault="00157E86" w:rsidP="0093405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7861D20" w14:textId="77777777" w:rsidR="00157E86" w:rsidRPr="000D4935" w:rsidRDefault="00157E86" w:rsidP="0093405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F183450" w14:textId="41B44352" w:rsidR="00157E86" w:rsidRPr="000D4935" w:rsidRDefault="00157E86" w:rsidP="0093405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1E1B1A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E9B92D0" w14:textId="77777777" w:rsidR="00157E86" w:rsidRPr="000D4935" w:rsidRDefault="00157E86" w:rsidP="0093405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15C26C8" w14:textId="77777777" w:rsidR="00157E86" w:rsidRPr="000D4935" w:rsidRDefault="00157E86" w:rsidP="0093405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57E86" w:rsidRPr="000D4935" w14:paraId="16CE164B" w14:textId="77777777" w:rsidTr="00934054">
        <w:trPr>
          <w:trHeight w:val="398"/>
          <w:tblHeader/>
        </w:trPr>
        <w:tc>
          <w:tcPr>
            <w:tcW w:w="3600" w:type="dxa"/>
            <w:shd w:val="clear" w:color="auto" w:fill="auto"/>
          </w:tcPr>
          <w:p w14:paraId="75289D80" w14:textId="77777777" w:rsidR="00157E86" w:rsidRPr="000D4935" w:rsidRDefault="00157E86" w:rsidP="0093405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322F29C4" w14:textId="77777777" w:rsidR="00157E86" w:rsidRPr="000D4935" w:rsidRDefault="00157E86" w:rsidP="009340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6621E31" w14:textId="77777777" w:rsidR="00157E86" w:rsidRPr="000D4935" w:rsidRDefault="00157E86" w:rsidP="009340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322" w:type="dxa"/>
            <w:gridSpan w:val="7"/>
            <w:shd w:val="clear" w:color="auto" w:fill="auto"/>
          </w:tcPr>
          <w:p w14:paraId="0D2D1D6A" w14:textId="77777777" w:rsidR="00157E86" w:rsidRPr="000D4935" w:rsidRDefault="00157E86" w:rsidP="009340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D493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57E86" w:rsidRPr="000D4935" w14:paraId="7E799C18" w14:textId="77777777" w:rsidTr="00934054">
        <w:tc>
          <w:tcPr>
            <w:tcW w:w="3600" w:type="dxa"/>
            <w:shd w:val="clear" w:color="auto" w:fill="auto"/>
          </w:tcPr>
          <w:p w14:paraId="7B3A0A38" w14:textId="70EDE872" w:rsidR="00157E86" w:rsidRPr="000D4935" w:rsidRDefault="001E1B1A" w:rsidP="00934054">
            <w:pPr>
              <w:tabs>
                <w:tab w:val="clear" w:pos="538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157E86" w:rsidRPr="000D49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157E86"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96" w:type="dxa"/>
          </w:tcPr>
          <w:p w14:paraId="7CA6F16A" w14:textId="77777777" w:rsidR="00157E86" w:rsidRPr="000D4935" w:rsidRDefault="00157E86" w:rsidP="0093405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B885F14" w14:textId="77777777" w:rsidR="00157E86" w:rsidRPr="000D4935" w:rsidRDefault="00157E86" w:rsidP="0093405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</w:pPr>
          </w:p>
        </w:tc>
        <w:tc>
          <w:tcPr>
            <w:tcW w:w="902" w:type="dxa"/>
          </w:tcPr>
          <w:p w14:paraId="29B44793" w14:textId="77777777" w:rsidR="00157E86" w:rsidRPr="000D4935" w:rsidRDefault="00157E86" w:rsidP="0093405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42AACEB" w14:textId="77777777" w:rsidR="00157E86" w:rsidRPr="000D4935" w:rsidRDefault="00157E86" w:rsidP="00934054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74387707" w14:textId="77777777" w:rsidR="00157E86" w:rsidRPr="000D4935" w:rsidRDefault="00157E86" w:rsidP="00934054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53B4892" w14:textId="77777777" w:rsidR="00157E86" w:rsidRPr="000D4935" w:rsidRDefault="00157E86" w:rsidP="0093405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5BDAC9" w14:textId="77777777" w:rsidR="00157E86" w:rsidRPr="000D4935" w:rsidRDefault="00157E86" w:rsidP="0093405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4E53160" w14:textId="77777777" w:rsidR="00157E86" w:rsidRPr="000D4935" w:rsidRDefault="00157E86" w:rsidP="0093405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7A42058" w14:textId="77777777" w:rsidR="00157E86" w:rsidRPr="000D4935" w:rsidRDefault="00157E86" w:rsidP="0093405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7E86" w:rsidRPr="000D4935" w14:paraId="6FBB2092" w14:textId="77777777" w:rsidTr="00934054">
        <w:tc>
          <w:tcPr>
            <w:tcW w:w="3600" w:type="dxa"/>
          </w:tcPr>
          <w:p w14:paraId="1A66338A" w14:textId="77777777" w:rsidR="00157E86" w:rsidRPr="000D4935" w:rsidRDefault="00157E86" w:rsidP="00934054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296" w:type="dxa"/>
          </w:tcPr>
          <w:p w14:paraId="5DD4017C" w14:textId="77777777" w:rsidR="00157E86" w:rsidRPr="000D4935" w:rsidRDefault="00157E86" w:rsidP="009340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49CF69" w14:textId="77777777" w:rsidR="00157E86" w:rsidRPr="000D4935" w:rsidRDefault="00157E86" w:rsidP="009340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0FA6AF10" w14:textId="77777777" w:rsidR="00157E86" w:rsidRPr="000D4935" w:rsidRDefault="00157E86" w:rsidP="009340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896A9F8" w14:textId="77777777" w:rsidR="00157E86" w:rsidRPr="000D4935" w:rsidRDefault="00157E86" w:rsidP="0093405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17034891" w14:textId="77777777" w:rsidR="00157E86" w:rsidRPr="000D4935" w:rsidRDefault="00157E86" w:rsidP="0093405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403A25D" w14:textId="77777777" w:rsidR="00157E86" w:rsidRPr="000D4935" w:rsidRDefault="00157E86" w:rsidP="0093405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A78B2C2" w14:textId="77777777" w:rsidR="00157E86" w:rsidRPr="000D4935" w:rsidRDefault="00157E86" w:rsidP="009340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36EA8C0" w14:textId="77777777" w:rsidR="00157E86" w:rsidRPr="000D4935" w:rsidRDefault="00157E86" w:rsidP="0093405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174C9349" w14:textId="77777777" w:rsidR="00157E86" w:rsidRPr="000D4935" w:rsidRDefault="00157E86" w:rsidP="009340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7E86" w:rsidRPr="000D4935" w14:paraId="2419CC56" w14:textId="77777777" w:rsidTr="00934054">
        <w:tc>
          <w:tcPr>
            <w:tcW w:w="3600" w:type="dxa"/>
            <w:vAlign w:val="bottom"/>
          </w:tcPr>
          <w:p w14:paraId="78DD850F" w14:textId="77777777" w:rsidR="00157E86" w:rsidRPr="000D4935" w:rsidRDefault="00157E86" w:rsidP="00934054">
            <w:pPr>
              <w:tabs>
                <w:tab w:val="clear" w:pos="227"/>
                <w:tab w:val="left" w:pos="360"/>
                <w:tab w:val="decimal" w:pos="510"/>
              </w:tabs>
              <w:ind w:left="270" w:hanging="270"/>
              <w:rPr>
                <w:b/>
                <w:bCs/>
                <w:i/>
                <w:i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1296" w:type="dxa"/>
          </w:tcPr>
          <w:p w14:paraId="654692BF" w14:textId="0D581086" w:rsidR="00157E86" w:rsidRPr="000D4935" w:rsidRDefault="001E1B1A" w:rsidP="0093405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777</w:t>
            </w:r>
          </w:p>
        </w:tc>
        <w:tc>
          <w:tcPr>
            <w:tcW w:w="180" w:type="dxa"/>
          </w:tcPr>
          <w:p w14:paraId="5F78A4CB" w14:textId="77777777" w:rsidR="00157E86" w:rsidRPr="000D4935" w:rsidRDefault="00157E86" w:rsidP="0093405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3256DFCE" w14:textId="77777777" w:rsidR="00157E86" w:rsidRPr="000D4935" w:rsidRDefault="00157E86" w:rsidP="00FA73C7">
            <w:pPr>
              <w:pStyle w:val="acctfourfigures"/>
              <w:tabs>
                <w:tab w:val="clear" w:pos="765"/>
                <w:tab w:val="decimal" w:pos="15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9D4B66E" w14:textId="77777777" w:rsidR="00157E86" w:rsidRPr="000D4935" w:rsidRDefault="00157E86" w:rsidP="00934054">
            <w:pPr>
              <w:pStyle w:val="acctfourfigures"/>
              <w:tabs>
                <w:tab w:val="decimal" w:pos="900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8" w:type="dxa"/>
          </w:tcPr>
          <w:p w14:paraId="00677694" w14:textId="5493400B" w:rsidR="00157E86" w:rsidRPr="000D4935" w:rsidRDefault="001E1B1A" w:rsidP="0093405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777</w:t>
            </w:r>
          </w:p>
        </w:tc>
        <w:tc>
          <w:tcPr>
            <w:tcW w:w="180" w:type="dxa"/>
          </w:tcPr>
          <w:p w14:paraId="1C3CAC5D" w14:textId="77777777" w:rsidR="00157E86" w:rsidRPr="000D4935" w:rsidRDefault="00157E86" w:rsidP="00934054">
            <w:pPr>
              <w:pStyle w:val="acctfourfigures"/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EAD1FC9" w14:textId="77777777" w:rsidR="00157E86" w:rsidRPr="000D4935" w:rsidRDefault="00157E86" w:rsidP="0093405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2A94C7E" w14:textId="77777777" w:rsidR="00157E86" w:rsidRPr="000D4935" w:rsidRDefault="00157E86" w:rsidP="00934054">
            <w:pPr>
              <w:pStyle w:val="acctfourfigures"/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14:paraId="23E85BE3" w14:textId="01BE3157" w:rsidR="00157E86" w:rsidRPr="000D4935" w:rsidRDefault="001E1B1A" w:rsidP="0093405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777</w:t>
            </w:r>
          </w:p>
        </w:tc>
      </w:tr>
      <w:tr w:rsidR="00157E86" w:rsidRPr="000D4935" w14:paraId="030D1D66" w14:textId="77777777" w:rsidTr="00934054">
        <w:tc>
          <w:tcPr>
            <w:tcW w:w="3600" w:type="dxa"/>
            <w:vAlign w:val="bottom"/>
          </w:tcPr>
          <w:p w14:paraId="0CC0D3EA" w14:textId="77777777" w:rsidR="00157E86" w:rsidRPr="000D4935" w:rsidRDefault="00157E86" w:rsidP="00934054">
            <w:pPr>
              <w:tabs>
                <w:tab w:val="clear" w:pos="5387"/>
              </w:tabs>
              <w:ind w:left="191" w:hanging="180"/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96" w:type="dxa"/>
            <w:vAlign w:val="bottom"/>
          </w:tcPr>
          <w:p w14:paraId="5C8E7539" w14:textId="6B76EAAB" w:rsidR="00157E86" w:rsidRPr="000D4935" w:rsidRDefault="001E1B1A" w:rsidP="0093405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57E86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360</w:t>
            </w:r>
          </w:p>
        </w:tc>
        <w:tc>
          <w:tcPr>
            <w:tcW w:w="180" w:type="dxa"/>
            <w:vAlign w:val="bottom"/>
          </w:tcPr>
          <w:p w14:paraId="6033F4E8" w14:textId="77777777" w:rsidR="00157E86" w:rsidRPr="000D4935" w:rsidRDefault="00157E86" w:rsidP="0093405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</w:pPr>
          </w:p>
        </w:tc>
        <w:tc>
          <w:tcPr>
            <w:tcW w:w="902" w:type="dxa"/>
            <w:vAlign w:val="bottom"/>
          </w:tcPr>
          <w:p w14:paraId="44474305" w14:textId="743AC4E5" w:rsidR="00157E86" w:rsidRPr="000D4935" w:rsidRDefault="001E1B1A" w:rsidP="0093405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57E86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360</w:t>
            </w:r>
          </w:p>
        </w:tc>
        <w:tc>
          <w:tcPr>
            <w:tcW w:w="180" w:type="dxa"/>
            <w:vAlign w:val="bottom"/>
          </w:tcPr>
          <w:p w14:paraId="7CE2EF61" w14:textId="77777777" w:rsidR="00157E86" w:rsidRPr="000D4935" w:rsidRDefault="00157E86" w:rsidP="00934054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290650E7" w14:textId="77777777" w:rsidR="00157E86" w:rsidRPr="000D4935" w:rsidRDefault="00157E86" w:rsidP="0093405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25A80B6" w14:textId="77777777" w:rsidR="00157E86" w:rsidRPr="000D4935" w:rsidRDefault="00157E86" w:rsidP="0093405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508BB4F" w14:textId="77777777" w:rsidR="00157E86" w:rsidRPr="000D4935" w:rsidRDefault="00157E86" w:rsidP="0093405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B067C7A" w14:textId="77777777" w:rsidR="00157E86" w:rsidRPr="000D4935" w:rsidRDefault="00157E86" w:rsidP="0093405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2E1FF55" w14:textId="60CE7529" w:rsidR="00157E86" w:rsidRPr="000D4935" w:rsidRDefault="001E1B1A" w:rsidP="00934054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57E86"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360</w:t>
            </w:r>
          </w:p>
        </w:tc>
      </w:tr>
      <w:tr w:rsidR="00157E86" w:rsidRPr="000D4935" w14:paraId="6AA697EE" w14:textId="77777777" w:rsidTr="00934054">
        <w:tc>
          <w:tcPr>
            <w:tcW w:w="3600" w:type="dxa"/>
          </w:tcPr>
          <w:p w14:paraId="292D8A67" w14:textId="77777777" w:rsidR="00157E86" w:rsidRPr="000D4935" w:rsidRDefault="00157E86" w:rsidP="00934054">
            <w:pPr>
              <w:tabs>
                <w:tab w:val="clear" w:pos="5387"/>
              </w:tabs>
              <w:ind w:left="19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</w:tcPr>
          <w:p w14:paraId="53235BAC" w14:textId="77777777" w:rsidR="00157E86" w:rsidRPr="000D4935" w:rsidRDefault="00157E86" w:rsidP="00FA73C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E80C68E" w14:textId="77777777" w:rsidR="00157E86" w:rsidRPr="000D4935" w:rsidRDefault="00157E86" w:rsidP="0093405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</w:pPr>
          </w:p>
        </w:tc>
        <w:tc>
          <w:tcPr>
            <w:tcW w:w="902" w:type="dxa"/>
          </w:tcPr>
          <w:p w14:paraId="7D4DECBB" w14:textId="77777777" w:rsidR="00157E86" w:rsidRPr="000D4935" w:rsidRDefault="00157E86" w:rsidP="00FA73C7">
            <w:pPr>
              <w:pStyle w:val="acctfourfigures"/>
              <w:tabs>
                <w:tab w:val="clear" w:pos="765"/>
                <w:tab w:val="decimal" w:pos="15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17FB626" w14:textId="77777777" w:rsidR="00157E86" w:rsidRPr="000D4935" w:rsidRDefault="00157E86" w:rsidP="00934054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0B7B9F28" w14:textId="552C7A32" w:rsidR="00157E86" w:rsidRPr="000D4935" w:rsidRDefault="001E1B1A" w:rsidP="00FA73C7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3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D493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157E86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</w:p>
        </w:tc>
        <w:tc>
          <w:tcPr>
            <w:tcW w:w="180" w:type="dxa"/>
          </w:tcPr>
          <w:p w14:paraId="209582B9" w14:textId="77777777" w:rsidR="00157E86" w:rsidRPr="000D4935" w:rsidRDefault="00157E86" w:rsidP="0093405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C4A7BC" w14:textId="77777777" w:rsidR="00157E86" w:rsidRPr="000D4935" w:rsidRDefault="00157E86" w:rsidP="0093405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80" w:type="dxa"/>
          </w:tcPr>
          <w:p w14:paraId="6D63976F" w14:textId="77777777" w:rsidR="00157E86" w:rsidRPr="000D4935" w:rsidRDefault="00157E86" w:rsidP="0093405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0B569BF" w14:textId="3444E59A" w:rsidR="00157E86" w:rsidRPr="000D4935" w:rsidRDefault="001E1B1A" w:rsidP="00934054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157E86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</w:p>
        </w:tc>
      </w:tr>
    </w:tbl>
    <w:p w14:paraId="2EE4CFD7" w14:textId="77777777" w:rsidR="00157E86" w:rsidRPr="000D4935" w:rsidRDefault="00157E86" w:rsidP="00A54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368"/>
        <w:gridCol w:w="180"/>
        <w:gridCol w:w="1260"/>
        <w:gridCol w:w="180"/>
        <w:gridCol w:w="1350"/>
        <w:gridCol w:w="180"/>
        <w:gridCol w:w="1260"/>
      </w:tblGrid>
      <w:tr w:rsidR="00816BAC" w:rsidRPr="000D4935" w14:paraId="47FF4CA8" w14:textId="77777777" w:rsidTr="00395809">
        <w:trPr>
          <w:tblHeader/>
        </w:trPr>
        <w:tc>
          <w:tcPr>
            <w:tcW w:w="3600" w:type="dxa"/>
            <w:shd w:val="clear" w:color="auto" w:fill="auto"/>
          </w:tcPr>
          <w:p w14:paraId="6FA5FFC8" w14:textId="77777777" w:rsidR="00816BAC" w:rsidRPr="000D4935" w:rsidRDefault="00816BAC" w:rsidP="0039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808" w:type="dxa"/>
            <w:gridSpan w:val="3"/>
            <w:shd w:val="clear" w:color="auto" w:fill="auto"/>
          </w:tcPr>
          <w:p w14:paraId="4E5282AF" w14:textId="77777777" w:rsidR="00816BAC" w:rsidRPr="000D4935" w:rsidRDefault="00816BAC" w:rsidP="0039580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0D493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4E6C441F" w14:textId="77777777" w:rsidR="00816BAC" w:rsidRPr="000D4935" w:rsidRDefault="00816BAC" w:rsidP="00395809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2A7E3D38" w14:textId="77777777" w:rsidR="00816BAC" w:rsidRPr="000D4935" w:rsidRDefault="00816BAC" w:rsidP="0039580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0D493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16BAC" w:rsidRPr="000D4935" w14:paraId="350CB5B3" w14:textId="77777777" w:rsidTr="00395809">
        <w:trPr>
          <w:tblHeader/>
        </w:trPr>
        <w:tc>
          <w:tcPr>
            <w:tcW w:w="3600" w:type="dxa"/>
            <w:shd w:val="clear" w:color="auto" w:fill="auto"/>
          </w:tcPr>
          <w:p w14:paraId="282CB587" w14:textId="77777777" w:rsidR="00816BAC" w:rsidRPr="000D4935" w:rsidRDefault="00816BAC" w:rsidP="00395809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63CD67B" w14:textId="77777777" w:rsidR="00816BAC" w:rsidRPr="000D4935" w:rsidRDefault="00816BAC" w:rsidP="003958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6FD0FBC" w14:textId="77777777" w:rsidR="00816BAC" w:rsidRPr="000D4935" w:rsidRDefault="00816BAC" w:rsidP="0039580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551A471" w14:textId="77777777" w:rsidR="00816BAC" w:rsidRPr="000D4935" w:rsidRDefault="00816BAC" w:rsidP="00395809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180" w:type="dxa"/>
            <w:shd w:val="clear" w:color="auto" w:fill="auto"/>
          </w:tcPr>
          <w:p w14:paraId="081E7AB7" w14:textId="77777777" w:rsidR="00816BAC" w:rsidRPr="000D4935" w:rsidRDefault="00816BAC" w:rsidP="0039580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4567508" w14:textId="77777777" w:rsidR="00816BAC" w:rsidRPr="000D4935" w:rsidRDefault="00816BAC" w:rsidP="00395809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3D4705F" w14:textId="77777777" w:rsidR="00816BAC" w:rsidRPr="000D4935" w:rsidRDefault="00816BAC" w:rsidP="0039580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7E7DCC2" w14:textId="77777777" w:rsidR="00816BAC" w:rsidRPr="000D4935" w:rsidRDefault="00816BAC" w:rsidP="00395809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816BAC" w:rsidRPr="000D4935" w14:paraId="0B76FF82" w14:textId="77777777" w:rsidTr="00395809">
        <w:trPr>
          <w:tblHeader/>
        </w:trPr>
        <w:tc>
          <w:tcPr>
            <w:tcW w:w="3600" w:type="dxa"/>
            <w:shd w:val="clear" w:color="auto" w:fill="auto"/>
          </w:tcPr>
          <w:p w14:paraId="43A368D9" w14:textId="77777777" w:rsidR="00816BAC" w:rsidRPr="000D4935" w:rsidRDefault="00816BAC" w:rsidP="00395809">
            <w:pPr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78" w:type="dxa"/>
            <w:gridSpan w:val="7"/>
            <w:shd w:val="clear" w:color="auto" w:fill="auto"/>
          </w:tcPr>
          <w:p w14:paraId="6EFA17FC" w14:textId="77777777" w:rsidR="00816BAC" w:rsidRPr="000D4935" w:rsidRDefault="00816BAC" w:rsidP="00395809">
            <w:pPr>
              <w:pStyle w:val="acctfourfigures"/>
              <w:spacing w:line="240" w:lineRule="atLeast"/>
              <w:ind w:left="37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0D493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D493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816BAC" w:rsidRPr="000D4935" w14:paraId="6EE740D2" w14:textId="77777777" w:rsidTr="00395809">
        <w:tc>
          <w:tcPr>
            <w:tcW w:w="3600" w:type="dxa"/>
            <w:shd w:val="clear" w:color="auto" w:fill="auto"/>
          </w:tcPr>
          <w:p w14:paraId="6F34D37F" w14:textId="04F207CE" w:rsidR="00816BAC" w:rsidRPr="000D4935" w:rsidRDefault="001E1B1A" w:rsidP="00395809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816BAC" w:rsidRPr="000D49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816BAC"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68" w:type="dxa"/>
            <w:shd w:val="clear" w:color="auto" w:fill="auto"/>
          </w:tcPr>
          <w:p w14:paraId="58A2B4F5" w14:textId="77777777" w:rsidR="00816BAC" w:rsidRPr="000D4935" w:rsidRDefault="00816BAC" w:rsidP="0039580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50504BA" w14:textId="77777777" w:rsidR="00816BAC" w:rsidRPr="000D4935" w:rsidRDefault="00816BAC" w:rsidP="0039580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C9338B9" w14:textId="77777777" w:rsidR="00816BAC" w:rsidRPr="000D4935" w:rsidRDefault="00816BAC" w:rsidP="0039580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16F3F371" w14:textId="77777777" w:rsidR="00816BAC" w:rsidRPr="000D4935" w:rsidRDefault="00816BAC" w:rsidP="0039580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7CEEE8C" w14:textId="77777777" w:rsidR="00816BAC" w:rsidRPr="000D4935" w:rsidRDefault="00816BAC" w:rsidP="0039580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8A2490D" w14:textId="77777777" w:rsidR="00816BAC" w:rsidRPr="000D4935" w:rsidRDefault="00816BAC" w:rsidP="0039580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4D9498C" w14:textId="77777777" w:rsidR="00816BAC" w:rsidRPr="000D4935" w:rsidRDefault="00816BAC" w:rsidP="0039580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6BAC" w:rsidRPr="000D4935" w14:paraId="31A0FEFB" w14:textId="77777777" w:rsidTr="00395809">
        <w:tc>
          <w:tcPr>
            <w:tcW w:w="3600" w:type="dxa"/>
            <w:shd w:val="clear" w:color="auto" w:fill="auto"/>
          </w:tcPr>
          <w:p w14:paraId="38AEA4A3" w14:textId="77777777" w:rsidR="00816BAC" w:rsidRPr="000D4935" w:rsidRDefault="00816BAC" w:rsidP="00395809">
            <w:pPr>
              <w:tabs>
                <w:tab w:val="clear" w:pos="227"/>
                <w:tab w:val="left" w:pos="360"/>
                <w:tab w:val="decimal" w:pos="510"/>
              </w:tabs>
              <w:ind w:left="270" w:hanging="270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   เงินที่ไม่ได้วัดมูลค่าด้วยมูลค่ายุติธรรม</w:t>
            </w:r>
          </w:p>
        </w:tc>
        <w:tc>
          <w:tcPr>
            <w:tcW w:w="1368" w:type="dxa"/>
            <w:shd w:val="clear" w:color="auto" w:fill="auto"/>
          </w:tcPr>
          <w:p w14:paraId="1EEECDDE" w14:textId="77777777" w:rsidR="00816BAC" w:rsidRPr="000D4935" w:rsidRDefault="00816BAC" w:rsidP="0039580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A5C9085" w14:textId="77777777" w:rsidR="00816BAC" w:rsidRPr="000D4935" w:rsidRDefault="00816BAC" w:rsidP="0039580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C21141C" w14:textId="77777777" w:rsidR="00816BAC" w:rsidRPr="000D4935" w:rsidRDefault="00816BAC" w:rsidP="0039580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7C0D4F2F" w14:textId="77777777" w:rsidR="00816BAC" w:rsidRPr="000D4935" w:rsidRDefault="00816BAC" w:rsidP="0039580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5A3B630" w14:textId="77777777" w:rsidR="00816BAC" w:rsidRPr="000D4935" w:rsidRDefault="00816BAC" w:rsidP="0039580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4910983" w14:textId="77777777" w:rsidR="00816BAC" w:rsidRPr="000D4935" w:rsidRDefault="00816BAC" w:rsidP="0039580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B26914D" w14:textId="77777777" w:rsidR="00816BAC" w:rsidRPr="000D4935" w:rsidRDefault="00816BAC" w:rsidP="0039580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6BAC" w:rsidRPr="000D4935" w14:paraId="5A5CB0D5" w14:textId="77777777" w:rsidTr="00395809">
        <w:tc>
          <w:tcPr>
            <w:tcW w:w="3600" w:type="dxa"/>
            <w:shd w:val="clear" w:color="auto" w:fill="auto"/>
          </w:tcPr>
          <w:p w14:paraId="0862AC05" w14:textId="77777777" w:rsidR="00816BAC" w:rsidRPr="000D4935" w:rsidRDefault="00816BAC" w:rsidP="00395809">
            <w:pPr>
              <w:ind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เงินกู้</w:t>
            </w:r>
            <w:r w:rsidRPr="000D4935">
              <w:rPr>
                <w:rFonts w:ascii="Angsana New" w:hAnsi="Angsana New" w:hint="cs"/>
                <w:sz w:val="30"/>
                <w:szCs w:val="30"/>
                <w:cs/>
              </w:rPr>
              <w:t>ยืม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6DDE35" w14:textId="7E40A9D1" w:rsidR="00816BAC" w:rsidRPr="000D4935" w:rsidRDefault="001E1B1A" w:rsidP="0039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82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355</w:t>
            </w:r>
            <w:r w:rsidR="00816BAC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F27F68" w14:textId="77777777" w:rsidR="00816BAC" w:rsidRPr="000D4935" w:rsidRDefault="00816BAC" w:rsidP="0039580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0E7EB0" w14:textId="0EA5D5A9" w:rsidR="00816BAC" w:rsidRPr="000D4935" w:rsidRDefault="001E1B1A" w:rsidP="0039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82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357</w:t>
            </w:r>
            <w:r w:rsidR="00816BAC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>983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  <w:vAlign w:val="bottom"/>
          </w:tcPr>
          <w:p w14:paraId="061F11D7" w14:textId="77777777" w:rsidR="00816BAC" w:rsidRPr="000D4935" w:rsidRDefault="00816BAC" w:rsidP="0039580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FC07CB" w14:textId="01828E84" w:rsidR="00816BAC" w:rsidRPr="000D4935" w:rsidRDefault="001E1B1A" w:rsidP="0039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82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288</w:t>
            </w:r>
            <w:r w:rsidR="00816BAC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C3FAC6" w14:textId="77777777" w:rsidR="00816BAC" w:rsidRPr="000D4935" w:rsidRDefault="00816BAC" w:rsidP="0039580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783380" w14:textId="4E18C866" w:rsidR="00816BAC" w:rsidRPr="000D4935" w:rsidRDefault="001E1B1A" w:rsidP="0039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82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288</w:t>
            </w:r>
            <w:r w:rsidR="00816BAC" w:rsidRPr="000D4935">
              <w:rPr>
                <w:rFonts w:ascii="Angsana New" w:hAnsi="Angsana New"/>
                <w:sz w:val="30"/>
                <w:szCs w:val="30"/>
              </w:rPr>
              <w:t>,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</w:tr>
    </w:tbl>
    <w:p w14:paraId="18DF9867" w14:textId="77777777" w:rsidR="005234DD" w:rsidRPr="000D4935" w:rsidRDefault="005234DD" w:rsidP="005234DD">
      <w:pPr>
        <w:pStyle w:val="block"/>
        <w:tabs>
          <w:tab w:val="left" w:pos="630"/>
        </w:tabs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E39F577" w14:textId="77777777" w:rsidR="005234DD" w:rsidRPr="000D4935" w:rsidRDefault="005234DD" w:rsidP="005234DD">
      <w:pPr>
        <w:pStyle w:val="block"/>
        <w:tabs>
          <w:tab w:val="left" w:pos="630"/>
        </w:tabs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61E03F2D" w14:textId="77777777" w:rsidR="005234DD" w:rsidRPr="000D4935" w:rsidRDefault="005234DD" w:rsidP="00190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72E49C3A" w14:textId="20D05A2B" w:rsidR="005234DD" w:rsidRPr="000D4935" w:rsidRDefault="005234DD" w:rsidP="005234D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0D4935">
        <w:rPr>
          <w:rFonts w:ascii="Angsana New" w:hAnsi="Angsana New" w:hint="cs"/>
          <w:sz w:val="30"/>
          <w:szCs w:val="30"/>
          <w:cs/>
          <w:lang w:bidi="th-TH"/>
        </w:rPr>
        <w:lastRenderedPageBreak/>
        <w:t xml:space="preserve">กลุ่มบริษัทพิจารณามูลค่ายุติธรรมระดับ </w:t>
      </w:r>
      <w:r w:rsidR="001E1B1A" w:rsidRPr="000D4935">
        <w:rPr>
          <w:rFonts w:ascii="Angsana New" w:hAnsi="Angsana New"/>
          <w:sz w:val="30"/>
          <w:szCs w:val="30"/>
          <w:lang w:val="en-US" w:bidi="th-TH"/>
        </w:rPr>
        <w:t>2</w:t>
      </w:r>
      <w:r w:rsidRPr="000D493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  <w:lang w:bidi="th-TH"/>
        </w:rPr>
        <w:t>สำหรับเงินลงทุนในหน่วยลงทุน โดยอ้างอิงราคาจากบริษัทหลักทรัพย์จัดการกองทุน</w:t>
      </w:r>
      <w:r w:rsidRPr="000D4935">
        <w:rPr>
          <w:rFonts w:ascii="Angsana New" w:hAnsi="Angsana New"/>
          <w:sz w:val="30"/>
          <w:szCs w:val="30"/>
          <w:lang w:bidi="th-TH"/>
        </w:rPr>
        <w:t xml:space="preserve"> </w:t>
      </w:r>
      <w:r w:rsidRPr="000D4935">
        <w:rPr>
          <w:rFonts w:ascii="Angsana New" w:hAnsi="Angsana New"/>
          <w:sz w:val="30"/>
          <w:szCs w:val="30"/>
          <w:cs/>
          <w:lang w:bidi="th-TH"/>
        </w:rPr>
        <w:t>ณ วันที่รายงาน</w:t>
      </w:r>
      <w:r w:rsidRPr="000D4935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474A5914" w14:textId="77777777" w:rsidR="005234DD" w:rsidRPr="000D4935" w:rsidRDefault="005234DD" w:rsidP="005234D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A481F6C" w14:textId="39051D22" w:rsidR="005234DD" w:rsidRPr="000D4935" w:rsidRDefault="005234DD" w:rsidP="005234D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0D4935">
        <w:rPr>
          <w:rFonts w:ascii="Angsana New" w:hAnsi="Angsana New" w:hint="cs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1E1B1A" w:rsidRPr="000D4935">
        <w:rPr>
          <w:rFonts w:ascii="Angsana New" w:hAnsi="Angsana New"/>
          <w:sz w:val="30"/>
          <w:szCs w:val="30"/>
          <w:lang w:val="en-US" w:bidi="th-TH"/>
        </w:rPr>
        <w:t>1</w:t>
      </w:r>
      <w:r w:rsidRPr="000D493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  <w:lang w:bidi="th-TH"/>
        </w:rPr>
        <w:t>สำหรับ</w:t>
      </w:r>
      <w:r w:rsidRPr="000D4935">
        <w:rPr>
          <w:rFonts w:ascii="Angsana New" w:hAnsi="Angsana New"/>
          <w:sz w:val="30"/>
          <w:szCs w:val="30"/>
          <w:cs/>
          <w:lang w:bidi="th-TH"/>
        </w:rPr>
        <w:t>ตราสารทุน</w:t>
      </w:r>
      <w:r w:rsidRPr="000D4935">
        <w:rPr>
          <w:rFonts w:ascii="Angsana New" w:hAnsi="Angsana New" w:hint="cs"/>
          <w:sz w:val="30"/>
          <w:szCs w:val="30"/>
          <w:cs/>
          <w:lang w:bidi="th-TH"/>
        </w:rPr>
        <w:t xml:space="preserve"> โดยอ้างอิง</w:t>
      </w:r>
      <w:r w:rsidRPr="000D4935">
        <w:rPr>
          <w:rFonts w:ascii="Angsana New" w:hAnsi="Angsana New"/>
          <w:sz w:val="30"/>
          <w:szCs w:val="30"/>
          <w:cs/>
          <w:lang w:bidi="th-TH"/>
        </w:rPr>
        <w:t>จากราคาซื้อขายที่ประกาศอยู่ในตลาดหลักทรัพย์แห่งประเทศไทย</w:t>
      </w:r>
      <w:r w:rsidRPr="000D4935">
        <w:rPr>
          <w:rFonts w:ascii="Angsana New" w:hAnsi="Angsana New"/>
          <w:sz w:val="30"/>
          <w:szCs w:val="30"/>
          <w:lang w:bidi="th-TH"/>
        </w:rPr>
        <w:t xml:space="preserve"> </w:t>
      </w:r>
      <w:r w:rsidRPr="000D4935">
        <w:rPr>
          <w:rFonts w:ascii="Angsana New" w:hAnsi="Angsana New"/>
          <w:sz w:val="30"/>
          <w:szCs w:val="30"/>
          <w:cs/>
          <w:lang w:bidi="th-TH"/>
        </w:rPr>
        <w:t>โดยใช้ราคาปิด ณ วันที่รายงาน</w:t>
      </w:r>
    </w:p>
    <w:p w14:paraId="0BEA2CD5" w14:textId="77777777" w:rsidR="005234DD" w:rsidRPr="000D4935" w:rsidRDefault="005234DD" w:rsidP="005234D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1C69C81" w14:textId="064657D7" w:rsidR="005234DD" w:rsidRPr="000D4935" w:rsidRDefault="005234DD" w:rsidP="005234D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0D4935">
        <w:rPr>
          <w:rFonts w:ascii="Angsana New" w:hAnsi="Angsana New" w:hint="cs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1E1B1A" w:rsidRPr="000D4935">
        <w:rPr>
          <w:rFonts w:ascii="Angsana New" w:hAnsi="Angsana New"/>
          <w:sz w:val="30"/>
          <w:szCs w:val="30"/>
          <w:lang w:val="en-US" w:bidi="th-TH"/>
        </w:rPr>
        <w:t>2</w:t>
      </w:r>
      <w:r w:rsidRPr="000D4935">
        <w:rPr>
          <w:rFonts w:ascii="Angsana New" w:hAnsi="Angsana New"/>
          <w:sz w:val="30"/>
          <w:szCs w:val="30"/>
          <w:lang w:bidi="th-TH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  <w:lang w:bidi="th-TH"/>
        </w:rPr>
        <w:t>สำหรับ</w:t>
      </w:r>
      <w:r w:rsidRPr="000D4935">
        <w:rPr>
          <w:rFonts w:ascii="Angsana New" w:hAnsi="Angsana New"/>
          <w:sz w:val="30"/>
          <w:szCs w:val="30"/>
          <w:cs/>
          <w:lang w:bidi="th-TH"/>
        </w:rPr>
        <w:t>สัญญาซื้อขายเงินตราต่างประเทศล่วงหน้า</w:t>
      </w:r>
      <w:r w:rsidRPr="000D4935">
        <w:rPr>
          <w:rFonts w:ascii="Angsana New" w:hAnsi="Angsana New" w:hint="cs"/>
          <w:sz w:val="30"/>
          <w:szCs w:val="30"/>
          <w:cs/>
          <w:lang w:bidi="th-TH"/>
        </w:rPr>
        <w:t xml:space="preserve"> โดย</w:t>
      </w:r>
      <w:r w:rsidRPr="000D4935">
        <w:rPr>
          <w:rFonts w:ascii="Angsana New" w:hAnsi="Angsana New"/>
          <w:sz w:val="30"/>
          <w:szCs w:val="30"/>
          <w:cs/>
          <w:lang w:bidi="th-TH"/>
        </w:rPr>
        <w:t>อ้างอิง</w:t>
      </w:r>
      <w:r w:rsidRPr="000D4935">
        <w:rPr>
          <w:rFonts w:ascii="Angsana New" w:hAnsi="Angsana New" w:hint="cs"/>
          <w:sz w:val="30"/>
          <w:szCs w:val="30"/>
          <w:cs/>
          <w:lang w:bidi="th-TH"/>
        </w:rPr>
        <w:t>จาก</w:t>
      </w:r>
      <w:r w:rsidRPr="000D4935">
        <w:rPr>
          <w:rFonts w:ascii="Angsana New" w:hAnsi="Angsana New"/>
          <w:sz w:val="30"/>
          <w:szCs w:val="30"/>
          <w:cs/>
          <w:lang w:bidi="th-TH"/>
        </w:rPr>
        <w:t>ราคาซื้อขายสัญญาซื้อขายเงินตราต่างประเทศล่วงหน้า ณ วันที่รายงาน</w:t>
      </w:r>
      <w:r w:rsidRPr="000D4935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</w:p>
    <w:p w14:paraId="2B6ED263" w14:textId="77777777" w:rsidR="005234DD" w:rsidRPr="000D4935" w:rsidRDefault="005234DD" w:rsidP="005234D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589EB6B" w14:textId="77777777" w:rsidR="005234DD" w:rsidRPr="000D4935" w:rsidRDefault="005234DD" w:rsidP="005234DD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D4935">
        <w:rPr>
          <w:rFonts w:ascii="Angsana New" w:hAnsi="Angsana New" w:hint="cs"/>
          <w:sz w:val="30"/>
          <w:szCs w:val="30"/>
          <w:cs/>
          <w:lang w:val="en-US"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27193E57" w14:textId="77777777" w:rsidR="005234DD" w:rsidRPr="000D4935" w:rsidRDefault="005234DD" w:rsidP="005234DD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E795A9D" w14:textId="77777777" w:rsidR="005234DD" w:rsidRPr="000D4935" w:rsidRDefault="005234DD" w:rsidP="005234DD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D4935">
        <w:rPr>
          <w:rFonts w:ascii="Angsana New" w:hAnsi="Angsana New" w:hint="cs"/>
          <w:sz w:val="30"/>
          <w:szCs w:val="30"/>
          <w:cs/>
          <w:lang w:val="en-US" w:bidi="th-TH"/>
        </w:rPr>
        <w:t>เงินกู้ยืมระยะยาวที่มีอัตราดอกเบี้ยลอยตัวซึ่งเป็นอัตราในตลาด มีมูลค่าตามบัญชีใกล้เคียงกับมูลค่ายุติธรรม</w:t>
      </w:r>
    </w:p>
    <w:p w14:paraId="6095E5B1" w14:textId="77777777" w:rsidR="005234DD" w:rsidRPr="000D4935" w:rsidRDefault="005234DD" w:rsidP="005234DD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1999B07" w14:textId="77777777" w:rsidR="005234DD" w:rsidRPr="000D4935" w:rsidRDefault="005234DD" w:rsidP="005234DD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D4935">
        <w:rPr>
          <w:rFonts w:ascii="Angsana New" w:hAnsi="Angsana New" w:hint="cs"/>
          <w:sz w:val="30"/>
          <w:szCs w:val="30"/>
          <w:cs/>
          <w:lang w:val="en-US" w:bidi="th-TH"/>
        </w:rPr>
        <w:t>เงินกู้ยืมระยะยาวที่มีอัตราดอกเบี้ยคงที่ประเมินมูลค่ามูลค่ายุติธรรมโดยวิธีคิดลดกระแสเงินสด</w:t>
      </w:r>
    </w:p>
    <w:p w14:paraId="457CDABC" w14:textId="77777777" w:rsidR="005234DD" w:rsidRPr="000D4935" w:rsidRDefault="005234DD" w:rsidP="005234DD">
      <w:pPr>
        <w:pStyle w:val="block"/>
        <w:tabs>
          <w:tab w:val="left" w:pos="630"/>
        </w:tabs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2BBF7FCD" w14:textId="0FCBCF62" w:rsidR="000E1AAF" w:rsidRPr="000D4935" w:rsidRDefault="00FE48C8" w:rsidP="0091691E">
      <w:pPr>
        <w:pStyle w:val="block"/>
        <w:numPr>
          <w:ilvl w:val="0"/>
          <w:numId w:val="33"/>
        </w:numPr>
        <w:tabs>
          <w:tab w:val="left" w:pos="630"/>
        </w:tabs>
        <w:spacing w:after="0" w:line="240" w:lineRule="atLeast"/>
        <w:ind w:left="540" w:right="-7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D4935">
        <w:rPr>
          <w:cs/>
        </w:rPr>
        <w:br w:type="column"/>
      </w:r>
      <w:r w:rsidR="004414C0" w:rsidRPr="000D493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รายการเคลื่อนไหวของตราสารทุนที่อยู่ในความต้องการของตลาด</w:t>
      </w:r>
    </w:p>
    <w:p w14:paraId="306B3760" w14:textId="6C96A234" w:rsidR="000E1AAF" w:rsidRPr="000D4935" w:rsidRDefault="000E1AAF" w:rsidP="000E1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5" w:firstLine="72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3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900"/>
        <w:gridCol w:w="236"/>
        <w:gridCol w:w="754"/>
        <w:gridCol w:w="270"/>
        <w:gridCol w:w="990"/>
        <w:gridCol w:w="241"/>
        <w:gridCol w:w="843"/>
        <w:gridCol w:w="241"/>
        <w:gridCol w:w="844"/>
        <w:gridCol w:w="261"/>
        <w:gridCol w:w="898"/>
      </w:tblGrid>
      <w:tr w:rsidR="00127C42" w:rsidRPr="000D4935" w14:paraId="264AACC5" w14:textId="77777777" w:rsidTr="0005048F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2670525B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6478" w:type="dxa"/>
            <w:gridSpan w:val="11"/>
          </w:tcPr>
          <w:p w14:paraId="3E1427E1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B1129" w:rsidRPr="000D4935" w14:paraId="6ABC9757" w14:textId="77777777" w:rsidTr="0005048F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19D2C6BA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1E9A26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0C6FB6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3B264CAB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5814C3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21521C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2E57CAC6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  <w:vMerge w:val="restart"/>
            <w:vAlign w:val="bottom"/>
          </w:tcPr>
          <w:p w14:paraId="790AD628" w14:textId="77777777" w:rsidR="00127C42" w:rsidRPr="000D4935" w:rsidRDefault="00127C42" w:rsidP="004B1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</w:p>
          <w:p w14:paraId="2FC6C0A2" w14:textId="77777777" w:rsidR="00127C42" w:rsidRPr="000D4935" w:rsidRDefault="00127C42" w:rsidP="004B1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sz w:val="26"/>
                <w:szCs w:val="26"/>
                <w:cs/>
              </w:rPr>
              <w:t>จากการขาย</w:t>
            </w:r>
          </w:p>
          <w:p w14:paraId="76D8C351" w14:textId="77777777" w:rsidR="00127C42" w:rsidRPr="000D4935" w:rsidRDefault="00127C42" w:rsidP="004B1129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4935">
              <w:rPr>
                <w:rFonts w:ascii="Angsana New" w:hAnsi="Angsana New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241" w:type="dxa"/>
          </w:tcPr>
          <w:p w14:paraId="74C9EAAA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4" w:type="dxa"/>
            <w:vMerge w:val="restart"/>
            <w:shd w:val="clear" w:color="auto" w:fill="auto"/>
            <w:vAlign w:val="bottom"/>
          </w:tcPr>
          <w:p w14:paraId="013C7FDC" w14:textId="77777777" w:rsidR="00127C42" w:rsidRPr="000D4935" w:rsidRDefault="00127C42" w:rsidP="0001785B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4935">
              <w:rPr>
                <w:rFonts w:ascii="Angsana New" w:hAnsi="Angsana New" w:hint="cs"/>
                <w:sz w:val="26"/>
                <w:szCs w:val="26"/>
                <w:cs/>
              </w:rPr>
              <w:t>รายการปรับปรุงจากการปรับมูลค่า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901D765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6B0E136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B1129" w:rsidRPr="000D4935" w14:paraId="00C194E9" w14:textId="77777777" w:rsidTr="0005048F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6006C812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bCs/>
                <w:i/>
                <w:iCs/>
                <w:sz w:val="26"/>
                <w:szCs w:val="26"/>
                <w:cs/>
              </w:rPr>
              <w:t>ตราสารทุนที่อยู่ใน</w:t>
            </w:r>
            <w:r w:rsidRPr="000D493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ความ</w:t>
            </w:r>
          </w:p>
          <w:p w14:paraId="7F364C6D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0D493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ต้องการของตลาด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1EF565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7BB91102" w14:textId="4687D447" w:rsidR="00127C42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4935">
              <w:rPr>
                <w:rFonts w:ascii="Angsana New" w:hAnsi="Angsana New" w:hint="cs"/>
                <w:sz w:val="26"/>
                <w:szCs w:val="26"/>
              </w:rPr>
              <w:t>1</w:t>
            </w:r>
            <w:r w:rsidR="00127C42" w:rsidRPr="000D493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127C42" w:rsidRPr="000D4935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CE7A75" w14:textId="77777777" w:rsidR="00127C42" w:rsidRPr="000D4935" w:rsidRDefault="00127C42" w:rsidP="004B1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5D3C9060" w14:textId="77777777" w:rsidR="00127C42" w:rsidRPr="000D4935" w:rsidRDefault="00127C42" w:rsidP="004B1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86" w:firstLine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7BA3B7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449273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4935">
              <w:rPr>
                <w:rFonts w:ascii="Angsana New" w:hAnsi="Angsana New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AB32011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  <w:vMerge/>
            <w:vAlign w:val="bottom"/>
          </w:tcPr>
          <w:p w14:paraId="34E2014C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</w:tcPr>
          <w:p w14:paraId="5D588145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4" w:type="dxa"/>
            <w:vMerge/>
            <w:shd w:val="clear" w:color="auto" w:fill="auto"/>
            <w:vAlign w:val="bottom"/>
          </w:tcPr>
          <w:p w14:paraId="27642AE8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48CEBCE7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E31D3B8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4935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1893FF9B" w14:textId="650B17D3" w:rsidR="00127C42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4935">
              <w:rPr>
                <w:rFonts w:ascii="Angsana New" w:hAnsi="Angsana New" w:hint="cs"/>
                <w:sz w:val="26"/>
                <w:szCs w:val="26"/>
              </w:rPr>
              <w:t>31</w:t>
            </w:r>
            <w:r w:rsidR="00127C42" w:rsidRPr="000D493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27C42" w:rsidRPr="000D4935" w14:paraId="0A225E2F" w14:textId="77777777" w:rsidTr="0005048F">
        <w:trPr>
          <w:tblHeader/>
        </w:trPr>
        <w:tc>
          <w:tcPr>
            <w:tcW w:w="3060" w:type="dxa"/>
            <w:shd w:val="clear" w:color="auto" w:fill="auto"/>
          </w:tcPr>
          <w:p w14:paraId="1D7A5995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78" w:type="dxa"/>
            <w:gridSpan w:val="11"/>
          </w:tcPr>
          <w:p w14:paraId="79CB5FAD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B1129" w:rsidRPr="000D4935" w14:paraId="31A79D13" w14:textId="77777777" w:rsidTr="0005048F">
        <w:tc>
          <w:tcPr>
            <w:tcW w:w="3060" w:type="dxa"/>
            <w:shd w:val="clear" w:color="auto" w:fill="auto"/>
          </w:tcPr>
          <w:p w14:paraId="6383E359" w14:textId="379F0D03" w:rsidR="00127C42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900" w:type="dxa"/>
            <w:shd w:val="clear" w:color="auto" w:fill="auto"/>
          </w:tcPr>
          <w:p w14:paraId="55B5C8F6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9EB7A55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19C0D71D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6092AE9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8BFE909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755BE78A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</w:tcPr>
          <w:p w14:paraId="61CEA147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F0DFC48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669427AD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5CC309AA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4156953A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1129" w:rsidRPr="000D4935" w14:paraId="508BB6A1" w14:textId="77777777" w:rsidTr="0005048F">
        <w:tc>
          <w:tcPr>
            <w:tcW w:w="3060" w:type="dxa"/>
            <w:shd w:val="clear" w:color="auto" w:fill="auto"/>
          </w:tcPr>
          <w:p w14:paraId="0641B4ED" w14:textId="647121A1" w:rsidR="00127C42" w:rsidRPr="000D4935" w:rsidRDefault="00052E3D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  <w:shd w:val="clear" w:color="auto" w:fill="auto"/>
          </w:tcPr>
          <w:p w14:paraId="21C6A577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CC69700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499BD3DC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A1B783C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AE0836C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621E6FD1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</w:tcPr>
          <w:p w14:paraId="44B49DDC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6018E134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35847164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34FED994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2FEDCAD9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1129" w:rsidRPr="000D4935" w14:paraId="7019DE57" w14:textId="77777777" w:rsidTr="0005048F">
        <w:tc>
          <w:tcPr>
            <w:tcW w:w="3060" w:type="dxa"/>
            <w:shd w:val="clear" w:color="auto" w:fill="auto"/>
          </w:tcPr>
          <w:p w14:paraId="0757A021" w14:textId="2583D7DE" w:rsidR="008347CA" w:rsidRPr="000D4935" w:rsidRDefault="00030675" w:rsidP="00834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" w:hanging="75"/>
              <w:rPr>
                <w:rFonts w:ascii="Angsana New" w:hAnsi="Angsana New"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ตราสารทุนที่วัดมูลค่าด้วย</w:t>
            </w:r>
            <w:r w:rsidR="00124758" w:rsidRPr="000D4935">
              <w:rPr>
                <w:rFonts w:ascii="Angsana New" w:hAnsi="Angsana New" w:hint="cs"/>
                <w:sz w:val="26"/>
                <w:szCs w:val="26"/>
                <w:cs/>
              </w:rPr>
              <w:t>มูลค่</w:t>
            </w:r>
            <w:r w:rsidR="00A40B93" w:rsidRPr="000D4935"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  <w:r w:rsidR="00124758" w:rsidRPr="000D4935">
              <w:rPr>
                <w:rFonts w:ascii="Angsana New" w:hAnsi="Angsana New" w:hint="cs"/>
                <w:sz w:val="26"/>
                <w:szCs w:val="26"/>
                <w:cs/>
              </w:rPr>
              <w:t>ยุติธรรม</w:t>
            </w:r>
            <w:r w:rsidR="008347CA" w:rsidRPr="000D493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1AEA297D" w14:textId="68229218" w:rsidR="00127C42" w:rsidRPr="000D4935" w:rsidRDefault="008347CA" w:rsidP="00834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" w:hanging="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D4935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="00124758" w:rsidRPr="000D4935">
              <w:rPr>
                <w:rFonts w:ascii="Angsana New" w:hAnsi="Angsana New" w:hint="cs"/>
                <w:sz w:val="26"/>
                <w:szCs w:val="26"/>
                <w:cs/>
              </w:rPr>
              <w:t>ผ่านกำไร</w:t>
            </w:r>
            <w:r w:rsidR="00A716EB" w:rsidRPr="000D4935">
              <w:rPr>
                <w:rFonts w:ascii="Angsana New" w:hAnsi="Angsana New" w:hint="cs"/>
                <w:sz w:val="26"/>
                <w:szCs w:val="26"/>
                <w:cs/>
              </w:rPr>
              <w:t>หรือ</w:t>
            </w:r>
            <w:r w:rsidR="00030675" w:rsidRPr="000D4935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4B297043" w14:textId="77777777" w:rsidR="002A5124" w:rsidRPr="000D4935" w:rsidRDefault="002A5124" w:rsidP="0001785B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11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24466293" w14:textId="77155F25" w:rsidR="00127C42" w:rsidRPr="000D4935" w:rsidRDefault="001E1B1A" w:rsidP="0001785B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113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D4935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11</w:t>
            </w:r>
            <w:r w:rsidR="00127C42" w:rsidRPr="000D4935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0D4935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914</w:t>
            </w:r>
          </w:p>
        </w:tc>
        <w:tc>
          <w:tcPr>
            <w:tcW w:w="236" w:type="dxa"/>
            <w:shd w:val="clear" w:color="auto" w:fill="auto"/>
          </w:tcPr>
          <w:p w14:paraId="3B4063CA" w14:textId="77777777" w:rsidR="00127C42" w:rsidRPr="000D4935" w:rsidRDefault="00127C42" w:rsidP="0001785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0C326C11" w14:textId="77777777" w:rsidR="002A5124" w:rsidRPr="000D4935" w:rsidRDefault="002A5124" w:rsidP="00FA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29" w:right="-111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04113AD" w14:textId="74C06DE4" w:rsidR="00127C42" w:rsidRPr="000D4935" w:rsidRDefault="001E1B1A" w:rsidP="00FA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29" w:right="-1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sz w:val="26"/>
                <w:szCs w:val="26"/>
              </w:rPr>
              <w:t>1</w:t>
            </w:r>
            <w:r w:rsidR="00127C42" w:rsidRPr="000D4935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0D4935">
              <w:rPr>
                <w:rFonts w:ascii="Angsana New" w:hAnsi="Angsana New" w:hint="cs"/>
                <w:sz w:val="26"/>
                <w:szCs w:val="26"/>
              </w:rPr>
              <w:t>005</w:t>
            </w:r>
            <w:r w:rsidR="00127C42" w:rsidRPr="000D4935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0D4935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4B9C9EC7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77E9A41" w14:textId="77777777" w:rsidR="002A5124" w:rsidRPr="000D4935" w:rsidRDefault="002A512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20"/>
              <w:rPr>
                <w:rFonts w:ascii="Angsana New" w:hAnsi="Angsana New"/>
                <w:sz w:val="26"/>
                <w:szCs w:val="26"/>
              </w:rPr>
            </w:pPr>
          </w:p>
          <w:p w14:paraId="52840458" w14:textId="0E93F96E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20"/>
              <w:rPr>
                <w:rFonts w:ascii="Angsana New" w:hAnsi="Angsana New"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sz w:val="26"/>
                <w:szCs w:val="26"/>
              </w:rPr>
              <w:t>(</w:t>
            </w:r>
            <w:r w:rsidR="001E1B1A" w:rsidRPr="000D4935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0D4935">
              <w:rPr>
                <w:rFonts w:ascii="Angsana New" w:hAnsi="Angsana New" w:hint="cs"/>
                <w:sz w:val="26"/>
                <w:szCs w:val="26"/>
              </w:rPr>
              <w:t>,</w:t>
            </w:r>
            <w:r w:rsidR="001E1B1A" w:rsidRPr="000D4935">
              <w:rPr>
                <w:rFonts w:ascii="Angsana New" w:hAnsi="Angsana New" w:hint="cs"/>
                <w:sz w:val="26"/>
                <w:szCs w:val="26"/>
              </w:rPr>
              <w:t>003</w:t>
            </w:r>
            <w:r w:rsidRPr="000D4935">
              <w:rPr>
                <w:rFonts w:ascii="Angsana New" w:hAnsi="Angsana New" w:hint="cs"/>
                <w:sz w:val="26"/>
                <w:szCs w:val="26"/>
              </w:rPr>
              <w:t>,</w:t>
            </w:r>
            <w:r w:rsidR="001E1B1A" w:rsidRPr="000D4935">
              <w:rPr>
                <w:rFonts w:ascii="Angsana New" w:hAnsi="Angsana New" w:hint="cs"/>
                <w:sz w:val="26"/>
                <w:szCs w:val="26"/>
              </w:rPr>
              <w:t>000</w:t>
            </w:r>
            <w:r w:rsidRPr="000D493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2DA78BD2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</w:tcPr>
          <w:p w14:paraId="194AB5A5" w14:textId="77777777" w:rsidR="002A5124" w:rsidRPr="000D4935" w:rsidRDefault="002A512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  <w:p w14:paraId="0FABC7B1" w14:textId="3373F0E2" w:rsidR="00127C42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sz w:val="26"/>
                <w:szCs w:val="26"/>
              </w:rPr>
              <w:t>621</w:t>
            </w:r>
          </w:p>
        </w:tc>
        <w:tc>
          <w:tcPr>
            <w:tcW w:w="241" w:type="dxa"/>
          </w:tcPr>
          <w:p w14:paraId="4C1880F4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13B3D5FA" w14:textId="77777777" w:rsidR="002A5124" w:rsidRPr="000D4935" w:rsidRDefault="002A512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  <w:p w14:paraId="6317FE8F" w14:textId="42EE8043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sz w:val="26"/>
                <w:szCs w:val="26"/>
              </w:rPr>
              <w:t>(</w:t>
            </w:r>
            <w:r w:rsidR="001E1B1A" w:rsidRPr="000D4935">
              <w:rPr>
                <w:rFonts w:ascii="Angsana New" w:hAnsi="Angsana New" w:hint="cs"/>
                <w:sz w:val="26"/>
                <w:szCs w:val="26"/>
              </w:rPr>
              <w:t>2</w:t>
            </w:r>
            <w:r w:rsidR="001E1B1A" w:rsidRPr="000D4935">
              <w:rPr>
                <w:rFonts w:ascii="Angsana New" w:hAnsi="Angsana New"/>
                <w:sz w:val="26"/>
                <w:szCs w:val="26"/>
              </w:rPr>
              <w:t>0</w:t>
            </w:r>
            <w:r w:rsidRPr="000D493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14:paraId="2A8D9FB3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  <w:shd w:val="clear" w:color="auto" w:fill="auto"/>
          </w:tcPr>
          <w:p w14:paraId="18E0932D" w14:textId="77777777" w:rsidR="002A5124" w:rsidRPr="000D4935" w:rsidRDefault="002A512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95" w:right="-4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6345126" w14:textId="5FEC75C1" w:rsidR="00127C42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95" w:right="-4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b/>
                <w:bCs/>
                <w:sz w:val="26"/>
                <w:szCs w:val="26"/>
              </w:rPr>
              <w:t>14</w:t>
            </w:r>
            <w:r w:rsidR="00127C42" w:rsidRPr="000D4935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0D4935">
              <w:rPr>
                <w:rFonts w:ascii="Angsana New" w:hAnsi="Angsana New" w:hint="cs"/>
                <w:b/>
                <w:bCs/>
                <w:sz w:val="26"/>
                <w:szCs w:val="26"/>
              </w:rPr>
              <w:t>515</w:t>
            </w:r>
          </w:p>
        </w:tc>
      </w:tr>
      <w:tr w:rsidR="004B1129" w:rsidRPr="000D4935" w14:paraId="0E1292C4" w14:textId="77777777" w:rsidTr="0005048F">
        <w:tc>
          <w:tcPr>
            <w:tcW w:w="3060" w:type="dxa"/>
            <w:shd w:val="clear" w:color="auto" w:fill="auto"/>
          </w:tcPr>
          <w:p w14:paraId="2B73B102" w14:textId="5183C668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105A67E1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74FE785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4F71CFC7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C3CE5E0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74BA163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1B7B12BB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</w:tcPr>
          <w:p w14:paraId="5B8A5983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6598DEAA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34A30510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6D060077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shd w:val="clear" w:color="auto" w:fill="auto"/>
          </w:tcPr>
          <w:p w14:paraId="1A4CC447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1129" w:rsidRPr="000D4935" w14:paraId="1F12349E" w14:textId="77777777" w:rsidTr="0005048F">
        <w:tc>
          <w:tcPr>
            <w:tcW w:w="3060" w:type="dxa"/>
            <w:shd w:val="clear" w:color="auto" w:fill="auto"/>
          </w:tcPr>
          <w:p w14:paraId="79951ACD" w14:textId="2A5C4A5B" w:rsidR="00127C42" w:rsidRPr="000D4935" w:rsidRDefault="00584BF5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  <w:shd w:val="clear" w:color="auto" w:fill="auto"/>
          </w:tcPr>
          <w:p w14:paraId="6832341D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906304C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2D77C5CD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6EC1C6B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B0B11A3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42B048BF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</w:tcPr>
          <w:p w14:paraId="7FE39981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5984ED10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5B875AC0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72B14CB7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16D907F0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1129" w:rsidRPr="000D4935" w14:paraId="1FE0A3BC" w14:textId="77777777" w:rsidTr="0005048F">
        <w:tc>
          <w:tcPr>
            <w:tcW w:w="3060" w:type="dxa"/>
            <w:shd w:val="clear" w:color="auto" w:fill="auto"/>
          </w:tcPr>
          <w:p w14:paraId="422CBF17" w14:textId="0645A594" w:rsidR="008347CA" w:rsidRPr="000D4935" w:rsidRDefault="00F26CBC" w:rsidP="00F26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hanging="75"/>
              <w:rPr>
                <w:rFonts w:ascii="Angsana New" w:hAnsi="Angsana New"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ตราสารทุนที่วัดมูลค่าด้วยมูลค่ายุติธรรม</w:t>
            </w:r>
          </w:p>
          <w:p w14:paraId="18794E3E" w14:textId="64422C8D" w:rsidR="00127C42" w:rsidRPr="000D4935" w:rsidRDefault="008347CA" w:rsidP="00F26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hanging="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="00F26CBC" w:rsidRPr="000D4935">
              <w:rPr>
                <w:rFonts w:ascii="Angsana New" w:hAnsi="Angsana New" w:hint="cs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58B147BC" w14:textId="77777777" w:rsidR="002A5124" w:rsidRPr="000D4935" w:rsidRDefault="002A5124" w:rsidP="0001785B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11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00BB66E3" w14:textId="7B9A17E3" w:rsidR="00127C42" w:rsidRPr="000D4935" w:rsidRDefault="001E1B1A" w:rsidP="0001785B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11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0D4935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1</w:t>
            </w:r>
            <w:r w:rsidR="00127C42" w:rsidRPr="000D4935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,</w:t>
            </w:r>
            <w:r w:rsidRPr="000D4935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360</w:t>
            </w:r>
          </w:p>
        </w:tc>
        <w:tc>
          <w:tcPr>
            <w:tcW w:w="236" w:type="dxa"/>
            <w:shd w:val="clear" w:color="auto" w:fill="auto"/>
          </w:tcPr>
          <w:p w14:paraId="3066B515" w14:textId="77777777" w:rsidR="00127C42" w:rsidRPr="000D4935" w:rsidRDefault="00127C42" w:rsidP="0001785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0D060290" w14:textId="77777777" w:rsidR="002A5124" w:rsidRPr="000D4935" w:rsidRDefault="002A5124" w:rsidP="00FA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29" w:right="-290" w:hanging="15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F3DBD52" w14:textId="24138C2C" w:rsidR="00127C42" w:rsidRPr="000D4935" w:rsidRDefault="001E1B1A" w:rsidP="00FA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29" w:right="-290" w:hanging="15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sz w:val="26"/>
                <w:szCs w:val="26"/>
              </w:rPr>
              <w:t>2</w:t>
            </w:r>
            <w:r w:rsidR="00127C42" w:rsidRPr="000D4935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0D4935">
              <w:rPr>
                <w:rFonts w:ascii="Angsana New" w:hAnsi="Angsana New" w:hint="cs"/>
                <w:sz w:val="26"/>
                <w:szCs w:val="26"/>
              </w:rPr>
              <w:t>49</w:t>
            </w:r>
            <w:r w:rsidRPr="000D493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E94DE33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5FE212D" w14:textId="77777777" w:rsidR="002A5124" w:rsidRPr="000D4935" w:rsidRDefault="002A5124" w:rsidP="00FA73C7">
            <w:pPr>
              <w:pStyle w:val="a"/>
              <w:tabs>
                <w:tab w:val="clear" w:pos="1080"/>
              </w:tabs>
              <w:ind w:right="-38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201D1FDF" w14:textId="77777777" w:rsidR="00127C42" w:rsidRPr="000D4935" w:rsidRDefault="00127C42" w:rsidP="00FA73C7">
            <w:pPr>
              <w:pStyle w:val="a"/>
              <w:tabs>
                <w:tab w:val="clear" w:pos="1080"/>
              </w:tabs>
              <w:ind w:right="-38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493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85C8395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</w:tcPr>
          <w:p w14:paraId="77A7D225" w14:textId="77777777" w:rsidR="002A5124" w:rsidRPr="000D4935" w:rsidRDefault="002A5124" w:rsidP="0001785B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3030AF3D" w14:textId="77777777" w:rsidR="00127C42" w:rsidRPr="000D4935" w:rsidRDefault="00127C42" w:rsidP="0001785B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493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41" w:type="dxa"/>
          </w:tcPr>
          <w:p w14:paraId="56BF9545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39AADD2B" w14:textId="77777777" w:rsidR="002A5124" w:rsidRPr="000D4935" w:rsidRDefault="002A5124" w:rsidP="0001785B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0ECE574E" w14:textId="6BA4ED7E" w:rsidR="00127C42" w:rsidRPr="000D4935" w:rsidRDefault="00127C42" w:rsidP="0001785B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D493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(</w:t>
            </w:r>
            <w:r w:rsidR="001E1B1A" w:rsidRPr="000D493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</w:t>
            </w:r>
            <w:r w:rsidRPr="000D493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,</w:t>
            </w:r>
            <w:r w:rsidR="001E1B1A" w:rsidRPr="000D493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042</w:t>
            </w:r>
            <w:r w:rsidRPr="000D493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14:paraId="1CF7F9A5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  <w:shd w:val="clear" w:color="auto" w:fill="auto"/>
          </w:tcPr>
          <w:p w14:paraId="1F3131EB" w14:textId="77777777" w:rsidR="002A5124" w:rsidRPr="000D4935" w:rsidRDefault="002A512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030EC28" w14:textId="3283CC88" w:rsidR="00127C42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  <w:r w:rsidR="00127C42" w:rsidRPr="000D4935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0D4935">
              <w:rPr>
                <w:rFonts w:ascii="Angsana New" w:hAnsi="Angsana New" w:hint="cs"/>
                <w:b/>
                <w:bCs/>
                <w:sz w:val="26"/>
                <w:szCs w:val="26"/>
              </w:rPr>
              <w:t>817</w:t>
            </w:r>
          </w:p>
        </w:tc>
      </w:tr>
      <w:tr w:rsidR="004B1129" w:rsidRPr="000D4935" w14:paraId="582E25E0" w14:textId="77777777" w:rsidTr="0005048F">
        <w:tc>
          <w:tcPr>
            <w:tcW w:w="3060" w:type="dxa"/>
            <w:shd w:val="clear" w:color="auto" w:fill="auto"/>
          </w:tcPr>
          <w:p w14:paraId="07F617AD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06F6FA0E" w14:textId="77777777" w:rsidR="00127C42" w:rsidRPr="000D4935" w:rsidRDefault="00127C42" w:rsidP="0001785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BE39306" w14:textId="77777777" w:rsidR="00127C42" w:rsidRPr="000D4935" w:rsidRDefault="00127C42" w:rsidP="0001785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748C1FE6" w14:textId="77777777" w:rsidR="00127C42" w:rsidRPr="000D4935" w:rsidRDefault="00127C42" w:rsidP="0001785B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EB0A8C6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A479544" w14:textId="77777777" w:rsidR="00127C42" w:rsidRPr="000D4935" w:rsidRDefault="00127C42" w:rsidP="0001785B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4736034E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</w:tcPr>
          <w:p w14:paraId="7E29AA9D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1F833CBA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08BD706F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668F0307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shd w:val="clear" w:color="auto" w:fill="auto"/>
          </w:tcPr>
          <w:p w14:paraId="1773FFEF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B1129" w:rsidRPr="000D4935" w14:paraId="464838BD" w14:textId="77777777" w:rsidTr="0005048F">
        <w:tc>
          <w:tcPr>
            <w:tcW w:w="3060" w:type="dxa"/>
            <w:shd w:val="clear" w:color="auto" w:fill="auto"/>
          </w:tcPr>
          <w:p w14:paraId="7D6FE919" w14:textId="1EBE0D43" w:rsidR="00127C42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2562</w:t>
            </w:r>
          </w:p>
        </w:tc>
        <w:tc>
          <w:tcPr>
            <w:tcW w:w="900" w:type="dxa"/>
            <w:shd w:val="clear" w:color="auto" w:fill="auto"/>
          </w:tcPr>
          <w:p w14:paraId="494E6568" w14:textId="77777777" w:rsidR="00127C42" w:rsidRPr="000D4935" w:rsidRDefault="00127C42" w:rsidP="0001785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F953466" w14:textId="77777777" w:rsidR="00127C42" w:rsidRPr="000D4935" w:rsidRDefault="00127C42" w:rsidP="0001785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7A08234A" w14:textId="77777777" w:rsidR="00127C42" w:rsidRPr="000D4935" w:rsidRDefault="00127C42" w:rsidP="0001785B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53EBFDA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352CC4F" w14:textId="77777777" w:rsidR="00127C42" w:rsidRPr="000D4935" w:rsidRDefault="00127C42" w:rsidP="0001785B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4A74E2CB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</w:tcPr>
          <w:p w14:paraId="012D5566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4331E0C1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6B881684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5ED4B96B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21DA1444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B1129" w:rsidRPr="000D4935" w14:paraId="5E2F3430" w14:textId="77777777" w:rsidTr="0005048F">
        <w:tc>
          <w:tcPr>
            <w:tcW w:w="3060" w:type="dxa"/>
            <w:shd w:val="clear" w:color="auto" w:fill="auto"/>
          </w:tcPr>
          <w:p w14:paraId="5BB581CD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900" w:type="dxa"/>
            <w:shd w:val="clear" w:color="auto" w:fill="auto"/>
          </w:tcPr>
          <w:p w14:paraId="5D4178D3" w14:textId="77777777" w:rsidR="00127C42" w:rsidRPr="000D4935" w:rsidRDefault="00127C42" w:rsidP="0001785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3C53150" w14:textId="77777777" w:rsidR="00127C42" w:rsidRPr="000D4935" w:rsidRDefault="00127C42" w:rsidP="0001785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2F018ACD" w14:textId="77777777" w:rsidR="00127C42" w:rsidRPr="000D4935" w:rsidRDefault="00127C42" w:rsidP="0001785B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936B1E9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25436DF" w14:textId="77777777" w:rsidR="00127C42" w:rsidRPr="000D4935" w:rsidRDefault="00127C42" w:rsidP="0001785B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23C9F330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</w:tcPr>
          <w:p w14:paraId="15833AC1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6671A812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3149AFF4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72EFEF51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79BCE1CB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B1129" w:rsidRPr="000D4935" w14:paraId="2F8D5014" w14:textId="77777777" w:rsidTr="0005048F">
        <w:tc>
          <w:tcPr>
            <w:tcW w:w="3060" w:type="dxa"/>
            <w:shd w:val="clear" w:color="auto" w:fill="auto"/>
          </w:tcPr>
          <w:p w14:paraId="53F1F0A0" w14:textId="16038D92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D4935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เงินลงทุนในหน่วยลงทุน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03A90624" w14:textId="48CCDB5C" w:rsidR="00127C42" w:rsidRPr="000D4935" w:rsidRDefault="001E1B1A" w:rsidP="0001785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0D4935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870</w:t>
            </w:r>
          </w:p>
        </w:tc>
        <w:tc>
          <w:tcPr>
            <w:tcW w:w="236" w:type="dxa"/>
            <w:shd w:val="clear" w:color="auto" w:fill="auto"/>
          </w:tcPr>
          <w:p w14:paraId="065D48A8" w14:textId="77777777" w:rsidR="00127C42" w:rsidRPr="000D4935" w:rsidRDefault="00127C42" w:rsidP="0001785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43B903A3" w14:textId="29B3D373" w:rsidR="00127C42" w:rsidRPr="000D4935" w:rsidRDefault="001E1B1A" w:rsidP="0001785B">
            <w:pPr>
              <w:pStyle w:val="a"/>
              <w:tabs>
                <w:tab w:val="clear" w:pos="1080"/>
              </w:tabs>
              <w:ind w:left="-110" w:right="-1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0D493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</w:t>
            </w:r>
            <w:r w:rsidR="00127C42" w:rsidRPr="000D4935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0D493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010</w:t>
            </w:r>
            <w:r w:rsidR="00127C42" w:rsidRPr="000D4935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0D493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2BCD5D4E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081520E" w14:textId="00972D3A" w:rsidR="00127C42" w:rsidRPr="000D4935" w:rsidRDefault="00127C42" w:rsidP="004B1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20"/>
              <w:rPr>
                <w:rFonts w:ascii="Angsana New" w:hAnsi="Angsana New"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sz w:val="26"/>
                <w:szCs w:val="26"/>
              </w:rPr>
              <w:t>(</w:t>
            </w:r>
            <w:r w:rsidR="001E1B1A" w:rsidRPr="000D4935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0D4935">
              <w:rPr>
                <w:rFonts w:ascii="Angsana New" w:hAnsi="Angsana New" w:hint="cs"/>
                <w:sz w:val="26"/>
                <w:szCs w:val="26"/>
              </w:rPr>
              <w:t>,</w:t>
            </w:r>
            <w:r w:rsidR="001E1B1A" w:rsidRPr="000D4935">
              <w:rPr>
                <w:rFonts w:ascii="Angsana New" w:hAnsi="Angsana New" w:hint="cs"/>
                <w:sz w:val="26"/>
                <w:szCs w:val="26"/>
              </w:rPr>
              <w:t>000</w:t>
            </w:r>
            <w:r w:rsidRPr="000D4935">
              <w:rPr>
                <w:rFonts w:ascii="Angsana New" w:hAnsi="Angsana New" w:hint="cs"/>
                <w:sz w:val="26"/>
                <w:szCs w:val="26"/>
              </w:rPr>
              <w:t>,</w:t>
            </w:r>
            <w:r w:rsidR="001E1B1A" w:rsidRPr="000D4935">
              <w:rPr>
                <w:rFonts w:ascii="Angsana New" w:hAnsi="Angsana New" w:hint="cs"/>
                <w:sz w:val="26"/>
                <w:szCs w:val="26"/>
              </w:rPr>
              <w:t>000</w:t>
            </w:r>
            <w:r w:rsidRPr="000D493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7C3598F5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</w:tcPr>
          <w:p w14:paraId="2F39DFD9" w14:textId="593A6143" w:rsidR="00127C42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sz w:val="26"/>
                <w:szCs w:val="26"/>
              </w:rPr>
              <w:t>1</w:t>
            </w:r>
            <w:r w:rsidR="00127C42" w:rsidRPr="000D4935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0D4935">
              <w:rPr>
                <w:rFonts w:ascii="Angsana New" w:hAnsi="Angsana New" w:hint="cs"/>
                <w:sz w:val="26"/>
                <w:szCs w:val="26"/>
              </w:rPr>
              <w:t>010</w:t>
            </w:r>
          </w:p>
        </w:tc>
        <w:tc>
          <w:tcPr>
            <w:tcW w:w="241" w:type="dxa"/>
          </w:tcPr>
          <w:p w14:paraId="5A4D5BFA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64CE5EFC" w14:textId="17A57C8F" w:rsidR="00127C42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sz w:val="26"/>
                <w:szCs w:val="26"/>
              </w:rPr>
              <w:t>34</w:t>
            </w:r>
          </w:p>
        </w:tc>
        <w:tc>
          <w:tcPr>
            <w:tcW w:w="261" w:type="dxa"/>
            <w:shd w:val="clear" w:color="auto" w:fill="auto"/>
          </w:tcPr>
          <w:p w14:paraId="5C1EC93B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  <w:shd w:val="clear" w:color="auto" w:fill="auto"/>
          </w:tcPr>
          <w:p w14:paraId="241AB48D" w14:textId="065BEFFF" w:rsidR="00127C42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b/>
                <w:bCs/>
                <w:sz w:val="26"/>
                <w:szCs w:val="26"/>
              </w:rPr>
              <w:t>11</w:t>
            </w:r>
            <w:r w:rsidR="00127C42" w:rsidRPr="000D4935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0D4935">
              <w:rPr>
                <w:rFonts w:ascii="Angsana New" w:hAnsi="Angsana New" w:hint="cs"/>
                <w:b/>
                <w:bCs/>
                <w:sz w:val="26"/>
                <w:szCs w:val="26"/>
              </w:rPr>
              <w:t>914</w:t>
            </w:r>
          </w:p>
        </w:tc>
      </w:tr>
      <w:tr w:rsidR="004B1129" w:rsidRPr="000D4935" w14:paraId="2ADA4091" w14:textId="77777777" w:rsidTr="0005048F">
        <w:tc>
          <w:tcPr>
            <w:tcW w:w="3060" w:type="dxa"/>
            <w:shd w:val="clear" w:color="auto" w:fill="auto"/>
          </w:tcPr>
          <w:p w14:paraId="5B45D459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20F0464E" w14:textId="77777777" w:rsidR="00127C42" w:rsidRPr="000D4935" w:rsidRDefault="00127C42" w:rsidP="0001785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CC5EE5C" w14:textId="77777777" w:rsidR="00127C42" w:rsidRPr="000D4935" w:rsidRDefault="00127C42" w:rsidP="0001785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105618F7" w14:textId="77777777" w:rsidR="00127C42" w:rsidRPr="000D4935" w:rsidRDefault="00127C42" w:rsidP="0001785B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2087187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8F831EB" w14:textId="77777777" w:rsidR="00127C42" w:rsidRPr="000D4935" w:rsidRDefault="00127C42" w:rsidP="0001785B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549FD119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</w:tcPr>
          <w:p w14:paraId="122585ED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448F8068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503DEF2C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730D3935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shd w:val="clear" w:color="auto" w:fill="auto"/>
          </w:tcPr>
          <w:p w14:paraId="5D58985E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B1129" w:rsidRPr="000D4935" w14:paraId="381DB125" w14:textId="77777777" w:rsidTr="0005048F">
        <w:tc>
          <w:tcPr>
            <w:tcW w:w="3060" w:type="dxa"/>
            <w:shd w:val="clear" w:color="auto" w:fill="auto"/>
          </w:tcPr>
          <w:p w14:paraId="11EBBC2B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900" w:type="dxa"/>
            <w:shd w:val="clear" w:color="auto" w:fill="auto"/>
          </w:tcPr>
          <w:p w14:paraId="1B9E67A9" w14:textId="77777777" w:rsidR="00127C42" w:rsidRPr="000D4935" w:rsidRDefault="00127C42" w:rsidP="0001785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6FB6E0D" w14:textId="77777777" w:rsidR="00127C42" w:rsidRPr="000D4935" w:rsidRDefault="00127C42" w:rsidP="0001785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16B9B048" w14:textId="77777777" w:rsidR="00127C42" w:rsidRPr="000D4935" w:rsidRDefault="00127C42" w:rsidP="0001785B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CAC7F8A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0A5B29E" w14:textId="77777777" w:rsidR="00127C42" w:rsidRPr="000D4935" w:rsidRDefault="00127C42" w:rsidP="0001785B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5FC21703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</w:tcPr>
          <w:p w14:paraId="33F9B019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0CE5790A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5A6132D2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5DE79959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18F2DD3A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B1129" w:rsidRPr="000D4935" w14:paraId="23A2DCC7" w14:textId="77777777" w:rsidTr="0005048F">
        <w:tc>
          <w:tcPr>
            <w:tcW w:w="3060" w:type="dxa"/>
            <w:shd w:val="clear" w:color="auto" w:fill="auto"/>
          </w:tcPr>
          <w:p w14:paraId="66219F52" w14:textId="342EEB41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D4935">
              <w:rPr>
                <w:rFonts w:ascii="Angsana New" w:hAnsi="Angsana New" w:hint="cs"/>
                <w:sz w:val="26"/>
                <w:szCs w:val="26"/>
                <w:cs/>
              </w:rPr>
              <w:t>หลักทรัพย์เผื่อขาย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32EA068C" w14:textId="4291DE7A" w:rsidR="00127C42" w:rsidRPr="000D4935" w:rsidRDefault="001E1B1A" w:rsidP="00EA0BFC">
            <w:pPr>
              <w:pStyle w:val="acctfourfigures"/>
              <w:tabs>
                <w:tab w:val="clear" w:pos="765"/>
                <w:tab w:val="left" w:pos="613"/>
              </w:tabs>
              <w:spacing w:line="240" w:lineRule="atLeast"/>
              <w:ind w:right="-25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0D4935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1</w:t>
            </w:r>
            <w:r w:rsidR="00127C42" w:rsidRPr="000D4935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,</w:t>
            </w:r>
            <w:r w:rsidRPr="000D4935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020</w:t>
            </w:r>
          </w:p>
        </w:tc>
        <w:tc>
          <w:tcPr>
            <w:tcW w:w="236" w:type="dxa"/>
            <w:shd w:val="clear" w:color="auto" w:fill="auto"/>
          </w:tcPr>
          <w:p w14:paraId="570A0911" w14:textId="77777777" w:rsidR="00127C42" w:rsidRPr="000D4935" w:rsidRDefault="00127C42" w:rsidP="0001785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370AB3B5" w14:textId="77777777" w:rsidR="00127C42" w:rsidRPr="000D4935" w:rsidRDefault="00127C42" w:rsidP="00FA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29" w:right="-21"/>
              <w:rPr>
                <w:rFonts w:ascii="Angsana New" w:hAnsi="Angsana New"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9CFB20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15AC256" w14:textId="77777777" w:rsidR="00127C42" w:rsidRPr="000D4935" w:rsidRDefault="00127C42" w:rsidP="00FA73C7">
            <w:pPr>
              <w:pStyle w:val="a"/>
              <w:tabs>
                <w:tab w:val="clear" w:pos="1080"/>
              </w:tabs>
              <w:ind w:right="-38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0D493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1DE0A33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</w:tcPr>
          <w:p w14:paraId="1E3A1FC5" w14:textId="77777777" w:rsidR="00127C42" w:rsidRPr="000D4935" w:rsidRDefault="00127C42" w:rsidP="0001785B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D493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41" w:type="dxa"/>
          </w:tcPr>
          <w:p w14:paraId="36E188DB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054C0D8F" w14:textId="2A772E9B" w:rsidR="00127C42" w:rsidRPr="000D4935" w:rsidRDefault="001E1B1A" w:rsidP="00FA73C7">
            <w:pPr>
              <w:pStyle w:val="a"/>
              <w:tabs>
                <w:tab w:val="clear" w:pos="1080"/>
              </w:tabs>
              <w:ind w:right="-30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493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340</w:t>
            </w:r>
          </w:p>
        </w:tc>
        <w:tc>
          <w:tcPr>
            <w:tcW w:w="261" w:type="dxa"/>
            <w:shd w:val="clear" w:color="auto" w:fill="auto"/>
          </w:tcPr>
          <w:p w14:paraId="51B0CBD0" w14:textId="77777777" w:rsidR="00127C42" w:rsidRPr="000D4935" w:rsidRDefault="00127C4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  <w:shd w:val="clear" w:color="auto" w:fill="auto"/>
          </w:tcPr>
          <w:p w14:paraId="0687D27E" w14:textId="74BB12FF" w:rsidR="00127C42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="00127C42" w:rsidRPr="000D4935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0D4935">
              <w:rPr>
                <w:rFonts w:ascii="Angsana New" w:hAnsi="Angsana New" w:hint="cs"/>
                <w:b/>
                <w:bCs/>
                <w:sz w:val="26"/>
                <w:szCs w:val="26"/>
              </w:rPr>
              <w:t>360</w:t>
            </w:r>
          </w:p>
        </w:tc>
      </w:tr>
    </w:tbl>
    <w:p w14:paraId="751E4CAC" w14:textId="463B0E71" w:rsidR="00697AF4" w:rsidRPr="000D4935" w:rsidRDefault="00697AF4" w:rsidP="00A54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1334B212" w14:textId="77777777" w:rsidR="00697AF4" w:rsidRPr="000D4935" w:rsidRDefault="00697AF4" w:rsidP="007A4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420"/>
        </w:tabs>
        <w:spacing w:line="240" w:lineRule="auto"/>
        <w:ind w:left="547" w:right="-25"/>
        <w:jc w:val="thaiDistribute"/>
        <w:rPr>
          <w:rFonts w:ascii="Angsana New" w:hAnsi="Angsana New"/>
          <w:sz w:val="2"/>
          <w:szCs w:val="2"/>
        </w:rPr>
      </w:pPr>
      <w:r w:rsidRPr="000D4935">
        <w:rPr>
          <w:rFonts w:ascii="Angsana New" w:hAnsi="Angsana New"/>
          <w:sz w:val="30"/>
          <w:szCs w:val="30"/>
          <w:cs/>
        </w:rPr>
        <w:br w:type="column"/>
      </w:r>
    </w:p>
    <w:tbl>
      <w:tblPr>
        <w:tblW w:w="95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900"/>
        <w:gridCol w:w="270"/>
        <w:gridCol w:w="720"/>
        <w:gridCol w:w="259"/>
        <w:gridCol w:w="1001"/>
        <w:gridCol w:w="270"/>
        <w:gridCol w:w="810"/>
        <w:gridCol w:w="270"/>
        <w:gridCol w:w="810"/>
        <w:gridCol w:w="270"/>
        <w:gridCol w:w="932"/>
      </w:tblGrid>
      <w:tr w:rsidR="00697AF4" w:rsidRPr="000D4935" w14:paraId="4FA998AB" w14:textId="77777777" w:rsidTr="006A1C53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67A00F90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6512" w:type="dxa"/>
            <w:gridSpan w:val="11"/>
          </w:tcPr>
          <w:p w14:paraId="0281FBE8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97AF4" w:rsidRPr="000D4935" w14:paraId="5AE65A19" w14:textId="77777777" w:rsidTr="006A1C53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3852CA77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2E08C0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129F92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5805425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1728DA73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5511A70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6FF80D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Merge w:val="restart"/>
            <w:vAlign w:val="bottom"/>
          </w:tcPr>
          <w:p w14:paraId="598C01DB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</w:p>
          <w:p w14:paraId="6B30276A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sz w:val="26"/>
                <w:szCs w:val="26"/>
                <w:cs/>
              </w:rPr>
              <w:t>จากการขาย</w:t>
            </w:r>
          </w:p>
          <w:p w14:paraId="31650D30" w14:textId="77777777" w:rsidR="00697AF4" w:rsidRPr="000D4935" w:rsidRDefault="00697AF4" w:rsidP="0001785B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4935">
              <w:rPr>
                <w:rFonts w:ascii="Angsana New" w:hAnsi="Angsana New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270" w:type="dxa"/>
          </w:tcPr>
          <w:p w14:paraId="0CB7B1B3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Merge w:val="restart"/>
            <w:shd w:val="clear" w:color="auto" w:fill="auto"/>
            <w:vAlign w:val="bottom"/>
          </w:tcPr>
          <w:p w14:paraId="7E28C989" w14:textId="77777777" w:rsidR="00697AF4" w:rsidRPr="000D4935" w:rsidRDefault="00697AF4" w:rsidP="0001785B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4935">
              <w:rPr>
                <w:rFonts w:ascii="Angsana New" w:hAnsi="Angsana New" w:hint="cs"/>
                <w:sz w:val="26"/>
                <w:szCs w:val="26"/>
                <w:cs/>
              </w:rPr>
              <w:t>รายการปรับปรุงจากการปรับมูลค่า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C87EBB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0FB2D6C7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97AF4" w:rsidRPr="000D4935" w14:paraId="7C7007AD" w14:textId="77777777" w:rsidTr="006A1C53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521B47B3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ตราสารทุนที่อยู่ในความ</w:t>
            </w:r>
          </w:p>
          <w:p w14:paraId="7B9A76F7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0D493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ต้องการของตลาด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D2D2DF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05F099A5" w14:textId="75835379" w:rsidR="00697AF4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4935">
              <w:rPr>
                <w:rFonts w:ascii="Angsana New" w:hAnsi="Angsana New" w:hint="cs"/>
                <w:sz w:val="26"/>
                <w:szCs w:val="26"/>
              </w:rPr>
              <w:t>1</w:t>
            </w:r>
            <w:r w:rsidR="00697AF4" w:rsidRPr="000D4935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430051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7701829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25BDD19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393DD9D4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4935">
              <w:rPr>
                <w:rFonts w:ascii="Angsana New" w:hAnsi="Angsana New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DA7A60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Merge/>
            <w:vAlign w:val="bottom"/>
          </w:tcPr>
          <w:p w14:paraId="1C957EFB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E352F50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Merge/>
            <w:shd w:val="clear" w:color="auto" w:fill="auto"/>
            <w:vAlign w:val="bottom"/>
          </w:tcPr>
          <w:p w14:paraId="4964D885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D33298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0D48C79D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3C1E9612" w14:textId="019D4284" w:rsidR="00697AF4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4935">
              <w:rPr>
                <w:rFonts w:ascii="Angsana New" w:hAnsi="Angsana New" w:hint="cs"/>
                <w:sz w:val="26"/>
                <w:szCs w:val="26"/>
              </w:rPr>
              <w:t>31</w:t>
            </w:r>
            <w:r w:rsidR="00697AF4" w:rsidRPr="000D493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697AF4" w:rsidRPr="000D493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697AF4" w:rsidRPr="000D4935" w14:paraId="6FB6B002" w14:textId="77777777" w:rsidTr="006A1C53">
        <w:trPr>
          <w:tblHeader/>
        </w:trPr>
        <w:tc>
          <w:tcPr>
            <w:tcW w:w="3060" w:type="dxa"/>
            <w:shd w:val="clear" w:color="auto" w:fill="auto"/>
          </w:tcPr>
          <w:p w14:paraId="70E38190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12" w:type="dxa"/>
            <w:gridSpan w:val="11"/>
          </w:tcPr>
          <w:p w14:paraId="62EE6C1E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97AF4" w:rsidRPr="000D4935" w14:paraId="74BF2525" w14:textId="77777777" w:rsidTr="006A1C53">
        <w:tc>
          <w:tcPr>
            <w:tcW w:w="3060" w:type="dxa"/>
            <w:shd w:val="clear" w:color="auto" w:fill="auto"/>
          </w:tcPr>
          <w:p w14:paraId="4E8B3942" w14:textId="77A6333F" w:rsidR="00697AF4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900" w:type="dxa"/>
            <w:shd w:val="clear" w:color="auto" w:fill="auto"/>
          </w:tcPr>
          <w:p w14:paraId="4E206E9E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D4094D7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19AD618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  <w:shd w:val="clear" w:color="auto" w:fill="auto"/>
          </w:tcPr>
          <w:p w14:paraId="6C143653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5E7505A9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A6719CF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055E5E0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60ADC0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9F65D77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B6C7958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</w:tcPr>
          <w:p w14:paraId="6B77FA03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0558" w:rsidRPr="000D4935" w14:paraId="5BB937AE" w14:textId="77777777" w:rsidTr="006A1C53">
        <w:tc>
          <w:tcPr>
            <w:tcW w:w="3060" w:type="dxa"/>
            <w:shd w:val="clear" w:color="auto" w:fill="auto"/>
          </w:tcPr>
          <w:p w14:paraId="6400F78C" w14:textId="09A79F1E" w:rsidR="00640558" w:rsidRPr="000D4935" w:rsidRDefault="00640558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  <w:shd w:val="clear" w:color="auto" w:fill="auto"/>
          </w:tcPr>
          <w:p w14:paraId="1425A07C" w14:textId="77777777" w:rsidR="00640558" w:rsidRPr="000D4935" w:rsidRDefault="00640558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28A7ABC" w14:textId="77777777" w:rsidR="00640558" w:rsidRPr="000D4935" w:rsidRDefault="00640558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5932EEE" w14:textId="77777777" w:rsidR="00640558" w:rsidRPr="000D4935" w:rsidRDefault="00640558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  <w:shd w:val="clear" w:color="auto" w:fill="auto"/>
          </w:tcPr>
          <w:p w14:paraId="4A7C0F85" w14:textId="77777777" w:rsidR="00640558" w:rsidRPr="000D4935" w:rsidRDefault="00640558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146C2E7F" w14:textId="77777777" w:rsidR="00640558" w:rsidRPr="000D4935" w:rsidRDefault="00640558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5407510" w14:textId="77777777" w:rsidR="00640558" w:rsidRPr="000D4935" w:rsidRDefault="00640558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4D79FC2" w14:textId="77777777" w:rsidR="00640558" w:rsidRPr="000D4935" w:rsidRDefault="00640558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18B11D" w14:textId="77777777" w:rsidR="00640558" w:rsidRPr="000D4935" w:rsidRDefault="00640558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14F84FF" w14:textId="77777777" w:rsidR="00640558" w:rsidRPr="000D4935" w:rsidRDefault="00640558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2ADEDD9" w14:textId="77777777" w:rsidR="00640558" w:rsidRPr="000D4935" w:rsidRDefault="00640558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</w:tcPr>
          <w:p w14:paraId="758A750C" w14:textId="77777777" w:rsidR="00640558" w:rsidRPr="000D4935" w:rsidRDefault="00640558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0558" w:rsidRPr="000D4935" w14:paraId="06DFF269" w14:textId="77777777" w:rsidTr="006A1C53">
        <w:tc>
          <w:tcPr>
            <w:tcW w:w="3060" w:type="dxa"/>
            <w:shd w:val="clear" w:color="auto" w:fill="auto"/>
          </w:tcPr>
          <w:p w14:paraId="29D074C4" w14:textId="58045958" w:rsidR="008347CA" w:rsidRPr="000D4935" w:rsidRDefault="00640558" w:rsidP="00F26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hanging="75"/>
              <w:rPr>
                <w:rFonts w:ascii="Angsana New" w:hAnsi="Angsana New"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ตราสารทุนที่วัดมูลค่าด้วยมูลค่ายุติธรรม</w:t>
            </w:r>
          </w:p>
          <w:p w14:paraId="6B9A04D2" w14:textId="7DDD52CE" w:rsidR="00640558" w:rsidRPr="000D4935" w:rsidRDefault="008347CA" w:rsidP="006A1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</w:tabs>
              <w:spacing w:line="240" w:lineRule="auto"/>
              <w:ind w:left="75" w:hanging="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D4935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="00640558" w:rsidRPr="000D4935">
              <w:rPr>
                <w:rFonts w:ascii="Angsana New" w:hAnsi="Angsana New" w:hint="cs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10331167" w14:textId="77777777" w:rsidR="002A5124" w:rsidRPr="000D4935" w:rsidRDefault="002A5124" w:rsidP="0064055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2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0EB7DABD" w14:textId="3F9D398D" w:rsidR="00640558" w:rsidRPr="000D4935" w:rsidRDefault="001E1B1A" w:rsidP="0064055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2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0D4935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777</w:t>
            </w:r>
          </w:p>
        </w:tc>
        <w:tc>
          <w:tcPr>
            <w:tcW w:w="270" w:type="dxa"/>
            <w:shd w:val="clear" w:color="auto" w:fill="auto"/>
          </w:tcPr>
          <w:p w14:paraId="3E4F2E3F" w14:textId="77777777" w:rsidR="00640558" w:rsidRPr="000D4935" w:rsidRDefault="00640558" w:rsidP="0064055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8761E0E" w14:textId="77777777" w:rsidR="002A5124" w:rsidRPr="000D4935" w:rsidRDefault="002A5124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EADF974" w14:textId="568E420F" w:rsidR="00640558" w:rsidRPr="000D4935" w:rsidRDefault="001E1B1A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sz w:val="26"/>
                <w:szCs w:val="26"/>
              </w:rPr>
              <w:t>790</w:t>
            </w:r>
            <w:r w:rsidR="00640558" w:rsidRPr="000D4935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0D4935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259" w:type="dxa"/>
            <w:shd w:val="clear" w:color="auto" w:fill="auto"/>
          </w:tcPr>
          <w:p w14:paraId="7347DDC9" w14:textId="77777777" w:rsidR="00640558" w:rsidRPr="000D4935" w:rsidRDefault="00640558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592A803F" w14:textId="77777777" w:rsidR="002A5124" w:rsidRPr="000D4935" w:rsidRDefault="002A5124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20"/>
              <w:rPr>
                <w:rFonts w:ascii="Angsana New" w:hAnsi="Angsana New"/>
                <w:sz w:val="26"/>
                <w:szCs w:val="26"/>
              </w:rPr>
            </w:pPr>
          </w:p>
          <w:p w14:paraId="27145198" w14:textId="076BFA54" w:rsidR="00640558" w:rsidRPr="000D4935" w:rsidRDefault="00640558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20"/>
              <w:rPr>
                <w:rFonts w:ascii="Angsana New" w:hAnsi="Angsana New"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sz w:val="26"/>
                <w:szCs w:val="26"/>
              </w:rPr>
              <w:t>(</w:t>
            </w:r>
            <w:r w:rsidR="001E1B1A" w:rsidRPr="000D4935">
              <w:rPr>
                <w:rFonts w:ascii="Angsana New" w:hAnsi="Angsana New" w:hint="cs"/>
                <w:sz w:val="26"/>
                <w:szCs w:val="26"/>
              </w:rPr>
              <w:t>790</w:t>
            </w:r>
            <w:r w:rsidRPr="000D4935">
              <w:rPr>
                <w:rFonts w:ascii="Angsana New" w:hAnsi="Angsana New" w:hint="cs"/>
                <w:sz w:val="26"/>
                <w:szCs w:val="26"/>
              </w:rPr>
              <w:t>,</w:t>
            </w:r>
            <w:r w:rsidR="001E1B1A" w:rsidRPr="000D4935">
              <w:rPr>
                <w:rFonts w:ascii="Angsana New" w:hAnsi="Angsana New" w:hint="cs"/>
                <w:sz w:val="26"/>
                <w:szCs w:val="26"/>
              </w:rPr>
              <w:t>000</w:t>
            </w:r>
            <w:r w:rsidRPr="000D493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18B0B82" w14:textId="77777777" w:rsidR="00640558" w:rsidRPr="000D4935" w:rsidRDefault="00640558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83B03C8" w14:textId="77777777" w:rsidR="002A5124" w:rsidRPr="000D4935" w:rsidRDefault="002A5124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  <w:p w14:paraId="5E456B84" w14:textId="7644B4B4" w:rsidR="00640558" w:rsidRPr="000D4935" w:rsidRDefault="001E1B1A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sz w:val="26"/>
                <w:szCs w:val="26"/>
              </w:rPr>
              <w:t>291</w:t>
            </w:r>
          </w:p>
        </w:tc>
        <w:tc>
          <w:tcPr>
            <w:tcW w:w="270" w:type="dxa"/>
          </w:tcPr>
          <w:p w14:paraId="283A995F" w14:textId="77777777" w:rsidR="00640558" w:rsidRPr="000D4935" w:rsidRDefault="00640558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6E57BA6" w14:textId="77777777" w:rsidR="002A5124" w:rsidRPr="000D4935" w:rsidRDefault="002A5124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  <w:p w14:paraId="6B1A92FF" w14:textId="77777777" w:rsidR="00640558" w:rsidRPr="000D4935" w:rsidRDefault="00640558" w:rsidP="0015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863765" w14:textId="77777777" w:rsidR="00640558" w:rsidRPr="000D4935" w:rsidRDefault="00640558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  <w:shd w:val="clear" w:color="auto" w:fill="auto"/>
          </w:tcPr>
          <w:p w14:paraId="5C0F05BC" w14:textId="77777777" w:rsidR="002A5124" w:rsidRPr="000D4935" w:rsidRDefault="002A5124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9081A26" w14:textId="475ABC62" w:rsidR="00640558" w:rsidRPr="000D4935" w:rsidRDefault="001E1B1A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="00640558" w:rsidRPr="000D4935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0D4935">
              <w:rPr>
                <w:rFonts w:ascii="Angsana New" w:hAnsi="Angsana New" w:hint="cs"/>
                <w:b/>
                <w:bCs/>
                <w:sz w:val="26"/>
                <w:szCs w:val="26"/>
              </w:rPr>
              <w:t>068</w:t>
            </w:r>
          </w:p>
        </w:tc>
      </w:tr>
      <w:tr w:rsidR="00697AF4" w:rsidRPr="000D4935" w14:paraId="724B6515" w14:textId="77777777" w:rsidTr="006A1C53">
        <w:tc>
          <w:tcPr>
            <w:tcW w:w="3060" w:type="dxa"/>
            <w:shd w:val="clear" w:color="auto" w:fill="auto"/>
          </w:tcPr>
          <w:p w14:paraId="58634803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73CE78D3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right="-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2FE1968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9219434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  <w:shd w:val="clear" w:color="auto" w:fill="auto"/>
          </w:tcPr>
          <w:p w14:paraId="183F7E89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56E61A1F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484F49F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BA95E0B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897D25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492FAA3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5A62557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double" w:sz="4" w:space="0" w:color="auto"/>
            </w:tcBorders>
            <w:shd w:val="clear" w:color="auto" w:fill="auto"/>
          </w:tcPr>
          <w:p w14:paraId="01F36A8D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0558" w:rsidRPr="000D4935" w14:paraId="5264D626" w14:textId="77777777" w:rsidTr="006A1C53">
        <w:tc>
          <w:tcPr>
            <w:tcW w:w="3060" w:type="dxa"/>
            <w:shd w:val="clear" w:color="auto" w:fill="auto"/>
          </w:tcPr>
          <w:p w14:paraId="5171C9DF" w14:textId="266F2DD6" w:rsidR="00640558" w:rsidRPr="000D4935" w:rsidRDefault="00640558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  <w:shd w:val="clear" w:color="auto" w:fill="auto"/>
          </w:tcPr>
          <w:p w14:paraId="155A4881" w14:textId="77777777" w:rsidR="00640558" w:rsidRPr="000D4935" w:rsidRDefault="00640558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right="-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39C4432" w14:textId="77777777" w:rsidR="00640558" w:rsidRPr="000D4935" w:rsidRDefault="00640558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CF10901" w14:textId="77777777" w:rsidR="00640558" w:rsidRPr="000D4935" w:rsidRDefault="00640558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  <w:shd w:val="clear" w:color="auto" w:fill="auto"/>
          </w:tcPr>
          <w:p w14:paraId="25F35936" w14:textId="77777777" w:rsidR="00640558" w:rsidRPr="000D4935" w:rsidRDefault="00640558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03B22B09" w14:textId="77777777" w:rsidR="00640558" w:rsidRPr="000D4935" w:rsidRDefault="00640558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529B782" w14:textId="77777777" w:rsidR="00640558" w:rsidRPr="000D4935" w:rsidRDefault="00640558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C71DBC2" w14:textId="77777777" w:rsidR="00640558" w:rsidRPr="000D4935" w:rsidRDefault="00640558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0859AD" w14:textId="77777777" w:rsidR="00640558" w:rsidRPr="000D4935" w:rsidRDefault="00640558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664FE2A" w14:textId="77777777" w:rsidR="00640558" w:rsidRPr="000D4935" w:rsidRDefault="00640558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B777390" w14:textId="77777777" w:rsidR="00640558" w:rsidRPr="000D4935" w:rsidRDefault="00640558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</w:tcPr>
          <w:p w14:paraId="40994124" w14:textId="77777777" w:rsidR="00640558" w:rsidRPr="000D4935" w:rsidRDefault="00640558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0558" w:rsidRPr="000D4935" w14:paraId="40D16987" w14:textId="77777777" w:rsidTr="006A1C53">
        <w:tc>
          <w:tcPr>
            <w:tcW w:w="3060" w:type="dxa"/>
            <w:shd w:val="clear" w:color="auto" w:fill="auto"/>
          </w:tcPr>
          <w:p w14:paraId="05F7A7C9" w14:textId="77777777" w:rsidR="008347CA" w:rsidRPr="000D4935" w:rsidRDefault="00640558" w:rsidP="006A1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ตราสารทุนที่วัดมูลค่าด้วยมูลค่ายุติธรรม</w:t>
            </w:r>
          </w:p>
          <w:p w14:paraId="01784201" w14:textId="0BF01C07" w:rsidR="00640558" w:rsidRPr="000D4935" w:rsidRDefault="008347CA" w:rsidP="006A1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0"/>
              </w:tabs>
              <w:spacing w:line="240" w:lineRule="auto"/>
              <w:ind w:left="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D4935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640558" w:rsidRPr="000D4935">
              <w:rPr>
                <w:rFonts w:ascii="Angsana New" w:hAnsi="Angsana New" w:hint="cs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6A4C26E0" w14:textId="77777777" w:rsidR="002A5124" w:rsidRPr="000D4935" w:rsidRDefault="002A5124" w:rsidP="0064055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7D88DDCD" w14:textId="50F707CD" w:rsidR="00640558" w:rsidRPr="000D4935" w:rsidRDefault="001E1B1A" w:rsidP="0064055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0D4935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1</w:t>
            </w:r>
            <w:r w:rsidR="00640558" w:rsidRPr="000D4935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,</w:t>
            </w:r>
            <w:r w:rsidRPr="000D4935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360</w:t>
            </w:r>
          </w:p>
        </w:tc>
        <w:tc>
          <w:tcPr>
            <w:tcW w:w="270" w:type="dxa"/>
            <w:shd w:val="clear" w:color="auto" w:fill="auto"/>
          </w:tcPr>
          <w:p w14:paraId="06B1FF95" w14:textId="77777777" w:rsidR="00640558" w:rsidRPr="000D4935" w:rsidRDefault="00640558" w:rsidP="0064055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B5D5CFA" w14:textId="77777777" w:rsidR="002A5124" w:rsidRPr="000D4935" w:rsidRDefault="002A5124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29" w:right="-346" w:hanging="15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5A6AAC0" w14:textId="46C5D1FC" w:rsidR="00640558" w:rsidRPr="000D4935" w:rsidRDefault="001E1B1A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29" w:right="-346" w:hanging="15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sz w:val="26"/>
                <w:szCs w:val="26"/>
              </w:rPr>
              <w:t>2</w:t>
            </w:r>
            <w:r w:rsidR="00640558" w:rsidRPr="000D4935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0D4935">
              <w:rPr>
                <w:rFonts w:ascii="Angsana New" w:hAnsi="Angsana New" w:hint="cs"/>
                <w:sz w:val="26"/>
                <w:szCs w:val="26"/>
              </w:rPr>
              <w:t>49</w:t>
            </w:r>
            <w:r w:rsidRPr="000D493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59" w:type="dxa"/>
            <w:shd w:val="clear" w:color="auto" w:fill="auto"/>
          </w:tcPr>
          <w:p w14:paraId="15F18DBA" w14:textId="77777777" w:rsidR="00640558" w:rsidRPr="000D4935" w:rsidRDefault="00640558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570CB183" w14:textId="77777777" w:rsidR="002A5124" w:rsidRPr="000D4935" w:rsidRDefault="002A5124" w:rsidP="00640558">
            <w:pPr>
              <w:pStyle w:val="a"/>
              <w:tabs>
                <w:tab w:val="clear" w:pos="1080"/>
              </w:tabs>
              <w:ind w:right="-45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6ED6C35A" w14:textId="77777777" w:rsidR="00640558" w:rsidRPr="000D4935" w:rsidRDefault="00640558" w:rsidP="00640558">
            <w:pPr>
              <w:pStyle w:val="a"/>
              <w:tabs>
                <w:tab w:val="clear" w:pos="1080"/>
              </w:tabs>
              <w:ind w:right="-45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493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114909" w14:textId="77777777" w:rsidR="00640558" w:rsidRPr="000D4935" w:rsidRDefault="00640558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0A7606D" w14:textId="77777777" w:rsidR="002A5124" w:rsidRPr="000D4935" w:rsidRDefault="002A5124" w:rsidP="00640558">
            <w:pPr>
              <w:pStyle w:val="a"/>
              <w:tabs>
                <w:tab w:val="clear" w:pos="1080"/>
              </w:tabs>
              <w:ind w:right="-2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722BA320" w14:textId="77777777" w:rsidR="00640558" w:rsidRPr="000D4935" w:rsidRDefault="00640558" w:rsidP="00640558">
            <w:pPr>
              <w:pStyle w:val="a"/>
              <w:tabs>
                <w:tab w:val="clear" w:pos="1080"/>
              </w:tabs>
              <w:ind w:right="-2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493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F1E000F" w14:textId="77777777" w:rsidR="00640558" w:rsidRPr="000D4935" w:rsidRDefault="00640558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B5E7701" w14:textId="77777777" w:rsidR="002A5124" w:rsidRPr="000D4935" w:rsidRDefault="002A5124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  <w:p w14:paraId="0CF4F5A0" w14:textId="1CF1D526" w:rsidR="00640558" w:rsidRPr="000D4935" w:rsidRDefault="00640558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sz w:val="26"/>
                <w:szCs w:val="26"/>
              </w:rPr>
              <w:t>(</w:t>
            </w:r>
            <w:r w:rsidR="001E1B1A" w:rsidRPr="000D4935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0D4935">
              <w:rPr>
                <w:rFonts w:ascii="Angsana New" w:hAnsi="Angsana New" w:hint="cs"/>
                <w:sz w:val="26"/>
                <w:szCs w:val="26"/>
              </w:rPr>
              <w:t>,</w:t>
            </w:r>
            <w:r w:rsidR="001E1B1A" w:rsidRPr="000D4935">
              <w:rPr>
                <w:rFonts w:ascii="Angsana New" w:hAnsi="Angsana New" w:hint="cs"/>
                <w:sz w:val="26"/>
                <w:szCs w:val="26"/>
              </w:rPr>
              <w:t>042</w:t>
            </w:r>
            <w:r w:rsidRPr="000D493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C7FBB1E" w14:textId="77777777" w:rsidR="00640558" w:rsidRPr="000D4935" w:rsidRDefault="00640558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  <w:shd w:val="clear" w:color="auto" w:fill="auto"/>
          </w:tcPr>
          <w:p w14:paraId="4E6735E0" w14:textId="77777777" w:rsidR="002A5124" w:rsidRPr="000D4935" w:rsidRDefault="002A5124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B3A2605" w14:textId="7F422223" w:rsidR="00640558" w:rsidRPr="000D4935" w:rsidRDefault="001E1B1A" w:rsidP="006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  <w:r w:rsidR="00640558" w:rsidRPr="000D4935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0D4935">
              <w:rPr>
                <w:rFonts w:ascii="Angsana New" w:hAnsi="Angsana New" w:hint="cs"/>
                <w:b/>
                <w:bCs/>
                <w:sz w:val="26"/>
                <w:szCs w:val="26"/>
              </w:rPr>
              <w:t>81</w:t>
            </w:r>
            <w:r w:rsidRPr="000D4935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</w:tr>
      <w:tr w:rsidR="00697AF4" w:rsidRPr="000D4935" w14:paraId="0F69887F" w14:textId="77777777" w:rsidTr="006A1C53">
        <w:tc>
          <w:tcPr>
            <w:tcW w:w="3060" w:type="dxa"/>
            <w:shd w:val="clear" w:color="auto" w:fill="auto"/>
          </w:tcPr>
          <w:p w14:paraId="3CCA4678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36FE4F0C" w14:textId="77777777" w:rsidR="00697AF4" w:rsidRPr="000D4935" w:rsidRDefault="00697AF4" w:rsidP="0001785B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52B56F3" w14:textId="77777777" w:rsidR="00697AF4" w:rsidRPr="000D4935" w:rsidRDefault="00697AF4" w:rsidP="0001785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AB38F13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  <w:shd w:val="clear" w:color="auto" w:fill="auto"/>
          </w:tcPr>
          <w:p w14:paraId="5584D432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63CD6B96" w14:textId="77777777" w:rsidR="00697AF4" w:rsidRPr="000D4935" w:rsidRDefault="00697AF4" w:rsidP="0001785B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AA54922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1F38FEC" w14:textId="77777777" w:rsidR="00697AF4" w:rsidRPr="000D4935" w:rsidRDefault="00697AF4" w:rsidP="0001785B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7E4F9CC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64FCF44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ECF3A79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double" w:sz="4" w:space="0" w:color="auto"/>
            </w:tcBorders>
            <w:shd w:val="clear" w:color="auto" w:fill="auto"/>
          </w:tcPr>
          <w:p w14:paraId="5F02F478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97AF4" w:rsidRPr="000D4935" w14:paraId="5FB9A29C" w14:textId="77777777" w:rsidTr="006A1C53">
        <w:tc>
          <w:tcPr>
            <w:tcW w:w="3060" w:type="dxa"/>
            <w:shd w:val="clear" w:color="auto" w:fill="auto"/>
          </w:tcPr>
          <w:p w14:paraId="5EA62F00" w14:textId="6514174A" w:rsidR="00697AF4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2562</w:t>
            </w:r>
          </w:p>
        </w:tc>
        <w:tc>
          <w:tcPr>
            <w:tcW w:w="900" w:type="dxa"/>
            <w:shd w:val="clear" w:color="auto" w:fill="auto"/>
          </w:tcPr>
          <w:p w14:paraId="2865FC0D" w14:textId="77777777" w:rsidR="00697AF4" w:rsidRPr="000D4935" w:rsidRDefault="00697AF4" w:rsidP="0001785B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B834B86" w14:textId="77777777" w:rsidR="00697AF4" w:rsidRPr="000D4935" w:rsidRDefault="00697AF4" w:rsidP="0001785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6F5347D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  <w:shd w:val="clear" w:color="auto" w:fill="auto"/>
          </w:tcPr>
          <w:p w14:paraId="27EB6CF6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0DBFF322" w14:textId="77777777" w:rsidR="00697AF4" w:rsidRPr="000D4935" w:rsidRDefault="00697AF4" w:rsidP="0001785B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7DF2A0F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75D3898" w14:textId="77777777" w:rsidR="00697AF4" w:rsidRPr="000D4935" w:rsidRDefault="00697AF4" w:rsidP="0001785B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E51136E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763589A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94AC651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</w:tcPr>
          <w:p w14:paraId="14A6D803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97AF4" w:rsidRPr="000D4935" w14:paraId="0F4BE050" w14:textId="77777777" w:rsidTr="006A1C53">
        <w:tc>
          <w:tcPr>
            <w:tcW w:w="3060" w:type="dxa"/>
            <w:shd w:val="clear" w:color="auto" w:fill="auto"/>
          </w:tcPr>
          <w:p w14:paraId="6FA02B5D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900" w:type="dxa"/>
            <w:shd w:val="clear" w:color="auto" w:fill="auto"/>
          </w:tcPr>
          <w:p w14:paraId="6EAC6FD1" w14:textId="77777777" w:rsidR="00697AF4" w:rsidRPr="000D4935" w:rsidRDefault="00697AF4" w:rsidP="0001785B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4A8774" w14:textId="77777777" w:rsidR="00697AF4" w:rsidRPr="000D4935" w:rsidRDefault="00697AF4" w:rsidP="0001785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E3B67F4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  <w:shd w:val="clear" w:color="auto" w:fill="auto"/>
          </w:tcPr>
          <w:p w14:paraId="180FA3F4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2B1196D7" w14:textId="77777777" w:rsidR="00697AF4" w:rsidRPr="000D4935" w:rsidRDefault="00697AF4" w:rsidP="0001785B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CD48FB8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19A68F9" w14:textId="77777777" w:rsidR="00697AF4" w:rsidRPr="000D4935" w:rsidRDefault="00697AF4" w:rsidP="0001785B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BB9FE35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95A2AB8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325AB3D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</w:tcPr>
          <w:p w14:paraId="57270732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97AF4" w:rsidRPr="000D4935" w14:paraId="70E28020" w14:textId="77777777" w:rsidTr="006A1C53">
        <w:tc>
          <w:tcPr>
            <w:tcW w:w="3060" w:type="dxa"/>
            <w:shd w:val="clear" w:color="auto" w:fill="auto"/>
          </w:tcPr>
          <w:p w14:paraId="6CE90AB1" w14:textId="009020E2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D4935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เงินลงทุนในหน่วยลงทุน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434C19E4" w14:textId="0A2BB7FF" w:rsidR="00697AF4" w:rsidRPr="000D4935" w:rsidRDefault="001E1B1A" w:rsidP="0001785B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0D4935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194</w:t>
            </w:r>
          </w:p>
        </w:tc>
        <w:tc>
          <w:tcPr>
            <w:tcW w:w="270" w:type="dxa"/>
            <w:shd w:val="clear" w:color="auto" w:fill="auto"/>
          </w:tcPr>
          <w:p w14:paraId="598A27C1" w14:textId="77777777" w:rsidR="00697AF4" w:rsidRPr="000D4935" w:rsidRDefault="00697AF4" w:rsidP="0001785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423EE7B" w14:textId="53757E64" w:rsidR="00697AF4" w:rsidRPr="000D4935" w:rsidRDefault="001E1B1A" w:rsidP="00E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sz w:val="26"/>
                <w:szCs w:val="26"/>
              </w:rPr>
              <w:t>750</w:t>
            </w:r>
            <w:r w:rsidR="00697AF4" w:rsidRPr="000D4935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0D4935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259" w:type="dxa"/>
            <w:shd w:val="clear" w:color="auto" w:fill="auto"/>
          </w:tcPr>
          <w:p w14:paraId="1180B695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11E93A10" w14:textId="729FC487" w:rsidR="00697AF4" w:rsidRPr="000D4935" w:rsidRDefault="00697AF4" w:rsidP="001D7668">
            <w:pPr>
              <w:pStyle w:val="a"/>
              <w:tabs>
                <w:tab w:val="clear" w:pos="1080"/>
              </w:tabs>
              <w:ind w:right="-2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4935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1E1B1A" w:rsidRPr="000D493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750</w:t>
            </w:r>
            <w:r w:rsidRPr="000D4935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="001E1B1A" w:rsidRPr="000D493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000</w:t>
            </w:r>
            <w:r w:rsidRPr="000D4935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B6539AD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5626EBA" w14:textId="1274880E" w:rsidR="00697AF4" w:rsidRPr="000D4935" w:rsidRDefault="001E1B1A" w:rsidP="001D7668">
            <w:pPr>
              <w:pStyle w:val="a"/>
              <w:tabs>
                <w:tab w:val="clear" w:pos="1080"/>
              </w:tabs>
              <w:ind w:right="-36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493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580</w:t>
            </w:r>
          </w:p>
        </w:tc>
        <w:tc>
          <w:tcPr>
            <w:tcW w:w="270" w:type="dxa"/>
          </w:tcPr>
          <w:p w14:paraId="1C3E96FC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8330AFA" w14:textId="279662AC" w:rsidR="00697AF4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938F2F5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  <w:shd w:val="clear" w:color="auto" w:fill="auto"/>
          </w:tcPr>
          <w:p w14:paraId="28CD8E8D" w14:textId="01EB5D96" w:rsidR="00697AF4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b/>
                <w:bCs/>
                <w:sz w:val="26"/>
                <w:szCs w:val="26"/>
              </w:rPr>
              <w:t>777</w:t>
            </w:r>
          </w:p>
        </w:tc>
      </w:tr>
      <w:tr w:rsidR="00697AF4" w:rsidRPr="000D4935" w14:paraId="100486D0" w14:textId="77777777" w:rsidTr="006A1C53">
        <w:tc>
          <w:tcPr>
            <w:tcW w:w="3060" w:type="dxa"/>
            <w:shd w:val="clear" w:color="auto" w:fill="auto"/>
          </w:tcPr>
          <w:p w14:paraId="3C5A41B6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6D97C725" w14:textId="77777777" w:rsidR="00697AF4" w:rsidRPr="000D4935" w:rsidRDefault="00697AF4" w:rsidP="0001785B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2BFC316" w14:textId="77777777" w:rsidR="00697AF4" w:rsidRPr="000D4935" w:rsidRDefault="00697AF4" w:rsidP="0001785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1AC0B84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  <w:shd w:val="clear" w:color="auto" w:fill="auto"/>
          </w:tcPr>
          <w:p w14:paraId="0042AFC8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195E438E" w14:textId="77777777" w:rsidR="00697AF4" w:rsidRPr="000D4935" w:rsidRDefault="00697AF4" w:rsidP="0001785B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0526565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408AE7D" w14:textId="77777777" w:rsidR="00697AF4" w:rsidRPr="000D4935" w:rsidRDefault="00697AF4" w:rsidP="0001785B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C1AB272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73CB2BC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EA17851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double" w:sz="4" w:space="0" w:color="auto"/>
            </w:tcBorders>
            <w:shd w:val="clear" w:color="auto" w:fill="auto"/>
          </w:tcPr>
          <w:p w14:paraId="539180BC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97AF4" w:rsidRPr="000D4935" w14:paraId="65B08B13" w14:textId="77777777" w:rsidTr="006A1C53">
        <w:tc>
          <w:tcPr>
            <w:tcW w:w="3060" w:type="dxa"/>
            <w:shd w:val="clear" w:color="auto" w:fill="auto"/>
          </w:tcPr>
          <w:p w14:paraId="18B49D3A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เงินลงทุนระยะยาว</w:t>
            </w:r>
          </w:p>
        </w:tc>
        <w:tc>
          <w:tcPr>
            <w:tcW w:w="900" w:type="dxa"/>
            <w:shd w:val="clear" w:color="auto" w:fill="auto"/>
          </w:tcPr>
          <w:p w14:paraId="64006E5E" w14:textId="77777777" w:rsidR="00697AF4" w:rsidRPr="000D4935" w:rsidRDefault="00697AF4" w:rsidP="0001785B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97041B" w14:textId="77777777" w:rsidR="00697AF4" w:rsidRPr="000D4935" w:rsidRDefault="00697AF4" w:rsidP="0001785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F857897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  <w:shd w:val="clear" w:color="auto" w:fill="auto"/>
          </w:tcPr>
          <w:p w14:paraId="1E703191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512A530E" w14:textId="77777777" w:rsidR="00697AF4" w:rsidRPr="000D4935" w:rsidRDefault="00697AF4" w:rsidP="0001785B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FC10F95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C7FBC9F" w14:textId="77777777" w:rsidR="00697AF4" w:rsidRPr="000D4935" w:rsidRDefault="00697AF4" w:rsidP="0001785B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B73CC0C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467A93F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7D4BB43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</w:tcPr>
          <w:p w14:paraId="1720F054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97AF4" w:rsidRPr="000D4935" w14:paraId="51E029CF" w14:textId="77777777" w:rsidTr="006A1C53">
        <w:tc>
          <w:tcPr>
            <w:tcW w:w="3060" w:type="dxa"/>
            <w:shd w:val="clear" w:color="auto" w:fill="auto"/>
          </w:tcPr>
          <w:p w14:paraId="40D43976" w14:textId="1D07484A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D4935">
              <w:rPr>
                <w:rFonts w:ascii="Angsana New" w:hAnsi="Angsana New" w:hint="cs"/>
                <w:sz w:val="26"/>
                <w:szCs w:val="26"/>
                <w:cs/>
              </w:rPr>
              <w:t>หลักทรัพย์เผื่อขาย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28AD2A60" w14:textId="0D7B26EA" w:rsidR="00697AF4" w:rsidRPr="000D4935" w:rsidRDefault="001E1B1A" w:rsidP="00D57A18">
            <w:pPr>
              <w:pStyle w:val="acctfourfigures"/>
              <w:tabs>
                <w:tab w:val="clear" w:pos="765"/>
              </w:tabs>
              <w:spacing w:line="240" w:lineRule="atLeast"/>
              <w:ind w:right="-16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0D4935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1</w:t>
            </w:r>
            <w:r w:rsidR="00697AF4" w:rsidRPr="000D4935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,</w:t>
            </w:r>
            <w:r w:rsidRPr="000D4935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020</w:t>
            </w:r>
          </w:p>
        </w:tc>
        <w:tc>
          <w:tcPr>
            <w:tcW w:w="270" w:type="dxa"/>
            <w:shd w:val="clear" w:color="auto" w:fill="auto"/>
          </w:tcPr>
          <w:p w14:paraId="163F7BCB" w14:textId="77777777" w:rsidR="00697AF4" w:rsidRPr="000D4935" w:rsidRDefault="00697AF4" w:rsidP="0001785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C7CE933" w14:textId="77777777" w:rsidR="00697AF4" w:rsidRPr="000D4935" w:rsidRDefault="00697AF4" w:rsidP="001D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7F0B03D1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649E7544" w14:textId="77777777" w:rsidR="00697AF4" w:rsidRPr="000D4935" w:rsidRDefault="00697AF4" w:rsidP="001D7668">
            <w:pPr>
              <w:pStyle w:val="a"/>
              <w:tabs>
                <w:tab w:val="clear" w:pos="1080"/>
              </w:tabs>
              <w:ind w:right="-45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493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0593C9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70356F2" w14:textId="77777777" w:rsidR="00697AF4" w:rsidRPr="000D4935" w:rsidRDefault="00697AF4" w:rsidP="001D7668">
            <w:pPr>
              <w:pStyle w:val="a"/>
              <w:tabs>
                <w:tab w:val="clear" w:pos="1080"/>
              </w:tabs>
              <w:ind w:right="-36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493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62B3BFC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3A903A0" w14:textId="6DF16979" w:rsidR="00697AF4" w:rsidRPr="000D4935" w:rsidRDefault="001E1B1A" w:rsidP="00D57A18">
            <w:pPr>
              <w:pStyle w:val="a"/>
              <w:tabs>
                <w:tab w:val="clear" w:pos="1080"/>
              </w:tabs>
              <w:ind w:right="-27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D493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340</w:t>
            </w:r>
          </w:p>
        </w:tc>
        <w:tc>
          <w:tcPr>
            <w:tcW w:w="270" w:type="dxa"/>
            <w:shd w:val="clear" w:color="auto" w:fill="auto"/>
          </w:tcPr>
          <w:p w14:paraId="05FCB2C6" w14:textId="77777777" w:rsidR="00697AF4" w:rsidRPr="000D4935" w:rsidRDefault="00697AF4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  <w:shd w:val="clear" w:color="auto" w:fill="auto"/>
          </w:tcPr>
          <w:p w14:paraId="4A62F865" w14:textId="78568373" w:rsidR="00697AF4" w:rsidRPr="000D4935" w:rsidRDefault="001E1B1A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4935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="00697AF4" w:rsidRPr="000D4935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0D4935">
              <w:rPr>
                <w:rFonts w:ascii="Angsana New" w:hAnsi="Angsana New" w:hint="cs"/>
                <w:b/>
                <w:bCs/>
                <w:sz w:val="26"/>
                <w:szCs w:val="26"/>
              </w:rPr>
              <w:t>360</w:t>
            </w:r>
          </w:p>
        </w:tc>
      </w:tr>
    </w:tbl>
    <w:p w14:paraId="082B21A0" w14:textId="77777777" w:rsidR="009E08C5" w:rsidRPr="000D4935" w:rsidRDefault="009E08C5" w:rsidP="00A54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0DD386AF" w14:textId="637DFAFC" w:rsidR="00D23C0A" w:rsidRPr="000D4935" w:rsidRDefault="00D23C0A" w:rsidP="009A3BC9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 w:hanging="7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D493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4B95B6C9" w14:textId="77777777" w:rsidR="00D57A18" w:rsidRPr="000D4935" w:rsidRDefault="00D57A18" w:rsidP="00D57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31270BB" w14:textId="257BB850" w:rsidR="00B014B5" w:rsidRPr="000D4935" w:rsidRDefault="00B014B5" w:rsidP="00D57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360" w:right="-25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D493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30B93DEB" w14:textId="4D8928E7" w:rsidR="00A51CD9" w:rsidRPr="000D4935" w:rsidRDefault="00A51CD9" w:rsidP="00A54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A66388D" w14:textId="25AD7073" w:rsidR="00A51CD9" w:rsidRPr="000D4935" w:rsidRDefault="00A51CD9" w:rsidP="00A51CD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</w:t>
      </w:r>
      <w:r w:rsidRPr="000D493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มีความรับผิดชอบโดยรวมในการจัดให้มีและการควบคุมกรอบการบริหารความเสี่ยงของกลุ่ม</w:t>
      </w:r>
      <w:r w:rsidRPr="000D493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D4935">
        <w:rPr>
          <w:rFonts w:asciiTheme="majorBidi" w:hAnsiTheme="majorBidi" w:cstheme="majorBidi"/>
          <w:sz w:val="30"/>
          <w:szCs w:val="30"/>
        </w:rPr>
        <w:t xml:space="preserve"> 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</w:t>
      </w:r>
      <w:r w:rsidRPr="000D493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D4935">
        <w:rPr>
          <w:rFonts w:asciiTheme="majorBidi" w:hAnsiTheme="majorBidi" w:cstheme="majorBidi"/>
          <w:sz w:val="30"/>
          <w:szCs w:val="30"/>
        </w:rPr>
        <w:t xml:space="preserve"> 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E942D1C" w14:textId="77777777" w:rsidR="00A51CD9" w:rsidRPr="000D4935" w:rsidRDefault="00A51CD9" w:rsidP="00A51CD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5936FFC" w14:textId="3470265A" w:rsidR="00A51CD9" w:rsidRPr="000D4935" w:rsidRDefault="00A51CD9" w:rsidP="00A51CD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</w:t>
      </w:r>
      <w:r w:rsidRPr="000D493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จัดทำขึ้นเพื่อระบุและวิเคราะห์ความเสี่ยงที่กลุ่ม</w:t>
      </w:r>
      <w:r w:rsidRPr="000D493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lastRenderedPageBreak/>
        <w:t>ตลาดและการดำเนินงานของกลุ่ม</w:t>
      </w:r>
      <w:r w:rsidRPr="000D493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64B6B">
        <w:rPr>
          <w:rFonts w:asciiTheme="majorBidi" w:hAnsiTheme="majorBidi" w:cstheme="majorBidi"/>
          <w:sz w:val="30"/>
          <w:szCs w:val="30"/>
        </w:rPr>
        <w:t xml:space="preserve"> 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0D493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43C12C7" w14:textId="77777777" w:rsidR="00A51CD9" w:rsidRPr="000D4935" w:rsidRDefault="00A51CD9" w:rsidP="00A51CD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FA93C6C" w14:textId="203A4F6F" w:rsidR="00A51CD9" w:rsidRPr="000D4935" w:rsidRDefault="00A51CD9" w:rsidP="00A51CD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</w:t>
      </w:r>
      <w:r w:rsidRPr="000D493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</w:t>
      </w:r>
      <w:r w:rsidRPr="000D493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เผชิญอยู่ คณะกรรมการตรวจสอบของกลุ่ม</w:t>
      </w:r>
      <w:r w:rsidRPr="000D493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560B669E" w14:textId="77777777" w:rsidR="009870E6" w:rsidRPr="000D4935" w:rsidRDefault="009870E6" w:rsidP="00944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50116DC" w14:textId="2C172D67" w:rsidR="00B014B5" w:rsidRPr="000D4935" w:rsidRDefault="000730E0" w:rsidP="00280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D4935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  <w:t>(</w:t>
      </w:r>
      <w:r w:rsidRPr="000D493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Pr="000D4935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1E1B1A" w:rsidRPr="000D4935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0D493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0D493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59C94676" w14:textId="77777777" w:rsidR="000730E0" w:rsidRPr="000D4935" w:rsidRDefault="000730E0" w:rsidP="00280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B3D07CC" w14:textId="1C6BD423" w:rsidR="002C6EE8" w:rsidRPr="000D4935" w:rsidRDefault="002C6EE8" w:rsidP="002B6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Pr="005652A4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 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066AD677" w14:textId="77777777" w:rsidR="002C6EE8" w:rsidRPr="000D4935" w:rsidRDefault="002C6EE8" w:rsidP="002B6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8CCFE3" w14:textId="705FA86B" w:rsidR="00A74CCC" w:rsidRPr="000D4935" w:rsidRDefault="00A74CCC" w:rsidP="002B6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/>
          <w:sz w:val="30"/>
          <w:szCs w:val="30"/>
        </w:rPr>
        <w:t>(</w:t>
      </w:r>
      <w:r w:rsidRPr="000D4935">
        <w:rPr>
          <w:rFonts w:asciiTheme="majorBidi" w:hAnsiTheme="majorBidi" w:cstheme="majorBidi"/>
          <w:sz w:val="30"/>
          <w:szCs w:val="30"/>
          <w:cs/>
        </w:rPr>
        <w:t>ค</w:t>
      </w:r>
      <w:r w:rsidRPr="000D4935">
        <w:rPr>
          <w:rFonts w:asciiTheme="majorBidi" w:hAnsiTheme="majorBidi" w:cstheme="majorBidi"/>
          <w:sz w:val="30"/>
          <w:szCs w:val="30"/>
        </w:rPr>
        <w:t>.</w:t>
      </w:r>
      <w:r w:rsidR="001E1B1A" w:rsidRPr="000D4935">
        <w:rPr>
          <w:rFonts w:asciiTheme="majorBidi" w:hAnsiTheme="majorBidi" w:cstheme="majorBidi"/>
          <w:sz w:val="30"/>
          <w:szCs w:val="30"/>
        </w:rPr>
        <w:t>1</w:t>
      </w:r>
      <w:r w:rsidRPr="000D4935">
        <w:rPr>
          <w:rFonts w:asciiTheme="majorBidi" w:hAnsiTheme="majorBidi" w:cstheme="majorBidi"/>
          <w:sz w:val="30"/>
          <w:szCs w:val="30"/>
        </w:rPr>
        <w:t>.</w:t>
      </w:r>
      <w:r w:rsidR="001E1B1A" w:rsidRPr="000D4935">
        <w:rPr>
          <w:rFonts w:asciiTheme="majorBidi" w:hAnsiTheme="majorBidi" w:cstheme="majorBidi"/>
          <w:sz w:val="30"/>
          <w:szCs w:val="30"/>
        </w:rPr>
        <w:t>1</w:t>
      </w:r>
      <w:r w:rsidRPr="000D4935">
        <w:rPr>
          <w:rFonts w:asciiTheme="majorBidi" w:hAnsiTheme="majorBidi" w:cstheme="majorBidi"/>
          <w:sz w:val="30"/>
          <w:szCs w:val="30"/>
        </w:rPr>
        <w:t>)</w:t>
      </w:r>
      <w:r w:rsidRPr="005652A4">
        <w:rPr>
          <w:rFonts w:asciiTheme="majorBidi" w:hAnsiTheme="majorBidi" w:cstheme="majorBidi"/>
          <w:sz w:val="30"/>
          <w:szCs w:val="30"/>
        </w:rPr>
        <w:t xml:space="preserve">  </w:t>
      </w:r>
      <w:r w:rsidRPr="000D4935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46A51635" w14:textId="77777777" w:rsidR="00A74CCC" w:rsidRPr="000D4935" w:rsidRDefault="00A74CCC" w:rsidP="002B6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65494F" w14:textId="57788123" w:rsidR="00B014B5" w:rsidRPr="000D4935" w:rsidRDefault="00B014B5" w:rsidP="00126695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1" w:name="_Hlk63796764"/>
      <w:r w:rsidRPr="000D4935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</w:t>
      </w:r>
      <w:r w:rsidRPr="005652A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D4935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0D4935">
        <w:rPr>
          <w:rFonts w:asciiTheme="majorBidi" w:hAnsiTheme="majorBidi" w:cstheme="majorBidi"/>
          <w:sz w:val="30"/>
          <w:szCs w:val="30"/>
        </w:rPr>
        <w:t xml:space="preserve"> </w:t>
      </w:r>
      <w:r w:rsidRPr="000D4935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1E1B1A" w:rsidRPr="000D4935">
        <w:rPr>
          <w:rFonts w:asciiTheme="majorBidi" w:hAnsiTheme="majorBidi" w:cstheme="majorBidi"/>
          <w:sz w:val="30"/>
          <w:szCs w:val="30"/>
        </w:rPr>
        <w:t>17</w:t>
      </w:r>
    </w:p>
    <w:p w14:paraId="38BA35C4" w14:textId="77777777" w:rsidR="00B014B5" w:rsidRPr="000D4935" w:rsidRDefault="00B014B5" w:rsidP="002B6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AAD606A" w14:textId="0D6635F8" w:rsidR="00B014B5" w:rsidRPr="000D4935" w:rsidRDefault="00B014B5" w:rsidP="00EF0D42">
      <w:pPr>
        <w:tabs>
          <w:tab w:val="clear" w:pos="454"/>
          <w:tab w:val="clear" w:pos="907"/>
          <w:tab w:val="left" w:pos="1080"/>
          <w:tab w:val="left" w:pos="117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5652A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D4935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จะเสนอระยะเวลาและเงื่อนไขมาตรฐานในการชำระเงินและการส่งสินค้า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652A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D4935">
        <w:rPr>
          <w:rFonts w:asciiTheme="majorBidi" w:hAnsiTheme="majorBidi" w:cstheme="majorBidi"/>
          <w:sz w:val="30"/>
          <w:szCs w:val="30"/>
          <w:cs/>
        </w:rPr>
        <w:t>จะทบทวน</w:t>
      </w:r>
      <w:r w:rsidRPr="005652A4">
        <w:rPr>
          <w:rFonts w:asciiTheme="majorBidi" w:hAnsiTheme="majorBidi" w:cstheme="majorBidi" w:hint="cs"/>
          <w:sz w:val="30"/>
          <w:szCs w:val="30"/>
          <w:cs/>
        </w:rPr>
        <w:t>อันดับความน่าเชื่อถือภายนอก</w:t>
      </w:r>
      <w:r w:rsidRPr="005652A4">
        <w:rPr>
          <w:rFonts w:asciiTheme="majorBidi" w:hAnsiTheme="majorBidi" w:cstheme="majorBidi" w:hint="cs"/>
          <w:sz w:val="30"/>
          <w:szCs w:val="30"/>
        </w:rPr>
        <w:t xml:space="preserve"> (</w:t>
      </w:r>
      <w:r w:rsidRPr="005652A4">
        <w:rPr>
          <w:rFonts w:asciiTheme="majorBidi" w:hAnsiTheme="majorBidi" w:cstheme="majorBidi" w:hint="cs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D4935">
        <w:rPr>
          <w:rFonts w:asciiTheme="majorBidi" w:hAnsiTheme="majorBidi" w:cstheme="majorBidi"/>
          <w:sz w:val="30"/>
          <w:szCs w:val="30"/>
          <w:cs/>
        </w:rPr>
        <w:t>วงเงินยอดขาย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0D4935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0D4935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สำหรับลูกค้าแต่ละรายและ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0D4935">
        <w:rPr>
          <w:rFonts w:asciiTheme="majorBidi" w:hAnsiTheme="majorBidi" w:cstheme="majorBidi"/>
          <w:sz w:val="30"/>
          <w:szCs w:val="30"/>
          <w:cs/>
        </w:rPr>
        <w:t>ทบทวนเป็นราย</w:t>
      </w:r>
      <w:r w:rsidRPr="005652A4">
        <w:rPr>
          <w:rFonts w:asciiTheme="majorBidi" w:hAnsiTheme="majorBidi" w:cstheme="majorBidi" w:hint="cs"/>
          <w:sz w:val="30"/>
          <w:szCs w:val="30"/>
          <w:cs/>
        </w:rPr>
        <w:t>ไตรมาส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D4935">
        <w:rPr>
          <w:rFonts w:asciiTheme="majorBidi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Pr="005652A4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คณะกรรมการบริหารความเสี่ยง</w:t>
      </w:r>
    </w:p>
    <w:p w14:paraId="4858B5E6" w14:textId="77777777" w:rsidR="00B014B5" w:rsidRPr="000D4935" w:rsidRDefault="00B014B5" w:rsidP="00EF0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  <w:tab w:val="left" w:pos="117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4707E8" w14:textId="7C80D7C7" w:rsidR="000F75EC" w:rsidRPr="000D4935" w:rsidRDefault="00B014B5" w:rsidP="00EF0D42">
      <w:pPr>
        <w:tabs>
          <w:tab w:val="clear" w:pos="454"/>
          <w:tab w:val="clear" w:pos="907"/>
          <w:tab w:val="left" w:pos="1080"/>
          <w:tab w:val="left" w:pos="117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5652A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D4935">
        <w:rPr>
          <w:rFonts w:asciiTheme="majorBidi" w:hAnsiTheme="majorBidi" w:cstheme="majorBidi"/>
          <w:sz w:val="30"/>
          <w:szCs w:val="30"/>
          <w:cs/>
        </w:rPr>
        <w:t>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E1B1A" w:rsidRPr="000D4935">
        <w:rPr>
          <w:rFonts w:asciiTheme="majorBidi" w:hAnsiTheme="majorBidi" w:cstheme="majorBidi" w:hint="cs"/>
          <w:sz w:val="30"/>
          <w:szCs w:val="30"/>
        </w:rPr>
        <w:t>3</w:t>
      </w:r>
      <w:r w:rsidRPr="000D4935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bookmarkEnd w:id="1"/>
    <w:p w14:paraId="08AEAE67" w14:textId="77777777" w:rsidR="00B014B5" w:rsidRPr="000D4935" w:rsidRDefault="00B014B5" w:rsidP="002B6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D3D8C8" w14:textId="7B600501" w:rsidR="000F75EC" w:rsidRPr="000D4935" w:rsidRDefault="00B014B5" w:rsidP="001218D6">
      <w:pPr>
        <w:tabs>
          <w:tab w:val="clear" w:pos="454"/>
          <w:tab w:val="clear" w:pos="907"/>
          <w:tab w:val="left" w:pos="1080"/>
        </w:tabs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2" w:name="_Hlk63796909"/>
      <w:r w:rsidRPr="000D4935">
        <w:rPr>
          <w:rFonts w:asciiTheme="majorBidi" w:hAnsiTheme="majorBidi" w:cstheme="majorBidi"/>
          <w:sz w:val="30"/>
          <w:szCs w:val="30"/>
          <w:cs/>
        </w:rPr>
        <w:lastRenderedPageBreak/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  <w:bookmarkEnd w:id="2"/>
      <w:r w:rsidRPr="000D493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48803F2" w14:textId="77777777" w:rsidR="00F6516F" w:rsidRPr="000D4935" w:rsidRDefault="00F6516F" w:rsidP="00290E94">
      <w:pPr>
        <w:tabs>
          <w:tab w:val="clear" w:pos="907"/>
          <w:tab w:val="left" w:pos="108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89" w:type="dxa"/>
        <w:tblInd w:w="3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41"/>
        <w:gridCol w:w="1624"/>
        <w:gridCol w:w="180"/>
        <w:gridCol w:w="1444"/>
      </w:tblGrid>
      <w:tr w:rsidR="00F6516F" w:rsidRPr="000D4935" w14:paraId="5D1D5D02" w14:textId="77777777" w:rsidTr="003E6B60">
        <w:trPr>
          <w:cantSplit/>
          <w:tblHeader/>
        </w:trPr>
        <w:tc>
          <w:tcPr>
            <w:tcW w:w="5841" w:type="dxa"/>
            <w:vAlign w:val="bottom"/>
            <w:hideMark/>
          </w:tcPr>
          <w:p w14:paraId="373CE3EE" w14:textId="77777777" w:rsidR="00F6516F" w:rsidRPr="000D4935" w:rsidRDefault="00F6516F" w:rsidP="00CF16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248" w:type="dxa"/>
            <w:gridSpan w:val="3"/>
            <w:vAlign w:val="bottom"/>
            <w:hideMark/>
          </w:tcPr>
          <w:p w14:paraId="3600F0A9" w14:textId="340695E4" w:rsidR="00F6516F" w:rsidRPr="000D4935" w:rsidRDefault="00F6516F" w:rsidP="00CF16A7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6516F" w:rsidRPr="000D4935" w14:paraId="73D3F56A" w14:textId="77777777" w:rsidTr="003E6B60">
        <w:trPr>
          <w:cantSplit/>
          <w:tblHeader/>
        </w:trPr>
        <w:tc>
          <w:tcPr>
            <w:tcW w:w="5841" w:type="dxa"/>
            <w:vAlign w:val="bottom"/>
            <w:hideMark/>
          </w:tcPr>
          <w:p w14:paraId="4A85F8DB" w14:textId="141BFCA6" w:rsidR="00F6516F" w:rsidRPr="000D4935" w:rsidRDefault="00F6516F" w:rsidP="00CF16A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D49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 วันที่</w:t>
            </w:r>
            <w:r w:rsidRPr="000D49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E1B1A" w:rsidRPr="000D49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D49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49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  <w:r w:rsidRPr="000D49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E1B1A" w:rsidRPr="000D49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624" w:type="dxa"/>
            <w:vAlign w:val="bottom"/>
            <w:hideMark/>
          </w:tcPr>
          <w:p w14:paraId="10A8CF50" w14:textId="77777777" w:rsidR="00F6516F" w:rsidRPr="000D4935" w:rsidRDefault="00F6516F" w:rsidP="00CF16A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D493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180" w:type="dxa"/>
            <w:vAlign w:val="bottom"/>
          </w:tcPr>
          <w:p w14:paraId="3725FD2A" w14:textId="77777777" w:rsidR="00F6516F" w:rsidRPr="000D4935" w:rsidRDefault="00F6516F" w:rsidP="00CF16A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  <w:hideMark/>
          </w:tcPr>
          <w:p w14:paraId="65EF508E" w14:textId="77777777" w:rsidR="00F6516F" w:rsidRPr="000D4935" w:rsidRDefault="00F6516F" w:rsidP="00CF16A7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</w:t>
            </w:r>
          </w:p>
          <w:p w14:paraId="28F255D8" w14:textId="5F2E3982" w:rsidR="00F6516F" w:rsidRPr="000D4935" w:rsidRDefault="00B852F6" w:rsidP="00CF16A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ด้านเครดิต</w:t>
            </w:r>
            <w:r w:rsidR="00481EC6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ที่คาดว่าจะเกิดขึ้น</w:t>
            </w:r>
          </w:p>
        </w:tc>
      </w:tr>
      <w:tr w:rsidR="00F6516F" w:rsidRPr="000D4935" w14:paraId="316D40E4" w14:textId="77777777" w:rsidTr="003E6B60">
        <w:trPr>
          <w:cantSplit/>
          <w:tblHeader/>
        </w:trPr>
        <w:tc>
          <w:tcPr>
            <w:tcW w:w="5841" w:type="dxa"/>
            <w:vAlign w:val="bottom"/>
            <w:hideMark/>
          </w:tcPr>
          <w:p w14:paraId="257ADB52" w14:textId="77777777" w:rsidR="00F6516F" w:rsidRPr="000D4935" w:rsidRDefault="00F6516F" w:rsidP="00CF16A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248" w:type="dxa"/>
            <w:gridSpan w:val="3"/>
            <w:vAlign w:val="bottom"/>
            <w:hideMark/>
          </w:tcPr>
          <w:p w14:paraId="753C9D58" w14:textId="17438801" w:rsidR="00F6516F" w:rsidRPr="000D4935" w:rsidRDefault="00F6516F" w:rsidP="00CF16A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D493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86273" w:rsidRPr="000D493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D493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6516F" w:rsidRPr="000D4935" w14:paraId="69C0115B" w14:textId="77777777" w:rsidTr="003E6B60">
        <w:trPr>
          <w:cantSplit/>
        </w:trPr>
        <w:tc>
          <w:tcPr>
            <w:tcW w:w="5841" w:type="dxa"/>
            <w:hideMark/>
          </w:tcPr>
          <w:p w14:paraId="475F317C" w14:textId="77777777" w:rsidR="00F6516F" w:rsidRPr="000D4935" w:rsidRDefault="00F6516F" w:rsidP="00CF16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624" w:type="dxa"/>
            <w:hideMark/>
          </w:tcPr>
          <w:p w14:paraId="29FA46E7" w14:textId="56388107" w:rsidR="00F6516F" w:rsidRPr="000D4935" w:rsidRDefault="001E1B1A" w:rsidP="00266BFD">
            <w:pPr>
              <w:pStyle w:val="acctfourfigures"/>
              <w:tabs>
                <w:tab w:val="decimal" w:pos="465"/>
              </w:tabs>
              <w:spacing w:line="240" w:lineRule="auto"/>
              <w:ind w:left="-83" w:right="9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456</w:t>
            </w:r>
            <w:r w:rsidR="00AB5D98" w:rsidRPr="000D4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659</w:t>
            </w:r>
          </w:p>
        </w:tc>
        <w:tc>
          <w:tcPr>
            <w:tcW w:w="180" w:type="dxa"/>
          </w:tcPr>
          <w:p w14:paraId="017ED221" w14:textId="77777777" w:rsidR="00F6516F" w:rsidRPr="000D4935" w:rsidRDefault="00F6516F" w:rsidP="00CF16A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hideMark/>
          </w:tcPr>
          <w:p w14:paraId="17F33EE2" w14:textId="2F04C657" w:rsidR="00F6516F" w:rsidRPr="000D4935" w:rsidRDefault="004B07D9" w:rsidP="005F75FA">
            <w:pPr>
              <w:pStyle w:val="acctfourfigures"/>
              <w:tabs>
                <w:tab w:val="decimal" w:pos="465"/>
              </w:tabs>
              <w:spacing w:line="240" w:lineRule="auto"/>
              <w:ind w:left="-83" w:right="28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516F" w:rsidRPr="000D4935" w14:paraId="75E3B813" w14:textId="77777777" w:rsidTr="003E6B60">
        <w:trPr>
          <w:cantSplit/>
        </w:trPr>
        <w:tc>
          <w:tcPr>
            <w:tcW w:w="5841" w:type="dxa"/>
            <w:hideMark/>
          </w:tcPr>
          <w:p w14:paraId="0866C52D" w14:textId="77777777" w:rsidR="00F6516F" w:rsidRPr="000D4935" w:rsidRDefault="00F6516F" w:rsidP="00CF16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624" w:type="dxa"/>
          </w:tcPr>
          <w:p w14:paraId="69A6FF26" w14:textId="77777777" w:rsidR="00F6516F" w:rsidRPr="000D4935" w:rsidRDefault="00F6516F" w:rsidP="00CF16A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9750A9" w14:textId="77777777" w:rsidR="00F6516F" w:rsidRPr="000D4935" w:rsidRDefault="00F6516F" w:rsidP="00CF16A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</w:tcPr>
          <w:p w14:paraId="5AE748E1" w14:textId="77777777" w:rsidR="00F6516F" w:rsidRPr="000D4935" w:rsidRDefault="00F6516F" w:rsidP="00CF16A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516F" w:rsidRPr="000D4935" w14:paraId="7D7615E5" w14:textId="77777777" w:rsidTr="003E6B60">
        <w:trPr>
          <w:cantSplit/>
        </w:trPr>
        <w:tc>
          <w:tcPr>
            <w:tcW w:w="5841" w:type="dxa"/>
            <w:hideMark/>
          </w:tcPr>
          <w:p w14:paraId="3C19B706" w14:textId="63676513" w:rsidR="00F6516F" w:rsidRPr="000D4935" w:rsidRDefault="00CC2979" w:rsidP="00CF16A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1E1B1A" w:rsidRPr="000D493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624" w:type="dxa"/>
            <w:hideMark/>
          </w:tcPr>
          <w:p w14:paraId="418F406A" w14:textId="770F20A3" w:rsidR="00F6516F" w:rsidRPr="000D4935" w:rsidRDefault="001E1B1A" w:rsidP="00266BFD">
            <w:pPr>
              <w:pStyle w:val="acctfourfigures"/>
              <w:tabs>
                <w:tab w:val="decimal" w:pos="465"/>
              </w:tabs>
              <w:spacing w:line="240" w:lineRule="auto"/>
              <w:ind w:left="-83" w:right="9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66BFD" w:rsidRPr="000D4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070</w:t>
            </w:r>
          </w:p>
        </w:tc>
        <w:tc>
          <w:tcPr>
            <w:tcW w:w="180" w:type="dxa"/>
          </w:tcPr>
          <w:p w14:paraId="2FA6F72E" w14:textId="77777777" w:rsidR="00F6516F" w:rsidRPr="000D4935" w:rsidRDefault="00F6516F" w:rsidP="00CF16A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hideMark/>
          </w:tcPr>
          <w:p w14:paraId="7F5F1358" w14:textId="16126014" w:rsidR="00F6516F" w:rsidRPr="000D4935" w:rsidRDefault="001E1B1A" w:rsidP="005F75FA">
            <w:pPr>
              <w:pStyle w:val="acctfourfigures"/>
              <w:tabs>
                <w:tab w:val="decimal" w:pos="731"/>
              </w:tabs>
              <w:spacing w:line="240" w:lineRule="auto"/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</w:tr>
      <w:tr w:rsidR="00F6516F" w:rsidRPr="000D4935" w14:paraId="7A4BEF89" w14:textId="77777777" w:rsidTr="003E6B60">
        <w:trPr>
          <w:cantSplit/>
        </w:trPr>
        <w:tc>
          <w:tcPr>
            <w:tcW w:w="5841" w:type="dxa"/>
            <w:hideMark/>
          </w:tcPr>
          <w:p w14:paraId="3632E701" w14:textId="76200EE0" w:rsidR="00F6516F" w:rsidRPr="000D4935" w:rsidRDefault="001E1B1A" w:rsidP="00CF16A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953A2" w:rsidRPr="000D493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953A2" w:rsidRPr="000D49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953A2"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624" w:type="dxa"/>
            <w:hideMark/>
          </w:tcPr>
          <w:p w14:paraId="59D4F218" w14:textId="2736AD8A" w:rsidR="00F6516F" w:rsidRPr="000D4935" w:rsidRDefault="001E1B1A" w:rsidP="00266BFD">
            <w:pPr>
              <w:pStyle w:val="acctfourfigures"/>
              <w:tabs>
                <w:tab w:val="decimal" w:pos="465"/>
              </w:tabs>
              <w:spacing w:line="240" w:lineRule="auto"/>
              <w:ind w:left="-83" w:right="9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</w:p>
        </w:tc>
        <w:tc>
          <w:tcPr>
            <w:tcW w:w="180" w:type="dxa"/>
          </w:tcPr>
          <w:p w14:paraId="59586FAA" w14:textId="77777777" w:rsidR="00F6516F" w:rsidRPr="000D4935" w:rsidRDefault="00F6516F" w:rsidP="00CF16A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hideMark/>
          </w:tcPr>
          <w:p w14:paraId="6417A619" w14:textId="61F150B0" w:rsidR="00F6516F" w:rsidRPr="000D4935" w:rsidRDefault="005F75FA" w:rsidP="005F75FA">
            <w:pPr>
              <w:pStyle w:val="acctfourfigures"/>
              <w:tabs>
                <w:tab w:val="decimal" w:pos="465"/>
              </w:tabs>
              <w:spacing w:line="240" w:lineRule="auto"/>
              <w:ind w:left="-83" w:right="28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4B07D9" w:rsidRPr="000D49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516F" w:rsidRPr="000D4935" w14:paraId="10DDE3D5" w14:textId="77777777" w:rsidTr="003E6B60">
        <w:trPr>
          <w:cantSplit/>
        </w:trPr>
        <w:tc>
          <w:tcPr>
            <w:tcW w:w="5841" w:type="dxa"/>
            <w:hideMark/>
          </w:tcPr>
          <w:p w14:paraId="4E314E89" w14:textId="3D03EDE5" w:rsidR="00F6516F" w:rsidRPr="000D4935" w:rsidRDefault="001E1B1A" w:rsidP="00CF16A7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E399C" w:rsidRPr="000D493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4E399C" w:rsidRPr="000D49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E399C"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624" w:type="dxa"/>
            <w:hideMark/>
          </w:tcPr>
          <w:p w14:paraId="549EA9AC" w14:textId="26E0C40B" w:rsidR="00F6516F" w:rsidRPr="000D4935" w:rsidRDefault="001E1B1A" w:rsidP="00266BFD">
            <w:pPr>
              <w:pStyle w:val="acctfourfigures"/>
              <w:tabs>
                <w:tab w:val="decimal" w:pos="465"/>
              </w:tabs>
              <w:spacing w:line="240" w:lineRule="auto"/>
              <w:ind w:left="-83" w:right="9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A39E4" w:rsidRPr="000D4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911</w:t>
            </w:r>
          </w:p>
        </w:tc>
        <w:tc>
          <w:tcPr>
            <w:tcW w:w="180" w:type="dxa"/>
          </w:tcPr>
          <w:p w14:paraId="65E00565" w14:textId="77777777" w:rsidR="00F6516F" w:rsidRPr="000D4935" w:rsidRDefault="00F6516F" w:rsidP="00CF16A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hideMark/>
          </w:tcPr>
          <w:p w14:paraId="226B7E6D" w14:textId="0B2CF601" w:rsidR="00F6516F" w:rsidRPr="000D4935" w:rsidRDefault="001E1B1A" w:rsidP="005F75FA">
            <w:pPr>
              <w:pStyle w:val="acctfourfigures"/>
              <w:tabs>
                <w:tab w:val="decimal" w:pos="731"/>
              </w:tabs>
              <w:spacing w:line="240" w:lineRule="auto"/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B07D9" w:rsidRPr="000D4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</w:tr>
      <w:tr w:rsidR="00F6516F" w:rsidRPr="000D4935" w14:paraId="7B7F22A9" w14:textId="77777777" w:rsidTr="003E6B60">
        <w:trPr>
          <w:cantSplit/>
        </w:trPr>
        <w:tc>
          <w:tcPr>
            <w:tcW w:w="5841" w:type="dxa"/>
            <w:hideMark/>
          </w:tcPr>
          <w:p w14:paraId="2B7A19C1" w14:textId="2D7955C5" w:rsidR="00F6516F" w:rsidRPr="000D4935" w:rsidRDefault="00F6516F" w:rsidP="00CF16A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1E1B1A" w:rsidRPr="000D493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5E2643"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3ABD82" w14:textId="6FEB0410" w:rsidR="00F6516F" w:rsidRPr="000D4935" w:rsidRDefault="001E1B1A" w:rsidP="00266BFD">
            <w:pPr>
              <w:pStyle w:val="acctfourfigures"/>
              <w:tabs>
                <w:tab w:val="decimal" w:pos="465"/>
              </w:tabs>
              <w:spacing w:line="240" w:lineRule="auto"/>
              <w:ind w:left="-83" w:right="9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172</w:t>
            </w:r>
          </w:p>
        </w:tc>
        <w:tc>
          <w:tcPr>
            <w:tcW w:w="180" w:type="dxa"/>
          </w:tcPr>
          <w:p w14:paraId="1684E724" w14:textId="77777777" w:rsidR="00F6516F" w:rsidRPr="000D4935" w:rsidRDefault="00F6516F" w:rsidP="00CF16A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0E9BE2" w14:textId="64C4559E" w:rsidR="00F6516F" w:rsidRPr="000D4935" w:rsidRDefault="001E1B1A" w:rsidP="005F75FA">
            <w:pPr>
              <w:pStyle w:val="acctfourfigures"/>
              <w:tabs>
                <w:tab w:val="decimal" w:pos="731"/>
              </w:tabs>
              <w:spacing w:line="240" w:lineRule="auto"/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</w:p>
        </w:tc>
      </w:tr>
      <w:tr w:rsidR="00535442" w:rsidRPr="000D4935" w14:paraId="00230ECA" w14:textId="77777777" w:rsidTr="003E6B60">
        <w:trPr>
          <w:cantSplit/>
        </w:trPr>
        <w:tc>
          <w:tcPr>
            <w:tcW w:w="5841" w:type="dxa"/>
            <w:hideMark/>
          </w:tcPr>
          <w:p w14:paraId="5761AD72" w14:textId="77777777" w:rsidR="00F6516F" w:rsidRPr="000D4935" w:rsidRDefault="00F6516F" w:rsidP="00CF16A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9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47D896" w14:textId="631B31FD" w:rsidR="00F6516F" w:rsidRPr="000D4935" w:rsidRDefault="001E1B1A" w:rsidP="00266BFD">
            <w:pPr>
              <w:pStyle w:val="acctfourfigures"/>
              <w:tabs>
                <w:tab w:val="decimal" w:pos="465"/>
              </w:tabs>
              <w:spacing w:line="240" w:lineRule="auto"/>
              <w:ind w:left="-83" w:right="9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464</w:t>
            </w:r>
            <w:r w:rsidR="00AB5D98" w:rsidRPr="000D4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863</w:t>
            </w:r>
          </w:p>
        </w:tc>
        <w:tc>
          <w:tcPr>
            <w:tcW w:w="180" w:type="dxa"/>
          </w:tcPr>
          <w:p w14:paraId="344CDB18" w14:textId="77777777" w:rsidR="00F6516F" w:rsidRPr="000D4935" w:rsidRDefault="00F6516F" w:rsidP="00CF16A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B185934" w14:textId="592422D6" w:rsidR="00F6516F" w:rsidRPr="000D4935" w:rsidRDefault="001E1B1A" w:rsidP="005F75FA">
            <w:pPr>
              <w:pStyle w:val="acctfourfigures"/>
              <w:tabs>
                <w:tab w:val="decimal" w:pos="701"/>
              </w:tabs>
              <w:spacing w:line="240" w:lineRule="auto"/>
              <w:ind w:left="-79" w:right="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7F5E36" w:rsidRPr="000D4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710</w:t>
            </w:r>
          </w:p>
        </w:tc>
      </w:tr>
      <w:tr w:rsidR="00535442" w:rsidRPr="000D4935" w14:paraId="5535B4FC" w14:textId="77777777" w:rsidTr="003E6B60">
        <w:trPr>
          <w:cantSplit/>
          <w:trHeight w:val="71"/>
        </w:trPr>
        <w:tc>
          <w:tcPr>
            <w:tcW w:w="5841" w:type="dxa"/>
            <w:hideMark/>
          </w:tcPr>
          <w:p w14:paraId="5BFB0843" w14:textId="77777777" w:rsidR="00F6516F" w:rsidRPr="000D4935" w:rsidRDefault="00F6516F" w:rsidP="00CF16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0D49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78EAFA" w14:textId="2FF9FDD8" w:rsidR="00F6516F" w:rsidRPr="000D4935" w:rsidRDefault="00AB5D98" w:rsidP="00266BFD">
            <w:pPr>
              <w:pStyle w:val="acctfourfigures"/>
              <w:tabs>
                <w:tab w:val="decimal" w:pos="465"/>
                <w:tab w:val="left" w:pos="127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E1B1A"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E1B1A"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710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1DB4B9D" w14:textId="77777777" w:rsidR="00F6516F" w:rsidRPr="000D4935" w:rsidRDefault="00F6516F" w:rsidP="00CF16A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double" w:sz="4" w:space="0" w:color="auto"/>
              <w:left w:val="nil"/>
              <w:right w:val="nil"/>
            </w:tcBorders>
          </w:tcPr>
          <w:p w14:paraId="6F4F6DD7" w14:textId="1018898F" w:rsidR="00F6516F" w:rsidRPr="000D4935" w:rsidRDefault="00F6516F" w:rsidP="009D456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F0BE7" w:rsidRPr="000D4935" w14:paraId="6761251B" w14:textId="77777777" w:rsidTr="003E6B60">
        <w:trPr>
          <w:cantSplit/>
        </w:trPr>
        <w:tc>
          <w:tcPr>
            <w:tcW w:w="5841" w:type="dxa"/>
            <w:hideMark/>
          </w:tcPr>
          <w:p w14:paraId="086D0656" w14:textId="77777777" w:rsidR="00F6516F" w:rsidRPr="000D4935" w:rsidRDefault="00F6516F" w:rsidP="00CF16A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9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998BC1A" w14:textId="463530E1" w:rsidR="00F6516F" w:rsidRPr="000D4935" w:rsidRDefault="001E1B1A" w:rsidP="00266BFD">
            <w:pPr>
              <w:pStyle w:val="acctfourfigures"/>
              <w:tabs>
                <w:tab w:val="decimal" w:pos="465"/>
              </w:tabs>
              <w:spacing w:line="240" w:lineRule="auto"/>
              <w:ind w:left="-83" w:right="9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463</w:t>
            </w:r>
            <w:r w:rsidR="00AB5D98" w:rsidRPr="000D4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153</w:t>
            </w:r>
          </w:p>
        </w:tc>
        <w:tc>
          <w:tcPr>
            <w:tcW w:w="180" w:type="dxa"/>
          </w:tcPr>
          <w:p w14:paraId="53750763" w14:textId="77777777" w:rsidR="00F6516F" w:rsidRPr="000D4935" w:rsidRDefault="00F6516F" w:rsidP="00CF16A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4" w:type="dxa"/>
            <w:tcBorders>
              <w:bottom w:val="nil"/>
            </w:tcBorders>
          </w:tcPr>
          <w:p w14:paraId="75F2317B" w14:textId="1861F3C4" w:rsidR="00F6516F" w:rsidRPr="000D4935" w:rsidRDefault="00F6516F" w:rsidP="009D456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68A75C6" w14:textId="77777777" w:rsidR="00EE0AB6" w:rsidRPr="000D4935" w:rsidRDefault="00EE0AB6" w:rsidP="00EE0AB6">
      <w:pPr>
        <w:tabs>
          <w:tab w:val="clear" w:pos="907"/>
          <w:tab w:val="left" w:pos="108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EE0AB6" w:rsidRPr="000D4935" w:rsidSect="00D562F7">
          <w:headerReference w:type="default" r:id="rId24"/>
          <w:pgSz w:w="11909" w:h="16834" w:code="9"/>
          <w:pgMar w:top="691" w:right="1152" w:bottom="576" w:left="1152" w:header="720" w:footer="720" w:gutter="0"/>
          <w:paperSrc w:first="7" w:other="7"/>
          <w:cols w:space="720"/>
        </w:sectPr>
      </w:pPr>
    </w:p>
    <w:tbl>
      <w:tblPr>
        <w:tblW w:w="909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620"/>
        <w:gridCol w:w="180"/>
        <w:gridCol w:w="1440"/>
      </w:tblGrid>
      <w:tr w:rsidR="00A37F8B" w:rsidRPr="000D4935" w14:paraId="7B5D72B5" w14:textId="77777777" w:rsidTr="003E6B60">
        <w:trPr>
          <w:cantSplit/>
          <w:tblHeader/>
        </w:trPr>
        <w:tc>
          <w:tcPr>
            <w:tcW w:w="5850" w:type="dxa"/>
            <w:vAlign w:val="bottom"/>
            <w:hideMark/>
          </w:tcPr>
          <w:p w14:paraId="78C3A69C" w14:textId="77777777" w:rsidR="00A37F8B" w:rsidRPr="000D4935" w:rsidRDefault="00A37F8B" w:rsidP="000F75EC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04DBB28D" w14:textId="6A23E1EA" w:rsidR="00A37F8B" w:rsidRPr="000D4935" w:rsidRDefault="00A37F8B" w:rsidP="000F75EC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9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7B00BF" w:rsidRPr="000D49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37F8B" w:rsidRPr="000D4935" w14:paraId="6DB007EE" w14:textId="77777777" w:rsidTr="003E6B60">
        <w:trPr>
          <w:cantSplit/>
          <w:tblHeader/>
        </w:trPr>
        <w:tc>
          <w:tcPr>
            <w:tcW w:w="5850" w:type="dxa"/>
            <w:vAlign w:val="bottom"/>
            <w:hideMark/>
          </w:tcPr>
          <w:p w14:paraId="4B067F64" w14:textId="166D9778" w:rsidR="00A37F8B" w:rsidRPr="000D4935" w:rsidRDefault="00A37F8B" w:rsidP="000F75E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D49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 วันที่</w:t>
            </w:r>
            <w:r w:rsidRPr="000D49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E1B1A" w:rsidRPr="000D49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D49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49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  <w:r w:rsidRPr="000D49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E1B1A" w:rsidRPr="000D49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620" w:type="dxa"/>
            <w:vAlign w:val="bottom"/>
            <w:hideMark/>
          </w:tcPr>
          <w:p w14:paraId="5352000F" w14:textId="77777777" w:rsidR="00A37F8B" w:rsidRPr="000D4935" w:rsidRDefault="00A37F8B" w:rsidP="000F75E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D493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180" w:type="dxa"/>
            <w:vAlign w:val="bottom"/>
          </w:tcPr>
          <w:p w14:paraId="0BD92C66" w14:textId="77777777" w:rsidR="00A37F8B" w:rsidRPr="000D4935" w:rsidRDefault="00A37F8B" w:rsidP="000F75E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  <w:hideMark/>
          </w:tcPr>
          <w:p w14:paraId="2B756813" w14:textId="77777777" w:rsidR="00A37F8B" w:rsidRPr="000D4935" w:rsidRDefault="00A37F8B" w:rsidP="000F75EC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</w:t>
            </w:r>
          </w:p>
          <w:p w14:paraId="5C135BA7" w14:textId="522658A6" w:rsidR="00A37F8B" w:rsidRPr="000D4935" w:rsidRDefault="00550B85" w:rsidP="000F75E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ด้านเครดิตที่คาดว่าจะเกิดขึ้น</w:t>
            </w:r>
          </w:p>
        </w:tc>
      </w:tr>
      <w:tr w:rsidR="00A37F8B" w:rsidRPr="000D4935" w14:paraId="210E9B3E" w14:textId="77777777" w:rsidTr="003E6B60">
        <w:trPr>
          <w:cantSplit/>
          <w:tblHeader/>
        </w:trPr>
        <w:tc>
          <w:tcPr>
            <w:tcW w:w="5850" w:type="dxa"/>
            <w:vAlign w:val="bottom"/>
            <w:hideMark/>
          </w:tcPr>
          <w:p w14:paraId="152D35BE" w14:textId="77777777" w:rsidR="00A37F8B" w:rsidRPr="000D4935" w:rsidRDefault="00A37F8B" w:rsidP="000F75E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02736C4E" w14:textId="0408AEF8" w:rsidR="00A37F8B" w:rsidRPr="000D4935" w:rsidRDefault="00A37F8B" w:rsidP="000F75E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D493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86273" w:rsidRPr="000D493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D493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37F8B" w:rsidRPr="000D4935" w14:paraId="3B5A8170" w14:textId="77777777" w:rsidTr="003E6B60">
        <w:trPr>
          <w:cantSplit/>
        </w:trPr>
        <w:tc>
          <w:tcPr>
            <w:tcW w:w="5850" w:type="dxa"/>
            <w:hideMark/>
          </w:tcPr>
          <w:p w14:paraId="48666820" w14:textId="77777777" w:rsidR="00A37F8B" w:rsidRPr="000D4935" w:rsidRDefault="00A37F8B" w:rsidP="000F75E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620" w:type="dxa"/>
            <w:hideMark/>
          </w:tcPr>
          <w:p w14:paraId="1BB572DD" w14:textId="481D1A10" w:rsidR="00A37F8B" w:rsidRPr="000D4935" w:rsidRDefault="001E1B1A" w:rsidP="00886760">
            <w:pPr>
              <w:pStyle w:val="acctfourfigures"/>
              <w:tabs>
                <w:tab w:val="decimal" w:pos="465"/>
              </w:tabs>
              <w:spacing w:line="240" w:lineRule="auto"/>
              <w:ind w:left="-83" w:right="9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438</w:t>
            </w:r>
            <w:r w:rsidR="00886760" w:rsidRPr="000D4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529</w:t>
            </w:r>
          </w:p>
        </w:tc>
        <w:tc>
          <w:tcPr>
            <w:tcW w:w="180" w:type="dxa"/>
          </w:tcPr>
          <w:p w14:paraId="1B043698" w14:textId="77777777" w:rsidR="00A37F8B" w:rsidRPr="000D4935" w:rsidRDefault="00A37F8B" w:rsidP="000F75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2E1A206B" w14:textId="574BA30D" w:rsidR="00A37F8B" w:rsidRPr="000D4935" w:rsidRDefault="005E58FF" w:rsidP="008C5641">
            <w:pPr>
              <w:pStyle w:val="acctfourfigures"/>
              <w:tabs>
                <w:tab w:val="decimal" w:pos="465"/>
              </w:tabs>
              <w:spacing w:line="240" w:lineRule="auto"/>
              <w:ind w:left="-83" w:right="27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7F8B" w:rsidRPr="000D4935" w14:paraId="2BA894A5" w14:textId="77777777" w:rsidTr="003E6B60">
        <w:trPr>
          <w:cantSplit/>
        </w:trPr>
        <w:tc>
          <w:tcPr>
            <w:tcW w:w="5850" w:type="dxa"/>
            <w:hideMark/>
          </w:tcPr>
          <w:p w14:paraId="1A2473FD" w14:textId="77777777" w:rsidR="00A37F8B" w:rsidRPr="000D4935" w:rsidRDefault="00A37F8B" w:rsidP="000F75E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620" w:type="dxa"/>
          </w:tcPr>
          <w:p w14:paraId="038283A3" w14:textId="77777777" w:rsidR="00A37F8B" w:rsidRPr="000D4935" w:rsidRDefault="00A37F8B" w:rsidP="000F75E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00A5B5" w14:textId="77777777" w:rsidR="00A37F8B" w:rsidRPr="000D4935" w:rsidRDefault="00A37F8B" w:rsidP="000F75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0AE965" w14:textId="77777777" w:rsidR="00A37F8B" w:rsidRPr="000D4935" w:rsidRDefault="00A37F8B" w:rsidP="00B90CD5">
            <w:pPr>
              <w:pStyle w:val="acctfourfigures"/>
              <w:tabs>
                <w:tab w:val="decimal" w:pos="465"/>
              </w:tabs>
              <w:spacing w:line="240" w:lineRule="auto"/>
              <w:ind w:left="-83" w:right="9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7F8B" w:rsidRPr="000D4935" w14:paraId="1CB70E29" w14:textId="77777777" w:rsidTr="003E6B60">
        <w:trPr>
          <w:cantSplit/>
        </w:trPr>
        <w:tc>
          <w:tcPr>
            <w:tcW w:w="5850" w:type="dxa"/>
            <w:hideMark/>
          </w:tcPr>
          <w:p w14:paraId="7D5B4652" w14:textId="159FDD12" w:rsidR="00A37F8B" w:rsidRPr="000D4935" w:rsidRDefault="00860648" w:rsidP="000F75EC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1E1B1A" w:rsidRPr="000D493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620" w:type="dxa"/>
            <w:hideMark/>
          </w:tcPr>
          <w:p w14:paraId="31A5A376" w14:textId="46793CE4" w:rsidR="00A37F8B" w:rsidRPr="000D4935" w:rsidRDefault="001E1B1A" w:rsidP="00886760">
            <w:pPr>
              <w:pStyle w:val="acctfourfigures"/>
              <w:tabs>
                <w:tab w:val="decimal" w:pos="465"/>
              </w:tabs>
              <w:spacing w:line="240" w:lineRule="auto"/>
              <w:ind w:left="-83" w:right="9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886760" w:rsidRPr="000D4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070</w:t>
            </w:r>
          </w:p>
        </w:tc>
        <w:tc>
          <w:tcPr>
            <w:tcW w:w="180" w:type="dxa"/>
          </w:tcPr>
          <w:p w14:paraId="3A7CC075" w14:textId="77777777" w:rsidR="00A37F8B" w:rsidRPr="000D4935" w:rsidRDefault="00A37F8B" w:rsidP="000F75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0F8C842B" w14:textId="01B15224" w:rsidR="00A37F8B" w:rsidRPr="000D4935" w:rsidRDefault="001E1B1A" w:rsidP="00B90CD5">
            <w:pPr>
              <w:pStyle w:val="acctfourfigures"/>
              <w:tabs>
                <w:tab w:val="decimal" w:pos="465"/>
              </w:tabs>
              <w:spacing w:line="240" w:lineRule="auto"/>
              <w:ind w:left="-83" w:right="9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</w:tr>
      <w:tr w:rsidR="00A37F8B" w:rsidRPr="000D4935" w14:paraId="628C9E71" w14:textId="77777777" w:rsidTr="003E6B60">
        <w:trPr>
          <w:cantSplit/>
        </w:trPr>
        <w:tc>
          <w:tcPr>
            <w:tcW w:w="5850" w:type="dxa"/>
            <w:hideMark/>
          </w:tcPr>
          <w:p w14:paraId="35A6F8A3" w14:textId="333C749D" w:rsidR="00A37F8B" w:rsidRPr="000D4935" w:rsidRDefault="001E1B1A" w:rsidP="000F75EC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60648" w:rsidRPr="000D493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60648" w:rsidRPr="000D49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60648"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620" w:type="dxa"/>
            <w:hideMark/>
          </w:tcPr>
          <w:p w14:paraId="619D5277" w14:textId="36E13A69" w:rsidR="00A37F8B" w:rsidRPr="000D4935" w:rsidRDefault="001E1B1A" w:rsidP="00886760">
            <w:pPr>
              <w:pStyle w:val="acctfourfigures"/>
              <w:tabs>
                <w:tab w:val="decimal" w:pos="465"/>
              </w:tabs>
              <w:spacing w:line="240" w:lineRule="auto"/>
              <w:ind w:left="-83" w:right="9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</w:p>
        </w:tc>
        <w:tc>
          <w:tcPr>
            <w:tcW w:w="180" w:type="dxa"/>
          </w:tcPr>
          <w:p w14:paraId="6B71837B" w14:textId="77777777" w:rsidR="00A37F8B" w:rsidRPr="000D4935" w:rsidRDefault="00A37F8B" w:rsidP="000F75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02431516" w14:textId="6747A1B7" w:rsidR="00A37F8B" w:rsidRPr="000D4935" w:rsidRDefault="005E58FF" w:rsidP="008C5641">
            <w:pPr>
              <w:pStyle w:val="acctfourfigures"/>
              <w:tabs>
                <w:tab w:val="decimal" w:pos="465"/>
              </w:tabs>
              <w:spacing w:line="240" w:lineRule="auto"/>
              <w:ind w:left="-83" w:right="27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7F8B" w:rsidRPr="000D4935" w14:paraId="30F95E9B" w14:textId="77777777" w:rsidTr="003E6B60">
        <w:trPr>
          <w:cantSplit/>
        </w:trPr>
        <w:tc>
          <w:tcPr>
            <w:tcW w:w="5850" w:type="dxa"/>
            <w:hideMark/>
          </w:tcPr>
          <w:p w14:paraId="47A750C2" w14:textId="46E6F9CA" w:rsidR="00A37F8B" w:rsidRPr="000D4935" w:rsidRDefault="001E1B1A" w:rsidP="000F75EC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60648" w:rsidRPr="000D493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860648" w:rsidRPr="000D49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60648"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620" w:type="dxa"/>
            <w:hideMark/>
          </w:tcPr>
          <w:p w14:paraId="78D20F0B" w14:textId="3401063F" w:rsidR="00A37F8B" w:rsidRPr="000D4935" w:rsidRDefault="001E1B1A" w:rsidP="00886760">
            <w:pPr>
              <w:pStyle w:val="acctfourfigures"/>
              <w:tabs>
                <w:tab w:val="decimal" w:pos="465"/>
              </w:tabs>
              <w:spacing w:line="240" w:lineRule="auto"/>
              <w:ind w:left="-83" w:right="9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86760" w:rsidRPr="000D4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911</w:t>
            </w:r>
          </w:p>
        </w:tc>
        <w:tc>
          <w:tcPr>
            <w:tcW w:w="180" w:type="dxa"/>
          </w:tcPr>
          <w:p w14:paraId="2D9820C5" w14:textId="77777777" w:rsidR="00A37F8B" w:rsidRPr="000D4935" w:rsidRDefault="00A37F8B" w:rsidP="000F75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03FA3614" w14:textId="0E0D3BCA" w:rsidR="00A37F8B" w:rsidRPr="000D4935" w:rsidRDefault="001E1B1A" w:rsidP="00B90CD5">
            <w:pPr>
              <w:pStyle w:val="acctfourfigures"/>
              <w:tabs>
                <w:tab w:val="decimal" w:pos="465"/>
              </w:tabs>
              <w:spacing w:line="240" w:lineRule="auto"/>
              <w:ind w:left="-83" w:right="9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47DD9" w:rsidRPr="000D4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</w:tr>
      <w:tr w:rsidR="00A37F8B" w:rsidRPr="000D4935" w14:paraId="5CEEB5F8" w14:textId="77777777" w:rsidTr="003E6B60">
        <w:trPr>
          <w:cantSplit/>
        </w:trPr>
        <w:tc>
          <w:tcPr>
            <w:tcW w:w="5850" w:type="dxa"/>
            <w:hideMark/>
          </w:tcPr>
          <w:p w14:paraId="69AF22C5" w14:textId="0601EF4D" w:rsidR="00A37F8B" w:rsidRPr="000D4935" w:rsidRDefault="00A37F8B" w:rsidP="000F75EC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1E1B1A" w:rsidRPr="000D493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860648"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D5BDD3" w14:textId="2D9CC96B" w:rsidR="00A37F8B" w:rsidRPr="000D4935" w:rsidRDefault="001E1B1A" w:rsidP="00886760">
            <w:pPr>
              <w:pStyle w:val="acctfourfigures"/>
              <w:tabs>
                <w:tab w:val="decimal" w:pos="465"/>
              </w:tabs>
              <w:spacing w:line="240" w:lineRule="auto"/>
              <w:ind w:left="-83" w:right="9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172</w:t>
            </w:r>
          </w:p>
        </w:tc>
        <w:tc>
          <w:tcPr>
            <w:tcW w:w="180" w:type="dxa"/>
          </w:tcPr>
          <w:p w14:paraId="68E034D2" w14:textId="77777777" w:rsidR="00A37F8B" w:rsidRPr="000D4935" w:rsidRDefault="00A37F8B" w:rsidP="000F75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C19144" w14:textId="1E9ADAEA" w:rsidR="00A37F8B" w:rsidRPr="000D4935" w:rsidRDefault="001E1B1A" w:rsidP="00B90CD5">
            <w:pPr>
              <w:pStyle w:val="acctfourfigures"/>
              <w:tabs>
                <w:tab w:val="decimal" w:pos="465"/>
              </w:tabs>
              <w:spacing w:line="240" w:lineRule="auto"/>
              <w:ind w:left="-83" w:right="9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</w:p>
        </w:tc>
      </w:tr>
      <w:tr w:rsidR="00A37F8B" w:rsidRPr="000D4935" w14:paraId="045FF16D" w14:textId="77777777" w:rsidTr="003E6B60">
        <w:trPr>
          <w:cantSplit/>
        </w:trPr>
        <w:tc>
          <w:tcPr>
            <w:tcW w:w="5850" w:type="dxa"/>
            <w:hideMark/>
          </w:tcPr>
          <w:p w14:paraId="4CC7C3E2" w14:textId="77777777" w:rsidR="00A37F8B" w:rsidRPr="000D4935" w:rsidRDefault="00A37F8B" w:rsidP="000F75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9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B2984F" w14:textId="45E1E097" w:rsidR="00A37F8B" w:rsidRPr="000D4935" w:rsidRDefault="001E1B1A" w:rsidP="00886760">
            <w:pPr>
              <w:pStyle w:val="acctfourfigures"/>
              <w:tabs>
                <w:tab w:val="decimal" w:pos="465"/>
              </w:tabs>
              <w:spacing w:line="240" w:lineRule="auto"/>
              <w:ind w:left="-83" w:right="9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446</w:t>
            </w:r>
            <w:r w:rsidR="00886760" w:rsidRPr="000D4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733</w:t>
            </w:r>
          </w:p>
        </w:tc>
        <w:tc>
          <w:tcPr>
            <w:tcW w:w="180" w:type="dxa"/>
          </w:tcPr>
          <w:p w14:paraId="2C89D50F" w14:textId="77777777" w:rsidR="00A37F8B" w:rsidRPr="000D4935" w:rsidRDefault="00A37F8B" w:rsidP="000F75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AC72194" w14:textId="2FE1EE2F" w:rsidR="00A37F8B" w:rsidRPr="000D4935" w:rsidRDefault="001E1B1A" w:rsidP="00B90CD5">
            <w:pPr>
              <w:pStyle w:val="acctfourfigures"/>
              <w:tabs>
                <w:tab w:val="decimal" w:pos="465"/>
              </w:tabs>
              <w:spacing w:line="240" w:lineRule="auto"/>
              <w:ind w:left="-83" w:right="9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B90CD5" w:rsidRPr="000D4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710</w:t>
            </w:r>
          </w:p>
        </w:tc>
      </w:tr>
      <w:tr w:rsidR="00A37F8B" w:rsidRPr="000D4935" w14:paraId="6EB04E53" w14:textId="77777777" w:rsidTr="003E6B60">
        <w:trPr>
          <w:cantSplit/>
          <w:trHeight w:val="71"/>
        </w:trPr>
        <w:tc>
          <w:tcPr>
            <w:tcW w:w="5850" w:type="dxa"/>
            <w:hideMark/>
          </w:tcPr>
          <w:p w14:paraId="6FBDA116" w14:textId="77777777" w:rsidR="00A37F8B" w:rsidRPr="000D4935" w:rsidRDefault="00A37F8B" w:rsidP="000F75E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0D49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D9B590" w14:textId="5CD72F1E" w:rsidR="00A37F8B" w:rsidRPr="000D4935" w:rsidRDefault="00886760" w:rsidP="000F75E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1E1B1A"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E1B1A" w:rsidRPr="000D4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710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31736CC" w14:textId="77777777" w:rsidR="00A37F8B" w:rsidRPr="000D4935" w:rsidRDefault="00A37F8B" w:rsidP="000F75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14:paraId="7404940B" w14:textId="6D0ED232" w:rsidR="00A37F8B" w:rsidRPr="000D4935" w:rsidRDefault="00A37F8B" w:rsidP="00B90CD5">
            <w:pPr>
              <w:pStyle w:val="acctfourfigures"/>
              <w:tabs>
                <w:tab w:val="decimal" w:pos="465"/>
              </w:tabs>
              <w:spacing w:line="240" w:lineRule="auto"/>
              <w:ind w:left="-83" w:right="9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7F8B" w:rsidRPr="000D4935" w14:paraId="5E554391" w14:textId="77777777" w:rsidTr="003E6B60">
        <w:trPr>
          <w:cantSplit/>
        </w:trPr>
        <w:tc>
          <w:tcPr>
            <w:tcW w:w="5850" w:type="dxa"/>
            <w:hideMark/>
          </w:tcPr>
          <w:p w14:paraId="7CB9A861" w14:textId="77777777" w:rsidR="00A37F8B" w:rsidRPr="000D4935" w:rsidRDefault="00A37F8B" w:rsidP="000F75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9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97D9688" w14:textId="594C4AE3" w:rsidR="00A37F8B" w:rsidRPr="000D4935" w:rsidRDefault="001E1B1A" w:rsidP="00886760">
            <w:pPr>
              <w:pStyle w:val="acctfourfigures"/>
              <w:tabs>
                <w:tab w:val="decimal" w:pos="465"/>
              </w:tabs>
              <w:spacing w:line="240" w:lineRule="auto"/>
              <w:ind w:left="-83" w:right="9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445</w:t>
            </w:r>
            <w:r w:rsidR="00886760" w:rsidRPr="000D4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023</w:t>
            </w:r>
          </w:p>
        </w:tc>
        <w:tc>
          <w:tcPr>
            <w:tcW w:w="180" w:type="dxa"/>
          </w:tcPr>
          <w:p w14:paraId="6204E500" w14:textId="77777777" w:rsidR="00A37F8B" w:rsidRPr="000D4935" w:rsidRDefault="00A37F8B" w:rsidP="000F75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848724A" w14:textId="6CA2BF99" w:rsidR="00A37F8B" w:rsidRPr="000D4935" w:rsidRDefault="00A37F8B" w:rsidP="00B90CD5">
            <w:pPr>
              <w:pStyle w:val="acctfourfigures"/>
              <w:tabs>
                <w:tab w:val="decimal" w:pos="465"/>
              </w:tabs>
              <w:spacing w:line="240" w:lineRule="auto"/>
              <w:ind w:left="-83" w:right="9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EF41DB0" w14:textId="77777777" w:rsidR="001A4F9F" w:rsidRPr="000D4935" w:rsidRDefault="001A4F9F" w:rsidP="00280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1B600B" w14:textId="141260C2" w:rsidR="00280251" w:rsidRPr="000D4935" w:rsidRDefault="00280251" w:rsidP="00280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 w:hint="cs"/>
          <w:sz w:val="30"/>
          <w:szCs w:val="30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1E1B1A" w:rsidRPr="000D4935">
        <w:rPr>
          <w:rFonts w:asciiTheme="majorBidi" w:hAnsiTheme="majorBidi" w:cstheme="majorBidi"/>
          <w:sz w:val="30"/>
          <w:szCs w:val="30"/>
        </w:rPr>
        <w:t>5</w:t>
      </w:r>
      <w:r w:rsidR="003C55E3" w:rsidRPr="000D4935">
        <w:rPr>
          <w:rFonts w:asciiTheme="majorBidi" w:hAnsiTheme="majorBidi" w:cstheme="majorBidi"/>
          <w:sz w:val="30"/>
          <w:szCs w:val="30"/>
        </w:rPr>
        <w:t xml:space="preserve"> </w:t>
      </w:r>
      <w:r w:rsidRPr="000D4935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 xml:space="preserve">ปีย้อนหลัง </w:t>
      </w:r>
    </w:p>
    <w:p w14:paraId="0174EF5E" w14:textId="77777777" w:rsidR="008A13AC" w:rsidRPr="000D4935" w:rsidRDefault="008A13AC" w:rsidP="00B86273">
      <w:pPr>
        <w:tabs>
          <w:tab w:val="clear" w:pos="907"/>
          <w:tab w:val="left" w:pos="108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2"/>
        <w:gridCol w:w="1530"/>
        <w:gridCol w:w="266"/>
        <w:gridCol w:w="1442"/>
      </w:tblGrid>
      <w:tr w:rsidR="00062A4B" w:rsidRPr="000D4935" w14:paraId="726E9728" w14:textId="77777777" w:rsidTr="00EE51A8">
        <w:trPr>
          <w:tblHeader/>
        </w:trPr>
        <w:tc>
          <w:tcPr>
            <w:tcW w:w="3201" w:type="pct"/>
          </w:tcPr>
          <w:p w14:paraId="40976138" w14:textId="77777777" w:rsidR="00062A4B" w:rsidRPr="000D4935" w:rsidRDefault="00062A4B" w:rsidP="0001785B">
            <w:pPr>
              <w:pStyle w:val="a"/>
              <w:tabs>
                <w:tab w:val="clear" w:pos="1080"/>
                <w:tab w:val="left" w:pos="342"/>
                <w:tab w:val="left" w:pos="450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  <w:p w14:paraId="0A798680" w14:textId="77777777" w:rsidR="00062A4B" w:rsidRPr="000D4935" w:rsidRDefault="00062A4B" w:rsidP="0001785B">
            <w:pPr>
              <w:pStyle w:val="a"/>
              <w:tabs>
                <w:tab w:val="clear" w:pos="1080"/>
                <w:tab w:val="left" w:pos="342"/>
                <w:tab w:val="left" w:pos="450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0D4935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ลูกหนี้การค้า</w:t>
            </w:r>
          </w:p>
        </w:tc>
        <w:tc>
          <w:tcPr>
            <w:tcW w:w="850" w:type="pct"/>
          </w:tcPr>
          <w:p w14:paraId="73299837" w14:textId="77777777" w:rsidR="00062A4B" w:rsidRPr="000D4935" w:rsidRDefault="00062A4B" w:rsidP="0001785B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DC16D45" w14:textId="77777777" w:rsidR="00062A4B" w:rsidRPr="000D4935" w:rsidRDefault="00062A4B" w:rsidP="0001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after="0" w:line="380" w:lineRule="exact"/>
              <w:ind w:left="-87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2089AA23" w14:textId="77777777" w:rsidR="00062A4B" w:rsidRPr="000D4935" w:rsidRDefault="00062A4B" w:rsidP="0001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after="0" w:line="380" w:lineRule="exact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2" w:type="pct"/>
          </w:tcPr>
          <w:p w14:paraId="238CFA64" w14:textId="67FAB21C" w:rsidR="00062A4B" w:rsidRPr="000D4935" w:rsidRDefault="00062A4B" w:rsidP="0001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after="0" w:line="380" w:lineRule="exact"/>
              <w:ind w:left="-87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914B09" w:rsidRPr="000D4935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62A4B" w:rsidRPr="000D4935" w14:paraId="3880DE49" w14:textId="77777777" w:rsidTr="00EE51A8">
        <w:trPr>
          <w:trHeight w:val="308"/>
          <w:tblHeader/>
        </w:trPr>
        <w:tc>
          <w:tcPr>
            <w:tcW w:w="3201" w:type="pct"/>
          </w:tcPr>
          <w:p w14:paraId="17A9C8A7" w14:textId="77777777" w:rsidR="00062A4B" w:rsidRPr="000D4935" w:rsidRDefault="00062A4B" w:rsidP="0001785B">
            <w:pPr>
              <w:pStyle w:val="a"/>
              <w:tabs>
                <w:tab w:val="clear" w:pos="1080"/>
                <w:tab w:val="left" w:pos="342"/>
                <w:tab w:val="left" w:pos="450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  <w:lang w:val="en-US"/>
              </w:rPr>
            </w:pPr>
          </w:p>
        </w:tc>
        <w:tc>
          <w:tcPr>
            <w:tcW w:w="1799" w:type="pct"/>
            <w:gridSpan w:val="3"/>
          </w:tcPr>
          <w:p w14:paraId="67837087" w14:textId="77777777" w:rsidR="00062A4B" w:rsidRPr="000D4935" w:rsidRDefault="00062A4B" w:rsidP="0001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after="0" w:line="380" w:lineRule="exact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49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2A4B" w:rsidRPr="000D4935" w14:paraId="502ECB84" w14:textId="77777777" w:rsidTr="00EE51A8">
        <w:trPr>
          <w:trHeight w:val="344"/>
        </w:trPr>
        <w:tc>
          <w:tcPr>
            <w:tcW w:w="3201" w:type="pct"/>
          </w:tcPr>
          <w:p w14:paraId="42DC57EF" w14:textId="5DE534C7" w:rsidR="00062A4B" w:rsidRPr="000D4935" w:rsidRDefault="00062A4B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E1B1A"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1E1B1A" w:rsidRPr="000D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850" w:type="pct"/>
          </w:tcPr>
          <w:p w14:paraId="1A263542" w14:textId="77777777" w:rsidR="00062A4B" w:rsidRPr="000D4935" w:rsidRDefault="00062A4B" w:rsidP="000178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14:paraId="46D5D8C0" w14:textId="77777777" w:rsidR="00062A4B" w:rsidRPr="000D4935" w:rsidRDefault="00062A4B" w:rsidP="000178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10" w:right="-109" w:hanging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" w:type="pct"/>
          </w:tcPr>
          <w:p w14:paraId="14E92B4C" w14:textId="77777777" w:rsidR="00062A4B" w:rsidRPr="000D4935" w:rsidRDefault="00062A4B" w:rsidP="000178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062A4B" w:rsidRPr="000D4935" w14:paraId="21856E9E" w14:textId="77777777" w:rsidTr="00EE51A8">
        <w:tc>
          <w:tcPr>
            <w:tcW w:w="3201" w:type="pct"/>
          </w:tcPr>
          <w:p w14:paraId="2E4256AE" w14:textId="77777777" w:rsidR="00062A4B" w:rsidRPr="000D4935" w:rsidRDefault="00062A4B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850" w:type="pct"/>
          </w:tcPr>
          <w:p w14:paraId="42040EE1" w14:textId="198C349E" w:rsidR="00062A4B" w:rsidRPr="000D4935" w:rsidRDefault="001E1B1A" w:rsidP="00EE51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80" w:lineRule="exact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644</w:t>
            </w:r>
            <w:r w:rsidR="00062A4B"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077</w:t>
            </w:r>
          </w:p>
        </w:tc>
        <w:tc>
          <w:tcPr>
            <w:tcW w:w="148" w:type="pct"/>
          </w:tcPr>
          <w:p w14:paraId="30BB9406" w14:textId="77777777" w:rsidR="00062A4B" w:rsidRPr="000D4935" w:rsidRDefault="00062A4B" w:rsidP="000178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10" w:right="-109" w:hanging="9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" w:type="pct"/>
          </w:tcPr>
          <w:p w14:paraId="272A6C31" w14:textId="3CBEE44C" w:rsidR="00062A4B" w:rsidRPr="000D4935" w:rsidRDefault="001E1B1A" w:rsidP="000178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644</w:t>
            </w:r>
            <w:r w:rsidR="00062A4B"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077</w:t>
            </w:r>
          </w:p>
        </w:tc>
      </w:tr>
      <w:tr w:rsidR="00062A4B" w:rsidRPr="000D4935" w14:paraId="39104B9E" w14:textId="77777777" w:rsidTr="00EE51A8">
        <w:tc>
          <w:tcPr>
            <w:tcW w:w="3201" w:type="pct"/>
          </w:tcPr>
          <w:p w14:paraId="16F15C92" w14:textId="77777777" w:rsidR="00062A4B" w:rsidRPr="000D4935" w:rsidRDefault="00062A4B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50" w:type="pct"/>
          </w:tcPr>
          <w:p w14:paraId="44791738" w14:textId="77777777" w:rsidR="00062A4B" w:rsidRPr="000D4935" w:rsidRDefault="00062A4B" w:rsidP="00EE51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1149"/>
              </w:tabs>
              <w:spacing w:line="380" w:lineRule="exact"/>
              <w:ind w:left="-110" w:right="-109" w:hanging="9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14:paraId="747C9270" w14:textId="77777777" w:rsidR="00062A4B" w:rsidRPr="000D4935" w:rsidRDefault="00062A4B" w:rsidP="000178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10" w:right="-109" w:hanging="9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" w:type="pct"/>
          </w:tcPr>
          <w:p w14:paraId="6A0ABD62" w14:textId="77777777" w:rsidR="00062A4B" w:rsidRPr="000D4935" w:rsidRDefault="00062A4B" w:rsidP="000178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10" w:right="-109" w:hanging="9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062A4B" w:rsidRPr="000D4935" w14:paraId="166B742F" w14:textId="77777777" w:rsidTr="00EE51A8">
        <w:tc>
          <w:tcPr>
            <w:tcW w:w="3201" w:type="pct"/>
          </w:tcPr>
          <w:p w14:paraId="4131BF45" w14:textId="54597882" w:rsidR="00062A4B" w:rsidRPr="000D4935" w:rsidRDefault="00062A4B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3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50" w:type="pct"/>
          </w:tcPr>
          <w:p w14:paraId="2C838FDC" w14:textId="5C4B34D1" w:rsidR="00062A4B" w:rsidRPr="000D4935" w:rsidRDefault="001E1B1A" w:rsidP="00EE51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80" w:lineRule="exact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062A4B"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800</w:t>
            </w:r>
          </w:p>
        </w:tc>
        <w:tc>
          <w:tcPr>
            <w:tcW w:w="148" w:type="pct"/>
          </w:tcPr>
          <w:p w14:paraId="4E32C3F0" w14:textId="77777777" w:rsidR="00062A4B" w:rsidRPr="000D4935" w:rsidRDefault="00062A4B" w:rsidP="000178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10" w:right="-109" w:hanging="9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" w:type="pct"/>
          </w:tcPr>
          <w:p w14:paraId="0C939FF0" w14:textId="6C450D44" w:rsidR="00062A4B" w:rsidRPr="000D4935" w:rsidRDefault="001E1B1A" w:rsidP="000178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062A4B"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800</w:t>
            </w:r>
          </w:p>
        </w:tc>
      </w:tr>
      <w:tr w:rsidR="00062A4B" w:rsidRPr="000D4935" w14:paraId="51A6103F" w14:textId="77777777" w:rsidTr="00EE51A8">
        <w:tc>
          <w:tcPr>
            <w:tcW w:w="3201" w:type="pct"/>
          </w:tcPr>
          <w:p w14:paraId="3354F92E" w14:textId="35DF369E" w:rsidR="00062A4B" w:rsidRPr="000D4935" w:rsidRDefault="00062A4B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3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6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50" w:type="pct"/>
          </w:tcPr>
          <w:p w14:paraId="5DE825D6" w14:textId="4FE6481D" w:rsidR="00062A4B" w:rsidRPr="000D4935" w:rsidRDefault="001E1B1A" w:rsidP="00EE51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80" w:lineRule="exact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177</w:t>
            </w:r>
          </w:p>
        </w:tc>
        <w:tc>
          <w:tcPr>
            <w:tcW w:w="148" w:type="pct"/>
          </w:tcPr>
          <w:p w14:paraId="2E007190" w14:textId="77777777" w:rsidR="00062A4B" w:rsidRPr="000D4935" w:rsidRDefault="00062A4B" w:rsidP="000178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10" w:right="-109" w:hanging="9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" w:type="pct"/>
          </w:tcPr>
          <w:p w14:paraId="62116D96" w14:textId="1D55CD61" w:rsidR="00062A4B" w:rsidRPr="000D4935" w:rsidRDefault="001E1B1A" w:rsidP="000178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177</w:t>
            </w:r>
          </w:p>
        </w:tc>
      </w:tr>
      <w:tr w:rsidR="00062A4B" w:rsidRPr="000D4935" w14:paraId="6B754CFC" w14:textId="77777777" w:rsidTr="00EE51A8">
        <w:tc>
          <w:tcPr>
            <w:tcW w:w="3201" w:type="pct"/>
          </w:tcPr>
          <w:p w14:paraId="6ACA2B48" w14:textId="42E0B9B7" w:rsidR="00062A4B" w:rsidRPr="000D4935" w:rsidRDefault="00062A4B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6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12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50" w:type="pct"/>
          </w:tcPr>
          <w:p w14:paraId="68EB66A9" w14:textId="21C68A08" w:rsidR="00062A4B" w:rsidRPr="000D4935" w:rsidRDefault="001E1B1A" w:rsidP="00EE51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80" w:lineRule="exact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38</w:t>
            </w:r>
          </w:p>
        </w:tc>
        <w:tc>
          <w:tcPr>
            <w:tcW w:w="148" w:type="pct"/>
          </w:tcPr>
          <w:p w14:paraId="29CE44D3" w14:textId="77777777" w:rsidR="00062A4B" w:rsidRPr="000D4935" w:rsidRDefault="00062A4B" w:rsidP="000178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10" w:right="-109" w:hanging="9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" w:type="pct"/>
          </w:tcPr>
          <w:p w14:paraId="69332DEA" w14:textId="11F01CA9" w:rsidR="00062A4B" w:rsidRPr="000D4935" w:rsidRDefault="001E1B1A" w:rsidP="000178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38</w:t>
            </w:r>
          </w:p>
        </w:tc>
      </w:tr>
      <w:tr w:rsidR="00062A4B" w:rsidRPr="000D4935" w14:paraId="2DF9037D" w14:textId="77777777" w:rsidTr="00EE51A8">
        <w:tc>
          <w:tcPr>
            <w:tcW w:w="3201" w:type="pct"/>
          </w:tcPr>
          <w:p w14:paraId="0E175DBB" w14:textId="6481C73B" w:rsidR="00062A4B" w:rsidRPr="000D4935" w:rsidRDefault="00062A4B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มากกว่า 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12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50" w:type="pct"/>
            <w:tcBorders>
              <w:bottom w:val="single" w:sz="4" w:space="0" w:color="auto"/>
            </w:tcBorders>
          </w:tcPr>
          <w:p w14:paraId="31737DEA" w14:textId="5AAA0B78" w:rsidR="00062A4B" w:rsidRPr="000D4935" w:rsidRDefault="001E1B1A" w:rsidP="00EE51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80" w:lineRule="exact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618</w:t>
            </w:r>
          </w:p>
        </w:tc>
        <w:tc>
          <w:tcPr>
            <w:tcW w:w="148" w:type="pct"/>
          </w:tcPr>
          <w:p w14:paraId="36B24F94" w14:textId="77777777" w:rsidR="00062A4B" w:rsidRPr="000D4935" w:rsidRDefault="00062A4B" w:rsidP="000178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10" w:right="-109" w:hanging="9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" w:type="pct"/>
            <w:tcBorders>
              <w:bottom w:val="single" w:sz="4" w:space="0" w:color="auto"/>
            </w:tcBorders>
          </w:tcPr>
          <w:p w14:paraId="71A3A4DF" w14:textId="7759DA73" w:rsidR="00062A4B" w:rsidRPr="000D4935" w:rsidRDefault="001E1B1A" w:rsidP="000178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618</w:t>
            </w:r>
          </w:p>
        </w:tc>
      </w:tr>
      <w:tr w:rsidR="00062A4B" w:rsidRPr="000D4935" w14:paraId="55738497" w14:textId="77777777" w:rsidTr="00EE51A8">
        <w:tc>
          <w:tcPr>
            <w:tcW w:w="3201" w:type="pct"/>
          </w:tcPr>
          <w:p w14:paraId="45078B48" w14:textId="44EED134" w:rsidR="00062A4B" w:rsidRPr="000D4935" w:rsidRDefault="00914B09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450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pct"/>
          </w:tcPr>
          <w:p w14:paraId="4D771DD3" w14:textId="0FCC263A" w:rsidR="00062A4B" w:rsidRPr="000D4935" w:rsidRDefault="001E1B1A" w:rsidP="00EE51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80" w:lineRule="exact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sz w:val="30"/>
                <w:szCs w:val="30"/>
              </w:rPr>
              <w:t>647</w:t>
            </w:r>
            <w:r w:rsidR="00062A4B" w:rsidRPr="000D49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 w:cs="Angsana New"/>
                <w:sz w:val="30"/>
                <w:szCs w:val="30"/>
              </w:rPr>
              <w:t>710</w:t>
            </w:r>
          </w:p>
        </w:tc>
        <w:tc>
          <w:tcPr>
            <w:tcW w:w="148" w:type="pct"/>
          </w:tcPr>
          <w:p w14:paraId="6DC00B3B" w14:textId="77777777" w:rsidR="00062A4B" w:rsidRPr="000D4935" w:rsidRDefault="00062A4B" w:rsidP="000178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10" w:right="-109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2" w:type="pct"/>
          </w:tcPr>
          <w:p w14:paraId="7B7BBFA1" w14:textId="185ED34D" w:rsidR="00062A4B" w:rsidRPr="000D4935" w:rsidRDefault="001E1B1A" w:rsidP="000178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sz w:val="30"/>
                <w:szCs w:val="30"/>
              </w:rPr>
              <w:t>647</w:t>
            </w:r>
            <w:r w:rsidR="00062A4B" w:rsidRPr="000D49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 w:cs="Angsana New"/>
                <w:sz w:val="30"/>
                <w:szCs w:val="30"/>
              </w:rPr>
              <w:t>710</w:t>
            </w:r>
          </w:p>
        </w:tc>
      </w:tr>
      <w:tr w:rsidR="00062A4B" w:rsidRPr="000D4935" w14:paraId="2CBCD61E" w14:textId="77777777" w:rsidTr="00EE51A8">
        <w:tc>
          <w:tcPr>
            <w:tcW w:w="3201" w:type="pct"/>
          </w:tcPr>
          <w:p w14:paraId="4BB26D7F" w14:textId="77777777" w:rsidR="00062A4B" w:rsidRPr="000D4935" w:rsidRDefault="00062A4B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450"/>
              </w:tabs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D4935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50" w:type="pct"/>
            <w:tcBorders>
              <w:bottom w:val="single" w:sz="4" w:space="0" w:color="auto"/>
            </w:tcBorders>
          </w:tcPr>
          <w:p w14:paraId="171F7668" w14:textId="23992611" w:rsidR="00062A4B" w:rsidRPr="000D4935" w:rsidRDefault="00062A4B" w:rsidP="00EE51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80" w:lineRule="exact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618</w:t>
            </w: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2D0E4262" w14:textId="77777777" w:rsidR="00062A4B" w:rsidRPr="000D4935" w:rsidRDefault="00062A4B" w:rsidP="000178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10" w:right="-109" w:hanging="9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" w:type="pct"/>
            <w:tcBorders>
              <w:bottom w:val="single" w:sz="4" w:space="0" w:color="auto"/>
            </w:tcBorders>
          </w:tcPr>
          <w:p w14:paraId="171571D6" w14:textId="15980054" w:rsidR="00062A4B" w:rsidRPr="000D4935" w:rsidRDefault="00062A4B" w:rsidP="000178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1E1B1A"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618</w:t>
            </w: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062A4B" w:rsidRPr="000D4935" w14:paraId="416149FC" w14:textId="77777777" w:rsidTr="00EE51A8">
        <w:tc>
          <w:tcPr>
            <w:tcW w:w="3201" w:type="pct"/>
          </w:tcPr>
          <w:p w14:paraId="636EF94A" w14:textId="77777777" w:rsidR="00062A4B" w:rsidRPr="000D4935" w:rsidRDefault="00062A4B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50" w:type="pct"/>
            <w:tcBorders>
              <w:bottom w:val="double" w:sz="4" w:space="0" w:color="auto"/>
            </w:tcBorders>
          </w:tcPr>
          <w:p w14:paraId="335E7528" w14:textId="1EF26D68" w:rsidR="00062A4B" w:rsidRPr="000D4935" w:rsidRDefault="001E1B1A" w:rsidP="00EE51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80" w:lineRule="exact"/>
              <w:ind w:left="-130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cs="Angsana New"/>
                <w:sz w:val="30"/>
                <w:szCs w:val="30"/>
              </w:rPr>
              <w:t>647</w:t>
            </w:r>
            <w:r w:rsidR="00062A4B" w:rsidRPr="000D49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 w:cs="Angsana New"/>
                <w:sz w:val="30"/>
                <w:szCs w:val="30"/>
              </w:rPr>
              <w:t>092</w:t>
            </w:r>
          </w:p>
        </w:tc>
        <w:tc>
          <w:tcPr>
            <w:tcW w:w="148" w:type="pct"/>
          </w:tcPr>
          <w:p w14:paraId="49C1613D" w14:textId="77777777" w:rsidR="00062A4B" w:rsidRPr="000D4935" w:rsidRDefault="00062A4B" w:rsidP="000178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10" w:right="-109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2" w:type="pct"/>
            <w:tcBorders>
              <w:bottom w:val="double" w:sz="4" w:space="0" w:color="auto"/>
            </w:tcBorders>
          </w:tcPr>
          <w:p w14:paraId="1ABC359B" w14:textId="42F51946" w:rsidR="00062A4B" w:rsidRPr="000D4935" w:rsidRDefault="001E1B1A" w:rsidP="000178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left="-130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4935">
              <w:rPr>
                <w:rFonts w:ascii="Angsana New" w:hAnsi="Angsana New" w:cs="Angsana New"/>
                <w:sz w:val="30"/>
                <w:szCs w:val="30"/>
              </w:rPr>
              <w:t>647</w:t>
            </w:r>
            <w:r w:rsidR="00062A4B" w:rsidRPr="000D49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 w:cs="Angsana New"/>
                <w:sz w:val="30"/>
                <w:szCs w:val="30"/>
              </w:rPr>
              <w:t>092</w:t>
            </w:r>
          </w:p>
        </w:tc>
      </w:tr>
    </w:tbl>
    <w:p w14:paraId="129129AC" w14:textId="77777777" w:rsidR="00A85631" w:rsidRPr="000D4935" w:rsidRDefault="00A85631" w:rsidP="007309D2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</w:p>
    <w:p w14:paraId="37B45000" w14:textId="18B469F8" w:rsidR="00541650" w:rsidRPr="000D4935" w:rsidRDefault="00A85631" w:rsidP="00CE6EF2">
      <w:pPr>
        <w:tabs>
          <w:tab w:val="clear" w:pos="907"/>
          <w:tab w:val="left" w:pos="108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 w:hint="cs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1E1B1A" w:rsidRPr="000D4935">
        <w:rPr>
          <w:rFonts w:ascii="Angsana New" w:hAnsi="Angsana New" w:hint="cs"/>
          <w:sz w:val="30"/>
          <w:szCs w:val="30"/>
        </w:rPr>
        <w:t>7</w:t>
      </w:r>
      <w:r w:rsidRPr="000D4935">
        <w:rPr>
          <w:rFonts w:ascii="Angsana New" w:hAnsi="Angsana New" w:hint="cs"/>
          <w:sz w:val="30"/>
          <w:szCs w:val="30"/>
          <w:cs/>
        </w:rPr>
        <w:t xml:space="preserve"> วันถึง </w:t>
      </w:r>
      <w:r w:rsidR="001E1B1A" w:rsidRPr="000D4935">
        <w:rPr>
          <w:rFonts w:ascii="Angsana New" w:hAnsi="Angsana New" w:hint="cs"/>
          <w:sz w:val="30"/>
          <w:szCs w:val="30"/>
        </w:rPr>
        <w:t>90</w:t>
      </w:r>
      <w:r w:rsidRPr="000D4935">
        <w:rPr>
          <w:rFonts w:ascii="Angsana New" w:hAnsi="Angsana New" w:hint="cs"/>
          <w:sz w:val="30"/>
          <w:szCs w:val="30"/>
          <w:cs/>
        </w:rPr>
        <w:t xml:space="preserve"> วัน</w:t>
      </w:r>
    </w:p>
    <w:p w14:paraId="10431F60" w14:textId="77777777" w:rsidR="00CE6EF2" w:rsidRPr="000D4935" w:rsidRDefault="00CE6EF2" w:rsidP="00CE6EF2">
      <w:pPr>
        <w:tabs>
          <w:tab w:val="clear" w:pos="907"/>
          <w:tab w:val="left" w:pos="108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12C03798" w14:textId="122AD47A" w:rsidR="00E55AE2" w:rsidRPr="000D4935" w:rsidRDefault="00E55AE2" w:rsidP="00E55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rPr>
          <w:rFonts w:ascii="Angsana New" w:hAnsi="Angsana New"/>
          <w:b/>
          <w:bCs/>
          <w:i/>
          <w:iCs/>
          <w:sz w:val="30"/>
          <w:szCs w:val="30"/>
        </w:rPr>
      </w:pPr>
      <w:r w:rsidRPr="000D4935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(</w:t>
      </w:r>
      <w:r w:rsidRPr="000D493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Pr="000D4935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1E1B1A" w:rsidRPr="000D4935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0D493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 </w:t>
      </w: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ความเสี่ยงจากการขาดสภาพคล่อง</w:t>
      </w:r>
    </w:p>
    <w:p w14:paraId="73217BD6" w14:textId="77777777" w:rsidR="00E55AE2" w:rsidRPr="000D4935" w:rsidRDefault="00E55AE2" w:rsidP="00E55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6698B4BB" w14:textId="1BDA6C02" w:rsidR="00E55AE2" w:rsidRPr="000D4935" w:rsidRDefault="00E55AE2" w:rsidP="00E55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 w:hint="cs"/>
          <w:sz w:val="30"/>
          <w:szCs w:val="30"/>
          <w:cs/>
        </w:rPr>
        <w:t>กลุ่ม</w:t>
      </w:r>
      <w:r w:rsidRPr="000D4935">
        <w:rPr>
          <w:rFonts w:ascii="Angsana New" w:hAnsi="Angsana New"/>
          <w:sz w:val="30"/>
          <w:szCs w:val="30"/>
          <w:cs/>
        </w:rPr>
        <w:t>บริษัท</w:t>
      </w:r>
      <w:r w:rsidR="00084061" w:rsidRPr="000D4935">
        <w:rPr>
          <w:rFonts w:ascii="Angsana New" w:hAnsi="Angsana New"/>
          <w:sz w:val="30"/>
          <w:szCs w:val="30"/>
          <w:cs/>
        </w:rPr>
        <w:t>กำกับดูแล</w:t>
      </w:r>
      <w:r w:rsidRPr="000D4935">
        <w:rPr>
          <w:rFonts w:ascii="Angsana New" w:hAnsi="Angsana New"/>
          <w:sz w:val="30"/>
          <w:szCs w:val="30"/>
          <w:cs/>
        </w:rPr>
        <w:t>ความเสี่ยงจากการขาดสภาพคล่องโดยการรักษาระดับของเงินสดและรายการเทียบเท่าเงินสด</w:t>
      </w:r>
      <w:r w:rsidR="00102195" w:rsidRPr="000D4935">
        <w:rPr>
          <w:rFonts w:ascii="Angsana New" w:hAnsi="Angsana New"/>
          <w:sz w:val="30"/>
          <w:szCs w:val="30"/>
          <w:cs/>
        </w:rPr>
        <w:t>ที่ผู้บริหารพิจารณาว่า</w:t>
      </w:r>
      <w:r w:rsidRPr="000D4935">
        <w:rPr>
          <w:rFonts w:ascii="Angsana New" w:hAnsi="Angsana New"/>
          <w:sz w:val="30"/>
          <w:szCs w:val="30"/>
          <w:cs/>
        </w:rPr>
        <w:t>เพียงพอ</w:t>
      </w:r>
      <w:r w:rsidR="00930C55" w:rsidRPr="000D4935">
        <w:rPr>
          <w:rFonts w:ascii="Angsana New" w:hAnsi="Angsana New"/>
          <w:sz w:val="30"/>
          <w:szCs w:val="30"/>
          <w:cs/>
        </w:rPr>
        <w:t>ในการจัดหาเงินเพื่อใช้ใน</w:t>
      </w:r>
      <w:r w:rsidRPr="000D4935">
        <w:rPr>
          <w:rFonts w:ascii="Angsana New" w:hAnsi="Angsana New"/>
          <w:sz w:val="30"/>
          <w:szCs w:val="30"/>
          <w:cs/>
        </w:rPr>
        <w:t>การดำเนินงานของ</w:t>
      </w:r>
      <w:r w:rsidRPr="000D4935">
        <w:rPr>
          <w:rFonts w:ascii="Angsana New" w:hAnsi="Angsana New" w:hint="cs"/>
          <w:sz w:val="30"/>
          <w:szCs w:val="30"/>
          <w:cs/>
        </w:rPr>
        <w:t>กลุ่ม</w:t>
      </w:r>
      <w:r w:rsidRPr="000D4935">
        <w:rPr>
          <w:rFonts w:ascii="Angsana New" w:hAnsi="Angsana New"/>
          <w:sz w:val="30"/>
          <w:szCs w:val="30"/>
          <w:cs/>
        </w:rPr>
        <w:t>บริษัท และ</w:t>
      </w:r>
      <w:r w:rsidR="00930C55" w:rsidRPr="000D4935">
        <w:rPr>
          <w:rFonts w:ascii="Angsana New" w:hAnsi="Angsana New" w:hint="cs"/>
          <w:sz w:val="30"/>
          <w:szCs w:val="30"/>
          <w:cs/>
        </w:rPr>
        <w:t>ลด</w:t>
      </w:r>
      <w:r w:rsidRPr="000D4935">
        <w:rPr>
          <w:rFonts w:ascii="Angsana New" w:hAnsi="Angsana New"/>
          <w:sz w:val="30"/>
          <w:szCs w:val="30"/>
          <w:cs/>
        </w:rPr>
        <w:t>ผลกระทบจากความผันผวนของกระแสเงินสด</w:t>
      </w:r>
    </w:p>
    <w:p w14:paraId="374AD080" w14:textId="77777777" w:rsidR="005760EE" w:rsidRPr="000D4935" w:rsidRDefault="005760EE" w:rsidP="00E55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8A23B0D" w14:textId="67AFACD9" w:rsidR="00157B0C" w:rsidRPr="000D4935" w:rsidRDefault="00E55AE2" w:rsidP="00E55AE2">
      <w:pPr>
        <w:tabs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4935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0D4935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0D4935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0D4935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</w:p>
    <w:p w14:paraId="4886130D" w14:textId="77777777" w:rsidR="001A4F9F" w:rsidRPr="000D4935" w:rsidRDefault="001A4F9F" w:rsidP="00E55AE2">
      <w:pPr>
        <w:tabs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48B677B" w14:textId="5623C2ED" w:rsidR="00157B0C" w:rsidRPr="000D4935" w:rsidRDefault="00157B0C" w:rsidP="00E55AE2">
      <w:pPr>
        <w:tabs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2"/>
          <w:szCs w:val="2"/>
        </w:rPr>
      </w:pPr>
    </w:p>
    <w:p w14:paraId="70BB39E6" w14:textId="77777777" w:rsidR="001A4F9F" w:rsidRPr="000D4935" w:rsidRDefault="001A4F9F" w:rsidP="00E55AE2">
      <w:pPr>
        <w:tabs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936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3"/>
        <w:gridCol w:w="802"/>
        <w:gridCol w:w="272"/>
        <w:gridCol w:w="1066"/>
        <w:gridCol w:w="272"/>
        <w:gridCol w:w="889"/>
        <w:gridCol w:w="236"/>
        <w:gridCol w:w="924"/>
        <w:gridCol w:w="236"/>
        <w:gridCol w:w="836"/>
        <w:gridCol w:w="263"/>
        <w:gridCol w:w="1076"/>
      </w:tblGrid>
      <w:tr w:rsidR="00157B0C" w:rsidRPr="000D4935" w14:paraId="253E2EEA" w14:textId="77777777" w:rsidTr="007B3039">
        <w:trPr>
          <w:tblHeader/>
        </w:trPr>
        <w:tc>
          <w:tcPr>
            <w:tcW w:w="2493" w:type="dxa"/>
          </w:tcPr>
          <w:p w14:paraId="10FE3D92" w14:textId="4DD6C71D" w:rsidR="00157B0C" w:rsidRPr="000D4935" w:rsidRDefault="00157B0C" w:rsidP="0001785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3" w:name="_Hlk63797533"/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br w:type="column"/>
            </w:r>
          </w:p>
        </w:tc>
        <w:tc>
          <w:tcPr>
            <w:tcW w:w="6872" w:type="dxa"/>
            <w:gridSpan w:val="11"/>
            <w:hideMark/>
          </w:tcPr>
          <w:p w14:paraId="048CB667" w14:textId="183DCA14" w:rsidR="00157B0C" w:rsidRPr="000D4935" w:rsidRDefault="00157B0C" w:rsidP="0001785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57B0C" w:rsidRPr="000D4935" w14:paraId="706D7B76" w14:textId="77777777" w:rsidTr="007B3039">
        <w:trPr>
          <w:tblHeader/>
        </w:trPr>
        <w:tc>
          <w:tcPr>
            <w:tcW w:w="2493" w:type="dxa"/>
          </w:tcPr>
          <w:p w14:paraId="5D9A81E6" w14:textId="46BCFD63" w:rsidR="00157B0C" w:rsidRPr="000D4935" w:rsidRDefault="00157B0C" w:rsidP="0001785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</w:tcPr>
          <w:p w14:paraId="0B764BEB" w14:textId="77777777" w:rsidR="00157B0C" w:rsidRPr="000D4935" w:rsidRDefault="00157B0C" w:rsidP="0001785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544B3768" w14:textId="77777777" w:rsidR="00157B0C" w:rsidRPr="000D4935" w:rsidRDefault="00157B0C" w:rsidP="0001785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8" w:type="dxa"/>
            <w:gridSpan w:val="9"/>
            <w:vAlign w:val="bottom"/>
            <w:hideMark/>
          </w:tcPr>
          <w:p w14:paraId="64998418" w14:textId="77777777" w:rsidR="00157B0C" w:rsidRPr="000D4935" w:rsidRDefault="00157B0C" w:rsidP="0001785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157B0C" w:rsidRPr="000D4935" w14:paraId="3918686B" w14:textId="77777777" w:rsidTr="007B3039">
        <w:trPr>
          <w:tblHeader/>
        </w:trPr>
        <w:tc>
          <w:tcPr>
            <w:tcW w:w="2493" w:type="dxa"/>
            <w:vAlign w:val="bottom"/>
            <w:hideMark/>
          </w:tcPr>
          <w:p w14:paraId="3326498A" w14:textId="4A9CBF26" w:rsidR="00157B0C" w:rsidRPr="000D4935" w:rsidRDefault="00157B0C" w:rsidP="0001785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1E1B1A" w:rsidRPr="000D493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1E1B1A" w:rsidRPr="000D493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802" w:type="dxa"/>
            <w:vAlign w:val="bottom"/>
            <w:hideMark/>
          </w:tcPr>
          <w:p w14:paraId="5EE00DB8" w14:textId="77777777" w:rsidR="00157B0C" w:rsidRPr="000D4935" w:rsidRDefault="00157B0C" w:rsidP="0001785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547B3CD6" w14:textId="77777777" w:rsidR="00157B0C" w:rsidRPr="000D4935" w:rsidRDefault="00157B0C" w:rsidP="0001785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16D9B44A" w14:textId="77777777" w:rsidR="00157B0C" w:rsidRPr="000D4935" w:rsidRDefault="00157B0C" w:rsidP="0001785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  <w:hideMark/>
          </w:tcPr>
          <w:p w14:paraId="38E6267E" w14:textId="1DCC9394" w:rsidR="00157B0C" w:rsidRPr="000D4935" w:rsidRDefault="00157B0C" w:rsidP="0001785B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E1B1A" w:rsidRPr="000D493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D493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705F7EAC" w14:textId="77777777" w:rsidR="00157B0C" w:rsidRPr="000D4935" w:rsidRDefault="00157B0C" w:rsidP="0001785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vAlign w:val="bottom"/>
            <w:hideMark/>
          </w:tcPr>
          <w:p w14:paraId="1A8B7097" w14:textId="6DFF8588" w:rsidR="00157B0C" w:rsidRPr="000D4935" w:rsidRDefault="00157B0C" w:rsidP="0001785B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="001E1B1A" w:rsidRPr="000D493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D493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แต่ไม่เกิน </w:t>
            </w:r>
            <w:r w:rsidR="001E1B1A" w:rsidRPr="000D493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26B1E1B" w14:textId="77777777" w:rsidR="00157B0C" w:rsidRPr="000D4935" w:rsidRDefault="00157B0C" w:rsidP="0001785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  <w:hideMark/>
          </w:tcPr>
          <w:p w14:paraId="126ED611" w14:textId="4FE558A2" w:rsidR="00157B0C" w:rsidRPr="000D4935" w:rsidRDefault="00157B0C" w:rsidP="0001785B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="001E1B1A" w:rsidRPr="000D493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D493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แต่ไม่เกิน </w:t>
            </w:r>
            <w:r w:rsidR="001E1B1A" w:rsidRPr="000D493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116FF26" w14:textId="77777777" w:rsidR="00157B0C" w:rsidRPr="000D4935" w:rsidRDefault="00157B0C" w:rsidP="0001785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  <w:vAlign w:val="bottom"/>
            <w:hideMark/>
          </w:tcPr>
          <w:p w14:paraId="2A473EC1" w14:textId="318A77A9" w:rsidR="00157B0C" w:rsidRPr="000D4935" w:rsidRDefault="00157B0C" w:rsidP="0001785B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E1B1A" w:rsidRPr="000D493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D493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0A3F45D0" w14:textId="77777777" w:rsidR="00157B0C" w:rsidRPr="000D4935" w:rsidRDefault="00157B0C" w:rsidP="0001785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  <w:hideMark/>
          </w:tcPr>
          <w:p w14:paraId="3865EBEB" w14:textId="77777777" w:rsidR="00157B0C" w:rsidRPr="000D4935" w:rsidRDefault="00157B0C" w:rsidP="0001785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57B0C" w:rsidRPr="000D4935" w14:paraId="38D307A5" w14:textId="77777777" w:rsidTr="007B3039">
        <w:trPr>
          <w:tblHeader/>
        </w:trPr>
        <w:tc>
          <w:tcPr>
            <w:tcW w:w="2493" w:type="dxa"/>
          </w:tcPr>
          <w:p w14:paraId="786AA6BC" w14:textId="77777777" w:rsidR="00157B0C" w:rsidRPr="000D4935" w:rsidRDefault="00157B0C" w:rsidP="0001785B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2" w:type="dxa"/>
            <w:gridSpan w:val="11"/>
            <w:hideMark/>
          </w:tcPr>
          <w:p w14:paraId="2E8B80A5" w14:textId="3FF2D9C1" w:rsidR="00157B0C" w:rsidRPr="000D4935" w:rsidRDefault="00157B0C" w:rsidP="0001785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="00D954FC" w:rsidRPr="000D4935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0D493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157B0C" w:rsidRPr="000D4935" w14:paraId="74597725" w14:textId="77777777" w:rsidTr="007B3039">
        <w:tc>
          <w:tcPr>
            <w:tcW w:w="2493" w:type="dxa"/>
            <w:hideMark/>
          </w:tcPr>
          <w:p w14:paraId="12D90648" w14:textId="77777777" w:rsidR="00157B0C" w:rsidRPr="000D4935" w:rsidRDefault="00157B0C" w:rsidP="0001785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02" w:type="dxa"/>
          </w:tcPr>
          <w:p w14:paraId="2AD2BA9F" w14:textId="77777777" w:rsidR="00157B0C" w:rsidRPr="000D4935" w:rsidRDefault="00157B0C" w:rsidP="0001785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714E1DA8" w14:textId="77777777" w:rsidR="00157B0C" w:rsidRPr="000D4935" w:rsidRDefault="00157B0C" w:rsidP="0001785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</w:tcPr>
          <w:p w14:paraId="5CD4A333" w14:textId="77777777" w:rsidR="00157B0C" w:rsidRPr="000D4935" w:rsidRDefault="00157B0C" w:rsidP="0001785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6485CE64" w14:textId="77777777" w:rsidR="00157B0C" w:rsidRPr="000D4935" w:rsidRDefault="00157B0C" w:rsidP="0001785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</w:tcPr>
          <w:p w14:paraId="7C4BBD9F" w14:textId="77777777" w:rsidR="00157B0C" w:rsidRPr="000D4935" w:rsidRDefault="00157B0C" w:rsidP="0001785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0B6812A" w14:textId="77777777" w:rsidR="00157B0C" w:rsidRPr="000D4935" w:rsidRDefault="00157B0C" w:rsidP="0001785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</w:tcPr>
          <w:p w14:paraId="7485DA3B" w14:textId="77777777" w:rsidR="00157B0C" w:rsidRPr="000D4935" w:rsidRDefault="00157B0C" w:rsidP="0001785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E120F8E" w14:textId="77777777" w:rsidR="00157B0C" w:rsidRPr="000D4935" w:rsidRDefault="00157B0C" w:rsidP="0001785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25EBA536" w14:textId="77777777" w:rsidR="00157B0C" w:rsidRPr="000D4935" w:rsidRDefault="00157B0C" w:rsidP="0001785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5C2DCE4D" w14:textId="77777777" w:rsidR="00157B0C" w:rsidRPr="000D4935" w:rsidRDefault="00157B0C" w:rsidP="0001785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</w:tcPr>
          <w:p w14:paraId="645036F6" w14:textId="77777777" w:rsidR="00157B0C" w:rsidRPr="000D4935" w:rsidRDefault="00157B0C" w:rsidP="0001785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57B0C" w:rsidRPr="000D4935" w14:paraId="00088F39" w14:textId="77777777" w:rsidTr="007B3039">
        <w:tc>
          <w:tcPr>
            <w:tcW w:w="2493" w:type="dxa"/>
            <w:hideMark/>
          </w:tcPr>
          <w:p w14:paraId="71139B46" w14:textId="77777777" w:rsidR="00157B0C" w:rsidRPr="000D4935" w:rsidRDefault="00157B0C" w:rsidP="0001785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02" w:type="dxa"/>
            <w:hideMark/>
          </w:tcPr>
          <w:p w14:paraId="1838C5E4" w14:textId="1FF077AD" w:rsidR="00157B0C" w:rsidRPr="000D4935" w:rsidRDefault="001E1B1A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211</w:t>
            </w:r>
            <w:r w:rsidR="0086261D" w:rsidRPr="000D49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>889</w:t>
            </w:r>
          </w:p>
        </w:tc>
        <w:tc>
          <w:tcPr>
            <w:tcW w:w="272" w:type="dxa"/>
          </w:tcPr>
          <w:p w14:paraId="550C803D" w14:textId="77777777" w:rsidR="00157B0C" w:rsidRPr="000D4935" w:rsidRDefault="00157B0C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6" w:type="dxa"/>
            <w:hideMark/>
          </w:tcPr>
          <w:p w14:paraId="5BA077C7" w14:textId="190B2B02" w:rsidR="00157B0C" w:rsidRPr="000D4935" w:rsidRDefault="001E1B1A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211</w:t>
            </w:r>
            <w:r w:rsidR="006417D8" w:rsidRPr="000D49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>889</w:t>
            </w:r>
          </w:p>
        </w:tc>
        <w:tc>
          <w:tcPr>
            <w:tcW w:w="272" w:type="dxa"/>
          </w:tcPr>
          <w:p w14:paraId="36200268" w14:textId="77777777" w:rsidR="00157B0C" w:rsidRPr="000D4935" w:rsidRDefault="00157B0C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hideMark/>
          </w:tcPr>
          <w:p w14:paraId="050925F4" w14:textId="77777777" w:rsidR="00157B0C" w:rsidRPr="000D4935" w:rsidRDefault="00157B0C" w:rsidP="007B3039">
            <w:pPr>
              <w:tabs>
                <w:tab w:val="clear" w:pos="227"/>
                <w:tab w:val="clear" w:pos="454"/>
                <w:tab w:val="clear" w:pos="680"/>
                <w:tab w:val="left" w:pos="480"/>
                <w:tab w:val="left" w:pos="570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B01B0C5" w14:textId="77777777" w:rsidR="00157B0C" w:rsidRPr="000D4935" w:rsidRDefault="00157B0C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  <w:hideMark/>
          </w:tcPr>
          <w:p w14:paraId="1AE75913" w14:textId="77777777" w:rsidR="00157B0C" w:rsidRPr="000D4935" w:rsidRDefault="00157B0C" w:rsidP="007B3039">
            <w:pPr>
              <w:tabs>
                <w:tab w:val="clear" w:pos="680"/>
                <w:tab w:val="left" w:pos="531"/>
              </w:tabs>
              <w:spacing w:line="240" w:lineRule="auto"/>
              <w:ind w:right="-2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850E9C5" w14:textId="77777777" w:rsidR="00157B0C" w:rsidRPr="000D4935" w:rsidRDefault="00157B0C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  <w:hideMark/>
          </w:tcPr>
          <w:p w14:paraId="1325096E" w14:textId="77777777" w:rsidR="00157B0C" w:rsidRPr="000D4935" w:rsidRDefault="00157B0C" w:rsidP="007B3039">
            <w:pPr>
              <w:tabs>
                <w:tab w:val="clear" w:pos="454"/>
                <w:tab w:val="clear" w:pos="680"/>
                <w:tab w:val="left" w:pos="358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EE772CB" w14:textId="77777777" w:rsidR="00157B0C" w:rsidRPr="000D4935" w:rsidRDefault="00157B0C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hideMark/>
          </w:tcPr>
          <w:p w14:paraId="602B8134" w14:textId="5B347558" w:rsidR="00157B0C" w:rsidRPr="000D4935" w:rsidRDefault="001E1B1A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211</w:t>
            </w:r>
            <w:r w:rsidR="006417D8" w:rsidRPr="000D49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>889</w:t>
            </w:r>
          </w:p>
        </w:tc>
      </w:tr>
      <w:tr w:rsidR="00257A0D" w:rsidRPr="000D4935" w14:paraId="34EE6BF7" w14:textId="77777777" w:rsidTr="007B3039">
        <w:tc>
          <w:tcPr>
            <w:tcW w:w="2493" w:type="dxa"/>
          </w:tcPr>
          <w:p w14:paraId="709A51F1" w14:textId="33219E3F" w:rsidR="00257A0D" w:rsidRPr="000D4935" w:rsidRDefault="00257A0D" w:rsidP="00257A0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</w:t>
            </w: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ระยะสั้น</w:t>
            </w:r>
            <w:r w:rsidRPr="000D4935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802" w:type="dxa"/>
          </w:tcPr>
          <w:p w14:paraId="6B4672B3" w14:textId="42350D05" w:rsidR="00257A0D" w:rsidRPr="000D4935" w:rsidRDefault="001E1B1A" w:rsidP="00257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257A0D" w:rsidRPr="000D49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2" w:type="dxa"/>
          </w:tcPr>
          <w:p w14:paraId="08AB2974" w14:textId="77777777" w:rsidR="00257A0D" w:rsidRPr="000D4935" w:rsidRDefault="00257A0D" w:rsidP="00257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6" w:type="dxa"/>
          </w:tcPr>
          <w:p w14:paraId="2961F453" w14:textId="37282086" w:rsidR="00257A0D" w:rsidRPr="000D4935" w:rsidRDefault="001E1B1A" w:rsidP="00257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1B050F" w:rsidRPr="000D49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2" w:type="dxa"/>
          </w:tcPr>
          <w:p w14:paraId="2DE6DBEF" w14:textId="77777777" w:rsidR="00257A0D" w:rsidRPr="000D4935" w:rsidRDefault="00257A0D" w:rsidP="00257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0C903A1E" w14:textId="650AF98B" w:rsidR="00257A0D" w:rsidRPr="000D4935" w:rsidRDefault="001B050F" w:rsidP="007B3039">
            <w:pPr>
              <w:tabs>
                <w:tab w:val="clear" w:pos="227"/>
                <w:tab w:val="clear" w:pos="454"/>
                <w:tab w:val="clear" w:pos="680"/>
                <w:tab w:val="left" w:pos="480"/>
                <w:tab w:val="left" w:pos="570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4123FA8" w14:textId="77777777" w:rsidR="00257A0D" w:rsidRPr="000D4935" w:rsidRDefault="00257A0D" w:rsidP="00257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</w:tcPr>
          <w:p w14:paraId="1B20D0B2" w14:textId="42FFA934" w:rsidR="00257A0D" w:rsidRPr="000D4935" w:rsidRDefault="001B050F" w:rsidP="007B3039">
            <w:pPr>
              <w:tabs>
                <w:tab w:val="clear" w:pos="680"/>
                <w:tab w:val="left" w:pos="531"/>
              </w:tabs>
              <w:spacing w:line="240" w:lineRule="auto"/>
              <w:ind w:right="-2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4F30D23" w14:textId="77777777" w:rsidR="00257A0D" w:rsidRPr="000D4935" w:rsidRDefault="00257A0D" w:rsidP="00257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</w:tcPr>
          <w:p w14:paraId="0B4BD4B4" w14:textId="0D99091F" w:rsidR="00257A0D" w:rsidRPr="000D4935" w:rsidRDefault="001B050F" w:rsidP="007B3039">
            <w:pPr>
              <w:tabs>
                <w:tab w:val="clear" w:pos="454"/>
                <w:tab w:val="clear" w:pos="680"/>
                <w:tab w:val="left" w:pos="358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72BC0D3" w14:textId="77777777" w:rsidR="00257A0D" w:rsidRPr="000D4935" w:rsidRDefault="00257A0D" w:rsidP="00257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64914AC6" w14:textId="264F6967" w:rsidR="00257A0D" w:rsidRPr="000D4935" w:rsidRDefault="001E1B1A" w:rsidP="00257A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1B050F" w:rsidRPr="000D49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157B0C" w:rsidRPr="000D4935" w14:paraId="7C930082" w14:textId="77777777" w:rsidTr="007B3039">
        <w:tc>
          <w:tcPr>
            <w:tcW w:w="2493" w:type="dxa"/>
            <w:hideMark/>
          </w:tcPr>
          <w:p w14:paraId="35F410E8" w14:textId="057451BA" w:rsidR="00157B0C" w:rsidRPr="000D4935" w:rsidRDefault="00157B0C" w:rsidP="0001785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</w:t>
            </w:r>
            <w:r w:rsidR="00D954FC"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ระยะยาว</w:t>
            </w:r>
            <w:r w:rsidRPr="000D4935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802" w:type="dxa"/>
            <w:hideMark/>
          </w:tcPr>
          <w:p w14:paraId="6F3958D7" w14:textId="2B80B140" w:rsidR="00157B0C" w:rsidRPr="000D4935" w:rsidRDefault="001E1B1A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257</w:t>
            </w:r>
            <w:r w:rsidR="00E40005" w:rsidRPr="000D49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  <w:tc>
          <w:tcPr>
            <w:tcW w:w="272" w:type="dxa"/>
          </w:tcPr>
          <w:p w14:paraId="061211AA" w14:textId="77777777" w:rsidR="00157B0C" w:rsidRPr="000D4935" w:rsidRDefault="00157B0C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6" w:type="dxa"/>
            <w:hideMark/>
          </w:tcPr>
          <w:p w14:paraId="7E3C6D69" w14:textId="1812E997" w:rsidR="00157B0C" w:rsidRPr="000D4935" w:rsidRDefault="001E1B1A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8F3952" w:rsidRPr="000D49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>620</w:t>
            </w:r>
          </w:p>
        </w:tc>
        <w:tc>
          <w:tcPr>
            <w:tcW w:w="272" w:type="dxa"/>
          </w:tcPr>
          <w:p w14:paraId="6F3E605C" w14:textId="77777777" w:rsidR="00157B0C" w:rsidRPr="000D4935" w:rsidRDefault="00157B0C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hideMark/>
          </w:tcPr>
          <w:p w14:paraId="47039625" w14:textId="6C0543DD" w:rsidR="00157B0C" w:rsidRPr="000D4935" w:rsidRDefault="001E1B1A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="00FE1D22" w:rsidRPr="000D49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>640</w:t>
            </w:r>
          </w:p>
        </w:tc>
        <w:tc>
          <w:tcPr>
            <w:tcW w:w="236" w:type="dxa"/>
          </w:tcPr>
          <w:p w14:paraId="6FA3D27E" w14:textId="77777777" w:rsidR="00157B0C" w:rsidRPr="000D4935" w:rsidRDefault="00157B0C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  <w:hideMark/>
          </w:tcPr>
          <w:p w14:paraId="7ACF2FCB" w14:textId="5DF3E01D" w:rsidR="00157B0C" w:rsidRPr="000D4935" w:rsidRDefault="00AC4D9E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83,</w:t>
            </w:r>
            <w:r w:rsidR="00BF64C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236" w:type="dxa"/>
          </w:tcPr>
          <w:p w14:paraId="7969810B" w14:textId="77777777" w:rsidR="00157B0C" w:rsidRPr="000D4935" w:rsidRDefault="00157B0C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  <w:hideMark/>
          </w:tcPr>
          <w:p w14:paraId="5F887E67" w14:textId="53374E66" w:rsidR="00157B0C" w:rsidRPr="000D4935" w:rsidRDefault="00BF64C8" w:rsidP="007B3039">
            <w:pPr>
              <w:tabs>
                <w:tab w:val="clear" w:pos="454"/>
                <w:tab w:val="clear" w:pos="680"/>
                <w:tab w:val="left" w:pos="358"/>
                <w:tab w:val="decimal" w:pos="706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266158E" w14:textId="77777777" w:rsidR="00157B0C" w:rsidRPr="000D4935" w:rsidRDefault="00157B0C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hideMark/>
          </w:tcPr>
          <w:p w14:paraId="71559DC8" w14:textId="573E6C6A" w:rsidR="00157B0C" w:rsidRPr="000D4935" w:rsidRDefault="001E1B1A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257</w:t>
            </w:r>
            <w:r w:rsidR="005C5286" w:rsidRPr="000D49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</w:tr>
      <w:tr w:rsidR="00157B0C" w:rsidRPr="000D4935" w14:paraId="38333231" w14:textId="77777777" w:rsidTr="007B3039">
        <w:trPr>
          <w:trHeight w:val="119"/>
        </w:trPr>
        <w:tc>
          <w:tcPr>
            <w:tcW w:w="2493" w:type="dxa"/>
            <w:hideMark/>
          </w:tcPr>
          <w:p w14:paraId="2E8768FF" w14:textId="77777777" w:rsidR="00157B0C" w:rsidRPr="000D4935" w:rsidRDefault="00157B0C" w:rsidP="0001785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02" w:type="dxa"/>
            <w:vAlign w:val="bottom"/>
            <w:hideMark/>
          </w:tcPr>
          <w:p w14:paraId="1BD3DC86" w14:textId="0ED8398B" w:rsidR="00157B0C" w:rsidRPr="000D4935" w:rsidRDefault="001E1B1A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166</w:t>
            </w:r>
            <w:r w:rsidR="00E40005" w:rsidRPr="000D49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>627</w:t>
            </w:r>
          </w:p>
        </w:tc>
        <w:tc>
          <w:tcPr>
            <w:tcW w:w="272" w:type="dxa"/>
            <w:vAlign w:val="bottom"/>
          </w:tcPr>
          <w:p w14:paraId="29BFCB03" w14:textId="77777777" w:rsidR="00157B0C" w:rsidRPr="000D4935" w:rsidRDefault="00157B0C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  <w:hideMark/>
          </w:tcPr>
          <w:p w14:paraId="3DDBECC2" w14:textId="28C27988" w:rsidR="00157B0C" w:rsidRPr="000D4935" w:rsidRDefault="001E1B1A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="0044199D" w:rsidRPr="000D49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>289</w:t>
            </w:r>
          </w:p>
        </w:tc>
        <w:tc>
          <w:tcPr>
            <w:tcW w:w="272" w:type="dxa"/>
            <w:vAlign w:val="bottom"/>
          </w:tcPr>
          <w:p w14:paraId="3916B0EF" w14:textId="77777777" w:rsidR="00157B0C" w:rsidRPr="000D4935" w:rsidRDefault="00157B0C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vAlign w:val="bottom"/>
            <w:hideMark/>
          </w:tcPr>
          <w:p w14:paraId="368E8E3A" w14:textId="65A0D86E" w:rsidR="00157B0C" w:rsidRPr="000D4935" w:rsidRDefault="001E1B1A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="00741256" w:rsidRPr="000D49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>099</w:t>
            </w:r>
          </w:p>
        </w:tc>
        <w:tc>
          <w:tcPr>
            <w:tcW w:w="236" w:type="dxa"/>
            <w:vAlign w:val="bottom"/>
          </w:tcPr>
          <w:p w14:paraId="15F312E7" w14:textId="77777777" w:rsidR="00157B0C" w:rsidRPr="000D4935" w:rsidRDefault="00157B0C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  <w:hideMark/>
          </w:tcPr>
          <w:p w14:paraId="2928D481" w14:textId="11DA34C7" w:rsidR="00157B0C" w:rsidRPr="000D4935" w:rsidRDefault="001E1B1A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="00741256" w:rsidRPr="000D49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>070</w:t>
            </w:r>
          </w:p>
        </w:tc>
        <w:tc>
          <w:tcPr>
            <w:tcW w:w="236" w:type="dxa"/>
            <w:vAlign w:val="bottom"/>
          </w:tcPr>
          <w:p w14:paraId="1E6D0F43" w14:textId="77777777" w:rsidR="00157B0C" w:rsidRPr="000D4935" w:rsidRDefault="00157B0C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  <w:vAlign w:val="bottom"/>
            <w:hideMark/>
          </w:tcPr>
          <w:p w14:paraId="58EF523B" w14:textId="08E0561E" w:rsidR="00157B0C" w:rsidRPr="000D4935" w:rsidRDefault="00E26B4C" w:rsidP="007B3039">
            <w:pPr>
              <w:tabs>
                <w:tab w:val="clear" w:pos="454"/>
                <w:tab w:val="clear" w:pos="680"/>
                <w:tab w:val="left" w:pos="358"/>
                <w:tab w:val="decimal" w:pos="706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703299EA" w14:textId="77777777" w:rsidR="00157B0C" w:rsidRPr="000D4935" w:rsidRDefault="00157B0C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  <w:hideMark/>
          </w:tcPr>
          <w:p w14:paraId="6047A935" w14:textId="73AE4F80" w:rsidR="00157B0C" w:rsidRPr="000D4935" w:rsidRDefault="001E1B1A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191</w:t>
            </w:r>
            <w:r w:rsidR="00351641" w:rsidRPr="000D49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>458</w:t>
            </w:r>
          </w:p>
        </w:tc>
      </w:tr>
      <w:tr w:rsidR="00471EC3" w:rsidRPr="000D4935" w14:paraId="0D8B9748" w14:textId="77777777" w:rsidTr="007B3039">
        <w:tc>
          <w:tcPr>
            <w:tcW w:w="2493" w:type="dxa"/>
          </w:tcPr>
          <w:p w14:paraId="4847ADFE" w14:textId="77777777" w:rsidR="00157B0C" w:rsidRPr="000D4935" w:rsidRDefault="00157B0C" w:rsidP="0001785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0EABCE6" w14:textId="5F41D67C" w:rsidR="00157B0C" w:rsidRPr="000D4935" w:rsidRDefault="001E1B1A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653</w:t>
            </w:r>
            <w:r w:rsidR="008E2A75" w:rsidRPr="000D49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216</w:t>
            </w:r>
          </w:p>
        </w:tc>
        <w:tc>
          <w:tcPr>
            <w:tcW w:w="272" w:type="dxa"/>
          </w:tcPr>
          <w:p w14:paraId="485D6BF1" w14:textId="77777777" w:rsidR="00157B0C" w:rsidRPr="000D4935" w:rsidRDefault="00157B0C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302D2B8" w14:textId="2E2F925A" w:rsidR="00157B0C" w:rsidRPr="000D4935" w:rsidRDefault="001E1B1A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388</w:t>
            </w:r>
            <w:r w:rsidR="00E451C7" w:rsidRPr="000D49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798</w:t>
            </w:r>
          </w:p>
        </w:tc>
        <w:tc>
          <w:tcPr>
            <w:tcW w:w="272" w:type="dxa"/>
          </w:tcPr>
          <w:p w14:paraId="5E5ABDCD" w14:textId="77777777" w:rsidR="00157B0C" w:rsidRPr="000D4935" w:rsidRDefault="00157B0C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A303CF5" w14:textId="2D43DD50" w:rsidR="00157B0C" w:rsidRPr="000D4935" w:rsidRDefault="001E1B1A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152</w:t>
            </w:r>
            <w:r w:rsidR="005E278C" w:rsidRPr="000D49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739</w:t>
            </w:r>
          </w:p>
        </w:tc>
        <w:tc>
          <w:tcPr>
            <w:tcW w:w="236" w:type="dxa"/>
          </w:tcPr>
          <w:p w14:paraId="079F7AE5" w14:textId="77777777" w:rsidR="00157B0C" w:rsidRPr="000D4935" w:rsidRDefault="00157B0C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C3A4849" w14:textId="6EBDFD40" w:rsidR="00157B0C" w:rsidRPr="000D4935" w:rsidRDefault="001E1B1A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BF64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</w:t>
            </w:r>
            <w:r w:rsidR="00AF4977" w:rsidRPr="000D49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BF64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0D49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36" w:type="dxa"/>
          </w:tcPr>
          <w:p w14:paraId="32F3C8A0" w14:textId="77777777" w:rsidR="00157B0C" w:rsidRPr="000D4935" w:rsidRDefault="00157B0C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D646D21" w14:textId="4EE6C10A" w:rsidR="00157B0C" w:rsidRPr="000D4935" w:rsidRDefault="00BF64C8" w:rsidP="00BF64C8">
            <w:pPr>
              <w:tabs>
                <w:tab w:val="clear" w:pos="227"/>
                <w:tab w:val="clear" w:pos="454"/>
                <w:tab w:val="left" w:pos="450"/>
                <w:tab w:val="left" w:pos="531"/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-</w:t>
            </w:r>
          </w:p>
        </w:tc>
        <w:tc>
          <w:tcPr>
            <w:tcW w:w="263" w:type="dxa"/>
          </w:tcPr>
          <w:p w14:paraId="20BB5E03" w14:textId="77777777" w:rsidR="00157B0C" w:rsidRPr="000D4935" w:rsidRDefault="00157B0C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F125675" w14:textId="6B9279B4" w:rsidR="00157B0C" w:rsidRPr="000D4935" w:rsidRDefault="00C06CEE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678,047</w:t>
            </w:r>
          </w:p>
        </w:tc>
      </w:tr>
      <w:tr w:rsidR="00471EC3" w:rsidRPr="000D4935" w14:paraId="690290DE" w14:textId="77777777" w:rsidTr="007B3039">
        <w:tc>
          <w:tcPr>
            <w:tcW w:w="2493" w:type="dxa"/>
          </w:tcPr>
          <w:p w14:paraId="3F37514A" w14:textId="77777777" w:rsidR="00157B0C" w:rsidRPr="000D4935" w:rsidRDefault="00157B0C" w:rsidP="0001785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8365D32" w14:textId="77777777" w:rsidR="00157B0C" w:rsidRPr="000D4935" w:rsidRDefault="00157B0C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68A234C8" w14:textId="77777777" w:rsidR="00157B0C" w:rsidRPr="000D4935" w:rsidRDefault="00157B0C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CFD2E5" w14:textId="77777777" w:rsidR="00157B0C" w:rsidRPr="000D4935" w:rsidRDefault="00157B0C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0CDA66CC" w14:textId="77777777" w:rsidR="00157B0C" w:rsidRPr="000D4935" w:rsidRDefault="00157B0C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A65E27" w14:textId="77777777" w:rsidR="00157B0C" w:rsidRPr="000D4935" w:rsidRDefault="00157B0C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5676C0EE" w14:textId="77777777" w:rsidR="00157B0C" w:rsidRPr="000D4935" w:rsidRDefault="00157B0C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D43E3C" w14:textId="77777777" w:rsidR="00157B0C" w:rsidRPr="000D4935" w:rsidRDefault="00157B0C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7D643A1E" w14:textId="77777777" w:rsidR="00157B0C" w:rsidRPr="000D4935" w:rsidRDefault="00157B0C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9168531" w14:textId="77777777" w:rsidR="00157B0C" w:rsidRPr="000D4935" w:rsidRDefault="00157B0C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3" w:type="dxa"/>
          </w:tcPr>
          <w:p w14:paraId="400058AE" w14:textId="77777777" w:rsidR="00157B0C" w:rsidRPr="000D4935" w:rsidRDefault="00157B0C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856E7AC" w14:textId="77777777" w:rsidR="00157B0C" w:rsidRPr="000D4935" w:rsidRDefault="00157B0C" w:rsidP="00017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bookmarkEnd w:id="3"/>
    </w:tbl>
    <w:p w14:paraId="3A1CF28B" w14:textId="77777777" w:rsidR="00966D15" w:rsidRPr="000D4935" w:rsidRDefault="00966D15" w:rsidP="00E55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316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5"/>
        <w:gridCol w:w="810"/>
        <w:gridCol w:w="272"/>
        <w:gridCol w:w="1078"/>
        <w:gridCol w:w="272"/>
        <w:gridCol w:w="898"/>
        <w:gridCol w:w="236"/>
        <w:gridCol w:w="934"/>
        <w:gridCol w:w="236"/>
        <w:gridCol w:w="844"/>
        <w:gridCol w:w="263"/>
        <w:gridCol w:w="948"/>
      </w:tblGrid>
      <w:tr w:rsidR="002A04FE" w:rsidRPr="000D4935" w14:paraId="147CB562" w14:textId="77777777" w:rsidTr="00D954FC">
        <w:trPr>
          <w:tblHeader/>
        </w:trPr>
        <w:tc>
          <w:tcPr>
            <w:tcW w:w="2525" w:type="dxa"/>
            <w:hideMark/>
          </w:tcPr>
          <w:p w14:paraId="01883F15" w14:textId="3094E325" w:rsidR="002A04FE" w:rsidRPr="000D4935" w:rsidRDefault="002A04FE" w:rsidP="001F44B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91" w:type="dxa"/>
            <w:gridSpan w:val="11"/>
            <w:hideMark/>
          </w:tcPr>
          <w:p w14:paraId="62E8B536" w14:textId="66377DFE" w:rsidR="002A04FE" w:rsidRPr="000D4935" w:rsidRDefault="002A04FE" w:rsidP="001F44B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Pr="000D493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2A04FE" w:rsidRPr="000D4935" w14:paraId="66160020" w14:textId="77777777" w:rsidTr="00D954FC">
        <w:trPr>
          <w:tblHeader/>
        </w:trPr>
        <w:tc>
          <w:tcPr>
            <w:tcW w:w="2525" w:type="dxa"/>
            <w:hideMark/>
          </w:tcPr>
          <w:p w14:paraId="0F472A99" w14:textId="5EE3A3E6" w:rsidR="002A04FE" w:rsidRPr="000D4935" w:rsidRDefault="002A04FE" w:rsidP="001F44B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839F9B0" w14:textId="77777777" w:rsidR="002A04FE" w:rsidRPr="000D4935" w:rsidRDefault="002A04FE" w:rsidP="001F44B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232CA111" w14:textId="77777777" w:rsidR="002A04FE" w:rsidRPr="000D4935" w:rsidRDefault="002A04FE" w:rsidP="001F44B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9" w:type="dxa"/>
            <w:gridSpan w:val="9"/>
            <w:vAlign w:val="bottom"/>
            <w:hideMark/>
          </w:tcPr>
          <w:p w14:paraId="022BD1A3" w14:textId="77777777" w:rsidR="002A04FE" w:rsidRPr="000D4935" w:rsidRDefault="002A04FE" w:rsidP="001F44B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2A04FE" w:rsidRPr="000D4935" w14:paraId="7911C253" w14:textId="77777777" w:rsidTr="00D954FC">
        <w:trPr>
          <w:tblHeader/>
        </w:trPr>
        <w:tc>
          <w:tcPr>
            <w:tcW w:w="2525" w:type="dxa"/>
            <w:vAlign w:val="bottom"/>
            <w:hideMark/>
          </w:tcPr>
          <w:p w14:paraId="750FC861" w14:textId="144C4246" w:rsidR="002A04FE" w:rsidRPr="000D4935" w:rsidRDefault="002A04FE" w:rsidP="001F44B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1E1B1A" w:rsidRPr="000D493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1E1B1A" w:rsidRPr="000D493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798732A3" w14:textId="77777777" w:rsidR="002A04FE" w:rsidRPr="000D4935" w:rsidRDefault="002A04FE" w:rsidP="001F44B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52AE8BBA" w14:textId="77777777" w:rsidR="002A04FE" w:rsidRPr="000D4935" w:rsidRDefault="002A04FE" w:rsidP="001F44B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0D3349CC" w14:textId="77777777" w:rsidR="002A04FE" w:rsidRPr="000D4935" w:rsidRDefault="002A04FE" w:rsidP="001F44B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  <w:hideMark/>
          </w:tcPr>
          <w:p w14:paraId="03A2C7D1" w14:textId="7D4C9808" w:rsidR="002A04FE" w:rsidRPr="000D4935" w:rsidRDefault="002A04FE" w:rsidP="001F44B9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E1B1A" w:rsidRPr="000D493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D493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16D852F4" w14:textId="77777777" w:rsidR="002A04FE" w:rsidRPr="000D4935" w:rsidRDefault="002A04FE" w:rsidP="001F44B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  <w:hideMark/>
          </w:tcPr>
          <w:p w14:paraId="03F30CB2" w14:textId="3F225498" w:rsidR="002A04FE" w:rsidRPr="000D4935" w:rsidRDefault="002A04FE" w:rsidP="001F44B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="001E1B1A" w:rsidRPr="000D493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D493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แต่ไม่เกิน </w:t>
            </w:r>
            <w:r w:rsidR="001E1B1A" w:rsidRPr="000D493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E3AC908" w14:textId="77777777" w:rsidR="002A04FE" w:rsidRPr="000D4935" w:rsidRDefault="002A04FE" w:rsidP="001F44B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  <w:hideMark/>
          </w:tcPr>
          <w:p w14:paraId="503EEC81" w14:textId="67B7D97A" w:rsidR="002A04FE" w:rsidRPr="000D4935" w:rsidRDefault="002A04FE" w:rsidP="001F44B9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="001E1B1A" w:rsidRPr="000D493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D493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แต่ไม่เกิน </w:t>
            </w:r>
            <w:r w:rsidR="001E1B1A" w:rsidRPr="000D493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903FE56" w14:textId="77777777" w:rsidR="002A04FE" w:rsidRPr="000D4935" w:rsidRDefault="002A04FE" w:rsidP="001F44B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4940EB2E" w14:textId="269ACA75" w:rsidR="002A04FE" w:rsidRPr="000D4935" w:rsidRDefault="002A04FE" w:rsidP="001F44B9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E1B1A" w:rsidRPr="000D493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D493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5A8B178E" w14:textId="77777777" w:rsidR="002A04FE" w:rsidRPr="000D4935" w:rsidRDefault="002A04FE" w:rsidP="001F44B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  <w:hideMark/>
          </w:tcPr>
          <w:p w14:paraId="2513863E" w14:textId="77777777" w:rsidR="002A04FE" w:rsidRPr="000D4935" w:rsidRDefault="002A04FE" w:rsidP="001F44B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A04FE" w:rsidRPr="000D4935" w14:paraId="1CBAF407" w14:textId="77777777" w:rsidTr="00D954FC">
        <w:trPr>
          <w:tblHeader/>
        </w:trPr>
        <w:tc>
          <w:tcPr>
            <w:tcW w:w="2525" w:type="dxa"/>
          </w:tcPr>
          <w:p w14:paraId="3958E722" w14:textId="77777777" w:rsidR="002A04FE" w:rsidRPr="000D4935" w:rsidRDefault="002A04FE" w:rsidP="001F44B9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1" w:type="dxa"/>
            <w:gridSpan w:val="11"/>
            <w:hideMark/>
          </w:tcPr>
          <w:p w14:paraId="22A7DC4B" w14:textId="279BE6AD" w:rsidR="002A04FE" w:rsidRPr="000D4935" w:rsidRDefault="002A04FE" w:rsidP="001F44B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="00D954FC" w:rsidRPr="000D4935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0D493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2A04FE" w:rsidRPr="000D4935" w14:paraId="158FEC14" w14:textId="77777777" w:rsidTr="00D954FC">
        <w:tc>
          <w:tcPr>
            <w:tcW w:w="2525" w:type="dxa"/>
            <w:hideMark/>
          </w:tcPr>
          <w:p w14:paraId="4B306EA8" w14:textId="77777777" w:rsidR="002A04FE" w:rsidRPr="000D4935" w:rsidRDefault="002A04FE" w:rsidP="001F44B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</w:tcPr>
          <w:p w14:paraId="1C121320" w14:textId="77777777" w:rsidR="002A04FE" w:rsidRPr="000D4935" w:rsidRDefault="002A04FE" w:rsidP="001F44B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7C748245" w14:textId="77777777" w:rsidR="002A04FE" w:rsidRPr="000D4935" w:rsidRDefault="002A04FE" w:rsidP="001F44B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1CB6947E" w14:textId="77777777" w:rsidR="002A04FE" w:rsidRPr="000D4935" w:rsidRDefault="002A04FE" w:rsidP="001F44B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236B7054" w14:textId="77777777" w:rsidR="002A04FE" w:rsidRPr="000D4935" w:rsidRDefault="002A04FE" w:rsidP="001F44B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6BC11616" w14:textId="77777777" w:rsidR="002A04FE" w:rsidRPr="000D4935" w:rsidRDefault="002A04FE" w:rsidP="001F44B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9794672" w14:textId="77777777" w:rsidR="002A04FE" w:rsidRPr="000D4935" w:rsidRDefault="002A04FE" w:rsidP="001F44B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6C907860" w14:textId="77777777" w:rsidR="002A04FE" w:rsidRPr="000D4935" w:rsidRDefault="002A04FE" w:rsidP="001F44B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D66E977" w14:textId="77777777" w:rsidR="002A04FE" w:rsidRPr="000D4935" w:rsidRDefault="002A04FE" w:rsidP="001F44B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70177E54" w14:textId="77777777" w:rsidR="002A04FE" w:rsidRPr="000D4935" w:rsidRDefault="002A04FE" w:rsidP="001F44B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50563F58" w14:textId="77777777" w:rsidR="002A04FE" w:rsidRPr="000D4935" w:rsidRDefault="002A04FE" w:rsidP="001F44B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</w:tcPr>
          <w:p w14:paraId="17C9034A" w14:textId="77777777" w:rsidR="002A04FE" w:rsidRPr="000D4935" w:rsidRDefault="002A04FE" w:rsidP="001F44B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A04FE" w:rsidRPr="000D4935" w14:paraId="0EAB0602" w14:textId="77777777" w:rsidTr="00D954FC">
        <w:tc>
          <w:tcPr>
            <w:tcW w:w="2525" w:type="dxa"/>
            <w:hideMark/>
          </w:tcPr>
          <w:p w14:paraId="4D60659A" w14:textId="77777777" w:rsidR="002A04FE" w:rsidRPr="000D4935" w:rsidRDefault="002A04FE" w:rsidP="001F44B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hideMark/>
          </w:tcPr>
          <w:p w14:paraId="0626907A" w14:textId="6A436B70" w:rsidR="002A04FE" w:rsidRPr="000D4935" w:rsidRDefault="001E1B1A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260</w:t>
            </w:r>
            <w:r w:rsidR="00341749" w:rsidRPr="000D49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>487</w:t>
            </w:r>
          </w:p>
        </w:tc>
        <w:tc>
          <w:tcPr>
            <w:tcW w:w="272" w:type="dxa"/>
          </w:tcPr>
          <w:p w14:paraId="10814F65" w14:textId="77777777" w:rsidR="002A04FE" w:rsidRPr="000D4935" w:rsidRDefault="002A04FE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hideMark/>
          </w:tcPr>
          <w:p w14:paraId="4BCF9C93" w14:textId="685441E1" w:rsidR="002A04FE" w:rsidRPr="000D4935" w:rsidRDefault="001E1B1A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260</w:t>
            </w:r>
            <w:r w:rsidR="00341749" w:rsidRPr="000D49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>487</w:t>
            </w:r>
          </w:p>
        </w:tc>
        <w:tc>
          <w:tcPr>
            <w:tcW w:w="272" w:type="dxa"/>
          </w:tcPr>
          <w:p w14:paraId="76B686CB" w14:textId="77777777" w:rsidR="002A04FE" w:rsidRPr="000D4935" w:rsidRDefault="002A04FE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hideMark/>
          </w:tcPr>
          <w:p w14:paraId="535E2051" w14:textId="77777777" w:rsidR="002A04FE" w:rsidRPr="000D4935" w:rsidRDefault="002A04FE" w:rsidP="007B3039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D0AA5F4" w14:textId="77777777" w:rsidR="002A04FE" w:rsidRPr="000D4935" w:rsidRDefault="002A04FE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hideMark/>
          </w:tcPr>
          <w:p w14:paraId="7C8D7C5F" w14:textId="77777777" w:rsidR="002A04FE" w:rsidRPr="000D4935" w:rsidRDefault="002A04FE" w:rsidP="007B3039">
            <w:pPr>
              <w:tabs>
                <w:tab w:val="clear" w:pos="680"/>
                <w:tab w:val="left" w:pos="555"/>
              </w:tabs>
              <w:spacing w:line="240" w:lineRule="auto"/>
              <w:ind w:right="-2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AE93694" w14:textId="77777777" w:rsidR="002A04FE" w:rsidRPr="000D4935" w:rsidRDefault="002A04FE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14:paraId="3FDFC586" w14:textId="77777777" w:rsidR="002A04FE" w:rsidRPr="000D4935" w:rsidRDefault="002A04FE" w:rsidP="007B3039">
            <w:pPr>
              <w:tabs>
                <w:tab w:val="clear" w:pos="680"/>
                <w:tab w:val="decimal" w:pos="371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6A985E4" w14:textId="77777777" w:rsidR="002A04FE" w:rsidRPr="000D4935" w:rsidRDefault="002A04FE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hideMark/>
          </w:tcPr>
          <w:p w14:paraId="308237FF" w14:textId="06E7B9B1" w:rsidR="002A04FE" w:rsidRPr="000D4935" w:rsidRDefault="001E1B1A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260</w:t>
            </w:r>
            <w:r w:rsidR="00341749" w:rsidRPr="000D49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>487</w:t>
            </w:r>
          </w:p>
        </w:tc>
      </w:tr>
      <w:tr w:rsidR="002A04FE" w:rsidRPr="000D4935" w14:paraId="5E33A232" w14:textId="77777777" w:rsidTr="00D954FC">
        <w:tc>
          <w:tcPr>
            <w:tcW w:w="2525" w:type="dxa"/>
            <w:hideMark/>
          </w:tcPr>
          <w:p w14:paraId="5212426F" w14:textId="4AE07B02" w:rsidR="002A04FE" w:rsidRPr="000D4935" w:rsidRDefault="002A04FE" w:rsidP="001F44B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</w:t>
            </w:r>
            <w:r w:rsidR="00D954FC"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ระยะยาว</w:t>
            </w:r>
            <w:r w:rsidRPr="000D4935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810" w:type="dxa"/>
            <w:hideMark/>
          </w:tcPr>
          <w:p w14:paraId="218B6FA6" w14:textId="539099CC" w:rsidR="002A04FE" w:rsidRPr="000D4935" w:rsidRDefault="001E1B1A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197</w:t>
            </w:r>
            <w:r w:rsidR="00E40005" w:rsidRPr="000D49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>600</w:t>
            </w:r>
          </w:p>
        </w:tc>
        <w:tc>
          <w:tcPr>
            <w:tcW w:w="272" w:type="dxa"/>
          </w:tcPr>
          <w:p w14:paraId="7D46E62D" w14:textId="77777777" w:rsidR="002A04FE" w:rsidRPr="000D4935" w:rsidRDefault="002A04FE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hideMark/>
          </w:tcPr>
          <w:p w14:paraId="23F9595D" w14:textId="733EBA73" w:rsidR="002A04FE" w:rsidRPr="000D4935" w:rsidRDefault="001E1B1A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130751" w:rsidRPr="000D49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>820</w:t>
            </w:r>
          </w:p>
        </w:tc>
        <w:tc>
          <w:tcPr>
            <w:tcW w:w="272" w:type="dxa"/>
          </w:tcPr>
          <w:p w14:paraId="2FE618EE" w14:textId="77777777" w:rsidR="002A04FE" w:rsidRPr="000D4935" w:rsidRDefault="002A04FE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hideMark/>
          </w:tcPr>
          <w:p w14:paraId="29573BA1" w14:textId="04791CD0" w:rsidR="002A04FE" w:rsidRPr="000D4935" w:rsidRDefault="001E1B1A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="000E1B5F" w:rsidRPr="000D49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>840</w:t>
            </w:r>
          </w:p>
        </w:tc>
        <w:tc>
          <w:tcPr>
            <w:tcW w:w="236" w:type="dxa"/>
          </w:tcPr>
          <w:p w14:paraId="129748D0" w14:textId="77777777" w:rsidR="002A04FE" w:rsidRPr="000D4935" w:rsidRDefault="002A04FE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hideMark/>
          </w:tcPr>
          <w:p w14:paraId="50D10550" w14:textId="5F3B4BB2" w:rsidR="002A04FE" w:rsidRPr="000D4935" w:rsidRDefault="001E1B1A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0E1B5F" w:rsidRPr="000D49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>940</w:t>
            </w:r>
          </w:p>
        </w:tc>
        <w:tc>
          <w:tcPr>
            <w:tcW w:w="236" w:type="dxa"/>
          </w:tcPr>
          <w:p w14:paraId="7DC5BF47" w14:textId="77777777" w:rsidR="002A04FE" w:rsidRPr="000D4935" w:rsidRDefault="002A04FE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14:paraId="2647F23E" w14:textId="6BCCE2AC" w:rsidR="002A04FE" w:rsidRPr="000D4935" w:rsidRDefault="000E1B5F" w:rsidP="007B3039">
            <w:pPr>
              <w:tabs>
                <w:tab w:val="clear" w:pos="680"/>
                <w:tab w:val="decimal" w:pos="371"/>
                <w:tab w:val="decimal" w:pos="70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3124FA48" w14:textId="77777777" w:rsidR="002A04FE" w:rsidRPr="000D4935" w:rsidRDefault="002A04FE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hideMark/>
          </w:tcPr>
          <w:p w14:paraId="72A27A1D" w14:textId="36039262" w:rsidR="002A04FE" w:rsidRPr="000D4935" w:rsidRDefault="001E1B1A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197</w:t>
            </w:r>
            <w:r w:rsidR="000E1B5F" w:rsidRPr="000D49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>600</w:t>
            </w:r>
          </w:p>
        </w:tc>
      </w:tr>
      <w:tr w:rsidR="002A04FE" w:rsidRPr="000D4935" w14:paraId="6DD5F8DE" w14:textId="77777777" w:rsidTr="00D954FC">
        <w:trPr>
          <w:trHeight w:val="119"/>
        </w:trPr>
        <w:tc>
          <w:tcPr>
            <w:tcW w:w="2525" w:type="dxa"/>
            <w:hideMark/>
          </w:tcPr>
          <w:p w14:paraId="7DE23526" w14:textId="77777777" w:rsidR="002A04FE" w:rsidRPr="000D4935" w:rsidRDefault="002A04FE" w:rsidP="001F44B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  <w:hideMark/>
          </w:tcPr>
          <w:p w14:paraId="6A1DDC9A" w14:textId="3BC1AC85" w:rsidR="002A04FE" w:rsidRPr="000D4935" w:rsidRDefault="001E1B1A" w:rsidP="002619F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157</w:t>
            </w:r>
            <w:r w:rsidR="00E40005" w:rsidRPr="000D49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>752</w:t>
            </w:r>
          </w:p>
        </w:tc>
        <w:tc>
          <w:tcPr>
            <w:tcW w:w="272" w:type="dxa"/>
            <w:vAlign w:val="bottom"/>
          </w:tcPr>
          <w:p w14:paraId="16A4EC12" w14:textId="77777777" w:rsidR="002A04FE" w:rsidRPr="000D4935" w:rsidRDefault="002A04FE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  <w:hideMark/>
          </w:tcPr>
          <w:p w14:paraId="50012623" w14:textId="44833151" w:rsidR="002A04FE" w:rsidRPr="000D4935" w:rsidRDefault="001E1B1A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DD651A" w:rsidRPr="000D49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>434</w:t>
            </w:r>
          </w:p>
        </w:tc>
        <w:tc>
          <w:tcPr>
            <w:tcW w:w="272" w:type="dxa"/>
            <w:vAlign w:val="bottom"/>
          </w:tcPr>
          <w:p w14:paraId="5720DE03" w14:textId="77777777" w:rsidR="002A04FE" w:rsidRPr="000D4935" w:rsidRDefault="002A04FE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  <w:hideMark/>
          </w:tcPr>
          <w:p w14:paraId="22F1F601" w14:textId="4B9FA25B" w:rsidR="002A04FE" w:rsidRPr="000D4935" w:rsidRDefault="001E1B1A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A30B73" w:rsidRPr="000D49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>148</w:t>
            </w:r>
          </w:p>
        </w:tc>
        <w:tc>
          <w:tcPr>
            <w:tcW w:w="236" w:type="dxa"/>
            <w:vAlign w:val="bottom"/>
          </w:tcPr>
          <w:p w14:paraId="377740D5" w14:textId="77777777" w:rsidR="002A04FE" w:rsidRPr="000D4935" w:rsidRDefault="002A04FE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  <w:hideMark/>
          </w:tcPr>
          <w:p w14:paraId="74FEF541" w14:textId="78C68C8E" w:rsidR="002A04FE" w:rsidRPr="000D4935" w:rsidRDefault="001E1B1A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251098" w:rsidRPr="000D49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>345</w:t>
            </w:r>
          </w:p>
        </w:tc>
        <w:tc>
          <w:tcPr>
            <w:tcW w:w="236" w:type="dxa"/>
            <w:vAlign w:val="bottom"/>
          </w:tcPr>
          <w:p w14:paraId="7413C28F" w14:textId="77777777" w:rsidR="002A04FE" w:rsidRPr="000D4935" w:rsidRDefault="002A04FE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351BE335" w14:textId="45B7DD93" w:rsidR="002A04FE" w:rsidRPr="000D4935" w:rsidRDefault="00251098" w:rsidP="007B3039">
            <w:pPr>
              <w:tabs>
                <w:tab w:val="clear" w:pos="680"/>
                <w:tab w:val="decimal" w:pos="371"/>
                <w:tab w:val="decimal" w:pos="70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09E83A74" w14:textId="77777777" w:rsidR="002A04FE" w:rsidRPr="000D4935" w:rsidRDefault="002A04FE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  <w:hideMark/>
          </w:tcPr>
          <w:p w14:paraId="2D173195" w14:textId="3EC277E0" w:rsidR="002A04FE" w:rsidRPr="000D4935" w:rsidRDefault="001E1B1A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164</w:t>
            </w:r>
            <w:r w:rsidR="00251098" w:rsidRPr="000D49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4935">
              <w:rPr>
                <w:rFonts w:asciiTheme="majorBidi" w:hAnsiTheme="majorBidi" w:cstheme="majorBidi"/>
                <w:sz w:val="24"/>
                <w:szCs w:val="24"/>
              </w:rPr>
              <w:t>927</w:t>
            </w:r>
          </w:p>
        </w:tc>
      </w:tr>
      <w:tr w:rsidR="002A04FE" w:rsidRPr="000D4935" w14:paraId="72763E7E" w14:textId="77777777" w:rsidTr="00D954FC">
        <w:tc>
          <w:tcPr>
            <w:tcW w:w="2525" w:type="dxa"/>
          </w:tcPr>
          <w:p w14:paraId="44B95163" w14:textId="77777777" w:rsidR="002A04FE" w:rsidRPr="000D4935" w:rsidRDefault="002A04FE" w:rsidP="001F44B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4741CCF" w14:textId="01611204" w:rsidR="002A04FE" w:rsidRPr="000D4935" w:rsidRDefault="001E1B1A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615</w:t>
            </w:r>
            <w:r w:rsidR="00833EA2" w:rsidRPr="000D49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839</w:t>
            </w:r>
          </w:p>
        </w:tc>
        <w:tc>
          <w:tcPr>
            <w:tcW w:w="272" w:type="dxa"/>
          </w:tcPr>
          <w:p w14:paraId="4581DC82" w14:textId="77777777" w:rsidR="002A04FE" w:rsidRPr="000D4935" w:rsidRDefault="002A04FE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1F5409E" w14:textId="022EFD32" w:rsidR="002A04FE" w:rsidRPr="000D4935" w:rsidRDefault="001E1B1A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402</w:t>
            </w:r>
            <w:r w:rsidR="00916E6A" w:rsidRPr="000D49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741</w:t>
            </w:r>
          </w:p>
        </w:tc>
        <w:tc>
          <w:tcPr>
            <w:tcW w:w="272" w:type="dxa"/>
          </w:tcPr>
          <w:p w14:paraId="58BCBB9F" w14:textId="77777777" w:rsidR="002A04FE" w:rsidRPr="000D4935" w:rsidRDefault="002A04FE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B76B4E0" w14:textId="17A5A4ED" w:rsidR="002A04FE" w:rsidRPr="000D4935" w:rsidRDefault="001E1B1A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117</w:t>
            </w:r>
            <w:r w:rsidR="00711915" w:rsidRPr="000D49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988</w:t>
            </w:r>
          </w:p>
        </w:tc>
        <w:tc>
          <w:tcPr>
            <w:tcW w:w="236" w:type="dxa"/>
          </w:tcPr>
          <w:p w14:paraId="7405E7B6" w14:textId="77777777" w:rsidR="002A04FE" w:rsidRPr="000D4935" w:rsidRDefault="002A04FE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197385D" w14:textId="1A666327" w:rsidR="002A04FE" w:rsidRPr="000D4935" w:rsidRDefault="001E1B1A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102</w:t>
            </w:r>
            <w:r w:rsidR="007862DD" w:rsidRPr="000D49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285</w:t>
            </w:r>
          </w:p>
        </w:tc>
        <w:tc>
          <w:tcPr>
            <w:tcW w:w="236" w:type="dxa"/>
          </w:tcPr>
          <w:p w14:paraId="415A1C61" w14:textId="77777777" w:rsidR="002A04FE" w:rsidRPr="000D4935" w:rsidRDefault="002A04FE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8FF91DA" w14:textId="4635F0B5" w:rsidR="002A04FE" w:rsidRPr="000D4935" w:rsidRDefault="00C11A7A" w:rsidP="00C11A7A">
            <w:pPr>
              <w:tabs>
                <w:tab w:val="clear" w:pos="227"/>
                <w:tab w:val="clear" w:pos="454"/>
                <w:tab w:val="left" w:pos="463"/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-</w:t>
            </w:r>
          </w:p>
        </w:tc>
        <w:tc>
          <w:tcPr>
            <w:tcW w:w="263" w:type="dxa"/>
          </w:tcPr>
          <w:p w14:paraId="3F8B1F27" w14:textId="77777777" w:rsidR="002A04FE" w:rsidRPr="000D4935" w:rsidRDefault="002A04FE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736F588" w14:textId="62B38672" w:rsidR="002A04FE" w:rsidRPr="000D4935" w:rsidRDefault="001E1B1A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623</w:t>
            </w:r>
            <w:r w:rsidR="00C66B7F" w:rsidRPr="000D49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014</w:t>
            </w:r>
          </w:p>
        </w:tc>
      </w:tr>
      <w:tr w:rsidR="002A04FE" w:rsidRPr="000D4935" w14:paraId="5D395BE0" w14:textId="77777777" w:rsidTr="00D954FC">
        <w:tc>
          <w:tcPr>
            <w:tcW w:w="2525" w:type="dxa"/>
          </w:tcPr>
          <w:p w14:paraId="3D484AAE" w14:textId="77777777" w:rsidR="002A04FE" w:rsidRPr="000D4935" w:rsidRDefault="002A04FE" w:rsidP="001F44B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65C610" w14:textId="77777777" w:rsidR="002A04FE" w:rsidRPr="000D4935" w:rsidRDefault="002A04FE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706C06E9" w14:textId="77777777" w:rsidR="002A04FE" w:rsidRPr="000D4935" w:rsidRDefault="002A04FE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521433" w14:textId="77777777" w:rsidR="002A04FE" w:rsidRPr="000D4935" w:rsidRDefault="002A04FE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16DDD69A" w14:textId="77777777" w:rsidR="002A04FE" w:rsidRPr="000D4935" w:rsidRDefault="002A04FE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77E7EFA" w14:textId="77777777" w:rsidR="002A04FE" w:rsidRPr="000D4935" w:rsidRDefault="002A04FE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2ADA1D08" w14:textId="77777777" w:rsidR="002A04FE" w:rsidRPr="000D4935" w:rsidRDefault="002A04FE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987814" w14:textId="77777777" w:rsidR="002A04FE" w:rsidRPr="000D4935" w:rsidRDefault="002A04FE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50434545" w14:textId="77777777" w:rsidR="002A04FE" w:rsidRPr="000D4935" w:rsidRDefault="002A04FE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FC55623" w14:textId="77777777" w:rsidR="002A04FE" w:rsidRPr="000D4935" w:rsidRDefault="002A04FE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3" w:type="dxa"/>
          </w:tcPr>
          <w:p w14:paraId="1086500A" w14:textId="77777777" w:rsidR="002A04FE" w:rsidRPr="000D4935" w:rsidRDefault="002A04FE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B94283" w14:textId="77777777" w:rsidR="002A04FE" w:rsidRPr="000D4935" w:rsidRDefault="002A04FE" w:rsidP="001F44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</w:tbl>
    <w:p w14:paraId="3CC06AEC" w14:textId="01CE0E8B" w:rsidR="005C08FA" w:rsidRPr="000D4935" w:rsidRDefault="005C08FA" w:rsidP="00E55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72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5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080"/>
        <w:gridCol w:w="236"/>
        <w:gridCol w:w="959"/>
        <w:gridCol w:w="236"/>
        <w:gridCol w:w="1079"/>
        <w:gridCol w:w="236"/>
        <w:gridCol w:w="1024"/>
        <w:gridCol w:w="236"/>
        <w:gridCol w:w="833"/>
      </w:tblGrid>
      <w:tr w:rsidR="005C08FA" w:rsidRPr="000D4935" w14:paraId="710A8AC5" w14:textId="77777777" w:rsidTr="0001785B">
        <w:trPr>
          <w:tblHeader/>
        </w:trPr>
        <w:tc>
          <w:tcPr>
            <w:tcW w:w="3240" w:type="dxa"/>
            <w:hideMark/>
          </w:tcPr>
          <w:p w14:paraId="0BE29647" w14:textId="1E6B332C" w:rsidR="005C08FA" w:rsidRPr="000D4935" w:rsidRDefault="005C08FA" w:rsidP="0001785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9" w:type="dxa"/>
            <w:gridSpan w:val="9"/>
            <w:hideMark/>
          </w:tcPr>
          <w:p w14:paraId="0EABD4AC" w14:textId="5E0921CD" w:rsidR="005C08FA" w:rsidRPr="000D4935" w:rsidRDefault="005C08FA" w:rsidP="0001785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493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5C08FA" w:rsidRPr="000D4935" w14:paraId="2B623AF4" w14:textId="77777777" w:rsidTr="0001785B">
        <w:trPr>
          <w:tblHeader/>
        </w:trPr>
        <w:tc>
          <w:tcPr>
            <w:tcW w:w="3240" w:type="dxa"/>
          </w:tcPr>
          <w:p w14:paraId="3C7AA1ED" w14:textId="77777777" w:rsidR="005C08FA" w:rsidRPr="000D4935" w:rsidRDefault="005C08FA" w:rsidP="0001785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A2CC67" w14:textId="77777777" w:rsidR="005C08FA" w:rsidRPr="000D4935" w:rsidRDefault="005C08FA" w:rsidP="0001785B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4B8853F3" w14:textId="77777777" w:rsidR="005C08FA" w:rsidRPr="000D4935" w:rsidRDefault="005C08FA" w:rsidP="0001785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</w:p>
        </w:tc>
        <w:tc>
          <w:tcPr>
            <w:tcW w:w="460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096486" w14:textId="77777777" w:rsidR="005C08FA" w:rsidRPr="000D4935" w:rsidRDefault="005C08FA" w:rsidP="0001785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ระยะเวลาที่ครบกำหนดชำระ</w:t>
            </w:r>
          </w:p>
        </w:tc>
      </w:tr>
      <w:tr w:rsidR="005C08FA" w:rsidRPr="000D4935" w14:paraId="1F4D9D11" w14:textId="77777777" w:rsidTr="0001785B">
        <w:trPr>
          <w:tblHeader/>
        </w:trPr>
        <w:tc>
          <w:tcPr>
            <w:tcW w:w="3240" w:type="dxa"/>
            <w:vAlign w:val="bottom"/>
            <w:hideMark/>
          </w:tcPr>
          <w:p w14:paraId="727C670C" w14:textId="733DE6CA" w:rsidR="005C08FA" w:rsidRPr="000D4935" w:rsidRDefault="005C08FA" w:rsidP="0001785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1E1B1A" w:rsidRPr="000D493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>31</w:t>
            </w:r>
            <w:r w:rsidRPr="000D493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D493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0D493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1E1B1A" w:rsidRPr="000D493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>2562</w:t>
            </w:r>
          </w:p>
        </w:tc>
        <w:tc>
          <w:tcPr>
            <w:tcW w:w="1080" w:type="dxa"/>
            <w:hideMark/>
          </w:tcPr>
          <w:p w14:paraId="298A3158" w14:textId="77777777" w:rsidR="005C08FA" w:rsidRPr="000D4935" w:rsidRDefault="005C08FA" w:rsidP="0001785B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อัตราดอกเบี้ย</w:t>
            </w:r>
          </w:p>
          <w:p w14:paraId="3593CBB8" w14:textId="77777777" w:rsidR="005C08FA" w:rsidRPr="000D4935" w:rsidRDefault="005C08FA" w:rsidP="0001785B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236" w:type="dxa"/>
          </w:tcPr>
          <w:p w14:paraId="01FB2804" w14:textId="77777777" w:rsidR="005C08FA" w:rsidRPr="000D4935" w:rsidRDefault="005C08FA" w:rsidP="0001785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  <w:hideMark/>
          </w:tcPr>
          <w:p w14:paraId="1B3AD096" w14:textId="527C8486" w:rsidR="005C08FA" w:rsidRPr="000D4935" w:rsidRDefault="005C08FA" w:rsidP="0001785B">
            <w:pPr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="001E1B1A" w:rsidRPr="000D4935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0D4935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A60C7A3" w14:textId="77777777" w:rsidR="005C08FA" w:rsidRPr="000D4935" w:rsidRDefault="005C08FA" w:rsidP="0001785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  <w:hideMark/>
          </w:tcPr>
          <w:p w14:paraId="2DD78B16" w14:textId="0A0F928C" w:rsidR="005C08FA" w:rsidRPr="000D4935" w:rsidRDefault="005C08FA" w:rsidP="0001785B">
            <w:pPr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หลังจาก</w:t>
            </w:r>
            <w:r w:rsidRPr="000D4935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r w:rsidR="001E1B1A" w:rsidRPr="000D4935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0D4935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  <w:p w14:paraId="40FFA0C9" w14:textId="6196E639" w:rsidR="005C08FA" w:rsidRPr="000D4935" w:rsidRDefault="005C08FA" w:rsidP="0001785B">
            <w:pPr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แต่ภายใน </w:t>
            </w:r>
            <w:r w:rsidR="001E1B1A" w:rsidRPr="000D4935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0D4935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9C81809" w14:textId="77777777" w:rsidR="005C08FA" w:rsidRPr="000D4935" w:rsidRDefault="005C08FA" w:rsidP="0001785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  <w:hideMark/>
          </w:tcPr>
          <w:p w14:paraId="7C4EE303" w14:textId="44FE3D5F" w:rsidR="005C08FA" w:rsidRPr="000D4935" w:rsidRDefault="005C08FA" w:rsidP="0001785B">
            <w:pPr>
              <w:spacing w:line="240" w:lineRule="auto"/>
              <w:ind w:left="-60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หลังจาก </w:t>
            </w:r>
            <w:r w:rsidR="001E1B1A" w:rsidRPr="000D4935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0D4935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967F0CF" w14:textId="77777777" w:rsidR="005C08FA" w:rsidRPr="000D4935" w:rsidRDefault="005C08FA" w:rsidP="0001785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  <w:hideMark/>
          </w:tcPr>
          <w:p w14:paraId="238E25D2" w14:textId="77777777" w:rsidR="005C08FA" w:rsidRPr="000D4935" w:rsidRDefault="005C08FA" w:rsidP="0001785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5C08FA" w:rsidRPr="000D4935" w14:paraId="386D7BFA" w14:textId="77777777" w:rsidTr="0001785B">
        <w:trPr>
          <w:tblHeader/>
        </w:trPr>
        <w:tc>
          <w:tcPr>
            <w:tcW w:w="3240" w:type="dxa"/>
            <w:hideMark/>
          </w:tcPr>
          <w:p w14:paraId="7F8F5C5B" w14:textId="1DAD5A3A" w:rsidR="005C08FA" w:rsidRPr="000D4935" w:rsidRDefault="005C08FA" w:rsidP="0001785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39D6FE54" w14:textId="77777777" w:rsidR="005C08FA" w:rsidRPr="000D4935" w:rsidRDefault="005C08FA" w:rsidP="0001785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4935"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(</w:t>
            </w:r>
            <w:r w:rsidRPr="000D4935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ร้อยละต่อปี)</w:t>
            </w:r>
          </w:p>
        </w:tc>
        <w:tc>
          <w:tcPr>
            <w:tcW w:w="236" w:type="dxa"/>
          </w:tcPr>
          <w:p w14:paraId="07E7AC51" w14:textId="77777777" w:rsidR="005C08FA" w:rsidRPr="000D4935" w:rsidRDefault="005C08FA" w:rsidP="0001785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</w:p>
        </w:tc>
        <w:tc>
          <w:tcPr>
            <w:tcW w:w="4603" w:type="dxa"/>
            <w:gridSpan w:val="7"/>
            <w:vAlign w:val="bottom"/>
            <w:hideMark/>
          </w:tcPr>
          <w:p w14:paraId="5DCA640F" w14:textId="77777777" w:rsidR="005C08FA" w:rsidRPr="000D4935" w:rsidRDefault="005C08FA" w:rsidP="0001785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D4935"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(</w:t>
            </w:r>
            <w:r w:rsidRPr="000D4935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5C08FA" w:rsidRPr="000D4935" w14:paraId="3A0B8E21" w14:textId="77777777" w:rsidTr="0001785B">
        <w:tc>
          <w:tcPr>
            <w:tcW w:w="3240" w:type="dxa"/>
            <w:hideMark/>
          </w:tcPr>
          <w:p w14:paraId="51CE65F4" w14:textId="77777777" w:rsidR="005C08FA" w:rsidRPr="000D4935" w:rsidRDefault="005C08FA" w:rsidP="0001785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D493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762A1123" w14:textId="77777777" w:rsidR="005C08FA" w:rsidRPr="000D4935" w:rsidRDefault="005C08FA" w:rsidP="0001785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E06134" w14:textId="77777777" w:rsidR="005C08FA" w:rsidRPr="000D4935" w:rsidRDefault="005C08FA" w:rsidP="0001785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28FDDA8A" w14:textId="77777777" w:rsidR="005C08FA" w:rsidRPr="000D4935" w:rsidRDefault="005C08FA" w:rsidP="0001785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DB5A106" w14:textId="77777777" w:rsidR="005C08FA" w:rsidRPr="000D4935" w:rsidRDefault="005C08FA" w:rsidP="0001785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2BEF2232" w14:textId="77777777" w:rsidR="005C08FA" w:rsidRPr="000D4935" w:rsidRDefault="005C08FA" w:rsidP="0001785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FFFA8CA" w14:textId="77777777" w:rsidR="005C08FA" w:rsidRPr="000D4935" w:rsidRDefault="005C08FA" w:rsidP="0001785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DFB11F1" w14:textId="77777777" w:rsidR="005C08FA" w:rsidRPr="000D4935" w:rsidRDefault="005C08FA" w:rsidP="0001785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3EC2C1D" w14:textId="77777777" w:rsidR="005C08FA" w:rsidRPr="000D4935" w:rsidRDefault="005C08FA" w:rsidP="0001785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</w:tcPr>
          <w:p w14:paraId="1664F4AF" w14:textId="77777777" w:rsidR="005C08FA" w:rsidRPr="000D4935" w:rsidRDefault="005C08FA" w:rsidP="0001785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95AB1" w:rsidRPr="000D4935" w14:paraId="44C85ACB" w14:textId="77777777" w:rsidTr="000E1653">
        <w:tc>
          <w:tcPr>
            <w:tcW w:w="3240" w:type="dxa"/>
          </w:tcPr>
          <w:p w14:paraId="4003F9AB" w14:textId="772DA636" w:rsidR="00195AB1" w:rsidRPr="000D4935" w:rsidRDefault="00195AB1" w:rsidP="0018771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738DE810" w14:textId="372C76CD" w:rsidR="00195AB1" w:rsidRPr="000D4935" w:rsidRDefault="001E1B1A" w:rsidP="0018771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95AB1" w:rsidRPr="000D49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0D49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</w:p>
        </w:tc>
        <w:tc>
          <w:tcPr>
            <w:tcW w:w="236" w:type="dxa"/>
          </w:tcPr>
          <w:p w14:paraId="260CB0F0" w14:textId="77777777" w:rsidR="00195AB1" w:rsidRPr="000D4935" w:rsidRDefault="00195AB1" w:rsidP="0018771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4FECBC3B" w14:textId="69E531B0" w:rsidR="00195AB1" w:rsidRPr="000D4935" w:rsidRDefault="001E1B1A" w:rsidP="0018771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110</w:t>
            </w:r>
          </w:p>
        </w:tc>
        <w:tc>
          <w:tcPr>
            <w:tcW w:w="236" w:type="dxa"/>
          </w:tcPr>
          <w:p w14:paraId="47FE037E" w14:textId="77777777" w:rsidR="00195AB1" w:rsidRPr="000D4935" w:rsidRDefault="00195AB1" w:rsidP="0018771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6D8CD5D" w14:textId="639D4409" w:rsidR="00195AB1" w:rsidRPr="000D4935" w:rsidRDefault="00195AB1" w:rsidP="007B3039">
            <w:pPr>
              <w:tabs>
                <w:tab w:val="clear" w:pos="907"/>
                <w:tab w:val="left" w:pos="707"/>
              </w:tabs>
              <w:spacing w:line="240" w:lineRule="auto"/>
              <w:ind w:right="-4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64B6BC2" w14:textId="77777777" w:rsidR="00195AB1" w:rsidRPr="000D4935" w:rsidRDefault="00195AB1" w:rsidP="0018771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671DECC" w14:textId="234809F4" w:rsidR="00195AB1" w:rsidRPr="000D4935" w:rsidRDefault="00195AB1" w:rsidP="007B3039">
            <w:pPr>
              <w:spacing w:line="240" w:lineRule="auto"/>
              <w:ind w:right="-3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97D128D" w14:textId="77777777" w:rsidR="00195AB1" w:rsidRPr="000D4935" w:rsidRDefault="00195AB1" w:rsidP="0018771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</w:tcPr>
          <w:p w14:paraId="6E3D67E9" w14:textId="36EF1036" w:rsidR="00195AB1" w:rsidRPr="000D4935" w:rsidRDefault="001E1B1A" w:rsidP="0018771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110</w:t>
            </w:r>
          </w:p>
        </w:tc>
      </w:tr>
      <w:tr w:rsidR="005C08FA" w:rsidRPr="000D4935" w14:paraId="76675C76" w14:textId="77777777" w:rsidTr="0001785B">
        <w:tc>
          <w:tcPr>
            <w:tcW w:w="3240" w:type="dxa"/>
            <w:hideMark/>
          </w:tcPr>
          <w:p w14:paraId="68585670" w14:textId="02414306" w:rsidR="005C08FA" w:rsidRPr="000D4935" w:rsidRDefault="005C08FA" w:rsidP="0001785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</w:t>
            </w:r>
            <w:r w:rsidR="00195AB1"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ระยะยาว</w:t>
            </w: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080" w:type="dxa"/>
            <w:hideMark/>
          </w:tcPr>
          <w:p w14:paraId="1FF8E759" w14:textId="6FD095D0" w:rsidR="005C08FA" w:rsidRPr="000D4935" w:rsidRDefault="001E1B1A" w:rsidP="0001785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E68B0" w:rsidRPr="000D493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D49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5E68B0" w:rsidRPr="000D4935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0D49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5E68B0" w:rsidRPr="000D493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D49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</w:p>
        </w:tc>
        <w:tc>
          <w:tcPr>
            <w:tcW w:w="236" w:type="dxa"/>
          </w:tcPr>
          <w:p w14:paraId="2AD000F3" w14:textId="77777777" w:rsidR="005C08FA" w:rsidRPr="000D4935" w:rsidRDefault="005C08FA" w:rsidP="0001785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hideMark/>
          </w:tcPr>
          <w:p w14:paraId="08C125ED" w14:textId="5ECDCDA9" w:rsidR="005C08FA" w:rsidRPr="000D4935" w:rsidRDefault="001E1B1A" w:rsidP="0001785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  <w:tc>
          <w:tcPr>
            <w:tcW w:w="236" w:type="dxa"/>
          </w:tcPr>
          <w:p w14:paraId="74D898B0" w14:textId="77777777" w:rsidR="005C08FA" w:rsidRPr="000D4935" w:rsidRDefault="005C08FA" w:rsidP="0001785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hideMark/>
          </w:tcPr>
          <w:p w14:paraId="34667C7E" w14:textId="2A54D543" w:rsidR="005C08FA" w:rsidRPr="000D4935" w:rsidRDefault="001E1B1A" w:rsidP="0001785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225</w:t>
            </w:r>
          </w:p>
        </w:tc>
        <w:tc>
          <w:tcPr>
            <w:tcW w:w="236" w:type="dxa"/>
          </w:tcPr>
          <w:p w14:paraId="5AC2BE9F" w14:textId="77777777" w:rsidR="005C08FA" w:rsidRPr="000D4935" w:rsidRDefault="005C08FA" w:rsidP="0001785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hideMark/>
          </w:tcPr>
          <w:p w14:paraId="7C17B339" w14:textId="1F18EACC" w:rsidR="005C08FA" w:rsidRPr="000D4935" w:rsidRDefault="001E1B1A" w:rsidP="0001785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236" w:type="dxa"/>
          </w:tcPr>
          <w:p w14:paraId="34438D44" w14:textId="77777777" w:rsidR="005C08FA" w:rsidRPr="000D4935" w:rsidRDefault="005C08FA" w:rsidP="0001785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  <w:hideMark/>
          </w:tcPr>
          <w:p w14:paraId="1E8F3169" w14:textId="3EFCED2B" w:rsidR="005C08FA" w:rsidRPr="000D4935" w:rsidRDefault="001E1B1A" w:rsidP="0001785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355</w:t>
            </w:r>
          </w:p>
        </w:tc>
      </w:tr>
      <w:tr w:rsidR="0026172C" w:rsidRPr="000D4935" w14:paraId="6BADC470" w14:textId="77777777" w:rsidTr="0001785B">
        <w:tc>
          <w:tcPr>
            <w:tcW w:w="3240" w:type="dxa"/>
          </w:tcPr>
          <w:p w14:paraId="5770C08D" w14:textId="5B4D5A6A" w:rsidR="0026172C" w:rsidRPr="000D4935" w:rsidRDefault="0026172C" w:rsidP="0026172C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</w:tcPr>
          <w:p w14:paraId="1B97BB37" w14:textId="7BF371CE" w:rsidR="0026172C" w:rsidRPr="000D4935" w:rsidRDefault="001E1B1A" w:rsidP="0026172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26172C" w:rsidRPr="000D493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0D493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</w:t>
            </w:r>
            <w:r w:rsidR="0026172C" w:rsidRPr="000D493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0D493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26172C" w:rsidRPr="000D493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0D493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236" w:type="dxa"/>
          </w:tcPr>
          <w:p w14:paraId="26F5E63A" w14:textId="77777777" w:rsidR="0026172C" w:rsidRPr="000D4935" w:rsidRDefault="0026172C" w:rsidP="0026172C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59" w:type="dxa"/>
          </w:tcPr>
          <w:p w14:paraId="428E1038" w14:textId="2F5B5C96" w:rsidR="0026172C" w:rsidRPr="000D4935" w:rsidRDefault="001E1B1A" w:rsidP="0026172C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236" w:type="dxa"/>
          </w:tcPr>
          <w:p w14:paraId="5F110351" w14:textId="77777777" w:rsidR="0026172C" w:rsidRPr="000D4935" w:rsidRDefault="0026172C" w:rsidP="0026172C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79" w:type="dxa"/>
          </w:tcPr>
          <w:p w14:paraId="2AB92580" w14:textId="5A8917DB" w:rsidR="0026172C" w:rsidRPr="000D4935" w:rsidRDefault="001E1B1A" w:rsidP="0026172C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108</w:t>
            </w:r>
          </w:p>
        </w:tc>
        <w:tc>
          <w:tcPr>
            <w:tcW w:w="236" w:type="dxa"/>
          </w:tcPr>
          <w:p w14:paraId="1BE068A2" w14:textId="77777777" w:rsidR="0026172C" w:rsidRPr="000D4935" w:rsidRDefault="0026172C" w:rsidP="0026172C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24" w:type="dxa"/>
          </w:tcPr>
          <w:p w14:paraId="0B1ACD1F" w14:textId="63CB4689" w:rsidR="0026172C" w:rsidRPr="000D4935" w:rsidRDefault="0026172C" w:rsidP="002B3304">
            <w:pPr>
              <w:spacing w:line="240" w:lineRule="auto"/>
              <w:ind w:right="-3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E3BCF91" w14:textId="77777777" w:rsidR="0026172C" w:rsidRPr="000D4935" w:rsidRDefault="0026172C" w:rsidP="0026172C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33" w:type="dxa"/>
          </w:tcPr>
          <w:p w14:paraId="7796B514" w14:textId="2073D34B" w:rsidR="0026172C" w:rsidRPr="000D4935" w:rsidRDefault="001E1B1A" w:rsidP="0026172C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166</w:t>
            </w:r>
          </w:p>
        </w:tc>
      </w:tr>
      <w:tr w:rsidR="001964CA" w:rsidRPr="000D4935" w14:paraId="30ED4A5B" w14:textId="77777777" w:rsidTr="0001785B">
        <w:tc>
          <w:tcPr>
            <w:tcW w:w="3240" w:type="dxa"/>
            <w:hideMark/>
          </w:tcPr>
          <w:p w14:paraId="73DBDC5F" w14:textId="77777777" w:rsidR="001964CA" w:rsidRPr="000D4935" w:rsidRDefault="001964CA" w:rsidP="001964C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D493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</w:tcPr>
          <w:p w14:paraId="54A22112" w14:textId="77777777" w:rsidR="001964CA" w:rsidRPr="000D4935" w:rsidRDefault="001964CA" w:rsidP="001964CA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DB936B" w14:textId="77777777" w:rsidR="001964CA" w:rsidRPr="000D4935" w:rsidRDefault="001964CA" w:rsidP="001964C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4B34E96" w14:textId="6AC9B588" w:rsidR="001964CA" w:rsidRPr="000D4935" w:rsidRDefault="001E1B1A" w:rsidP="001964C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266</w:t>
            </w:r>
          </w:p>
        </w:tc>
        <w:tc>
          <w:tcPr>
            <w:tcW w:w="236" w:type="dxa"/>
          </w:tcPr>
          <w:p w14:paraId="6DDA7461" w14:textId="77777777" w:rsidR="001964CA" w:rsidRPr="000D4935" w:rsidRDefault="001964CA" w:rsidP="001964CA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0AFADAA" w14:textId="6889B144" w:rsidR="001964CA" w:rsidRPr="000D4935" w:rsidRDefault="001E1B1A" w:rsidP="001964C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333</w:t>
            </w:r>
          </w:p>
        </w:tc>
        <w:tc>
          <w:tcPr>
            <w:tcW w:w="236" w:type="dxa"/>
          </w:tcPr>
          <w:p w14:paraId="1EA6397D" w14:textId="77777777" w:rsidR="001964CA" w:rsidRPr="000D4935" w:rsidRDefault="001964CA" w:rsidP="001964CA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9F82515" w14:textId="2A438FF8" w:rsidR="001964CA" w:rsidRPr="000D4935" w:rsidRDefault="001E1B1A" w:rsidP="001964C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236" w:type="dxa"/>
          </w:tcPr>
          <w:p w14:paraId="6FB38B11" w14:textId="77777777" w:rsidR="001964CA" w:rsidRPr="000D4935" w:rsidRDefault="001964CA" w:rsidP="001964CA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EAEF5B" w14:textId="35D34D37" w:rsidR="001964CA" w:rsidRPr="000D4935" w:rsidRDefault="001E1B1A" w:rsidP="001964C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631</w:t>
            </w:r>
          </w:p>
        </w:tc>
      </w:tr>
    </w:tbl>
    <w:p w14:paraId="7A543783" w14:textId="77777777" w:rsidR="005C08FA" w:rsidRPr="000D4935" w:rsidRDefault="005C08FA" w:rsidP="00E55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72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5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080"/>
        <w:gridCol w:w="236"/>
        <w:gridCol w:w="959"/>
        <w:gridCol w:w="236"/>
        <w:gridCol w:w="1079"/>
        <w:gridCol w:w="236"/>
        <w:gridCol w:w="1024"/>
        <w:gridCol w:w="236"/>
        <w:gridCol w:w="833"/>
      </w:tblGrid>
      <w:tr w:rsidR="005C08FA" w:rsidRPr="000D4935" w14:paraId="0332E569" w14:textId="77777777" w:rsidTr="0001785B">
        <w:trPr>
          <w:tblHeader/>
        </w:trPr>
        <w:tc>
          <w:tcPr>
            <w:tcW w:w="3240" w:type="dxa"/>
            <w:hideMark/>
          </w:tcPr>
          <w:p w14:paraId="5DE8CC96" w14:textId="1196D922" w:rsidR="005C08FA" w:rsidRPr="000D4935" w:rsidRDefault="005C08FA" w:rsidP="0001785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9" w:type="dxa"/>
            <w:gridSpan w:val="9"/>
            <w:hideMark/>
          </w:tcPr>
          <w:p w14:paraId="46FD6C5C" w14:textId="61D7E679" w:rsidR="005C08FA" w:rsidRPr="000D4935" w:rsidRDefault="005C08FA" w:rsidP="0001785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493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C08FA" w:rsidRPr="000D4935" w14:paraId="612644CB" w14:textId="77777777" w:rsidTr="0001785B">
        <w:trPr>
          <w:tblHeader/>
        </w:trPr>
        <w:tc>
          <w:tcPr>
            <w:tcW w:w="3240" w:type="dxa"/>
          </w:tcPr>
          <w:p w14:paraId="52979468" w14:textId="77777777" w:rsidR="005C08FA" w:rsidRPr="000D4935" w:rsidRDefault="005C08FA" w:rsidP="0001785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253A85" w14:textId="77777777" w:rsidR="005C08FA" w:rsidRPr="000D4935" w:rsidRDefault="005C08FA" w:rsidP="0001785B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B42B78A" w14:textId="77777777" w:rsidR="005C08FA" w:rsidRPr="000D4935" w:rsidRDefault="005C08FA" w:rsidP="0001785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</w:p>
        </w:tc>
        <w:tc>
          <w:tcPr>
            <w:tcW w:w="460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87FDF4" w14:textId="77777777" w:rsidR="005C08FA" w:rsidRPr="000D4935" w:rsidRDefault="005C08FA" w:rsidP="0001785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ระยะเวลาที่ครบกำหนดชำระ</w:t>
            </w:r>
          </w:p>
        </w:tc>
      </w:tr>
      <w:tr w:rsidR="005C08FA" w:rsidRPr="000D4935" w14:paraId="08C9F011" w14:textId="77777777" w:rsidTr="0001785B">
        <w:trPr>
          <w:tblHeader/>
        </w:trPr>
        <w:tc>
          <w:tcPr>
            <w:tcW w:w="3240" w:type="dxa"/>
            <w:vAlign w:val="bottom"/>
            <w:hideMark/>
          </w:tcPr>
          <w:p w14:paraId="142A00B5" w14:textId="464B5921" w:rsidR="005C08FA" w:rsidRPr="000D4935" w:rsidRDefault="005C08FA" w:rsidP="0001785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1E1B1A" w:rsidRPr="000D493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>31</w:t>
            </w:r>
            <w:r w:rsidRPr="000D493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D493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0D493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1E1B1A" w:rsidRPr="000D493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>2562</w:t>
            </w:r>
          </w:p>
        </w:tc>
        <w:tc>
          <w:tcPr>
            <w:tcW w:w="1080" w:type="dxa"/>
            <w:hideMark/>
          </w:tcPr>
          <w:p w14:paraId="2A69D4E1" w14:textId="77777777" w:rsidR="005C08FA" w:rsidRPr="000D4935" w:rsidRDefault="005C08FA" w:rsidP="0001785B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อัตราดอกเบี้ย</w:t>
            </w:r>
          </w:p>
          <w:p w14:paraId="39188D43" w14:textId="77777777" w:rsidR="005C08FA" w:rsidRPr="000D4935" w:rsidRDefault="005C08FA" w:rsidP="0001785B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236" w:type="dxa"/>
          </w:tcPr>
          <w:p w14:paraId="7DF00ECA" w14:textId="77777777" w:rsidR="005C08FA" w:rsidRPr="000D4935" w:rsidRDefault="005C08FA" w:rsidP="0001785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  <w:hideMark/>
          </w:tcPr>
          <w:p w14:paraId="7D745836" w14:textId="46570F14" w:rsidR="005C08FA" w:rsidRPr="000D4935" w:rsidRDefault="005C08FA" w:rsidP="0001785B">
            <w:pPr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="001E1B1A" w:rsidRPr="000D4935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0D4935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3690121" w14:textId="77777777" w:rsidR="005C08FA" w:rsidRPr="000D4935" w:rsidRDefault="005C08FA" w:rsidP="0001785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  <w:hideMark/>
          </w:tcPr>
          <w:p w14:paraId="1E5D5663" w14:textId="7CFA8805" w:rsidR="005C08FA" w:rsidRPr="000D4935" w:rsidRDefault="005C08FA" w:rsidP="0001785B">
            <w:pPr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หลังจาก</w:t>
            </w:r>
            <w:r w:rsidRPr="000D4935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r w:rsidR="001E1B1A" w:rsidRPr="000D4935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0D4935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  <w:p w14:paraId="7DC7D021" w14:textId="6412ACB8" w:rsidR="005C08FA" w:rsidRPr="000D4935" w:rsidRDefault="005C08FA" w:rsidP="0001785B">
            <w:pPr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แต่ภายใน </w:t>
            </w:r>
            <w:r w:rsidR="001E1B1A" w:rsidRPr="000D4935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0D4935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5887CB8" w14:textId="77777777" w:rsidR="005C08FA" w:rsidRPr="000D4935" w:rsidRDefault="005C08FA" w:rsidP="0001785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  <w:hideMark/>
          </w:tcPr>
          <w:p w14:paraId="10258D11" w14:textId="290D4D0A" w:rsidR="005C08FA" w:rsidRPr="000D4935" w:rsidRDefault="005C08FA" w:rsidP="0001785B">
            <w:pPr>
              <w:spacing w:line="240" w:lineRule="auto"/>
              <w:ind w:left="-60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หลังจาก </w:t>
            </w:r>
            <w:r w:rsidR="001E1B1A" w:rsidRPr="000D4935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0D4935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BA18026" w14:textId="77777777" w:rsidR="005C08FA" w:rsidRPr="000D4935" w:rsidRDefault="005C08FA" w:rsidP="0001785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  <w:hideMark/>
          </w:tcPr>
          <w:p w14:paraId="4DBDE368" w14:textId="77777777" w:rsidR="005C08FA" w:rsidRPr="000D4935" w:rsidRDefault="005C08FA" w:rsidP="0001785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5C08FA" w:rsidRPr="000D4935" w14:paraId="070A286B" w14:textId="77777777" w:rsidTr="0001785B">
        <w:trPr>
          <w:tblHeader/>
        </w:trPr>
        <w:tc>
          <w:tcPr>
            <w:tcW w:w="3240" w:type="dxa"/>
            <w:hideMark/>
          </w:tcPr>
          <w:p w14:paraId="460B6323" w14:textId="63149F07" w:rsidR="005C08FA" w:rsidRPr="000D4935" w:rsidRDefault="005C08FA" w:rsidP="0001785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3DE720F0" w14:textId="77777777" w:rsidR="005C08FA" w:rsidRPr="000D4935" w:rsidRDefault="005C08FA" w:rsidP="0001785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4935"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(</w:t>
            </w:r>
            <w:r w:rsidRPr="000D4935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ร้อยละต่อปี)</w:t>
            </w:r>
          </w:p>
        </w:tc>
        <w:tc>
          <w:tcPr>
            <w:tcW w:w="236" w:type="dxa"/>
          </w:tcPr>
          <w:p w14:paraId="66E76E41" w14:textId="77777777" w:rsidR="005C08FA" w:rsidRPr="000D4935" w:rsidRDefault="005C08FA" w:rsidP="0001785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</w:p>
        </w:tc>
        <w:tc>
          <w:tcPr>
            <w:tcW w:w="4603" w:type="dxa"/>
            <w:gridSpan w:val="7"/>
            <w:vAlign w:val="bottom"/>
            <w:hideMark/>
          </w:tcPr>
          <w:p w14:paraId="577D9000" w14:textId="77777777" w:rsidR="005C08FA" w:rsidRPr="000D4935" w:rsidRDefault="005C08FA" w:rsidP="0001785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D4935"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(</w:t>
            </w:r>
            <w:r w:rsidRPr="000D4935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5C08FA" w:rsidRPr="000D4935" w14:paraId="067C557F" w14:textId="77777777" w:rsidTr="0001785B">
        <w:tc>
          <w:tcPr>
            <w:tcW w:w="3240" w:type="dxa"/>
            <w:hideMark/>
          </w:tcPr>
          <w:p w14:paraId="34762147" w14:textId="77777777" w:rsidR="005C08FA" w:rsidRPr="000D4935" w:rsidRDefault="005C08FA" w:rsidP="0001785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D493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32E77FE1" w14:textId="77777777" w:rsidR="005C08FA" w:rsidRPr="000D4935" w:rsidRDefault="005C08FA" w:rsidP="0001785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21A178" w14:textId="77777777" w:rsidR="005C08FA" w:rsidRPr="000D4935" w:rsidRDefault="005C08FA" w:rsidP="0001785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033C646B" w14:textId="77777777" w:rsidR="005C08FA" w:rsidRPr="000D4935" w:rsidRDefault="005C08FA" w:rsidP="0001785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EE51F08" w14:textId="77777777" w:rsidR="005C08FA" w:rsidRPr="000D4935" w:rsidRDefault="005C08FA" w:rsidP="0001785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6E45EA8" w14:textId="77777777" w:rsidR="005C08FA" w:rsidRPr="000D4935" w:rsidRDefault="005C08FA" w:rsidP="0001785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2104154" w14:textId="77777777" w:rsidR="005C08FA" w:rsidRPr="000D4935" w:rsidRDefault="005C08FA" w:rsidP="0001785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4A6F561" w14:textId="77777777" w:rsidR="005C08FA" w:rsidRPr="000D4935" w:rsidRDefault="005C08FA" w:rsidP="0001785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420571E" w14:textId="77777777" w:rsidR="005C08FA" w:rsidRPr="000D4935" w:rsidRDefault="005C08FA" w:rsidP="0001785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</w:tcPr>
          <w:p w14:paraId="67BADB4F" w14:textId="77777777" w:rsidR="005C08FA" w:rsidRPr="000D4935" w:rsidRDefault="005C08FA" w:rsidP="0001785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E68B0" w:rsidRPr="000D4935" w14:paraId="5BD45E69" w14:textId="77777777" w:rsidTr="00187711">
        <w:tc>
          <w:tcPr>
            <w:tcW w:w="3240" w:type="dxa"/>
          </w:tcPr>
          <w:p w14:paraId="67657023" w14:textId="7C7A2840" w:rsidR="005E68B0" w:rsidRPr="000D4935" w:rsidRDefault="005E68B0" w:rsidP="005E68B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398BE9FA" w14:textId="783BE6D0" w:rsidR="005E68B0" w:rsidRPr="000D4935" w:rsidRDefault="001E1B1A" w:rsidP="005E68B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E68B0" w:rsidRPr="000D493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D49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</w:p>
        </w:tc>
        <w:tc>
          <w:tcPr>
            <w:tcW w:w="236" w:type="dxa"/>
          </w:tcPr>
          <w:p w14:paraId="479BDE95" w14:textId="77777777" w:rsidR="005E68B0" w:rsidRPr="000D4935" w:rsidRDefault="005E68B0" w:rsidP="005E68B0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41B6CDE6" w14:textId="3911CD71" w:rsidR="005E68B0" w:rsidRPr="000D4935" w:rsidRDefault="001E1B1A" w:rsidP="005E68B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110</w:t>
            </w:r>
          </w:p>
        </w:tc>
        <w:tc>
          <w:tcPr>
            <w:tcW w:w="236" w:type="dxa"/>
          </w:tcPr>
          <w:p w14:paraId="1D05CD3E" w14:textId="77777777" w:rsidR="005E68B0" w:rsidRPr="000D4935" w:rsidRDefault="005E68B0" w:rsidP="005E68B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29F9174" w14:textId="413AD2D2" w:rsidR="005E68B0" w:rsidRPr="000D4935" w:rsidRDefault="005E68B0" w:rsidP="007B3039">
            <w:pPr>
              <w:tabs>
                <w:tab w:val="clear" w:pos="907"/>
                <w:tab w:val="left" w:pos="617"/>
              </w:tabs>
              <w:spacing w:line="240" w:lineRule="auto"/>
              <w:ind w:right="-4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E9BBF05" w14:textId="77777777" w:rsidR="005E68B0" w:rsidRPr="000D4935" w:rsidRDefault="005E68B0" w:rsidP="005E68B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7FBFF47" w14:textId="08B68B7F" w:rsidR="005E68B0" w:rsidRPr="000D4935" w:rsidRDefault="005E68B0" w:rsidP="007B3039">
            <w:pPr>
              <w:tabs>
                <w:tab w:val="clear" w:pos="907"/>
                <w:tab w:val="left" w:pos="570"/>
              </w:tabs>
              <w:spacing w:line="240" w:lineRule="auto"/>
              <w:ind w:right="-3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97D3D2F" w14:textId="77777777" w:rsidR="005E68B0" w:rsidRPr="000D4935" w:rsidRDefault="005E68B0" w:rsidP="005E68B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</w:tcPr>
          <w:p w14:paraId="74A0E73F" w14:textId="431E2660" w:rsidR="005E68B0" w:rsidRPr="000D4935" w:rsidRDefault="001E1B1A" w:rsidP="005E68B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110</w:t>
            </w:r>
          </w:p>
        </w:tc>
      </w:tr>
      <w:tr w:rsidR="005C08FA" w:rsidRPr="000D4935" w14:paraId="53836AC6" w14:textId="77777777" w:rsidTr="0001785B">
        <w:tc>
          <w:tcPr>
            <w:tcW w:w="3240" w:type="dxa"/>
            <w:hideMark/>
          </w:tcPr>
          <w:p w14:paraId="6AE89CE9" w14:textId="0F59C076" w:rsidR="005C08FA" w:rsidRPr="000D4935" w:rsidRDefault="005C08FA" w:rsidP="0001785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</w:t>
            </w:r>
            <w:r w:rsidR="005E68B0"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ระยะยาว</w:t>
            </w: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080" w:type="dxa"/>
            <w:hideMark/>
          </w:tcPr>
          <w:p w14:paraId="78D88430" w14:textId="4E013FD7" w:rsidR="005C08FA" w:rsidRPr="000D4935" w:rsidRDefault="009D00E5" w:rsidP="0001785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4.1</w:t>
            </w:r>
            <w:r w:rsidR="001E1B1A" w:rsidRPr="000D49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5E68B0" w:rsidRPr="000D4935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1E1B1A" w:rsidRPr="000D49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5E68B0" w:rsidRPr="000D493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1E1B1A" w:rsidRPr="000D49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</w:p>
        </w:tc>
        <w:tc>
          <w:tcPr>
            <w:tcW w:w="236" w:type="dxa"/>
          </w:tcPr>
          <w:p w14:paraId="255414DC" w14:textId="77777777" w:rsidR="005C08FA" w:rsidRPr="000D4935" w:rsidRDefault="005C08FA" w:rsidP="0001785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hideMark/>
          </w:tcPr>
          <w:p w14:paraId="25B0F34C" w14:textId="4513E3C9" w:rsidR="005C08FA" w:rsidRPr="000D4935" w:rsidRDefault="001E1B1A" w:rsidP="0001785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236" w:type="dxa"/>
          </w:tcPr>
          <w:p w14:paraId="10726701" w14:textId="77777777" w:rsidR="005C08FA" w:rsidRPr="000D4935" w:rsidRDefault="005C08FA" w:rsidP="0001785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hideMark/>
          </w:tcPr>
          <w:p w14:paraId="0FE65447" w14:textId="24BC865A" w:rsidR="005C08FA" w:rsidRPr="000D4935" w:rsidRDefault="001E1B1A" w:rsidP="0001785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197</w:t>
            </w:r>
          </w:p>
        </w:tc>
        <w:tc>
          <w:tcPr>
            <w:tcW w:w="236" w:type="dxa"/>
          </w:tcPr>
          <w:p w14:paraId="123BE324" w14:textId="77777777" w:rsidR="005C08FA" w:rsidRPr="000D4935" w:rsidRDefault="005C08FA" w:rsidP="0001785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hideMark/>
          </w:tcPr>
          <w:p w14:paraId="1E858A29" w14:textId="2C859D18" w:rsidR="005C08FA" w:rsidRPr="000D4935" w:rsidRDefault="00C95575" w:rsidP="00C95575">
            <w:pPr>
              <w:tabs>
                <w:tab w:val="clear" w:pos="907"/>
                <w:tab w:val="left" w:pos="570"/>
              </w:tabs>
              <w:spacing w:line="240" w:lineRule="auto"/>
              <w:ind w:right="-3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4121593" w14:textId="77777777" w:rsidR="005C08FA" w:rsidRPr="000D4935" w:rsidRDefault="005C08FA" w:rsidP="0001785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  <w:hideMark/>
          </w:tcPr>
          <w:p w14:paraId="44D2513D" w14:textId="185D5FA3" w:rsidR="005C08FA" w:rsidRPr="000D4935" w:rsidRDefault="001E1B1A" w:rsidP="0001785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288</w:t>
            </w:r>
          </w:p>
        </w:tc>
      </w:tr>
      <w:tr w:rsidR="007F6F24" w:rsidRPr="000D4935" w14:paraId="27C6E700" w14:textId="77777777" w:rsidTr="0001785B">
        <w:tc>
          <w:tcPr>
            <w:tcW w:w="3240" w:type="dxa"/>
          </w:tcPr>
          <w:p w14:paraId="3F85AC62" w14:textId="3086DD83" w:rsidR="007F6F24" w:rsidRPr="000D4935" w:rsidRDefault="007F6F24" w:rsidP="006833AA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935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</w:tcPr>
          <w:p w14:paraId="063303F2" w14:textId="7949701A" w:rsidR="007F6F24" w:rsidRPr="000D4935" w:rsidRDefault="001E1B1A" w:rsidP="007F6F2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7F6F24" w:rsidRPr="000D493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0D493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</w:t>
            </w:r>
            <w:r w:rsidR="007F6F24" w:rsidRPr="000D493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0D493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7F6F24" w:rsidRPr="000D493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0D493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236" w:type="dxa"/>
          </w:tcPr>
          <w:p w14:paraId="6E2B144F" w14:textId="77777777" w:rsidR="007F6F24" w:rsidRPr="000D4935" w:rsidRDefault="007F6F24" w:rsidP="007F6F2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05B6F9CA" w14:textId="6BCDEF5C" w:rsidR="007F6F24" w:rsidRPr="000D4935" w:rsidRDefault="001E1B1A" w:rsidP="007F6F2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236" w:type="dxa"/>
          </w:tcPr>
          <w:p w14:paraId="57995AD3" w14:textId="77777777" w:rsidR="007F6F24" w:rsidRPr="000D4935" w:rsidRDefault="007F6F24" w:rsidP="007F6F2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13E4372" w14:textId="728EEAD8" w:rsidR="007F6F24" w:rsidRPr="000D4935" w:rsidRDefault="001E1B1A" w:rsidP="007F6F2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108</w:t>
            </w:r>
          </w:p>
        </w:tc>
        <w:tc>
          <w:tcPr>
            <w:tcW w:w="236" w:type="dxa"/>
          </w:tcPr>
          <w:p w14:paraId="3CAE2A61" w14:textId="77777777" w:rsidR="007F6F24" w:rsidRPr="000D4935" w:rsidRDefault="007F6F24" w:rsidP="007F6F2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09CAD66" w14:textId="5CD653BA" w:rsidR="007F6F24" w:rsidRPr="000D4935" w:rsidRDefault="007F6F24" w:rsidP="00C95575">
            <w:pPr>
              <w:tabs>
                <w:tab w:val="clear" w:pos="907"/>
                <w:tab w:val="left" w:pos="570"/>
              </w:tabs>
              <w:spacing w:line="240" w:lineRule="auto"/>
              <w:ind w:right="-3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5B4D396" w14:textId="77777777" w:rsidR="007F6F24" w:rsidRPr="000D4935" w:rsidRDefault="007F6F24" w:rsidP="007F6F2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</w:tcPr>
          <w:p w14:paraId="5525D771" w14:textId="5E1E922A" w:rsidR="007F6F24" w:rsidRPr="000D4935" w:rsidRDefault="001E1B1A" w:rsidP="007F6F2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sz w:val="24"/>
                <w:szCs w:val="24"/>
              </w:rPr>
              <w:t>166</w:t>
            </w:r>
          </w:p>
        </w:tc>
      </w:tr>
      <w:tr w:rsidR="005C08FA" w:rsidRPr="000D4935" w14:paraId="24ACFB30" w14:textId="77777777" w:rsidTr="0001785B">
        <w:tc>
          <w:tcPr>
            <w:tcW w:w="3240" w:type="dxa"/>
            <w:hideMark/>
          </w:tcPr>
          <w:p w14:paraId="7FDA0602" w14:textId="77777777" w:rsidR="005C08FA" w:rsidRPr="000D4935" w:rsidRDefault="005C08FA" w:rsidP="0001785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D493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</w:tcPr>
          <w:p w14:paraId="6A256C04" w14:textId="77777777" w:rsidR="005C08FA" w:rsidRPr="000D4935" w:rsidRDefault="005C08FA" w:rsidP="0001785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ADC7DF" w14:textId="77777777" w:rsidR="005C08FA" w:rsidRPr="000D4935" w:rsidRDefault="005C08FA" w:rsidP="0001785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DD9777F" w14:textId="0F840796" w:rsidR="005C08FA" w:rsidRPr="000D4935" w:rsidRDefault="001E1B1A" w:rsidP="0001785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259</w:t>
            </w:r>
          </w:p>
        </w:tc>
        <w:tc>
          <w:tcPr>
            <w:tcW w:w="236" w:type="dxa"/>
          </w:tcPr>
          <w:p w14:paraId="1ACA39E7" w14:textId="77777777" w:rsidR="005C08FA" w:rsidRPr="000D4935" w:rsidRDefault="005C08FA" w:rsidP="0001785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B1C02A5" w14:textId="412E9C93" w:rsidR="005C08FA" w:rsidRPr="000D4935" w:rsidRDefault="001E1B1A" w:rsidP="0001785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305</w:t>
            </w:r>
          </w:p>
        </w:tc>
        <w:tc>
          <w:tcPr>
            <w:tcW w:w="236" w:type="dxa"/>
          </w:tcPr>
          <w:p w14:paraId="5C9E68D4" w14:textId="77777777" w:rsidR="005C08FA" w:rsidRPr="000D4935" w:rsidRDefault="005C08FA" w:rsidP="0001785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42874A4" w14:textId="62CF4568" w:rsidR="005C08FA" w:rsidRPr="000D4935" w:rsidRDefault="009D00E5" w:rsidP="002B3304">
            <w:pPr>
              <w:tabs>
                <w:tab w:val="clear" w:pos="227"/>
                <w:tab w:val="clear" w:pos="454"/>
                <w:tab w:val="left" w:pos="463"/>
                <w:tab w:val="decimal" w:pos="706"/>
              </w:tabs>
              <w:spacing w:line="240" w:lineRule="auto"/>
              <w:ind w:right="-3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F0F996F" w14:textId="77777777" w:rsidR="005C08FA" w:rsidRPr="000D4935" w:rsidRDefault="005C08FA" w:rsidP="0001785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47E19B4" w14:textId="2EEE9C83" w:rsidR="005C08FA" w:rsidRPr="000D4935" w:rsidRDefault="001E1B1A" w:rsidP="0001785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564</w:t>
            </w:r>
          </w:p>
        </w:tc>
      </w:tr>
    </w:tbl>
    <w:p w14:paraId="7F74D6DA" w14:textId="77777777" w:rsidR="00CF2F1F" w:rsidRPr="000D4935" w:rsidRDefault="00CF2F1F" w:rsidP="009D3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3FF6FB1" w14:textId="3F2B1EEE" w:rsidR="00D23C0A" w:rsidRPr="000D4935" w:rsidRDefault="004F7D84" w:rsidP="00B43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D4935">
        <w:rPr>
          <w:rFonts w:ascii="Angsana New" w:hAnsi="Angsana New" w:hint="cs"/>
          <w:b/>
          <w:bCs/>
          <w:i/>
          <w:iCs/>
          <w:sz w:val="30"/>
          <w:szCs w:val="30"/>
          <w:cs/>
        </w:rPr>
        <w:t>(ค</w:t>
      </w:r>
      <w:r w:rsidRPr="000D4935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1E1B1A" w:rsidRPr="000D4935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Pr="000D493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) </w:t>
      </w:r>
      <w:r w:rsidR="007D3CA3"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</w:t>
      </w:r>
      <w:r w:rsidR="00DA2C1B"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ด้าน</w:t>
      </w:r>
      <w:r w:rsidR="00915F93" w:rsidRPr="000D493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ตลาด</w:t>
      </w:r>
    </w:p>
    <w:p w14:paraId="496CA547" w14:textId="77777777" w:rsidR="00D23C0A" w:rsidRPr="000D4935" w:rsidRDefault="00D23C0A" w:rsidP="00290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C8C0343" w14:textId="562D1CCA" w:rsidR="00915F93" w:rsidRPr="000D4935" w:rsidRDefault="00915F93" w:rsidP="000A0D96">
      <w:pPr>
        <w:tabs>
          <w:tab w:val="clear" w:pos="454"/>
          <w:tab w:val="clear" w:pos="907"/>
          <w:tab w:val="left" w:pos="1170"/>
        </w:tabs>
        <w:spacing w:line="240" w:lineRule="auto"/>
        <w:ind w:left="540"/>
        <w:jc w:val="thaiDistribute"/>
        <w:rPr>
          <w:rFonts w:ascii="Times New Roman" w:hAnsi="Times New Roman"/>
          <w:sz w:val="30"/>
          <w:szCs w:val="30"/>
        </w:rPr>
      </w:pPr>
      <w:r w:rsidRPr="005652A4">
        <w:rPr>
          <w:rFonts w:asciiTheme="majorBidi" w:hAnsiTheme="majorBidi" w:cstheme="majorBidi" w:hint="cs"/>
          <w:sz w:val="30"/>
          <w:szCs w:val="30"/>
          <w:cs/>
        </w:rPr>
        <w:t>กลุ่มบริษัทมีฐานะ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 xml:space="preserve">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</w:t>
      </w:r>
      <w:r w:rsidRPr="005652A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D4935">
        <w:rPr>
          <w:rFonts w:asciiTheme="majorBidi" w:hAnsiTheme="majorBidi" w:cstheme="majorBidi" w:hint="cs"/>
          <w:sz w:val="30"/>
          <w:szCs w:val="30"/>
          <w:cs/>
        </w:rPr>
        <w:t xml:space="preserve">ไม่ได้ถือหรือออกอนุพันธ์เพื่อการเก็งกำไรหรือเพื่อการค้า </w:t>
      </w:r>
    </w:p>
    <w:p w14:paraId="6BE2A9A6" w14:textId="77777777" w:rsidR="00915F93" w:rsidRPr="000D4935" w:rsidRDefault="00915F93" w:rsidP="00290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1452E73" w14:textId="7EC403FA" w:rsidR="00BD526A" w:rsidRPr="0075123E" w:rsidRDefault="00BD526A" w:rsidP="0074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123E">
        <w:rPr>
          <w:rFonts w:ascii="Angsana New" w:hAnsi="Angsana New"/>
          <w:sz w:val="30"/>
          <w:szCs w:val="30"/>
        </w:rPr>
        <w:t>(</w:t>
      </w:r>
      <w:r w:rsidRPr="0075123E">
        <w:rPr>
          <w:rFonts w:ascii="Angsana New" w:hAnsi="Angsana New" w:hint="cs"/>
          <w:sz w:val="30"/>
          <w:szCs w:val="30"/>
          <w:cs/>
        </w:rPr>
        <w:t>ค</w:t>
      </w:r>
      <w:r w:rsidRPr="0075123E">
        <w:rPr>
          <w:rFonts w:ascii="Angsana New" w:hAnsi="Angsana New"/>
          <w:sz w:val="30"/>
          <w:szCs w:val="30"/>
        </w:rPr>
        <w:t>.</w:t>
      </w:r>
      <w:r w:rsidR="001E1B1A" w:rsidRPr="0075123E">
        <w:rPr>
          <w:rFonts w:ascii="Angsana New" w:hAnsi="Angsana New"/>
          <w:sz w:val="30"/>
          <w:szCs w:val="30"/>
        </w:rPr>
        <w:t>3</w:t>
      </w:r>
      <w:r w:rsidRPr="0075123E">
        <w:rPr>
          <w:rFonts w:ascii="Angsana New" w:hAnsi="Angsana New"/>
          <w:sz w:val="30"/>
          <w:szCs w:val="30"/>
        </w:rPr>
        <w:t>.</w:t>
      </w:r>
      <w:r w:rsidR="001E1B1A" w:rsidRPr="0075123E">
        <w:rPr>
          <w:rFonts w:ascii="Angsana New" w:hAnsi="Angsana New"/>
          <w:sz w:val="30"/>
          <w:szCs w:val="30"/>
        </w:rPr>
        <w:t>1</w:t>
      </w:r>
      <w:r w:rsidRPr="0075123E">
        <w:rPr>
          <w:rFonts w:ascii="Angsana New" w:hAnsi="Angsana New"/>
          <w:sz w:val="30"/>
          <w:szCs w:val="30"/>
        </w:rPr>
        <w:t xml:space="preserve">) </w:t>
      </w:r>
      <w:r w:rsidRPr="0075123E">
        <w:rPr>
          <w:rFonts w:ascii="Angsana New" w:hAnsi="Angsana New"/>
          <w:sz w:val="30"/>
          <w:szCs w:val="30"/>
          <w:cs/>
        </w:rPr>
        <w:t>ความเสี่ยงด้านอัตราแลกเปลี่ยน</w:t>
      </w:r>
    </w:p>
    <w:p w14:paraId="1720CE8B" w14:textId="77777777" w:rsidR="00E44CE7" w:rsidRPr="000D4935" w:rsidRDefault="00E44CE7" w:rsidP="004F7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0A05BF2" w14:textId="77777777" w:rsidR="0017413E" w:rsidRPr="000D4935" w:rsidRDefault="0017413E" w:rsidP="00174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ซึ่งเกิดจากการนำเข้าวัตถุดิบ</w:t>
      </w:r>
      <w:r w:rsidRPr="000D4935">
        <w:rPr>
          <w:rFonts w:ascii="Angsana New" w:hAnsi="Angsana New" w:hint="cs"/>
          <w:sz w:val="30"/>
          <w:szCs w:val="30"/>
          <w:cs/>
        </w:rPr>
        <w:t>และเครื่องจักร</w:t>
      </w:r>
      <w:r w:rsidRPr="000D4935">
        <w:rPr>
          <w:rFonts w:ascii="Angsana New" w:hAnsi="Angsana New"/>
          <w:sz w:val="30"/>
          <w:szCs w:val="30"/>
          <w:cs/>
        </w:rPr>
        <w:t>เป็นครั้งคราว</w:t>
      </w:r>
      <w:r w:rsidRPr="000D4935">
        <w:rPr>
          <w:rFonts w:ascii="Angsana New" w:hAnsi="Angsana New" w:hint="cs"/>
          <w:sz w:val="30"/>
          <w:szCs w:val="30"/>
          <w:cs/>
        </w:rPr>
        <w:t>จากต่างประเทศ</w:t>
      </w:r>
      <w:r w:rsidRPr="000D4935">
        <w:rPr>
          <w:rFonts w:ascii="Angsana New" w:hAnsi="Angsana New"/>
          <w:sz w:val="30"/>
          <w:szCs w:val="30"/>
          <w:cs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 xml:space="preserve">กลุ่มบริษัทได้ทำสัญญาซื้อขายเงินตราต่างประเทศล่วงหน้า </w:t>
      </w:r>
      <w:r w:rsidRPr="000D4935">
        <w:rPr>
          <w:rFonts w:ascii="Angsana New" w:hAnsi="Angsana New"/>
          <w:sz w:val="30"/>
          <w:szCs w:val="30"/>
          <w:cs/>
        </w:rPr>
        <w:t>ซึ่งรายการดังกล่าวจะมีอายุไม่เกินหนึ่งปี เพื่อป้องกันความเสี่ยงของหนี้สินทางการเงินที่เป็นเงินตราต่างประเทศ สัญญาซื้อขายเงินตราต่างประเทศล่วงหน้า ณ วันที่รายงานเป็นรายการที่เกี่ยวข้องกับรายการซื้อ</w:t>
      </w:r>
      <w:r w:rsidRPr="000D4935">
        <w:rPr>
          <w:rFonts w:ascii="Angsana New" w:hAnsi="Angsana New" w:hint="cs"/>
          <w:sz w:val="30"/>
          <w:szCs w:val="30"/>
          <w:cs/>
        </w:rPr>
        <w:t>เครื่องจักร</w:t>
      </w:r>
      <w:r w:rsidRPr="000D4935">
        <w:rPr>
          <w:rFonts w:ascii="Angsana New" w:hAnsi="Angsana New"/>
          <w:sz w:val="30"/>
          <w:szCs w:val="30"/>
          <w:cs/>
        </w:rPr>
        <w:t>ที่เป็นเงินตราต่างประเทศในงวดถัดไป</w:t>
      </w:r>
    </w:p>
    <w:p w14:paraId="6BA192FD" w14:textId="5DC6B2AE" w:rsidR="0017413E" w:rsidRPr="000D4935" w:rsidRDefault="0017413E" w:rsidP="004F7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17413E" w:rsidRPr="000D4935" w:rsidSect="00D562F7">
          <w:pgSz w:w="11909" w:h="16834" w:code="9"/>
          <w:pgMar w:top="691" w:right="1152" w:bottom="576" w:left="1152" w:header="720" w:footer="720" w:gutter="0"/>
          <w:paperSrc w:first="7" w:other="7"/>
          <w:cols w:space="720"/>
        </w:sectPr>
      </w:pPr>
    </w:p>
    <w:tbl>
      <w:tblPr>
        <w:tblW w:w="144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1440"/>
        <w:gridCol w:w="236"/>
        <w:gridCol w:w="1350"/>
        <w:gridCol w:w="270"/>
        <w:gridCol w:w="1264"/>
        <w:gridCol w:w="236"/>
        <w:gridCol w:w="1414"/>
        <w:gridCol w:w="270"/>
        <w:gridCol w:w="1260"/>
        <w:gridCol w:w="270"/>
        <w:gridCol w:w="1351"/>
      </w:tblGrid>
      <w:tr w:rsidR="00A65F52" w:rsidRPr="000D4935" w14:paraId="0F0D0272" w14:textId="77777777" w:rsidTr="0078057C">
        <w:trPr>
          <w:tblHeader/>
        </w:trPr>
        <w:tc>
          <w:tcPr>
            <w:tcW w:w="5040" w:type="dxa"/>
          </w:tcPr>
          <w:p w14:paraId="5E5092AE" w14:textId="77777777" w:rsidR="00A65F52" w:rsidRPr="000D4935" w:rsidRDefault="00A65F52" w:rsidP="00913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61" w:type="dxa"/>
            <w:gridSpan w:val="11"/>
          </w:tcPr>
          <w:p w14:paraId="50EF7FF7" w14:textId="4332FC9D" w:rsidR="00A65F52" w:rsidRPr="000D4935" w:rsidRDefault="00A65F52" w:rsidP="00A65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65F52" w:rsidRPr="000D4935" w14:paraId="63E4F690" w14:textId="77777777" w:rsidTr="0078057C">
        <w:trPr>
          <w:tblHeader/>
        </w:trPr>
        <w:tc>
          <w:tcPr>
            <w:tcW w:w="5040" w:type="dxa"/>
          </w:tcPr>
          <w:p w14:paraId="495458B4" w14:textId="77777777" w:rsidR="00A65F52" w:rsidRPr="000D4935" w:rsidRDefault="00A65F52" w:rsidP="00913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60" w:type="dxa"/>
            <w:gridSpan w:val="5"/>
          </w:tcPr>
          <w:p w14:paraId="138D8C39" w14:textId="2E883A72" w:rsidR="00A65F52" w:rsidRPr="000D4935" w:rsidRDefault="001E1B1A" w:rsidP="00A65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2563</w:t>
            </w:r>
          </w:p>
        </w:tc>
        <w:tc>
          <w:tcPr>
            <w:tcW w:w="236" w:type="dxa"/>
          </w:tcPr>
          <w:p w14:paraId="38491DC8" w14:textId="77777777" w:rsidR="00A65F52" w:rsidRPr="000D4935" w:rsidRDefault="00A65F52" w:rsidP="00A65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65" w:type="dxa"/>
            <w:gridSpan w:val="5"/>
          </w:tcPr>
          <w:p w14:paraId="26BAB600" w14:textId="454C8DE9" w:rsidR="00A65F52" w:rsidRPr="000D4935" w:rsidRDefault="001E1B1A" w:rsidP="00A65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2562</w:t>
            </w:r>
          </w:p>
        </w:tc>
      </w:tr>
      <w:tr w:rsidR="00A65F52" w:rsidRPr="000D4935" w14:paraId="368A3188" w14:textId="77777777" w:rsidTr="0078057C">
        <w:trPr>
          <w:tblHeader/>
        </w:trPr>
        <w:tc>
          <w:tcPr>
            <w:tcW w:w="5040" w:type="dxa"/>
          </w:tcPr>
          <w:p w14:paraId="091EE496" w14:textId="115B52FF" w:rsidR="00A65F52" w:rsidRPr="000D4935" w:rsidRDefault="00A65F52" w:rsidP="00913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สินทรัพย์และหนี้สินที่เป็นเงินตรา</w:t>
            </w:r>
            <w:r w:rsidR="000905B5"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ต่างประเทศ</w:t>
            </w:r>
          </w:p>
          <w:p w14:paraId="445DD4F6" w14:textId="035AD5F9" w:rsidR="00A65F52" w:rsidRPr="000D4935" w:rsidRDefault="00A65F52" w:rsidP="00913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ณ วันที่ </w:t>
            </w:r>
            <w:r w:rsidR="001E1B1A"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</w:tcPr>
          <w:p w14:paraId="57FABEA2" w14:textId="77777777" w:rsidR="00A65F52" w:rsidRPr="000D4935" w:rsidRDefault="00A65F52" w:rsidP="00E7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</w:t>
            </w:r>
          </w:p>
          <w:p w14:paraId="7EB11893" w14:textId="4A4CFE44" w:rsidR="00A65F52" w:rsidRPr="000D4935" w:rsidRDefault="00A65F52" w:rsidP="00E7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236" w:type="dxa"/>
          </w:tcPr>
          <w:p w14:paraId="6B08BD0E" w14:textId="77777777" w:rsidR="00A65F52" w:rsidRPr="000D4935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AD3F26" w14:textId="77777777" w:rsidR="00A65F52" w:rsidRPr="000D4935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763C3D" w14:textId="4957ADA4" w:rsidR="00A65F52" w:rsidRPr="000D4935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70" w:type="dxa"/>
          </w:tcPr>
          <w:p w14:paraId="71F1B47E" w14:textId="77777777" w:rsidR="00A65F52" w:rsidRPr="000D4935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5A1D8D3" w14:textId="77777777" w:rsidR="00A65F52" w:rsidRPr="000D4935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412B2347" w14:textId="799DE673" w:rsidR="00A65F52" w:rsidRPr="000D4935" w:rsidRDefault="00A65F52" w:rsidP="003E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67" w:right="-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</w:tcPr>
          <w:p w14:paraId="12371B7A" w14:textId="77777777" w:rsidR="00A65F52" w:rsidRPr="000D4935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37C69B2B" w14:textId="77777777" w:rsidR="00A65F52" w:rsidRPr="000D4935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</w:t>
            </w:r>
          </w:p>
          <w:p w14:paraId="2EF52FB0" w14:textId="593BA566" w:rsidR="00A65F52" w:rsidRPr="000D4935" w:rsidRDefault="00A65F52" w:rsidP="00A65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270" w:type="dxa"/>
          </w:tcPr>
          <w:p w14:paraId="286E2D43" w14:textId="77777777" w:rsidR="00A65F52" w:rsidRPr="000D4935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A244C3" w14:textId="77777777" w:rsidR="00A65F52" w:rsidRPr="000D4935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E5FF1F" w14:textId="40FFC65D" w:rsidR="00A65F52" w:rsidRPr="000D4935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เงินยูโร</w:t>
            </w:r>
          </w:p>
        </w:tc>
        <w:tc>
          <w:tcPr>
            <w:tcW w:w="270" w:type="dxa"/>
          </w:tcPr>
          <w:p w14:paraId="0F334510" w14:textId="47106B02" w:rsidR="00A65F52" w:rsidRPr="000D4935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05D4B300" w14:textId="77777777" w:rsidR="00A65F52" w:rsidRPr="000D4935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315C21D2" w14:textId="055F777C" w:rsidR="00A65F52" w:rsidRPr="000D4935" w:rsidRDefault="00A65F52" w:rsidP="003E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A44148" w:rsidRPr="000D4935" w14:paraId="0D6FDB8D" w14:textId="77777777" w:rsidTr="0078057C">
        <w:tc>
          <w:tcPr>
            <w:tcW w:w="5040" w:type="dxa"/>
          </w:tcPr>
          <w:p w14:paraId="602E7587" w14:textId="77777777" w:rsidR="00A44148" w:rsidRPr="000D4935" w:rsidRDefault="00A44148" w:rsidP="00754A7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61" w:type="dxa"/>
            <w:gridSpan w:val="11"/>
            <w:vAlign w:val="bottom"/>
          </w:tcPr>
          <w:p w14:paraId="7BC9F2AD" w14:textId="110D9BC6" w:rsidR="00A44148" w:rsidRPr="000D4935" w:rsidRDefault="00A44148" w:rsidP="00A44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0D493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0D49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70ED0" w:rsidRPr="000D4935" w14:paraId="6AF09C57" w14:textId="77777777" w:rsidTr="0078057C">
        <w:tc>
          <w:tcPr>
            <w:tcW w:w="5040" w:type="dxa"/>
          </w:tcPr>
          <w:p w14:paraId="2E5C2025" w14:textId="77777777" w:rsidR="00A70ED0" w:rsidRPr="000D4935" w:rsidRDefault="00A70ED0" w:rsidP="00A70ED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733E2968" w14:textId="08B386EF" w:rsidR="00A70ED0" w:rsidRPr="000D4935" w:rsidRDefault="001E1B1A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01CCD"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876</w:t>
            </w:r>
          </w:p>
        </w:tc>
        <w:tc>
          <w:tcPr>
            <w:tcW w:w="236" w:type="dxa"/>
          </w:tcPr>
          <w:p w14:paraId="32C77092" w14:textId="77777777" w:rsidR="00A70ED0" w:rsidRPr="000D4935" w:rsidRDefault="00A70ED0" w:rsidP="00A70ED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365932" w14:textId="0400056C" w:rsidR="00A70ED0" w:rsidRPr="000D4935" w:rsidRDefault="001E6083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08A9EE" w14:textId="77777777" w:rsidR="00A70ED0" w:rsidRPr="000D4935" w:rsidRDefault="00A70ED0" w:rsidP="00A70ED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3BD62A24" w14:textId="0885E1E6" w:rsidR="00A70ED0" w:rsidRPr="000D4935" w:rsidRDefault="001E1B1A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E6083"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876</w:t>
            </w:r>
          </w:p>
        </w:tc>
        <w:tc>
          <w:tcPr>
            <w:tcW w:w="236" w:type="dxa"/>
          </w:tcPr>
          <w:p w14:paraId="167D9196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14:paraId="221B8C4F" w14:textId="1E56DBEC" w:rsidR="00A70ED0" w:rsidRPr="000D4935" w:rsidRDefault="001E1B1A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A70ED0"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270" w:type="dxa"/>
          </w:tcPr>
          <w:p w14:paraId="1CC75087" w14:textId="77777777" w:rsidR="00A70ED0" w:rsidRPr="000D4935" w:rsidRDefault="00A70ED0" w:rsidP="00A70ED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BF3D759" w14:textId="198B8D81" w:rsidR="00A70ED0" w:rsidRPr="000D4935" w:rsidRDefault="00A70ED0" w:rsidP="007B3039">
            <w:pPr>
              <w:pStyle w:val="BodyText"/>
              <w:spacing w:after="0"/>
              <w:ind w:right="-4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E27563" w14:textId="1CE4ADFF" w:rsidR="00A70ED0" w:rsidRPr="000D4935" w:rsidRDefault="00A70ED0" w:rsidP="00A70ED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1406FBA5" w14:textId="783F2344" w:rsidR="00A70ED0" w:rsidRPr="000D4935" w:rsidRDefault="001E1B1A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A70ED0"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</w:tr>
      <w:tr w:rsidR="00A70ED0" w:rsidRPr="000D4935" w14:paraId="49F1C07C" w14:textId="77777777" w:rsidTr="0078057C">
        <w:tc>
          <w:tcPr>
            <w:tcW w:w="5040" w:type="dxa"/>
          </w:tcPr>
          <w:p w14:paraId="2BAAA6AD" w14:textId="77777777" w:rsidR="00A70ED0" w:rsidRPr="000D4935" w:rsidRDefault="00A70ED0" w:rsidP="00A70ED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FB715B" w14:textId="1A322CD6" w:rsidR="00A70ED0" w:rsidRPr="000D4935" w:rsidRDefault="001E1B1A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236" w:type="dxa"/>
          </w:tcPr>
          <w:p w14:paraId="7038A193" w14:textId="77777777" w:rsidR="00A70ED0" w:rsidRPr="000D4935" w:rsidRDefault="00A70ED0" w:rsidP="00A70ED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79B655C" w14:textId="12E6EB72" w:rsidR="00A70ED0" w:rsidRPr="000D4935" w:rsidRDefault="001E1B1A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E6083"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278</w:t>
            </w:r>
          </w:p>
        </w:tc>
        <w:tc>
          <w:tcPr>
            <w:tcW w:w="270" w:type="dxa"/>
          </w:tcPr>
          <w:p w14:paraId="2F8C560F" w14:textId="77777777" w:rsidR="00A70ED0" w:rsidRPr="000D4935" w:rsidRDefault="00A70ED0" w:rsidP="00A70ED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48CF19DB" w14:textId="092A9FBE" w:rsidR="00A70ED0" w:rsidRPr="000D4935" w:rsidRDefault="001E1B1A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E6083"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447</w:t>
            </w:r>
          </w:p>
        </w:tc>
        <w:tc>
          <w:tcPr>
            <w:tcW w:w="236" w:type="dxa"/>
          </w:tcPr>
          <w:p w14:paraId="3EEE83DD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4C1FBDC6" w14:textId="0FCF3C1E" w:rsidR="00A70ED0" w:rsidRPr="000D4935" w:rsidRDefault="001E1B1A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70ED0"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270" w:type="dxa"/>
          </w:tcPr>
          <w:p w14:paraId="474C31C6" w14:textId="77777777" w:rsidR="00A70ED0" w:rsidRPr="000D4935" w:rsidRDefault="00A70ED0" w:rsidP="00A70ED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12BD620" w14:textId="6395EF38" w:rsidR="00A70ED0" w:rsidRPr="000D4935" w:rsidRDefault="001E1B1A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  <w:tc>
          <w:tcPr>
            <w:tcW w:w="270" w:type="dxa"/>
          </w:tcPr>
          <w:p w14:paraId="78C03F40" w14:textId="24991E4A" w:rsidR="00A70ED0" w:rsidRPr="000D4935" w:rsidRDefault="00A70ED0" w:rsidP="00A70ED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7471B9CC" w14:textId="03BBA859" w:rsidR="00A70ED0" w:rsidRPr="000D4935" w:rsidRDefault="001E1B1A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70ED0"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550</w:t>
            </w:r>
          </w:p>
        </w:tc>
      </w:tr>
      <w:tr w:rsidR="00A70ED0" w:rsidRPr="000D4935" w14:paraId="62727647" w14:textId="77777777" w:rsidTr="0078057C">
        <w:tc>
          <w:tcPr>
            <w:tcW w:w="5040" w:type="dxa"/>
          </w:tcPr>
          <w:p w14:paraId="5A7229A4" w14:textId="637D4973" w:rsidR="00A70ED0" w:rsidRPr="000D4935" w:rsidRDefault="00A70ED0" w:rsidP="00A70ED0">
            <w:pPr>
              <w:pStyle w:val="BodyText"/>
              <w:tabs>
                <w:tab w:val="clear" w:pos="227"/>
              </w:tabs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448FD7" w14:textId="21562F62" w:rsidR="00A70ED0" w:rsidRPr="000D4935" w:rsidRDefault="001E1B1A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E6083"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045</w:t>
            </w:r>
          </w:p>
        </w:tc>
        <w:tc>
          <w:tcPr>
            <w:tcW w:w="236" w:type="dxa"/>
          </w:tcPr>
          <w:p w14:paraId="2E4F0732" w14:textId="77777777" w:rsidR="00A70ED0" w:rsidRPr="000D4935" w:rsidRDefault="00A70ED0" w:rsidP="00A70ED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D3C5B5" w14:textId="4CE30178" w:rsidR="00A70ED0" w:rsidRPr="000D4935" w:rsidRDefault="001E1B1A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E6083"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278</w:t>
            </w:r>
          </w:p>
        </w:tc>
        <w:tc>
          <w:tcPr>
            <w:tcW w:w="270" w:type="dxa"/>
          </w:tcPr>
          <w:p w14:paraId="5F54819A" w14:textId="77777777" w:rsidR="00A70ED0" w:rsidRPr="000D4935" w:rsidRDefault="00A70ED0" w:rsidP="00A70ED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47EDF356" w14:textId="4A521570" w:rsidR="00A70ED0" w:rsidRPr="000D4935" w:rsidRDefault="001E1B1A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DF606A"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  <w:tc>
          <w:tcPr>
            <w:tcW w:w="236" w:type="dxa"/>
          </w:tcPr>
          <w:p w14:paraId="0B9EC425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0E9D183E" w14:textId="663A6A98" w:rsidR="00A70ED0" w:rsidRPr="000D4935" w:rsidRDefault="001E1B1A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A70ED0"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420</w:t>
            </w:r>
          </w:p>
        </w:tc>
        <w:tc>
          <w:tcPr>
            <w:tcW w:w="270" w:type="dxa"/>
          </w:tcPr>
          <w:p w14:paraId="132D9335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D9A6A01" w14:textId="3E8E567F" w:rsidR="00A70ED0" w:rsidRPr="000D4935" w:rsidRDefault="001E1B1A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  <w:tc>
          <w:tcPr>
            <w:tcW w:w="270" w:type="dxa"/>
          </w:tcPr>
          <w:p w14:paraId="3BB7A883" w14:textId="29C249EA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374B651A" w14:textId="0D081B88" w:rsidR="00A70ED0" w:rsidRPr="000D4935" w:rsidRDefault="001E1B1A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A70ED0"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659</w:t>
            </w:r>
          </w:p>
        </w:tc>
      </w:tr>
      <w:tr w:rsidR="00A70ED0" w:rsidRPr="000D4935" w14:paraId="6FF416B9" w14:textId="77777777" w:rsidTr="0078057C">
        <w:tc>
          <w:tcPr>
            <w:tcW w:w="5040" w:type="dxa"/>
          </w:tcPr>
          <w:p w14:paraId="1269C7C9" w14:textId="7B4B499F" w:rsidR="00A70ED0" w:rsidRPr="000D4935" w:rsidRDefault="00A70ED0" w:rsidP="00A70ED0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สัญญาซื้อเงินตราต่างประเทศ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</w:p>
        </w:tc>
        <w:tc>
          <w:tcPr>
            <w:tcW w:w="1440" w:type="dxa"/>
            <w:vAlign w:val="bottom"/>
          </w:tcPr>
          <w:p w14:paraId="5BC26802" w14:textId="71ED163D" w:rsidR="00A70ED0" w:rsidRPr="000D4935" w:rsidRDefault="001E6083" w:rsidP="007B3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1D027F" w14:textId="77777777" w:rsidR="00A70ED0" w:rsidRPr="000D4935" w:rsidRDefault="00A70ED0" w:rsidP="00A70ED0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FF59FF3" w14:textId="56B4AAE7" w:rsidR="00A70ED0" w:rsidRPr="000D4935" w:rsidRDefault="001E6083" w:rsidP="007B3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3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05F0A3" w14:textId="77777777" w:rsidR="00A70ED0" w:rsidRPr="000D4935" w:rsidRDefault="00A70ED0" w:rsidP="00A70ED0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7DAF323A" w14:textId="515D66D0" w:rsidR="00A70ED0" w:rsidRPr="000D4935" w:rsidRDefault="00DF606A" w:rsidP="007B3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2986D6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14:paraId="4526D25B" w14:textId="07398CCC" w:rsidR="00A70ED0" w:rsidRPr="000D4935" w:rsidRDefault="00A70ED0" w:rsidP="007B3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9BC8A7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9084F14" w14:textId="3D431215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85" w:firstLine="2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E1B1A" w:rsidRPr="000D493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E1B1A" w:rsidRPr="000D4935">
              <w:rPr>
                <w:rFonts w:asciiTheme="majorBidi" w:hAnsiTheme="majorBidi" w:cstheme="majorBidi"/>
                <w:sz w:val="28"/>
                <w:szCs w:val="28"/>
              </w:rPr>
              <w:t>129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D60CD7D" w14:textId="6C2D8305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3E481FAD" w14:textId="5A965F75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E1B1A" w:rsidRPr="000D493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E1B1A" w:rsidRPr="000D4935">
              <w:rPr>
                <w:rFonts w:asciiTheme="majorBidi" w:hAnsiTheme="majorBidi" w:cstheme="majorBidi"/>
                <w:sz w:val="28"/>
                <w:szCs w:val="28"/>
              </w:rPr>
              <w:t>129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70ED0" w:rsidRPr="000D4935" w14:paraId="7A9AA641" w14:textId="77777777" w:rsidTr="0078057C">
        <w:tc>
          <w:tcPr>
            <w:tcW w:w="5040" w:type="dxa"/>
          </w:tcPr>
          <w:p w14:paraId="55AE23D0" w14:textId="3746D72B" w:rsidR="00A70ED0" w:rsidRPr="000D4935" w:rsidRDefault="00A70ED0" w:rsidP="00A70ED0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7D5714" w14:textId="3FA349F9" w:rsidR="00A70ED0" w:rsidRPr="000D4935" w:rsidRDefault="001E1B1A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1E6083"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045</w:t>
            </w:r>
          </w:p>
        </w:tc>
        <w:tc>
          <w:tcPr>
            <w:tcW w:w="236" w:type="dxa"/>
          </w:tcPr>
          <w:p w14:paraId="54825D40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4048ED" w14:textId="7C92B642" w:rsidR="00A70ED0" w:rsidRPr="000D4935" w:rsidRDefault="001E1B1A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1E6083"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278</w:t>
            </w:r>
          </w:p>
        </w:tc>
        <w:tc>
          <w:tcPr>
            <w:tcW w:w="270" w:type="dxa"/>
          </w:tcPr>
          <w:p w14:paraId="453A7C6C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CB5E32" w14:textId="59125983" w:rsidR="00A70ED0" w:rsidRPr="000D4935" w:rsidRDefault="001E1B1A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  <w:r w:rsidR="00DF606A"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323</w:t>
            </w:r>
          </w:p>
        </w:tc>
        <w:tc>
          <w:tcPr>
            <w:tcW w:w="236" w:type="dxa"/>
          </w:tcPr>
          <w:p w14:paraId="49254BFD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E98FAF" w14:textId="675C62A9" w:rsidR="00A70ED0" w:rsidRPr="000D4935" w:rsidRDefault="001E1B1A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A70ED0"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420</w:t>
            </w:r>
          </w:p>
        </w:tc>
        <w:tc>
          <w:tcPr>
            <w:tcW w:w="270" w:type="dxa"/>
          </w:tcPr>
          <w:p w14:paraId="524B6299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F97FDF" w14:textId="21BADE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E1B1A"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E1B1A"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890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D3A1F84" w14:textId="2D1F0B19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19F361" w14:textId="11E25DDC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E1B1A"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470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A70ED0" w:rsidRPr="000D4935" w14:paraId="4367673D" w14:textId="77777777" w:rsidTr="0078057C">
        <w:trPr>
          <w:tblHeader/>
        </w:trPr>
        <w:tc>
          <w:tcPr>
            <w:tcW w:w="5040" w:type="dxa"/>
          </w:tcPr>
          <w:p w14:paraId="414DDF83" w14:textId="77777777" w:rsidR="00A70ED0" w:rsidRPr="000D4935" w:rsidRDefault="00A70ED0" w:rsidP="00A70ED0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3847476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B74C4D5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B003C8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8DF8C7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E243634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</w:tcPr>
          <w:p w14:paraId="2E4061C0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76F2DC10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DF13F6E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1B5547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A33100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3447D948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A70ED0" w:rsidRPr="000D4935" w14:paraId="41622576" w14:textId="77777777" w:rsidTr="0078057C">
        <w:trPr>
          <w:tblHeader/>
        </w:trPr>
        <w:tc>
          <w:tcPr>
            <w:tcW w:w="5040" w:type="dxa"/>
          </w:tcPr>
          <w:p w14:paraId="2B8D13C0" w14:textId="77777777" w:rsidR="00A70ED0" w:rsidRPr="000D4935" w:rsidRDefault="00A70ED0" w:rsidP="00A70ED0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61" w:type="dxa"/>
            <w:gridSpan w:val="11"/>
          </w:tcPr>
          <w:p w14:paraId="6BE4BE37" w14:textId="5B222565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0ED0" w:rsidRPr="000D4935" w14:paraId="22E17E27" w14:textId="77777777" w:rsidTr="0078057C">
        <w:trPr>
          <w:tblHeader/>
        </w:trPr>
        <w:tc>
          <w:tcPr>
            <w:tcW w:w="5040" w:type="dxa"/>
          </w:tcPr>
          <w:p w14:paraId="150EB808" w14:textId="77777777" w:rsidR="00A70ED0" w:rsidRPr="000D4935" w:rsidRDefault="00A70ED0" w:rsidP="00A70ED0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60" w:type="dxa"/>
            <w:gridSpan w:val="5"/>
          </w:tcPr>
          <w:p w14:paraId="0CEDC431" w14:textId="15E29826" w:rsidR="00A70ED0" w:rsidRPr="000D4935" w:rsidRDefault="001E1B1A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2563</w:t>
            </w:r>
          </w:p>
        </w:tc>
        <w:tc>
          <w:tcPr>
            <w:tcW w:w="236" w:type="dxa"/>
          </w:tcPr>
          <w:p w14:paraId="188C36E3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65" w:type="dxa"/>
            <w:gridSpan w:val="5"/>
          </w:tcPr>
          <w:p w14:paraId="153EBCE6" w14:textId="0F32EA52" w:rsidR="00A70ED0" w:rsidRPr="000D4935" w:rsidRDefault="001E1B1A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2562</w:t>
            </w:r>
          </w:p>
        </w:tc>
      </w:tr>
      <w:tr w:rsidR="00A70ED0" w:rsidRPr="000D4935" w14:paraId="255EF8BB" w14:textId="77777777" w:rsidTr="0078057C">
        <w:trPr>
          <w:tblHeader/>
        </w:trPr>
        <w:tc>
          <w:tcPr>
            <w:tcW w:w="5040" w:type="dxa"/>
          </w:tcPr>
          <w:p w14:paraId="238A70EC" w14:textId="3136A9FE" w:rsidR="00A70ED0" w:rsidRPr="000D4935" w:rsidRDefault="00A70ED0" w:rsidP="00A70ED0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สินทรัพย์และหนี้สินที่เป็นเงินตราต่างประเทศ</w:t>
            </w:r>
          </w:p>
          <w:p w14:paraId="111AE361" w14:textId="62CC5559" w:rsidR="00A70ED0" w:rsidRPr="000D4935" w:rsidRDefault="00A70ED0" w:rsidP="00A70ED0">
            <w:pPr>
              <w:pStyle w:val="BodyText"/>
              <w:tabs>
                <w:tab w:val="clear" w:pos="22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="001E1B1A"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</w:tcPr>
          <w:p w14:paraId="3A160E1E" w14:textId="182C7FE8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</w:tcPr>
          <w:p w14:paraId="7B28660B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A700D1A" w14:textId="232F73CC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B37582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70" w:type="dxa"/>
          </w:tcPr>
          <w:p w14:paraId="3AAFFEFA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7FA7E3F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7"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44BBDC2C" w14:textId="0FCA2C01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67" w:right="-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</w:tcPr>
          <w:p w14:paraId="75FA5F05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2B11ABB5" w14:textId="7E339FD9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5FF516A5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729440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B5514C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เงินยูโร</w:t>
            </w:r>
          </w:p>
        </w:tc>
        <w:tc>
          <w:tcPr>
            <w:tcW w:w="270" w:type="dxa"/>
          </w:tcPr>
          <w:p w14:paraId="06FCAB34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0EA1F4F2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78606711" w14:textId="763E9C96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A70ED0" w:rsidRPr="000D4935" w14:paraId="5FA48C8B" w14:textId="77777777" w:rsidTr="0078057C">
        <w:tc>
          <w:tcPr>
            <w:tcW w:w="5040" w:type="dxa"/>
          </w:tcPr>
          <w:p w14:paraId="4D55F4AB" w14:textId="77777777" w:rsidR="00A70ED0" w:rsidRPr="000D4935" w:rsidRDefault="00A70ED0" w:rsidP="00A70ED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61" w:type="dxa"/>
            <w:gridSpan w:val="11"/>
            <w:vAlign w:val="bottom"/>
          </w:tcPr>
          <w:p w14:paraId="76EC3B1C" w14:textId="3C78EB90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0D493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0D49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70ED0" w:rsidRPr="000D4935" w14:paraId="1DF06E4C" w14:textId="77777777" w:rsidTr="0078057C">
        <w:tc>
          <w:tcPr>
            <w:tcW w:w="5040" w:type="dxa"/>
          </w:tcPr>
          <w:p w14:paraId="079FC0BD" w14:textId="77777777" w:rsidR="00A70ED0" w:rsidRPr="000D4935" w:rsidRDefault="00A70ED0" w:rsidP="00A70ED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16B1CCF5" w14:textId="7F880FBE" w:rsidR="00A70ED0" w:rsidRPr="000D4935" w:rsidRDefault="001E1B1A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F606A"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876</w:t>
            </w:r>
          </w:p>
        </w:tc>
        <w:tc>
          <w:tcPr>
            <w:tcW w:w="236" w:type="dxa"/>
          </w:tcPr>
          <w:p w14:paraId="3E10929E" w14:textId="77777777" w:rsidR="00A70ED0" w:rsidRPr="000D4935" w:rsidRDefault="00A70ED0" w:rsidP="00A70ED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D59968" w14:textId="08039974" w:rsidR="00A70ED0" w:rsidRPr="000D4935" w:rsidRDefault="00DF606A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6AF4BC" w14:textId="77777777" w:rsidR="00A70ED0" w:rsidRPr="000D4935" w:rsidRDefault="00A70ED0" w:rsidP="00A70ED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68BB1FB8" w14:textId="64E3F755" w:rsidR="00A70ED0" w:rsidRPr="000D4935" w:rsidRDefault="001E1B1A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F606A"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876</w:t>
            </w:r>
          </w:p>
        </w:tc>
        <w:tc>
          <w:tcPr>
            <w:tcW w:w="236" w:type="dxa"/>
          </w:tcPr>
          <w:p w14:paraId="6DBCB347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14:paraId="7B369809" w14:textId="4EB2BC24" w:rsidR="00A70ED0" w:rsidRPr="000D4935" w:rsidRDefault="001E1B1A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A70ED0"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270" w:type="dxa"/>
          </w:tcPr>
          <w:p w14:paraId="78738B2D" w14:textId="77777777" w:rsidR="00A70ED0" w:rsidRPr="000D4935" w:rsidRDefault="00A70ED0" w:rsidP="00A70ED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3AF2B92" w14:textId="790E826C" w:rsidR="00A70ED0" w:rsidRPr="000D4935" w:rsidRDefault="00A70ED0" w:rsidP="007B3039">
            <w:pPr>
              <w:pStyle w:val="BodyText"/>
              <w:spacing w:after="0"/>
              <w:ind w:right="-560" w:firstLine="7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273B01" w14:textId="77777777" w:rsidR="00A70ED0" w:rsidRPr="000D4935" w:rsidRDefault="00A70ED0" w:rsidP="00A70ED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20D17133" w14:textId="283A75A6" w:rsidR="00A70ED0" w:rsidRPr="000D4935" w:rsidRDefault="001E1B1A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A70ED0"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</w:tr>
      <w:tr w:rsidR="00A70ED0" w:rsidRPr="000D4935" w14:paraId="1D29E410" w14:textId="77777777" w:rsidTr="0078057C">
        <w:tc>
          <w:tcPr>
            <w:tcW w:w="5040" w:type="dxa"/>
          </w:tcPr>
          <w:p w14:paraId="2BC41900" w14:textId="77777777" w:rsidR="00A70ED0" w:rsidRPr="000D4935" w:rsidRDefault="00A70ED0" w:rsidP="00A70ED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FFE21B" w14:textId="6504F37C" w:rsidR="00A70ED0" w:rsidRPr="000D4935" w:rsidRDefault="001E1B1A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236" w:type="dxa"/>
          </w:tcPr>
          <w:p w14:paraId="1F91D5C4" w14:textId="77777777" w:rsidR="00A70ED0" w:rsidRPr="000D4935" w:rsidRDefault="00A70ED0" w:rsidP="00A70ED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8C27D45" w14:textId="69D7E1DA" w:rsidR="00A70ED0" w:rsidRPr="000D4935" w:rsidRDefault="001E1B1A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F606A"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278</w:t>
            </w:r>
          </w:p>
        </w:tc>
        <w:tc>
          <w:tcPr>
            <w:tcW w:w="270" w:type="dxa"/>
          </w:tcPr>
          <w:p w14:paraId="184C9B55" w14:textId="77777777" w:rsidR="00A70ED0" w:rsidRPr="000D4935" w:rsidRDefault="00A70ED0" w:rsidP="00A70ED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20CB70FC" w14:textId="1B253493" w:rsidR="00A70ED0" w:rsidRPr="000D4935" w:rsidRDefault="001E1B1A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F606A"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447</w:t>
            </w:r>
          </w:p>
        </w:tc>
        <w:tc>
          <w:tcPr>
            <w:tcW w:w="236" w:type="dxa"/>
          </w:tcPr>
          <w:p w14:paraId="37BA491E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0093DF04" w14:textId="0C0B9235" w:rsidR="00A70ED0" w:rsidRPr="000D4935" w:rsidRDefault="001E1B1A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70ED0"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270" w:type="dxa"/>
          </w:tcPr>
          <w:p w14:paraId="43DF4B22" w14:textId="77777777" w:rsidR="00A70ED0" w:rsidRPr="000D4935" w:rsidRDefault="00A70ED0" w:rsidP="00A70ED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8523769" w14:textId="36ADB99D" w:rsidR="00A70ED0" w:rsidRPr="000D4935" w:rsidRDefault="001E1B1A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  <w:tc>
          <w:tcPr>
            <w:tcW w:w="270" w:type="dxa"/>
          </w:tcPr>
          <w:p w14:paraId="35249734" w14:textId="77777777" w:rsidR="00A70ED0" w:rsidRPr="000D4935" w:rsidRDefault="00A70ED0" w:rsidP="00A70ED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529AF15A" w14:textId="197ED991" w:rsidR="00A70ED0" w:rsidRPr="000D4935" w:rsidRDefault="001E1B1A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70ED0"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550</w:t>
            </w:r>
          </w:p>
        </w:tc>
      </w:tr>
      <w:tr w:rsidR="00A70ED0" w:rsidRPr="000D4935" w14:paraId="015E40F7" w14:textId="77777777" w:rsidTr="0078057C">
        <w:tc>
          <w:tcPr>
            <w:tcW w:w="5040" w:type="dxa"/>
          </w:tcPr>
          <w:p w14:paraId="1CD83DAD" w14:textId="332CC978" w:rsidR="00A70ED0" w:rsidRPr="000D4935" w:rsidRDefault="00A70ED0" w:rsidP="00A70ED0">
            <w:pPr>
              <w:pStyle w:val="BodyText"/>
              <w:tabs>
                <w:tab w:val="clear" w:pos="227"/>
              </w:tabs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C2E6B2" w14:textId="25A1B63D" w:rsidR="00A70ED0" w:rsidRPr="000D4935" w:rsidRDefault="001E1B1A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DF606A"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045</w:t>
            </w:r>
          </w:p>
        </w:tc>
        <w:tc>
          <w:tcPr>
            <w:tcW w:w="236" w:type="dxa"/>
          </w:tcPr>
          <w:p w14:paraId="06191422" w14:textId="77777777" w:rsidR="00A70ED0" w:rsidRPr="000D4935" w:rsidRDefault="00A70ED0" w:rsidP="00A70ED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260B2F" w14:textId="10A13217" w:rsidR="00A70ED0" w:rsidRPr="000D4935" w:rsidRDefault="001E1B1A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F606A"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278</w:t>
            </w:r>
          </w:p>
        </w:tc>
        <w:tc>
          <w:tcPr>
            <w:tcW w:w="270" w:type="dxa"/>
          </w:tcPr>
          <w:p w14:paraId="4D87D1B5" w14:textId="77777777" w:rsidR="00A70ED0" w:rsidRPr="000D4935" w:rsidRDefault="00A70ED0" w:rsidP="00A70ED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34515E0D" w14:textId="6E13D14F" w:rsidR="00A70ED0" w:rsidRPr="000D4935" w:rsidRDefault="001E1B1A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DF606A"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  <w:tc>
          <w:tcPr>
            <w:tcW w:w="236" w:type="dxa"/>
          </w:tcPr>
          <w:p w14:paraId="3091D7E3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6613FE06" w14:textId="6A5CB3FD" w:rsidR="00A70ED0" w:rsidRPr="000D4935" w:rsidRDefault="001E1B1A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A70ED0"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420</w:t>
            </w:r>
          </w:p>
        </w:tc>
        <w:tc>
          <w:tcPr>
            <w:tcW w:w="270" w:type="dxa"/>
          </w:tcPr>
          <w:p w14:paraId="28050EDD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517F03A" w14:textId="3555A0CB" w:rsidR="00A70ED0" w:rsidRPr="000D4935" w:rsidRDefault="001E1B1A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  <w:tc>
          <w:tcPr>
            <w:tcW w:w="270" w:type="dxa"/>
          </w:tcPr>
          <w:p w14:paraId="6267C6E5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55F70A98" w14:textId="59802AAF" w:rsidR="00A70ED0" w:rsidRPr="000D4935" w:rsidRDefault="001E1B1A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A70ED0"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659</w:t>
            </w:r>
          </w:p>
        </w:tc>
      </w:tr>
      <w:tr w:rsidR="00A70ED0" w:rsidRPr="000D4935" w14:paraId="15D628A4" w14:textId="77777777" w:rsidTr="0078057C">
        <w:tc>
          <w:tcPr>
            <w:tcW w:w="5040" w:type="dxa"/>
          </w:tcPr>
          <w:p w14:paraId="29BF2B10" w14:textId="66D8BDCF" w:rsidR="00A70ED0" w:rsidRPr="000D4935" w:rsidRDefault="00A70ED0" w:rsidP="00A70ED0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สัญญาซื้อเงินตราต่างประเทศ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</w:p>
        </w:tc>
        <w:tc>
          <w:tcPr>
            <w:tcW w:w="1440" w:type="dxa"/>
            <w:vAlign w:val="bottom"/>
          </w:tcPr>
          <w:p w14:paraId="25E3DC1B" w14:textId="62734D03" w:rsidR="00A70ED0" w:rsidRPr="000D4935" w:rsidRDefault="00DF606A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17FC2BD" w14:textId="77777777" w:rsidR="00A70ED0" w:rsidRPr="000D4935" w:rsidRDefault="00A70ED0" w:rsidP="00A70ED0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D5E98B7" w14:textId="15A805F8" w:rsidR="00A70ED0" w:rsidRPr="000D4935" w:rsidRDefault="00DF606A" w:rsidP="007B3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220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1565F9" w14:textId="77777777" w:rsidR="00A70ED0" w:rsidRPr="000D4935" w:rsidRDefault="00A70ED0" w:rsidP="00A70ED0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6BFCFCCD" w14:textId="74A02C15" w:rsidR="00A70ED0" w:rsidRPr="000D4935" w:rsidRDefault="00DF606A" w:rsidP="007B3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7B3EE7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14:paraId="0A291CA2" w14:textId="5F2CE276" w:rsidR="00A70ED0" w:rsidRPr="000D4935" w:rsidRDefault="00A70ED0" w:rsidP="000338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3C17DD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6C6F26" w14:textId="045E2029" w:rsidR="00A70ED0" w:rsidRPr="000D4935" w:rsidRDefault="00A70ED0" w:rsidP="00DF6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E1B1A" w:rsidRPr="000D493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E1B1A" w:rsidRPr="000D4935">
              <w:rPr>
                <w:rFonts w:asciiTheme="majorBidi" w:hAnsiTheme="majorBidi" w:cstheme="majorBidi"/>
                <w:sz w:val="28"/>
                <w:szCs w:val="28"/>
              </w:rPr>
              <w:t>129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CF0D3EE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7B30AFD3" w14:textId="083A29CF" w:rsidR="00A70ED0" w:rsidRPr="000D4935" w:rsidRDefault="00A70ED0" w:rsidP="00DF6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E1B1A" w:rsidRPr="000D493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E1B1A" w:rsidRPr="000D4935">
              <w:rPr>
                <w:rFonts w:asciiTheme="majorBidi" w:hAnsiTheme="majorBidi" w:cstheme="majorBidi"/>
                <w:sz w:val="28"/>
                <w:szCs w:val="28"/>
              </w:rPr>
              <w:t>129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70ED0" w:rsidRPr="000D4935" w14:paraId="268A470C" w14:textId="77777777" w:rsidTr="0078057C">
        <w:tc>
          <w:tcPr>
            <w:tcW w:w="5040" w:type="dxa"/>
          </w:tcPr>
          <w:p w14:paraId="681CE66C" w14:textId="52E16A64" w:rsidR="00A70ED0" w:rsidRPr="000D4935" w:rsidRDefault="00A70ED0" w:rsidP="00A70ED0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0E0E0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0AC47" w14:textId="06173271" w:rsidR="00A70ED0" w:rsidRPr="000D4935" w:rsidRDefault="001E1B1A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DF606A"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045</w:t>
            </w:r>
          </w:p>
        </w:tc>
        <w:tc>
          <w:tcPr>
            <w:tcW w:w="236" w:type="dxa"/>
          </w:tcPr>
          <w:p w14:paraId="759E00F9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9840D9" w14:textId="744207C6" w:rsidR="00A70ED0" w:rsidRPr="000D4935" w:rsidRDefault="001E1B1A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DF606A"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278</w:t>
            </w:r>
          </w:p>
        </w:tc>
        <w:tc>
          <w:tcPr>
            <w:tcW w:w="270" w:type="dxa"/>
          </w:tcPr>
          <w:p w14:paraId="70FCB05A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6648E" w14:textId="6AB48309" w:rsidR="00A70ED0" w:rsidRPr="000D4935" w:rsidRDefault="001E1B1A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  <w:r w:rsidR="00DF606A"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323</w:t>
            </w:r>
          </w:p>
        </w:tc>
        <w:tc>
          <w:tcPr>
            <w:tcW w:w="236" w:type="dxa"/>
          </w:tcPr>
          <w:p w14:paraId="46BC6C22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D384E" w14:textId="122527CD" w:rsidR="00A70ED0" w:rsidRPr="000D4935" w:rsidRDefault="001E1B1A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A70ED0"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420</w:t>
            </w:r>
          </w:p>
        </w:tc>
        <w:tc>
          <w:tcPr>
            <w:tcW w:w="270" w:type="dxa"/>
          </w:tcPr>
          <w:p w14:paraId="55B5EE03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78D596" w14:textId="3100C343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E1B1A"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E1B1A"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890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9A6B5EF" w14:textId="77777777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AAFE2" w14:textId="5D3477BF" w:rsidR="00A70ED0" w:rsidRPr="000D4935" w:rsidRDefault="00A70ED0" w:rsidP="00A70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E1B1A"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470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5902C8C8" w14:textId="69997BA1" w:rsidR="002771D4" w:rsidRPr="000D4935" w:rsidRDefault="002771D4" w:rsidP="00277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  <w:sectPr w:rsidR="002771D4" w:rsidRPr="000D4935" w:rsidSect="00D562F7">
          <w:headerReference w:type="default" r:id="rId25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245"/>
        </w:sectPr>
      </w:pPr>
    </w:p>
    <w:p w14:paraId="048007A2" w14:textId="6C2F277A" w:rsidR="004F7D84" w:rsidRPr="00212EDE" w:rsidRDefault="004F7D84" w:rsidP="004F7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212EDE">
        <w:rPr>
          <w:rFonts w:ascii="Angsana New" w:hAnsi="Angsana New" w:hint="cs"/>
          <w:sz w:val="30"/>
          <w:szCs w:val="30"/>
          <w:cs/>
        </w:rPr>
        <w:lastRenderedPageBreak/>
        <w:t>ค</w:t>
      </w:r>
      <w:r w:rsidRPr="00212EDE">
        <w:rPr>
          <w:rFonts w:ascii="Angsana New" w:hAnsi="Angsana New"/>
          <w:sz w:val="30"/>
          <w:szCs w:val="30"/>
        </w:rPr>
        <w:t>.</w:t>
      </w:r>
      <w:r w:rsidR="001E1B1A" w:rsidRPr="00212EDE">
        <w:rPr>
          <w:rFonts w:ascii="Angsana New" w:hAnsi="Angsana New"/>
          <w:sz w:val="30"/>
          <w:szCs w:val="30"/>
        </w:rPr>
        <w:t>3</w:t>
      </w:r>
      <w:r w:rsidR="00451893" w:rsidRPr="00212EDE">
        <w:rPr>
          <w:rFonts w:ascii="Angsana New" w:hAnsi="Angsana New"/>
          <w:sz w:val="30"/>
          <w:szCs w:val="30"/>
        </w:rPr>
        <w:t>.</w:t>
      </w:r>
      <w:r w:rsidR="001E1B1A" w:rsidRPr="00212EDE">
        <w:rPr>
          <w:rFonts w:ascii="Angsana New" w:hAnsi="Angsana New"/>
          <w:sz w:val="30"/>
          <w:szCs w:val="30"/>
        </w:rPr>
        <w:t>2</w:t>
      </w:r>
      <w:r w:rsidRPr="00212EDE">
        <w:rPr>
          <w:rFonts w:ascii="Angsana New" w:hAnsi="Angsana New"/>
          <w:sz w:val="30"/>
          <w:szCs w:val="30"/>
        </w:rPr>
        <w:t xml:space="preserve">) </w:t>
      </w:r>
      <w:r w:rsidRPr="00212EDE">
        <w:rPr>
          <w:rFonts w:ascii="Angsana New" w:hAnsi="Angsana New"/>
          <w:sz w:val="30"/>
          <w:szCs w:val="30"/>
          <w:cs/>
        </w:rPr>
        <w:t>ความเสี่ยงทางด้านอัตราดอกเบี้ย</w:t>
      </w:r>
    </w:p>
    <w:p w14:paraId="3EB17D3C" w14:textId="77777777" w:rsidR="004F7D84" w:rsidRPr="000D4935" w:rsidRDefault="004F7D84" w:rsidP="004F7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3A1E4728" w14:textId="2646183D" w:rsidR="004F7D84" w:rsidRPr="000D4935" w:rsidRDefault="004F7D84" w:rsidP="004F7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ความเสี่ยงด้านอัตราดอกเบี้ย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</w:t>
      </w:r>
      <w:r w:rsidRPr="000D4935">
        <w:rPr>
          <w:rFonts w:ascii="Angsana New" w:hAnsi="Angsana New" w:hint="cs"/>
          <w:sz w:val="30"/>
          <w:szCs w:val="30"/>
          <w:cs/>
        </w:rPr>
        <w:t>ต่อ</w:t>
      </w:r>
      <w:r w:rsidRPr="000D4935">
        <w:rPr>
          <w:rFonts w:ascii="Angsana New" w:hAnsi="Angsana New"/>
          <w:sz w:val="30"/>
          <w:szCs w:val="30"/>
          <w:cs/>
        </w:rPr>
        <w:t>การดำเนินงานและกระแสเงินสดของ</w:t>
      </w:r>
      <w:r w:rsidRPr="000D4935">
        <w:rPr>
          <w:rFonts w:ascii="Angsana New" w:hAnsi="Angsana New" w:hint="cs"/>
          <w:sz w:val="30"/>
          <w:szCs w:val="30"/>
          <w:cs/>
        </w:rPr>
        <w:t>กลุ่ม</w:t>
      </w:r>
      <w:r w:rsidRPr="000D4935">
        <w:rPr>
          <w:rFonts w:ascii="Angsana New" w:hAnsi="Angsana New"/>
          <w:sz w:val="30"/>
          <w:szCs w:val="30"/>
          <w:cs/>
        </w:rPr>
        <w:t xml:space="preserve">บริษัท เนื่องจากดอกเบี้ยของเงินกู้ยืมส่วนใหญ่มีอัตราดอกเบี้ยแบบลอยตัว ดังนั้น </w:t>
      </w:r>
      <w:r w:rsidRPr="000D4935">
        <w:rPr>
          <w:rFonts w:ascii="Angsana New" w:hAnsi="Angsana New" w:hint="cs"/>
          <w:sz w:val="30"/>
          <w:szCs w:val="30"/>
          <w:cs/>
        </w:rPr>
        <w:t>กลุ่ม</w:t>
      </w:r>
      <w:r w:rsidRPr="000D4935">
        <w:rPr>
          <w:rFonts w:ascii="Angsana New" w:hAnsi="Angsana New"/>
          <w:sz w:val="30"/>
          <w:szCs w:val="30"/>
          <w:cs/>
        </w:rPr>
        <w:t xml:space="preserve">บริษัทจึงมีความเสี่ยงด้านอัตราดอกเบี้ยของกระแสเงินสดที่เกิดจากเงินกู้ยืม 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 xml:space="preserve">(ดูหมายเหตุข้อ </w:t>
      </w:r>
      <w:r w:rsidR="001E1B1A" w:rsidRPr="000D4935">
        <w:rPr>
          <w:rFonts w:ascii="Angsana New" w:hAnsi="Angsana New"/>
          <w:sz w:val="30"/>
          <w:szCs w:val="30"/>
        </w:rPr>
        <w:t>12</w:t>
      </w:r>
      <w:r w:rsidRPr="000D4935">
        <w:rPr>
          <w:rFonts w:ascii="Angsana New" w:hAnsi="Angsana New"/>
          <w:sz w:val="30"/>
          <w:szCs w:val="30"/>
          <w:cs/>
        </w:rPr>
        <w:t>)</w:t>
      </w:r>
    </w:p>
    <w:p w14:paraId="555F1FC5" w14:textId="77777777" w:rsidR="004F7D84" w:rsidRPr="000D4935" w:rsidRDefault="004F7D84" w:rsidP="00C87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D66AE65" w14:textId="10CA7933" w:rsidR="00AA0D28" w:rsidRPr="000D4935" w:rsidRDefault="004F7D84" w:rsidP="00AA0D28">
      <w:pPr>
        <w:numPr>
          <w:ilvl w:val="0"/>
          <w:numId w:val="31"/>
        </w:numPr>
        <w:tabs>
          <w:tab w:val="clear" w:pos="227"/>
          <w:tab w:val="clear" w:pos="454"/>
          <w:tab w:val="clear" w:pos="70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D4935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  <w:r w:rsidRPr="000D4935"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  <w:t xml:space="preserve"> </w:t>
      </w:r>
    </w:p>
    <w:p w14:paraId="1B2067A9" w14:textId="77777777" w:rsidR="005C03D3" w:rsidRPr="000D4935" w:rsidRDefault="005C03D3" w:rsidP="005C0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473D4B7B" w14:textId="77777777" w:rsidR="004F7D84" w:rsidRPr="000D4935" w:rsidRDefault="004F7D84" w:rsidP="004F7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  <w:cs/>
        </w:rPr>
      </w:pPr>
      <w:r w:rsidRPr="000D4935">
        <w:rPr>
          <w:rFonts w:ascii="Angsana New" w:hAnsi="Angsana New"/>
          <w:sz w:val="30"/>
          <w:szCs w:val="30"/>
          <w:cs/>
        </w:rPr>
        <w:t>นโยบายของคณะกรรมการ</w:t>
      </w:r>
      <w:r w:rsidRPr="000D4935">
        <w:rPr>
          <w:rFonts w:ascii="Angsana New" w:hAnsi="Angsana New" w:hint="cs"/>
          <w:sz w:val="30"/>
          <w:szCs w:val="30"/>
          <w:cs/>
        </w:rPr>
        <w:t>กลุ่ม</w:t>
      </w:r>
      <w:r w:rsidRPr="000D4935">
        <w:rPr>
          <w:rFonts w:ascii="Angsana New" w:hAnsi="Angsana New"/>
          <w:sz w:val="30"/>
          <w:szCs w:val="30"/>
          <w:cs/>
        </w:rPr>
        <w:t>บริษัท คือการรักษาระดับเงินลงทุนให้มั่นคงเพื่อรักษาความเชื่อมั่นของนักลงทุน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และระดับการจ่ายเงินปันผลให้แก่ผู้ถือหุ้นสามัญ</w:t>
      </w:r>
    </w:p>
    <w:p w14:paraId="5D910DEB" w14:textId="20CFD959" w:rsidR="00B1767A" w:rsidRDefault="00B1767A" w:rsidP="00247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255CBD65" w14:textId="77777777" w:rsidR="00013BB4" w:rsidRPr="000D4935" w:rsidRDefault="009938E0" w:rsidP="003B7250">
      <w:pPr>
        <w:numPr>
          <w:ilvl w:val="0"/>
          <w:numId w:val="31"/>
        </w:numPr>
        <w:tabs>
          <w:tab w:val="clear" w:pos="227"/>
          <w:tab w:val="clear" w:pos="454"/>
          <w:tab w:val="clear" w:pos="70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D4935">
        <w:rPr>
          <w:rFonts w:ascii="Angsana New" w:hAnsi="Angsana New"/>
          <w:b/>
          <w:bCs/>
          <w:sz w:val="30"/>
          <w:szCs w:val="30"/>
          <w:cs/>
        </w:rPr>
        <w:t>สัญญา</w:t>
      </w:r>
    </w:p>
    <w:p w14:paraId="69E25D09" w14:textId="77777777" w:rsidR="00013BB4" w:rsidRPr="000D4935" w:rsidRDefault="00013BB4" w:rsidP="00013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4E56FF4F" w14:textId="77777777" w:rsidR="009938E0" w:rsidRPr="000D4935" w:rsidRDefault="009938E0" w:rsidP="00993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0D493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บริการ</w:t>
      </w:r>
      <w:r w:rsidRPr="000D493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7A8D68BD" w14:textId="77777777" w:rsidR="009938E0" w:rsidRPr="000D4935" w:rsidRDefault="009938E0" w:rsidP="00993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sz w:val="26"/>
          <w:szCs w:val="26"/>
        </w:rPr>
      </w:pPr>
    </w:p>
    <w:p w14:paraId="1DF82235" w14:textId="4C82DE3E" w:rsidR="009938E0" w:rsidRPr="000D4935" w:rsidRDefault="009938E0" w:rsidP="00993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1E1B1A" w:rsidRPr="000D4935">
        <w:rPr>
          <w:rFonts w:ascii="Angsana New" w:hAnsi="Angsana New"/>
          <w:sz w:val="30"/>
          <w:szCs w:val="30"/>
        </w:rPr>
        <w:t>19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E1B1A" w:rsidRPr="000D4935">
        <w:rPr>
          <w:rFonts w:ascii="Angsana New" w:hAnsi="Angsana New"/>
          <w:sz w:val="30"/>
          <w:szCs w:val="30"/>
        </w:rPr>
        <w:t>2556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 xml:space="preserve">บริษัทได้ทำสัญญากับบริษัทในประเทศแห่งหนึ่ง โดยบริษัทดังกล่าวจะให้บริการและให้การสนับสนุนเท่าที่จำเป็นแก่บริษัทในด้านการผลิต การจัดจำหน่าย การตลาด การส่งเสริมการขาย และกิจกรรมการขายเครื่องดื่ม ซึ่งรวมถึงการรักษาภาพลักษณ์ของเครื่องหมายการค้าให้กับบริษัท ในการนี้บริษัทตกลงจ่ายค่าบริการเป็นจำนวนเงินตามที่ระบุในสัญญา สัญญานี้มีระยะเวลา </w:t>
      </w:r>
      <w:r w:rsidR="001E1B1A" w:rsidRPr="000D4935">
        <w:rPr>
          <w:rFonts w:ascii="Angsana New" w:hAnsi="Angsana New"/>
          <w:sz w:val="30"/>
          <w:szCs w:val="30"/>
        </w:rPr>
        <w:t>5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 xml:space="preserve">ปี เริ่มตั้งแต่วันที่ </w:t>
      </w:r>
      <w:r w:rsidR="001E1B1A" w:rsidRPr="000D4935">
        <w:rPr>
          <w:rFonts w:ascii="Angsana New" w:hAnsi="Angsana New"/>
          <w:sz w:val="30"/>
          <w:szCs w:val="30"/>
        </w:rPr>
        <w:t>1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1E1B1A" w:rsidRPr="000D4935">
        <w:rPr>
          <w:rFonts w:ascii="Angsana New" w:hAnsi="Angsana New"/>
          <w:sz w:val="30"/>
          <w:szCs w:val="30"/>
        </w:rPr>
        <w:t>2557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 xml:space="preserve">และสิ้นสุดวันที่ </w:t>
      </w:r>
      <w:r w:rsidRPr="000D4935">
        <w:rPr>
          <w:rFonts w:ascii="Angsana New" w:hAnsi="Angsana New"/>
          <w:sz w:val="30"/>
          <w:szCs w:val="30"/>
          <w:cs/>
        </w:rPr>
        <w:br/>
      </w:r>
      <w:r w:rsidR="001E1B1A" w:rsidRPr="000D4935">
        <w:rPr>
          <w:rFonts w:ascii="Angsana New" w:hAnsi="Angsana New"/>
          <w:sz w:val="30"/>
          <w:szCs w:val="30"/>
        </w:rPr>
        <w:t>31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E1B1A" w:rsidRPr="000D4935">
        <w:rPr>
          <w:rFonts w:ascii="Angsana New" w:hAnsi="Angsana New"/>
          <w:sz w:val="30"/>
          <w:szCs w:val="30"/>
        </w:rPr>
        <w:t>2561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 xml:space="preserve">และหากไม่มีการแจ้งยกเลิกสัญญาภายใน </w:t>
      </w:r>
      <w:r w:rsidR="001E1B1A" w:rsidRPr="000D4935">
        <w:rPr>
          <w:rFonts w:ascii="Angsana New" w:hAnsi="Angsana New"/>
          <w:sz w:val="30"/>
          <w:szCs w:val="30"/>
        </w:rPr>
        <w:t>3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 xml:space="preserve">เดือน ก่อนสัญญาหมดอายุ ให้ถือว่าสัญญาฉบับนี้มีผลบังคับใช้อัตโนมัติอีกคราวละ </w:t>
      </w:r>
      <w:r w:rsidR="001E1B1A" w:rsidRPr="000D4935">
        <w:rPr>
          <w:rFonts w:ascii="Angsana New" w:hAnsi="Angsana New"/>
          <w:sz w:val="30"/>
          <w:szCs w:val="30"/>
        </w:rPr>
        <w:t>1</w:t>
      </w:r>
      <w:r w:rsidRPr="000D4935">
        <w:rPr>
          <w:rFonts w:ascii="Angsana New" w:hAnsi="Angsana New"/>
          <w:sz w:val="30"/>
          <w:szCs w:val="30"/>
        </w:rPr>
        <w:t xml:space="preserve"> </w:t>
      </w:r>
      <w:r w:rsidRPr="000D4935">
        <w:rPr>
          <w:rFonts w:ascii="Angsana New" w:hAnsi="Angsana New" w:hint="cs"/>
          <w:sz w:val="30"/>
          <w:szCs w:val="30"/>
          <w:cs/>
        </w:rPr>
        <w:t>ปี</w:t>
      </w:r>
    </w:p>
    <w:p w14:paraId="60CB5A81" w14:textId="75EEEA07" w:rsidR="00FA0510" w:rsidRPr="000D4935" w:rsidRDefault="001F6C04" w:rsidP="003B7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  <w:br/>
      </w:r>
      <w:r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  <w:br/>
      </w:r>
      <w:r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  <w:br/>
      </w:r>
      <w:r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  <w:br/>
      </w:r>
      <w:r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  <w:br/>
      </w:r>
      <w:r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  <w:br/>
      </w:r>
      <w:r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  <w:br/>
      </w:r>
      <w:r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  <w:br/>
      </w:r>
    </w:p>
    <w:p w14:paraId="4102AE6E" w14:textId="77777777" w:rsidR="00E557AE" w:rsidRPr="000D4935" w:rsidRDefault="00E557AE" w:rsidP="004E481F">
      <w:pPr>
        <w:numPr>
          <w:ilvl w:val="0"/>
          <w:numId w:val="31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D4935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ภาระผูกพันกับกิจการที่ไม่เกี่ยวข้องกัน</w:t>
      </w:r>
    </w:p>
    <w:p w14:paraId="1EEA7A6B" w14:textId="77777777" w:rsidR="00E557AE" w:rsidRPr="000D4935" w:rsidRDefault="00E557AE" w:rsidP="006C7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6"/>
        <w:gridCol w:w="1095"/>
        <w:gridCol w:w="270"/>
        <w:gridCol w:w="1171"/>
        <w:gridCol w:w="270"/>
        <w:gridCol w:w="1078"/>
        <w:gridCol w:w="270"/>
        <w:gridCol w:w="982"/>
      </w:tblGrid>
      <w:tr w:rsidR="000A10DE" w:rsidRPr="000D4935" w14:paraId="30D34B7F" w14:textId="77777777" w:rsidTr="002F0CFC">
        <w:trPr>
          <w:tblHeader/>
        </w:trPr>
        <w:tc>
          <w:tcPr>
            <w:tcW w:w="2227" w:type="pct"/>
          </w:tcPr>
          <w:p w14:paraId="24672726" w14:textId="77777777" w:rsidR="000A10DE" w:rsidRPr="000D4935" w:rsidRDefault="000A10DE" w:rsidP="001E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9" w:type="pct"/>
            <w:gridSpan w:val="3"/>
          </w:tcPr>
          <w:p w14:paraId="2455B333" w14:textId="77777777" w:rsidR="000A10DE" w:rsidRPr="000D4935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6C86F91" w14:textId="77777777" w:rsidR="000A10DE" w:rsidRPr="000D4935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526CBE74" w14:textId="77777777" w:rsidR="000A10DE" w:rsidRPr="000D4935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45B9" w:rsidRPr="000D4935" w14:paraId="3BEC4798" w14:textId="77777777" w:rsidTr="002F0CFC">
        <w:trPr>
          <w:tblHeader/>
        </w:trPr>
        <w:tc>
          <w:tcPr>
            <w:tcW w:w="2227" w:type="pct"/>
          </w:tcPr>
          <w:p w14:paraId="35041B6F" w14:textId="77777777" w:rsidR="002645B9" w:rsidRPr="000D4935" w:rsidRDefault="002645B9" w:rsidP="002645B9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799D320F" w14:textId="4D59720D" w:rsidR="002645B9" w:rsidRPr="000D4935" w:rsidRDefault="001E1B1A" w:rsidP="00264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1E966742" w14:textId="77777777" w:rsidR="002645B9" w:rsidRPr="000D4935" w:rsidRDefault="002645B9" w:rsidP="00264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B04018F" w14:textId="7611EE41" w:rsidR="002645B9" w:rsidRPr="000D4935" w:rsidRDefault="001E1B1A" w:rsidP="00264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33BC6F5E" w14:textId="77777777" w:rsidR="002645B9" w:rsidRPr="000D4935" w:rsidRDefault="002645B9" w:rsidP="00264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F092743" w14:textId="54F62E4B" w:rsidR="002645B9" w:rsidRPr="000D4935" w:rsidRDefault="001E1B1A" w:rsidP="00264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7D34256E" w14:textId="77777777" w:rsidR="002645B9" w:rsidRPr="000D4935" w:rsidRDefault="002645B9" w:rsidP="00264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548CE2F9" w14:textId="4E802AE5" w:rsidR="002645B9" w:rsidRPr="000D4935" w:rsidRDefault="001E1B1A" w:rsidP="00264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645B9" w:rsidRPr="000D4935" w14:paraId="02E7BA16" w14:textId="77777777" w:rsidTr="002F0CFC">
        <w:trPr>
          <w:tblHeader/>
        </w:trPr>
        <w:tc>
          <w:tcPr>
            <w:tcW w:w="2227" w:type="pct"/>
          </w:tcPr>
          <w:p w14:paraId="72836397" w14:textId="77777777" w:rsidR="002645B9" w:rsidRPr="000D4935" w:rsidRDefault="002645B9" w:rsidP="002645B9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73" w:type="pct"/>
            <w:gridSpan w:val="7"/>
          </w:tcPr>
          <w:p w14:paraId="35907BBC" w14:textId="77777777" w:rsidR="002645B9" w:rsidRPr="000D4935" w:rsidRDefault="002645B9" w:rsidP="00264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49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45B9" w:rsidRPr="000D4935" w14:paraId="3B82F878" w14:textId="77777777" w:rsidTr="002F0CFC">
        <w:tc>
          <w:tcPr>
            <w:tcW w:w="2227" w:type="pct"/>
          </w:tcPr>
          <w:p w14:paraId="0EDA88DB" w14:textId="77777777" w:rsidR="002645B9" w:rsidRPr="000D4935" w:rsidRDefault="002645B9" w:rsidP="002645B9">
            <w:pPr>
              <w:pStyle w:val="a"/>
              <w:tabs>
                <w:tab w:val="clear" w:pos="1080"/>
                <w:tab w:val="left" w:pos="252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0D4935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จำนวนเงินขั้นต่ำที่ต้องจ่ายในอนาคตทั้งสิ้น      </w:t>
            </w:r>
            <w:r w:rsidRPr="000D4935">
              <w:rPr>
                <w:rFonts w:ascii="Angsana New" w:hAnsi="Angsana New" w:cs="Angsana New"/>
                <w:b/>
                <w:bCs/>
                <w:i/>
                <w:iCs/>
                <w:cs/>
              </w:rPr>
              <w:tab/>
            </w:r>
            <w:r w:rsidRPr="000D4935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ภายใต้</w:t>
            </w:r>
            <w:r w:rsidRPr="000D4935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สัญญาเช่าดำเนินงานที่</w:t>
            </w:r>
            <w:r w:rsidRPr="000D4935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บอก</w:t>
            </w:r>
            <w:r w:rsidRPr="000D4935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เลิกไม่ได้</w:t>
            </w:r>
          </w:p>
        </w:tc>
        <w:tc>
          <w:tcPr>
            <w:tcW w:w="591" w:type="pct"/>
          </w:tcPr>
          <w:p w14:paraId="70C0E923" w14:textId="77777777" w:rsidR="002645B9" w:rsidRPr="000D4935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33BCE1AC" w14:textId="77777777" w:rsidR="002645B9" w:rsidRPr="000D4935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702A43FF" w14:textId="77777777" w:rsidR="002645B9" w:rsidRPr="000D4935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207F768A" w14:textId="77777777" w:rsidR="002645B9" w:rsidRPr="000D4935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54F34AFF" w14:textId="77777777" w:rsidR="002645B9" w:rsidRPr="000D4935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149101B0" w14:textId="77777777" w:rsidR="002645B9" w:rsidRPr="000D4935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9FA89BE" w14:textId="77777777" w:rsidR="002645B9" w:rsidRPr="000D4935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0B68DA" w:rsidRPr="000D4935" w14:paraId="4C378B09" w14:textId="77777777" w:rsidTr="002F0CFC">
        <w:tc>
          <w:tcPr>
            <w:tcW w:w="2227" w:type="pct"/>
          </w:tcPr>
          <w:p w14:paraId="2A82E125" w14:textId="7C782D91" w:rsidR="000B68DA" w:rsidRPr="000D4935" w:rsidRDefault="000B68DA" w:rsidP="000B68DA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0D4935">
              <w:rPr>
                <w:rFonts w:ascii="Angsana New" w:hAnsi="Angsana New" w:cs="Angsana New"/>
                <w:cs/>
              </w:rPr>
              <w:t>ภายใน</w:t>
            </w:r>
            <w:r w:rsidRPr="000D4935">
              <w:rPr>
                <w:rFonts w:ascii="Angsana New" w:hAnsi="Angsana New" w:cs="Angsana New" w:hint="cs"/>
                <w:cs/>
              </w:rPr>
              <w:t xml:space="preserve"> </w:t>
            </w:r>
            <w:r w:rsidR="001E1B1A" w:rsidRPr="000D4935">
              <w:rPr>
                <w:rFonts w:ascii="Angsana New" w:hAnsi="Angsana New" w:cs="Angsana New"/>
                <w:lang w:val="en-US"/>
              </w:rPr>
              <w:t>1</w:t>
            </w:r>
            <w:r w:rsidRPr="000D4935">
              <w:rPr>
                <w:rFonts w:ascii="Angsana New" w:hAnsi="Angsana New" w:cs="Angsana New"/>
                <w:lang w:val="en-US"/>
              </w:rPr>
              <w:t xml:space="preserve"> </w:t>
            </w:r>
            <w:r w:rsidRPr="000D4935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591" w:type="pct"/>
          </w:tcPr>
          <w:p w14:paraId="7A042234" w14:textId="146EEF7C" w:rsidR="000B68DA" w:rsidRPr="000D4935" w:rsidRDefault="001E1B1A" w:rsidP="000B6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  <w:r w:rsidR="00E5412F"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641</w:t>
            </w:r>
          </w:p>
        </w:tc>
        <w:tc>
          <w:tcPr>
            <w:tcW w:w="146" w:type="pct"/>
          </w:tcPr>
          <w:p w14:paraId="0BA115F6" w14:textId="77777777" w:rsidR="000B68DA" w:rsidRPr="000D4935" w:rsidRDefault="000B68DA" w:rsidP="000B6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3DD43597" w14:textId="142CE9E1" w:rsidR="000B68DA" w:rsidRPr="000D4935" w:rsidRDefault="001E1B1A" w:rsidP="000B6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  <w:r w:rsidR="000B68DA"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007</w:t>
            </w:r>
          </w:p>
        </w:tc>
        <w:tc>
          <w:tcPr>
            <w:tcW w:w="146" w:type="pct"/>
          </w:tcPr>
          <w:p w14:paraId="1118B6AD" w14:textId="77777777" w:rsidR="000B68DA" w:rsidRPr="000D4935" w:rsidRDefault="000B68DA" w:rsidP="000B6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7C24D5FF" w14:textId="7DA4F42A" w:rsidR="000B68DA" w:rsidRPr="000D4935" w:rsidRDefault="001E1B1A" w:rsidP="000B6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  <w:r w:rsidR="00886462"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478</w:t>
            </w:r>
          </w:p>
        </w:tc>
        <w:tc>
          <w:tcPr>
            <w:tcW w:w="146" w:type="pct"/>
          </w:tcPr>
          <w:p w14:paraId="2C329EF5" w14:textId="77777777" w:rsidR="000B68DA" w:rsidRPr="000D4935" w:rsidRDefault="000B68DA" w:rsidP="000B6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D08F8A5" w14:textId="64BE9EA0" w:rsidR="000B68DA" w:rsidRPr="000D4935" w:rsidRDefault="001E1B1A" w:rsidP="000B6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  <w:r w:rsidR="000B68DA"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007</w:t>
            </w:r>
          </w:p>
        </w:tc>
      </w:tr>
      <w:tr w:rsidR="000B68DA" w:rsidRPr="000D4935" w14:paraId="7CAFE993" w14:textId="77777777" w:rsidTr="002F0CFC">
        <w:tc>
          <w:tcPr>
            <w:tcW w:w="2227" w:type="pct"/>
          </w:tcPr>
          <w:p w14:paraId="09DDC1D9" w14:textId="799FD84B" w:rsidR="000B68DA" w:rsidRPr="000D4935" w:rsidRDefault="000B68DA" w:rsidP="000B68DA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0D4935">
              <w:rPr>
                <w:rFonts w:ascii="Angsana New" w:hAnsi="Angsana New" w:cs="Angsana New"/>
                <w:cs/>
              </w:rPr>
              <w:t>หลังจาก</w:t>
            </w:r>
            <w:r w:rsidRPr="000D4935">
              <w:rPr>
                <w:rFonts w:ascii="Angsana New" w:hAnsi="Angsana New" w:cs="Angsana New" w:hint="cs"/>
                <w:cs/>
              </w:rPr>
              <w:t xml:space="preserve"> </w:t>
            </w:r>
            <w:r w:rsidR="001E1B1A" w:rsidRPr="000D4935">
              <w:rPr>
                <w:rFonts w:ascii="Angsana New" w:hAnsi="Angsana New" w:cs="Angsana New"/>
                <w:lang w:val="en-US"/>
              </w:rPr>
              <w:t>1</w:t>
            </w:r>
            <w:r w:rsidRPr="000D4935">
              <w:rPr>
                <w:rFonts w:ascii="Angsana New" w:hAnsi="Angsana New" w:cs="Angsana New"/>
                <w:lang w:val="en-US"/>
              </w:rPr>
              <w:t xml:space="preserve"> </w:t>
            </w:r>
            <w:r w:rsidRPr="000D4935">
              <w:rPr>
                <w:rFonts w:ascii="Angsana New" w:hAnsi="Angsana New" w:cs="Angsana New"/>
                <w:cs/>
              </w:rPr>
              <w:t>ปีแต่ไม่เกิน</w:t>
            </w:r>
            <w:r w:rsidRPr="000D4935">
              <w:rPr>
                <w:rFonts w:ascii="Angsana New" w:hAnsi="Angsana New" w:cs="Angsana New" w:hint="cs"/>
                <w:cs/>
              </w:rPr>
              <w:t xml:space="preserve"> </w:t>
            </w:r>
            <w:r w:rsidR="001E1B1A" w:rsidRPr="000D4935">
              <w:rPr>
                <w:rFonts w:ascii="Angsana New" w:hAnsi="Angsana New" w:cs="Angsana New" w:hint="cs"/>
                <w:lang w:val="en-US"/>
              </w:rPr>
              <w:t>5</w:t>
            </w:r>
            <w:r w:rsidRPr="000D4935">
              <w:rPr>
                <w:rFonts w:ascii="Angsana New" w:hAnsi="Angsana New" w:cs="Angsana New" w:hint="cs"/>
                <w:cs/>
              </w:rPr>
              <w:t xml:space="preserve"> </w:t>
            </w:r>
            <w:r w:rsidRPr="000D4935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591" w:type="pct"/>
          </w:tcPr>
          <w:p w14:paraId="1B6252B0" w14:textId="2A47CFF3" w:rsidR="000B68DA" w:rsidRPr="000D4935" w:rsidRDefault="001E1B1A" w:rsidP="000B6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5412F"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019</w:t>
            </w:r>
          </w:p>
        </w:tc>
        <w:tc>
          <w:tcPr>
            <w:tcW w:w="146" w:type="pct"/>
          </w:tcPr>
          <w:p w14:paraId="260AEDE6" w14:textId="77777777" w:rsidR="000B68DA" w:rsidRPr="000D4935" w:rsidRDefault="000B68DA" w:rsidP="000B6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0C5560BB" w14:textId="48C4F55F" w:rsidR="000B68DA" w:rsidRPr="000D4935" w:rsidRDefault="001E1B1A" w:rsidP="000B6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  <w:r w:rsidR="000B68DA"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862</w:t>
            </w:r>
          </w:p>
        </w:tc>
        <w:tc>
          <w:tcPr>
            <w:tcW w:w="146" w:type="pct"/>
          </w:tcPr>
          <w:p w14:paraId="426CA70C" w14:textId="77777777" w:rsidR="000B68DA" w:rsidRPr="000D4935" w:rsidRDefault="000B68DA" w:rsidP="000B6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5D514B47" w14:textId="7007B0D0" w:rsidR="000B68DA" w:rsidRPr="000D4935" w:rsidRDefault="001E1B1A" w:rsidP="000B6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073205"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019</w:t>
            </w:r>
          </w:p>
        </w:tc>
        <w:tc>
          <w:tcPr>
            <w:tcW w:w="146" w:type="pct"/>
          </w:tcPr>
          <w:p w14:paraId="12C1CD6B" w14:textId="77777777" w:rsidR="000B68DA" w:rsidRPr="000D4935" w:rsidRDefault="000B68DA" w:rsidP="000B6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FF2478E" w14:textId="4E47DA0D" w:rsidR="000B68DA" w:rsidRPr="000D4935" w:rsidRDefault="001E1B1A" w:rsidP="000B6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  <w:r w:rsidR="000B68DA"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862</w:t>
            </w:r>
          </w:p>
        </w:tc>
      </w:tr>
      <w:tr w:rsidR="000B68DA" w:rsidRPr="000D4935" w14:paraId="713423D5" w14:textId="77777777" w:rsidTr="002F0CFC">
        <w:tc>
          <w:tcPr>
            <w:tcW w:w="2227" w:type="pct"/>
          </w:tcPr>
          <w:p w14:paraId="03A0A830" w14:textId="77777777" w:rsidR="000B68DA" w:rsidRPr="000D4935" w:rsidRDefault="000B68DA" w:rsidP="000B68DA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lang w:val="en-US"/>
              </w:rPr>
            </w:pPr>
            <w:r w:rsidRPr="000D4935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560EF9C" w14:textId="06806786" w:rsidR="000B68DA" w:rsidRPr="000D4935" w:rsidRDefault="00ED25B7" w:rsidP="000B6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1E1B1A" w:rsidRPr="000D493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E5412F" w:rsidRPr="000D49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 w:cs="Angsana New"/>
                <w:sz w:val="30"/>
                <w:szCs w:val="30"/>
              </w:rPr>
              <w:t>659</w:t>
            </w:r>
          </w:p>
        </w:tc>
        <w:tc>
          <w:tcPr>
            <w:tcW w:w="146" w:type="pct"/>
          </w:tcPr>
          <w:p w14:paraId="32D51A06" w14:textId="77777777" w:rsidR="000B68DA" w:rsidRPr="000D4935" w:rsidRDefault="000B68DA" w:rsidP="000B6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345436AA" w14:textId="7B23C4DC" w:rsidR="000B68DA" w:rsidRPr="000D4935" w:rsidRDefault="001E1B1A" w:rsidP="007B30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3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0B68DA" w:rsidRPr="000D49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 w:cs="Angsana New"/>
                <w:sz w:val="30"/>
                <w:szCs w:val="30"/>
              </w:rPr>
              <w:t>869</w:t>
            </w:r>
          </w:p>
        </w:tc>
        <w:tc>
          <w:tcPr>
            <w:tcW w:w="146" w:type="pct"/>
          </w:tcPr>
          <w:p w14:paraId="1DC1F379" w14:textId="77777777" w:rsidR="000B68DA" w:rsidRPr="000D4935" w:rsidRDefault="000B68DA" w:rsidP="000B6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34A62906" w14:textId="5FBD7F61" w:rsidR="000B68DA" w:rsidRPr="000D4935" w:rsidRDefault="00ED25B7" w:rsidP="000B6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="001E1B1A" w:rsidRPr="000D493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073205" w:rsidRPr="000D49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 w:cs="Angsana New"/>
                <w:sz w:val="30"/>
                <w:szCs w:val="30"/>
              </w:rPr>
              <w:t>497</w:t>
            </w:r>
          </w:p>
        </w:tc>
        <w:tc>
          <w:tcPr>
            <w:tcW w:w="146" w:type="pct"/>
          </w:tcPr>
          <w:p w14:paraId="65808A44" w14:textId="77777777" w:rsidR="000B68DA" w:rsidRPr="000D4935" w:rsidRDefault="000B68DA" w:rsidP="000B6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0F4550A9" w14:textId="21D34890" w:rsidR="000B68DA" w:rsidRPr="000D4935" w:rsidRDefault="001E1B1A" w:rsidP="007B30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0B68DA" w:rsidRPr="000D49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 w:cs="Angsana New"/>
                <w:sz w:val="30"/>
                <w:szCs w:val="30"/>
              </w:rPr>
              <w:t>869</w:t>
            </w:r>
          </w:p>
        </w:tc>
      </w:tr>
      <w:tr w:rsidR="000B68DA" w:rsidRPr="000D4935" w14:paraId="2DA482E3" w14:textId="77777777" w:rsidTr="002F0CFC">
        <w:tc>
          <w:tcPr>
            <w:tcW w:w="2227" w:type="pct"/>
          </w:tcPr>
          <w:p w14:paraId="784F844F" w14:textId="31C84687" w:rsidR="000B68DA" w:rsidRPr="000D4935" w:rsidRDefault="000B68DA" w:rsidP="000B68DA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91" w:type="pct"/>
          </w:tcPr>
          <w:p w14:paraId="1D93B420" w14:textId="77777777" w:rsidR="000B68DA" w:rsidRPr="000D4935" w:rsidRDefault="000B68DA" w:rsidP="000B6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4671F8FB" w14:textId="77777777" w:rsidR="000B68DA" w:rsidRPr="000D4935" w:rsidRDefault="000B68DA" w:rsidP="000B6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2" w:type="pct"/>
          </w:tcPr>
          <w:p w14:paraId="1D69885B" w14:textId="77777777" w:rsidR="000B68DA" w:rsidRPr="000D4935" w:rsidRDefault="000B68DA" w:rsidP="000B6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74A0D65C" w14:textId="77777777" w:rsidR="000B68DA" w:rsidRPr="000D4935" w:rsidRDefault="000B68DA" w:rsidP="000B6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2" w:type="pct"/>
          </w:tcPr>
          <w:p w14:paraId="594C7651" w14:textId="77777777" w:rsidR="000B68DA" w:rsidRPr="000D4935" w:rsidRDefault="000B68DA" w:rsidP="000B6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6563D4AB" w14:textId="77777777" w:rsidR="000B68DA" w:rsidRPr="000D4935" w:rsidRDefault="000B68DA" w:rsidP="000B6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0" w:type="pct"/>
          </w:tcPr>
          <w:p w14:paraId="41E29CC1" w14:textId="77777777" w:rsidR="000B68DA" w:rsidRPr="000D4935" w:rsidRDefault="000B68DA" w:rsidP="000B6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B68DA" w:rsidRPr="000D4935" w14:paraId="7D8683D4" w14:textId="77777777" w:rsidTr="002F0CFC">
        <w:trPr>
          <w:trHeight w:val="197"/>
        </w:trPr>
        <w:tc>
          <w:tcPr>
            <w:tcW w:w="2227" w:type="pct"/>
          </w:tcPr>
          <w:p w14:paraId="1B3E1216" w14:textId="1B0FE33B" w:rsidR="000B68DA" w:rsidRPr="000D4935" w:rsidRDefault="00F730CB" w:rsidP="000B68DA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0D4935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ภาระผูกพัน</w:t>
            </w:r>
            <w:r w:rsidR="004A3407" w:rsidRPr="000D4935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ราย</w:t>
            </w:r>
            <w:r w:rsidRPr="000D4935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จ่ายฝ่ายทุน</w:t>
            </w:r>
          </w:p>
        </w:tc>
        <w:tc>
          <w:tcPr>
            <w:tcW w:w="591" w:type="pct"/>
          </w:tcPr>
          <w:p w14:paraId="3748A4BE" w14:textId="36BCEB5B" w:rsidR="000B68DA" w:rsidRPr="000D4935" w:rsidRDefault="000B68DA" w:rsidP="000B6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8E4E330" w14:textId="77777777" w:rsidR="000B68DA" w:rsidRPr="000D4935" w:rsidRDefault="000B68DA" w:rsidP="000B6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FECA44A" w14:textId="5428A7DF" w:rsidR="000B68DA" w:rsidRPr="000D4935" w:rsidRDefault="000B68DA" w:rsidP="007B30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7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467B4D4" w14:textId="77777777" w:rsidR="000B68DA" w:rsidRPr="000D4935" w:rsidRDefault="000B68DA" w:rsidP="00ED25B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990EBEE" w14:textId="10883367" w:rsidR="000B68DA" w:rsidRPr="000D4935" w:rsidRDefault="000B68DA" w:rsidP="00ED25B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7B7C4CF" w14:textId="77777777" w:rsidR="000B68DA" w:rsidRPr="000D4935" w:rsidRDefault="000B68DA" w:rsidP="000B6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0005E749" w14:textId="427B5567" w:rsidR="000B68DA" w:rsidRPr="000D4935" w:rsidRDefault="000B68DA" w:rsidP="000B6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730CB" w:rsidRPr="000D4935" w14:paraId="68548320" w14:textId="77777777" w:rsidTr="002F0CFC">
        <w:tc>
          <w:tcPr>
            <w:tcW w:w="2227" w:type="pct"/>
          </w:tcPr>
          <w:p w14:paraId="2C7C5195" w14:textId="557168AC" w:rsidR="00F730CB" w:rsidRPr="000D4935" w:rsidRDefault="00F730CB" w:rsidP="00F730CB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D4935">
              <w:rPr>
                <w:rFonts w:ascii="Angsana New" w:hAnsi="Angsana New" w:cs="Angsana New" w:hint="cs"/>
                <w:cs/>
                <w:lang w:val="en-US"/>
              </w:rPr>
              <w:t>ภาระผูกพันตามสัญญาซื้อเครื่องจักร</w:t>
            </w:r>
          </w:p>
        </w:tc>
        <w:tc>
          <w:tcPr>
            <w:tcW w:w="591" w:type="pct"/>
          </w:tcPr>
          <w:p w14:paraId="3852823E" w14:textId="007CDB66" w:rsidR="00F730CB" w:rsidRPr="000D4935" w:rsidRDefault="001E1B1A" w:rsidP="00F730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321</w:t>
            </w:r>
          </w:p>
        </w:tc>
        <w:tc>
          <w:tcPr>
            <w:tcW w:w="146" w:type="pct"/>
          </w:tcPr>
          <w:p w14:paraId="505B5871" w14:textId="77777777" w:rsidR="00F730CB" w:rsidRPr="000D4935" w:rsidRDefault="00F730CB" w:rsidP="00F730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2" w:type="pct"/>
          </w:tcPr>
          <w:p w14:paraId="5B5CD1AC" w14:textId="432F1FD6" w:rsidR="00F730CB" w:rsidRPr="000D4935" w:rsidRDefault="001E1B1A" w:rsidP="00F730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74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</w:t>
            </w:r>
            <w:r w:rsidR="00F730CB"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950</w:t>
            </w:r>
          </w:p>
        </w:tc>
        <w:tc>
          <w:tcPr>
            <w:tcW w:w="146" w:type="pct"/>
          </w:tcPr>
          <w:p w14:paraId="12E49F89" w14:textId="77777777" w:rsidR="00F730CB" w:rsidRPr="000D4935" w:rsidRDefault="00F730CB" w:rsidP="00F730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2" w:type="pct"/>
          </w:tcPr>
          <w:p w14:paraId="67C8FB65" w14:textId="0E6EECDA" w:rsidR="00F730CB" w:rsidRPr="000D4935" w:rsidRDefault="00F730CB" w:rsidP="00101E9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-</w:t>
            </w:r>
          </w:p>
        </w:tc>
        <w:tc>
          <w:tcPr>
            <w:tcW w:w="146" w:type="pct"/>
          </w:tcPr>
          <w:p w14:paraId="24614D7A" w14:textId="77777777" w:rsidR="00F730CB" w:rsidRPr="000D4935" w:rsidRDefault="00F730CB" w:rsidP="00F730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30" w:type="pct"/>
          </w:tcPr>
          <w:p w14:paraId="43E5F77E" w14:textId="42F5B2E8" w:rsidR="00F730CB" w:rsidRPr="000D4935" w:rsidRDefault="001E1B1A" w:rsidP="00F730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</w:t>
            </w:r>
            <w:r w:rsidR="00F730CB"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076</w:t>
            </w:r>
          </w:p>
        </w:tc>
      </w:tr>
      <w:tr w:rsidR="00F730CB" w:rsidRPr="000D4935" w14:paraId="30F741F0" w14:textId="77777777" w:rsidTr="00E52BE2">
        <w:tc>
          <w:tcPr>
            <w:tcW w:w="2227" w:type="pct"/>
          </w:tcPr>
          <w:p w14:paraId="0D37411D" w14:textId="77777777" w:rsidR="00F730CB" w:rsidRPr="000D4935" w:rsidRDefault="00F730CB" w:rsidP="00F730CB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  <w:lang w:val="en-US"/>
              </w:rPr>
            </w:pPr>
            <w:r w:rsidRPr="000D4935">
              <w:rPr>
                <w:rFonts w:ascii="Angsana New" w:hAnsi="Angsana New" w:cs="Angsana New" w:hint="cs"/>
                <w:cs/>
              </w:rPr>
              <w:t>ภา</w:t>
            </w:r>
            <w:r w:rsidRPr="000D4935">
              <w:rPr>
                <w:rFonts w:ascii="Angsana New" w:hAnsi="Angsana New" w:cs="Angsana New" w:hint="cs"/>
                <w:cs/>
                <w:lang w:val="en-US"/>
              </w:rPr>
              <w:t>ระผูกพันตามสัญญาส่วนปรับปรุงที่ดิน</w:t>
            </w:r>
          </w:p>
        </w:tc>
        <w:tc>
          <w:tcPr>
            <w:tcW w:w="591" w:type="pct"/>
          </w:tcPr>
          <w:p w14:paraId="1BC9AAE3" w14:textId="5041B4A9" w:rsidR="00F730CB" w:rsidRPr="000D4935" w:rsidRDefault="001E1B1A" w:rsidP="00F730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690</w:t>
            </w:r>
          </w:p>
        </w:tc>
        <w:tc>
          <w:tcPr>
            <w:tcW w:w="146" w:type="pct"/>
          </w:tcPr>
          <w:p w14:paraId="22AD8688" w14:textId="77777777" w:rsidR="00F730CB" w:rsidRPr="000D4935" w:rsidRDefault="00F730CB" w:rsidP="00F730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760ECE7E" w14:textId="626EB721" w:rsidR="00F730CB" w:rsidRPr="000D4935" w:rsidRDefault="001E1B1A" w:rsidP="00F730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74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  <w:r w:rsidR="00F730CB"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977</w:t>
            </w:r>
          </w:p>
        </w:tc>
        <w:tc>
          <w:tcPr>
            <w:tcW w:w="146" w:type="pct"/>
          </w:tcPr>
          <w:p w14:paraId="3114B5BB" w14:textId="77777777" w:rsidR="00F730CB" w:rsidRPr="000D4935" w:rsidRDefault="00F730CB" w:rsidP="00F730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028C8773" w14:textId="74503A23" w:rsidR="00F730CB" w:rsidRPr="000D4935" w:rsidRDefault="001E1B1A" w:rsidP="00F730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690</w:t>
            </w:r>
          </w:p>
        </w:tc>
        <w:tc>
          <w:tcPr>
            <w:tcW w:w="146" w:type="pct"/>
          </w:tcPr>
          <w:p w14:paraId="64350950" w14:textId="77777777" w:rsidR="00F730CB" w:rsidRPr="000D4935" w:rsidRDefault="00F730CB" w:rsidP="00F730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1B3274B" w14:textId="72103919" w:rsidR="00F730CB" w:rsidRPr="000D4935" w:rsidRDefault="001E1B1A" w:rsidP="00F730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  <w:r w:rsidR="00F730CB"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977</w:t>
            </w:r>
          </w:p>
        </w:tc>
      </w:tr>
      <w:tr w:rsidR="00F730CB" w:rsidRPr="000D4935" w14:paraId="4255A6A1" w14:textId="77777777" w:rsidTr="00E52BE2">
        <w:trPr>
          <w:trHeight w:val="245"/>
        </w:trPr>
        <w:tc>
          <w:tcPr>
            <w:tcW w:w="2227" w:type="pct"/>
          </w:tcPr>
          <w:p w14:paraId="6FB9E368" w14:textId="77777777" w:rsidR="00F730CB" w:rsidRPr="000D4935" w:rsidRDefault="00F730CB" w:rsidP="00F730CB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D4935">
              <w:rPr>
                <w:rFonts w:ascii="Angsana New" w:hAnsi="Angsana New" w:cs="Angsana New" w:hint="cs"/>
                <w:cs/>
              </w:rPr>
              <w:t>ภาระผูกพันตามสัญญาต่อเติมอาคาร</w:t>
            </w:r>
          </w:p>
        </w:tc>
        <w:tc>
          <w:tcPr>
            <w:tcW w:w="591" w:type="pct"/>
          </w:tcPr>
          <w:p w14:paraId="4955FF32" w14:textId="52BEBAB5" w:rsidR="00F730CB" w:rsidRPr="000D4935" w:rsidRDefault="001E1B1A" w:rsidP="00F730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  <w:r w:rsidR="00F730CB"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155</w:t>
            </w:r>
          </w:p>
        </w:tc>
        <w:tc>
          <w:tcPr>
            <w:tcW w:w="146" w:type="pct"/>
          </w:tcPr>
          <w:p w14:paraId="032C0918" w14:textId="77777777" w:rsidR="00F730CB" w:rsidRPr="000D4935" w:rsidRDefault="00F730CB" w:rsidP="00F730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4B658EB9" w14:textId="5C6EB2E3" w:rsidR="00F730CB" w:rsidRPr="000D4935" w:rsidRDefault="001E1B1A" w:rsidP="00F730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  <w:r w:rsidR="00F730CB"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324</w:t>
            </w:r>
          </w:p>
        </w:tc>
        <w:tc>
          <w:tcPr>
            <w:tcW w:w="146" w:type="pct"/>
          </w:tcPr>
          <w:p w14:paraId="1221211C" w14:textId="77777777" w:rsidR="00F730CB" w:rsidRPr="000D4935" w:rsidRDefault="00F730CB" w:rsidP="00F730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82" w:type="pct"/>
          </w:tcPr>
          <w:p w14:paraId="1BFFE7BF" w14:textId="7691224A" w:rsidR="00F730CB" w:rsidRPr="000D4935" w:rsidRDefault="00F730CB" w:rsidP="00F730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1E1B1A"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155</w:t>
            </w:r>
          </w:p>
        </w:tc>
        <w:tc>
          <w:tcPr>
            <w:tcW w:w="146" w:type="pct"/>
          </w:tcPr>
          <w:p w14:paraId="436A432F" w14:textId="77777777" w:rsidR="00F730CB" w:rsidRPr="000D4935" w:rsidRDefault="00F730CB" w:rsidP="00F730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EA02FC6" w14:textId="54DCB8C1" w:rsidR="00F730CB" w:rsidRPr="000D4935" w:rsidRDefault="001E1B1A" w:rsidP="00F730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  <w:r w:rsidR="00F730CB"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324</w:t>
            </w:r>
          </w:p>
        </w:tc>
      </w:tr>
      <w:tr w:rsidR="00A53485" w:rsidRPr="000D4935" w14:paraId="0EECC302" w14:textId="77777777" w:rsidTr="00E52BE2">
        <w:trPr>
          <w:trHeight w:val="245"/>
        </w:trPr>
        <w:tc>
          <w:tcPr>
            <w:tcW w:w="2227" w:type="pct"/>
          </w:tcPr>
          <w:p w14:paraId="6336F2F8" w14:textId="55E0A9A1" w:rsidR="00A53485" w:rsidRPr="000D4935" w:rsidRDefault="00A53485" w:rsidP="00F730CB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ภาระผูกพัน</w:t>
            </w:r>
            <w:r w:rsidR="0007251D">
              <w:rPr>
                <w:rFonts w:ascii="Angsana New" w:hAnsi="Angsana New" w:cs="Angsana New" w:hint="cs"/>
                <w:cs/>
              </w:rPr>
              <w:t>ตามสัญญาติดตั้งระบบภายในอาคาร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4E14089B" w14:textId="115244D3" w:rsidR="00A53485" w:rsidRPr="000D4935" w:rsidRDefault="005E1BF1" w:rsidP="00F730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3,635</w:t>
            </w:r>
          </w:p>
        </w:tc>
        <w:tc>
          <w:tcPr>
            <w:tcW w:w="146" w:type="pct"/>
          </w:tcPr>
          <w:p w14:paraId="719B0D74" w14:textId="77777777" w:rsidR="00A53485" w:rsidRPr="000D4935" w:rsidRDefault="00A53485" w:rsidP="00F730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6460119A" w14:textId="6B078CAD" w:rsidR="00A53485" w:rsidRPr="000D4935" w:rsidRDefault="0007251D" w:rsidP="0007251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4902187" w14:textId="77777777" w:rsidR="00A53485" w:rsidRPr="000D4935" w:rsidRDefault="00A53485" w:rsidP="00F730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863170E" w14:textId="0EBE8E7B" w:rsidR="00A53485" w:rsidRPr="000D4935" w:rsidRDefault="005E1BF1" w:rsidP="00F730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3,635</w:t>
            </w:r>
          </w:p>
        </w:tc>
        <w:tc>
          <w:tcPr>
            <w:tcW w:w="146" w:type="pct"/>
          </w:tcPr>
          <w:p w14:paraId="4C7833D9" w14:textId="77777777" w:rsidR="00A53485" w:rsidRPr="000D4935" w:rsidRDefault="00A53485" w:rsidP="00F730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3A69FBC7" w14:textId="1BACC6E1" w:rsidR="00A53485" w:rsidRPr="000D4935" w:rsidRDefault="0007251D" w:rsidP="0007251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00492C" w:rsidRPr="000D4935" w14:paraId="4D19344B" w14:textId="77777777" w:rsidTr="00952E07">
        <w:trPr>
          <w:trHeight w:val="245"/>
        </w:trPr>
        <w:tc>
          <w:tcPr>
            <w:tcW w:w="2227" w:type="pct"/>
          </w:tcPr>
          <w:p w14:paraId="62ED243A" w14:textId="69101F91" w:rsidR="0000492C" w:rsidRPr="000D4935" w:rsidRDefault="0000492C" w:rsidP="0000492C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0D4935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E93B0AB" w14:textId="4A5E7614" w:rsidR="0000492C" w:rsidRPr="000D4935" w:rsidRDefault="00A15575" w:rsidP="000049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12,801</w:t>
            </w:r>
          </w:p>
        </w:tc>
        <w:tc>
          <w:tcPr>
            <w:tcW w:w="146" w:type="pct"/>
          </w:tcPr>
          <w:p w14:paraId="42ED63AB" w14:textId="77777777" w:rsidR="0000492C" w:rsidRPr="000D4935" w:rsidRDefault="0000492C" w:rsidP="000049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8155EE7" w14:textId="5485F7A2" w:rsidR="0000492C" w:rsidRPr="000D4935" w:rsidRDefault="001E1B1A" w:rsidP="000049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sz w:val="30"/>
                <w:szCs w:val="30"/>
              </w:rPr>
              <w:t>65</w:t>
            </w:r>
            <w:r w:rsidR="00952E07" w:rsidRPr="000D49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 w:cs="Angsana New"/>
                <w:sz w:val="30"/>
                <w:szCs w:val="30"/>
              </w:rPr>
              <w:t>251</w:t>
            </w:r>
          </w:p>
        </w:tc>
        <w:tc>
          <w:tcPr>
            <w:tcW w:w="146" w:type="pct"/>
          </w:tcPr>
          <w:p w14:paraId="56E69E35" w14:textId="77777777" w:rsidR="0000492C" w:rsidRPr="000D4935" w:rsidRDefault="0000492C" w:rsidP="000049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8502C5F" w14:textId="60FCB143" w:rsidR="0000492C" w:rsidRPr="000D4935" w:rsidRDefault="00A15575" w:rsidP="000049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12,480</w:t>
            </w:r>
          </w:p>
        </w:tc>
        <w:tc>
          <w:tcPr>
            <w:tcW w:w="146" w:type="pct"/>
          </w:tcPr>
          <w:p w14:paraId="66C31F89" w14:textId="77777777" w:rsidR="0000492C" w:rsidRPr="000D4935" w:rsidRDefault="0000492C" w:rsidP="000049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669DC19B" w14:textId="161C4485" w:rsidR="0000492C" w:rsidRPr="000D4935" w:rsidRDefault="001E1B1A" w:rsidP="000049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  <w:r w:rsidRPr="000D4935">
              <w:rPr>
                <w:rFonts w:ascii="Angsana New" w:hAnsi="Angsana New" w:cs="Angsana New"/>
                <w:sz w:val="30"/>
                <w:szCs w:val="30"/>
              </w:rPr>
              <w:t>64</w:t>
            </w:r>
            <w:r w:rsidR="00952E07" w:rsidRPr="000D49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4935">
              <w:rPr>
                <w:rFonts w:ascii="Angsana New" w:hAnsi="Angsana New" w:cs="Angsana New"/>
                <w:sz w:val="30"/>
                <w:szCs w:val="30"/>
              </w:rPr>
              <w:t>377</w:t>
            </w:r>
          </w:p>
        </w:tc>
      </w:tr>
      <w:tr w:rsidR="0000492C" w:rsidRPr="000D4935" w14:paraId="6DD06B00" w14:textId="77777777" w:rsidTr="00952E07">
        <w:trPr>
          <w:trHeight w:val="245"/>
        </w:trPr>
        <w:tc>
          <w:tcPr>
            <w:tcW w:w="2227" w:type="pct"/>
          </w:tcPr>
          <w:p w14:paraId="4BD2CC08" w14:textId="77777777" w:rsidR="0000492C" w:rsidRPr="000D4935" w:rsidRDefault="0000492C" w:rsidP="0000492C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70EA3960" w14:textId="77777777" w:rsidR="0000492C" w:rsidRPr="000D4935" w:rsidRDefault="0000492C" w:rsidP="000049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64A81C59" w14:textId="77777777" w:rsidR="0000492C" w:rsidRPr="000D4935" w:rsidRDefault="0000492C" w:rsidP="000049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20546191" w14:textId="77777777" w:rsidR="0000492C" w:rsidRPr="000D4935" w:rsidRDefault="0000492C" w:rsidP="000049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602FCC58" w14:textId="77777777" w:rsidR="0000492C" w:rsidRPr="000D4935" w:rsidRDefault="0000492C" w:rsidP="000049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24BF2F8D" w14:textId="77777777" w:rsidR="0000492C" w:rsidRPr="000D4935" w:rsidRDefault="0000492C" w:rsidP="000049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558FF70F" w14:textId="77777777" w:rsidR="0000492C" w:rsidRPr="000D4935" w:rsidRDefault="0000492C" w:rsidP="000049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</w:tcPr>
          <w:p w14:paraId="0F05D531" w14:textId="77777777" w:rsidR="0000492C" w:rsidRPr="000D4935" w:rsidRDefault="0000492C" w:rsidP="000049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00492C" w:rsidRPr="000D4935" w14:paraId="49227968" w14:textId="77777777" w:rsidTr="002F0CFC">
        <w:trPr>
          <w:trHeight w:val="245"/>
        </w:trPr>
        <w:tc>
          <w:tcPr>
            <w:tcW w:w="2227" w:type="pct"/>
          </w:tcPr>
          <w:p w14:paraId="6AE65750" w14:textId="33CEF7E1" w:rsidR="0000492C" w:rsidRPr="000D4935" w:rsidRDefault="0000492C" w:rsidP="0000492C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D4935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ภาระผูกพันอื่นๆ</w:t>
            </w:r>
          </w:p>
        </w:tc>
        <w:tc>
          <w:tcPr>
            <w:tcW w:w="591" w:type="pct"/>
          </w:tcPr>
          <w:p w14:paraId="21B07653" w14:textId="77777777" w:rsidR="0000492C" w:rsidRPr="000D4935" w:rsidRDefault="0000492C" w:rsidP="000049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" w:type="pct"/>
          </w:tcPr>
          <w:p w14:paraId="09B8151D" w14:textId="77777777" w:rsidR="0000492C" w:rsidRPr="000D4935" w:rsidRDefault="0000492C" w:rsidP="000049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2" w:type="pct"/>
          </w:tcPr>
          <w:p w14:paraId="760EAD88" w14:textId="77777777" w:rsidR="0000492C" w:rsidRPr="000D4935" w:rsidRDefault="0000492C" w:rsidP="000049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" w:type="pct"/>
          </w:tcPr>
          <w:p w14:paraId="2C243CDC" w14:textId="77777777" w:rsidR="0000492C" w:rsidRPr="000D4935" w:rsidRDefault="0000492C" w:rsidP="000049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2" w:type="pct"/>
          </w:tcPr>
          <w:p w14:paraId="053F808B" w14:textId="77777777" w:rsidR="0000492C" w:rsidRPr="000D4935" w:rsidRDefault="0000492C" w:rsidP="000049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" w:type="pct"/>
          </w:tcPr>
          <w:p w14:paraId="703305F2" w14:textId="77777777" w:rsidR="0000492C" w:rsidRPr="000D4935" w:rsidRDefault="0000492C" w:rsidP="000049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30" w:type="pct"/>
          </w:tcPr>
          <w:p w14:paraId="7078109E" w14:textId="77777777" w:rsidR="0000492C" w:rsidRPr="000D4935" w:rsidRDefault="0000492C" w:rsidP="000049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</w:tr>
      <w:tr w:rsidR="0000492C" w:rsidRPr="000D4935" w14:paraId="6C494577" w14:textId="77777777" w:rsidTr="002F0CFC">
        <w:trPr>
          <w:trHeight w:val="245"/>
        </w:trPr>
        <w:tc>
          <w:tcPr>
            <w:tcW w:w="2227" w:type="pct"/>
          </w:tcPr>
          <w:p w14:paraId="35020E90" w14:textId="5364407D" w:rsidR="0000492C" w:rsidRPr="000D4935" w:rsidRDefault="0000492C" w:rsidP="0000492C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0D4935">
              <w:rPr>
                <w:rFonts w:ascii="Angsana New" w:hAnsi="Angsana New" w:cs="Angsana New" w:hint="cs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591" w:type="pct"/>
          </w:tcPr>
          <w:p w14:paraId="2AF567E8" w14:textId="480AD5D9" w:rsidR="0000492C" w:rsidRPr="000D4935" w:rsidRDefault="0000492C" w:rsidP="00101E9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line="240" w:lineRule="auto"/>
              <w:ind w:left="-130" w:right="-108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39FEE99" w14:textId="77777777" w:rsidR="0000492C" w:rsidRPr="000D4935" w:rsidRDefault="0000492C" w:rsidP="000049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2" w:type="pct"/>
          </w:tcPr>
          <w:p w14:paraId="499129B7" w14:textId="612745F2" w:rsidR="0000492C" w:rsidRPr="000D4935" w:rsidRDefault="0000492C" w:rsidP="000049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</w:t>
            </w:r>
            <w:r w:rsidR="001E1B1A"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="001E1B1A"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155</w:t>
            </w:r>
          </w:p>
        </w:tc>
        <w:tc>
          <w:tcPr>
            <w:tcW w:w="146" w:type="pct"/>
          </w:tcPr>
          <w:p w14:paraId="60FA2BEB" w14:textId="77777777" w:rsidR="0000492C" w:rsidRPr="000D4935" w:rsidRDefault="0000492C" w:rsidP="000049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2" w:type="pct"/>
          </w:tcPr>
          <w:p w14:paraId="7873B96C" w14:textId="32B98B40" w:rsidR="0000492C" w:rsidRPr="000D4935" w:rsidRDefault="0000492C" w:rsidP="00101E9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30" w:right="-108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A9D6963" w14:textId="77777777" w:rsidR="0000492C" w:rsidRPr="000D4935" w:rsidRDefault="0000492C" w:rsidP="000049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30" w:type="pct"/>
          </w:tcPr>
          <w:p w14:paraId="53E0A5E6" w14:textId="08D5DF9D" w:rsidR="0000492C" w:rsidRPr="000D4935" w:rsidRDefault="001E1B1A" w:rsidP="000049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  <w:r w:rsidR="0000492C"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0D49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155</w:t>
            </w:r>
          </w:p>
        </w:tc>
      </w:tr>
      <w:tr w:rsidR="004E481F" w:rsidRPr="000D4935" w14:paraId="0DE27500" w14:textId="77777777" w:rsidTr="004E481F">
        <w:trPr>
          <w:trHeight w:val="479"/>
        </w:trPr>
        <w:tc>
          <w:tcPr>
            <w:tcW w:w="2227" w:type="pct"/>
          </w:tcPr>
          <w:p w14:paraId="3537EE2E" w14:textId="77777777" w:rsidR="004E481F" w:rsidRPr="000D4935" w:rsidRDefault="004E481F" w:rsidP="0000492C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1" w:type="pct"/>
          </w:tcPr>
          <w:p w14:paraId="3DB92005" w14:textId="77777777" w:rsidR="004E481F" w:rsidRPr="000D4935" w:rsidRDefault="004E481F" w:rsidP="000049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130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020E3A55" w14:textId="77777777" w:rsidR="004E481F" w:rsidRPr="000D4935" w:rsidRDefault="004E481F" w:rsidP="000049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76E09289" w14:textId="77777777" w:rsidR="004E481F" w:rsidRPr="000D4935" w:rsidRDefault="004E481F" w:rsidP="000049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206292CD" w14:textId="77777777" w:rsidR="004E481F" w:rsidRPr="000D4935" w:rsidRDefault="004E481F" w:rsidP="000049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582" w:type="pct"/>
          </w:tcPr>
          <w:p w14:paraId="00A684CA" w14:textId="77777777" w:rsidR="004E481F" w:rsidRPr="000D4935" w:rsidRDefault="004E481F" w:rsidP="000049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30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0F40E359" w14:textId="77777777" w:rsidR="004E481F" w:rsidRPr="000D4935" w:rsidRDefault="004E481F" w:rsidP="000049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475E7605" w14:textId="77777777" w:rsidR="004E481F" w:rsidRPr="000D4935" w:rsidRDefault="004E481F" w:rsidP="000049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</w:tbl>
    <w:p w14:paraId="6BFF1E34" w14:textId="77777777" w:rsidR="009770F0" w:rsidRDefault="009770F0" w:rsidP="009770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/>
        <w:rPr>
          <w:rFonts w:ascii="Angsana New" w:hAnsi="Angsana New"/>
          <w:b/>
          <w:bCs/>
          <w:sz w:val="30"/>
          <w:szCs w:val="30"/>
        </w:rPr>
      </w:pPr>
    </w:p>
    <w:p w14:paraId="7173A35C" w14:textId="348BA329" w:rsidR="00616C3A" w:rsidRPr="004E481F" w:rsidRDefault="00616C3A" w:rsidP="004E481F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70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90" w:hanging="90"/>
        <w:rPr>
          <w:rFonts w:ascii="Angsana New" w:hAnsi="Angsana New"/>
          <w:b/>
          <w:bCs/>
          <w:sz w:val="30"/>
          <w:szCs w:val="30"/>
        </w:rPr>
      </w:pPr>
      <w:r w:rsidRPr="004E481F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7C4EF71B" w14:textId="77777777" w:rsidR="00616C3A" w:rsidRPr="004E481F" w:rsidRDefault="00616C3A" w:rsidP="00616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C6ABC38" w14:textId="3CF5DA05" w:rsidR="00616C3A" w:rsidRPr="004E481F" w:rsidRDefault="00616C3A" w:rsidP="00616C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E481F">
        <w:rPr>
          <w:rFonts w:ascii="Angsana New" w:hAnsi="Angsana New"/>
          <w:sz w:val="30"/>
          <w:szCs w:val="30"/>
          <w:cs/>
        </w:rPr>
        <w:t>ในเดือน</w:t>
      </w:r>
      <w:r w:rsidR="00DC6DB8">
        <w:rPr>
          <w:rFonts w:ascii="Angsana New" w:hAnsi="Angsana New" w:hint="cs"/>
          <w:sz w:val="30"/>
          <w:szCs w:val="30"/>
          <w:cs/>
        </w:rPr>
        <w:t>กุมภาพันธ์</w:t>
      </w:r>
      <w:r w:rsidRPr="004E481F">
        <w:rPr>
          <w:rFonts w:ascii="Angsana New" w:hAnsi="Angsana New" w:hint="cs"/>
          <w:sz w:val="30"/>
          <w:szCs w:val="30"/>
          <w:cs/>
        </w:rPr>
        <w:t xml:space="preserve"> </w:t>
      </w:r>
      <w:r w:rsidRPr="004E481F">
        <w:rPr>
          <w:rFonts w:ascii="Angsana New" w:hAnsi="Angsana New"/>
          <w:sz w:val="30"/>
          <w:szCs w:val="30"/>
        </w:rPr>
        <w:t>256</w:t>
      </w:r>
      <w:r w:rsidR="00833B64">
        <w:rPr>
          <w:rFonts w:ascii="Angsana New" w:hAnsi="Angsana New"/>
          <w:sz w:val="30"/>
          <w:szCs w:val="30"/>
        </w:rPr>
        <w:t>4</w:t>
      </w:r>
      <w:r w:rsidRPr="004E481F">
        <w:rPr>
          <w:rFonts w:ascii="Angsana New" w:hAnsi="Angsana New"/>
          <w:sz w:val="30"/>
          <w:szCs w:val="30"/>
        </w:rPr>
        <w:t xml:space="preserve"> </w:t>
      </w:r>
      <w:r w:rsidRPr="004E481F">
        <w:rPr>
          <w:rFonts w:ascii="Angsana New" w:hAnsi="Angsana New"/>
          <w:sz w:val="30"/>
          <w:szCs w:val="30"/>
          <w:cs/>
        </w:rPr>
        <w:t xml:space="preserve">บริษัท </w:t>
      </w:r>
      <w:r w:rsidRPr="004E481F">
        <w:rPr>
          <w:rFonts w:asciiTheme="majorBidi" w:hAnsiTheme="majorBidi" w:cstheme="majorBidi"/>
          <w:sz w:val="30"/>
          <w:szCs w:val="30"/>
          <w:cs/>
        </w:rPr>
        <w:t>หาดทิพย์ ฟู้ด แอนด์ เบฟเวอร์เรจ</w:t>
      </w:r>
      <w:r w:rsidRPr="004E481F">
        <w:rPr>
          <w:rFonts w:asciiTheme="majorBidi" w:hAnsiTheme="majorBidi" w:cstheme="majorBidi" w:hint="cs"/>
          <w:sz w:val="30"/>
          <w:szCs w:val="30"/>
          <w:cs/>
        </w:rPr>
        <w:t>เจส</w:t>
      </w:r>
      <w:r w:rsidRPr="004E481F">
        <w:rPr>
          <w:rFonts w:asciiTheme="majorBidi" w:hAnsiTheme="majorBidi" w:cstheme="majorBidi"/>
          <w:sz w:val="30"/>
          <w:szCs w:val="30"/>
          <w:cs/>
        </w:rPr>
        <w:t xml:space="preserve"> จำกัด </w:t>
      </w:r>
      <w:r w:rsidRPr="004E481F">
        <w:rPr>
          <w:rFonts w:ascii="Angsana New" w:hAnsi="Angsana New"/>
          <w:sz w:val="30"/>
          <w:szCs w:val="30"/>
          <w:cs/>
        </w:rPr>
        <w:t xml:space="preserve">ได้ดำเนินการจดทะเบียนเพิ่มทุนกับกระทรวงพาณิชย์จำนวน </w:t>
      </w:r>
      <w:r w:rsidR="001D7ED9">
        <w:rPr>
          <w:rFonts w:ascii="Angsana New" w:hAnsi="Angsana New"/>
          <w:sz w:val="30"/>
          <w:szCs w:val="30"/>
        </w:rPr>
        <w:t>1</w:t>
      </w:r>
      <w:r w:rsidRPr="004E481F">
        <w:rPr>
          <w:rFonts w:ascii="Angsana New" w:hAnsi="Angsana New"/>
          <w:sz w:val="30"/>
          <w:szCs w:val="30"/>
        </w:rPr>
        <w:t xml:space="preserve">0 </w:t>
      </w:r>
      <w:r w:rsidRPr="004E481F">
        <w:rPr>
          <w:rFonts w:ascii="Angsana New" w:hAnsi="Angsana New"/>
          <w:sz w:val="30"/>
          <w:szCs w:val="30"/>
          <w:cs/>
        </w:rPr>
        <w:t xml:space="preserve">ล้านบาท จากทุนจดทะเบียน </w:t>
      </w:r>
      <w:r w:rsidR="001D7ED9">
        <w:rPr>
          <w:rFonts w:ascii="Angsana New" w:hAnsi="Angsana New"/>
          <w:sz w:val="30"/>
          <w:szCs w:val="30"/>
        </w:rPr>
        <w:t>2</w:t>
      </w:r>
      <w:r w:rsidRPr="004E481F">
        <w:rPr>
          <w:rFonts w:ascii="Angsana New" w:hAnsi="Angsana New"/>
          <w:sz w:val="30"/>
          <w:szCs w:val="30"/>
        </w:rPr>
        <w:t xml:space="preserve">0 </w:t>
      </w:r>
      <w:r w:rsidRPr="004E481F">
        <w:rPr>
          <w:rFonts w:ascii="Angsana New" w:hAnsi="Angsana New"/>
          <w:sz w:val="30"/>
          <w:szCs w:val="30"/>
          <w:cs/>
        </w:rPr>
        <w:t xml:space="preserve">ล้านบาท เป็น </w:t>
      </w:r>
      <w:r w:rsidR="001D7ED9">
        <w:rPr>
          <w:rFonts w:ascii="Angsana New" w:hAnsi="Angsana New"/>
          <w:sz w:val="30"/>
          <w:szCs w:val="30"/>
        </w:rPr>
        <w:t>3</w:t>
      </w:r>
      <w:r w:rsidRPr="004E481F">
        <w:rPr>
          <w:rFonts w:ascii="Angsana New" w:hAnsi="Angsana New"/>
          <w:sz w:val="30"/>
          <w:szCs w:val="30"/>
        </w:rPr>
        <w:t xml:space="preserve">0 </w:t>
      </w:r>
      <w:r w:rsidRPr="004E481F">
        <w:rPr>
          <w:rFonts w:ascii="Angsana New" w:hAnsi="Angsana New"/>
          <w:sz w:val="30"/>
          <w:szCs w:val="30"/>
          <w:cs/>
        </w:rPr>
        <w:t>ล้านบาท โดยเป็นการเพิ่มจำนวนหุ้น</w:t>
      </w:r>
      <w:r w:rsidRPr="004E481F">
        <w:rPr>
          <w:rFonts w:ascii="Angsana New" w:hAnsi="Angsana New" w:hint="cs"/>
          <w:sz w:val="30"/>
          <w:szCs w:val="30"/>
          <w:cs/>
        </w:rPr>
        <w:t>จ</w:t>
      </w:r>
      <w:r w:rsidRPr="004E481F">
        <w:rPr>
          <w:rFonts w:ascii="Angsana New" w:hAnsi="Angsana New"/>
          <w:sz w:val="30"/>
          <w:szCs w:val="30"/>
          <w:cs/>
        </w:rPr>
        <w:t xml:space="preserve">าก </w:t>
      </w:r>
      <w:r w:rsidR="00E50664">
        <w:rPr>
          <w:rFonts w:ascii="Angsana New" w:hAnsi="Angsana New"/>
          <w:sz w:val="30"/>
          <w:szCs w:val="30"/>
        </w:rPr>
        <w:t>2</w:t>
      </w:r>
      <w:r w:rsidRPr="004E481F">
        <w:rPr>
          <w:rFonts w:ascii="Angsana New" w:hAnsi="Angsana New"/>
          <w:sz w:val="30"/>
          <w:szCs w:val="30"/>
        </w:rPr>
        <w:t xml:space="preserve">00,000 </w:t>
      </w:r>
      <w:r w:rsidRPr="004E481F">
        <w:rPr>
          <w:rFonts w:ascii="Angsana New" w:hAnsi="Angsana New"/>
          <w:sz w:val="30"/>
          <w:szCs w:val="30"/>
          <w:cs/>
        </w:rPr>
        <w:t xml:space="preserve">หุ้น เป็น </w:t>
      </w:r>
      <w:r w:rsidR="00E50664">
        <w:rPr>
          <w:rFonts w:ascii="Angsana New" w:hAnsi="Angsana New"/>
          <w:sz w:val="30"/>
          <w:szCs w:val="30"/>
        </w:rPr>
        <w:t>3</w:t>
      </w:r>
      <w:r w:rsidRPr="004E481F">
        <w:rPr>
          <w:rFonts w:ascii="Angsana New" w:hAnsi="Angsana New"/>
          <w:sz w:val="30"/>
          <w:szCs w:val="30"/>
        </w:rPr>
        <w:t xml:space="preserve">00,000 </w:t>
      </w:r>
      <w:r w:rsidRPr="004E481F">
        <w:rPr>
          <w:rFonts w:ascii="Angsana New" w:hAnsi="Angsana New"/>
          <w:sz w:val="30"/>
          <w:szCs w:val="30"/>
          <w:cs/>
        </w:rPr>
        <w:t xml:space="preserve">หุ้น มีมูลค่าที่ตราไว้หุ้นละ </w:t>
      </w:r>
      <w:r w:rsidRPr="004E481F">
        <w:rPr>
          <w:rFonts w:ascii="Angsana New" w:hAnsi="Angsana New"/>
          <w:sz w:val="30"/>
          <w:szCs w:val="30"/>
        </w:rPr>
        <w:t xml:space="preserve">100 </w:t>
      </w:r>
      <w:r w:rsidRPr="004E481F">
        <w:rPr>
          <w:rFonts w:ascii="Angsana New" w:hAnsi="Angsana New"/>
          <w:sz w:val="30"/>
          <w:szCs w:val="30"/>
          <w:cs/>
        </w:rPr>
        <w:t>บาท โดยเรียกชำระค่าหุ้น</w:t>
      </w:r>
      <w:r w:rsidRPr="004E481F">
        <w:rPr>
          <w:rFonts w:ascii="Angsana New" w:hAnsi="Angsana New" w:hint="cs"/>
          <w:sz w:val="30"/>
          <w:szCs w:val="30"/>
          <w:cs/>
        </w:rPr>
        <w:t>เต็มมูลค่าแล้ว</w:t>
      </w:r>
    </w:p>
    <w:p w14:paraId="6B14C4D2" w14:textId="4FFAC7AB" w:rsidR="00C24D35" w:rsidRPr="00CA4DA1" w:rsidRDefault="00C24D35" w:rsidP="00CB6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C24D35" w:rsidRPr="00CA4DA1" w:rsidSect="00D562F7">
      <w:headerReference w:type="default" r:id="rId26"/>
      <w:pgSz w:w="11909" w:h="16834" w:code="9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AFCE9A" w14:textId="77777777" w:rsidR="00B15646" w:rsidRDefault="00B15646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61851EB6" w14:textId="77777777" w:rsidR="00B15646" w:rsidRDefault="00B15646" w:rsidP="002308C6">
      <w:pPr>
        <w:pStyle w:val="3"/>
        <w:rPr>
          <w:rFonts w:cs="Book Antiqua"/>
          <w:cs/>
        </w:rPr>
      </w:pPr>
      <w:r>
        <w:continuationSeparator/>
      </w:r>
    </w:p>
  </w:endnote>
  <w:endnote w:type="continuationNotice" w:id="1">
    <w:p w14:paraId="28AA526F" w14:textId="77777777" w:rsidR="00B15646" w:rsidRDefault="00B1564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42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6E00B" w14:textId="77777777" w:rsidR="004F2757" w:rsidRPr="00CA448A" w:rsidRDefault="004F2757" w:rsidP="00280421">
    <w:pPr>
      <w:pStyle w:val="Footer"/>
      <w:framePr w:wrap="around" w:vAnchor="text" w:hAnchor="margin" w:xAlign="center" w:y="1"/>
      <w:jc w:val="right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8</w:t>
    </w:r>
    <w:r w:rsidRPr="001E1B1A">
      <w:rPr>
        <w:rStyle w:val="PageNumber"/>
        <w:rFonts w:ascii="Angsana New" w:hAnsi="Angsana New"/>
        <w:noProof/>
        <w:sz w:val="30"/>
        <w:szCs w:val="30"/>
      </w:rPr>
      <w:t>9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6ADEB27" w14:textId="77777777" w:rsidR="004F2757" w:rsidRPr="002C3A6E" w:rsidRDefault="004F2757" w:rsidP="000B4C87">
    <w:pPr>
      <w:pStyle w:val="Footer"/>
      <w:ind w:right="360"/>
      <w:rPr>
        <w:rFonts w:ascii="Angsana New" w:hAnsi="Angsana New"/>
        <w:i/>
        <w:iCs/>
        <w:sz w:val="30"/>
        <w:szCs w:val="30"/>
      </w:rPr>
    </w:pPr>
    <w:r w:rsidRPr="002C3A6E">
      <w:rPr>
        <w:rFonts w:ascii="Angsana New" w:hAnsi="Angsana New"/>
        <w:i/>
        <w:iCs/>
        <w:sz w:val="30"/>
        <w:szCs w:val="30"/>
        <w:cs/>
        <w:lang w:val="en-GB"/>
      </w:rPr>
      <w:t xml:space="preserve">                                                                                 </w:t>
    </w:r>
    <w:r w:rsidRPr="002C3A6E">
      <w:rPr>
        <w:rFonts w:ascii="Angsana New" w:hAnsi="Angsana New"/>
        <w:i/>
        <w:iCs/>
        <w:sz w:val="30"/>
        <w:szCs w:val="30"/>
        <w:lang w:val="en-GB"/>
      </w:rPr>
      <w:t xml:space="preserve">                  </w:t>
    </w:r>
    <w:r w:rsidRPr="002C3A6E">
      <w:rPr>
        <w:rFonts w:ascii="Angsana New" w:hAnsi="Angsana New"/>
        <w:i/>
        <w:iCs/>
        <w:sz w:val="30"/>
        <w:szCs w:val="30"/>
        <w:lang w:val="en-GB"/>
      </w:rPr>
      <w:tab/>
      <w:t xml:space="preserve"> </w:t>
    </w:r>
    <w:r w:rsidRPr="002C3A6E"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B4F36" w14:textId="0EC86D1D" w:rsidR="00187FB7" w:rsidRPr="00602E8C" w:rsidRDefault="00187FB7" w:rsidP="00DA6D0D">
    <w:pPr>
      <w:tabs>
        <w:tab w:val="left" w:pos="9090"/>
      </w:tabs>
      <w:jc w:val="center"/>
      <w:rPr>
        <w:rFonts w:ascii="Angsana New" w:hAnsi="Angsana New"/>
        <w:sz w:val="30"/>
        <w:szCs w:val="30"/>
      </w:rPr>
    </w:pPr>
    <w:r w:rsidRPr="00DA6D0D">
      <w:rPr>
        <w:rStyle w:val="PageNumber"/>
        <w:rFonts w:ascii="Angsana New" w:hAnsi="Angsana New"/>
        <w:sz w:val="30"/>
        <w:szCs w:val="30"/>
      </w:rPr>
      <w:fldChar w:fldCharType="begin"/>
    </w:r>
    <w:r w:rsidRPr="00DA6D0D">
      <w:rPr>
        <w:rStyle w:val="PageNumber"/>
        <w:rFonts w:ascii="Angsana New" w:hAnsi="Angsana New"/>
        <w:sz w:val="30"/>
        <w:szCs w:val="30"/>
      </w:rPr>
      <w:instrText xml:space="preserve"> PAGE   \* MERGEFORMAT </w:instrText>
    </w:r>
    <w:r w:rsidRPr="00DA6D0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1E1B1A" w:rsidRPr="001E1B1A">
      <w:rPr>
        <w:rStyle w:val="PageNumber"/>
        <w:rFonts w:ascii="Angsana New" w:hAnsi="Angsana New"/>
        <w:noProof/>
        <w:sz w:val="30"/>
        <w:szCs w:val="30"/>
      </w:rPr>
      <w:t>7</w:t>
    </w:r>
    <w:r w:rsidRPr="00DA6D0D">
      <w:rPr>
        <w:rStyle w:val="PageNumber"/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815FFC" w14:textId="77777777" w:rsidR="00B15646" w:rsidRDefault="00B15646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747CAE7E" w14:textId="77777777" w:rsidR="00B15646" w:rsidRDefault="00B15646" w:rsidP="002308C6">
      <w:pPr>
        <w:pStyle w:val="3"/>
        <w:rPr>
          <w:rFonts w:cs="Book Antiqua"/>
          <w:cs/>
        </w:rPr>
      </w:pPr>
      <w:r>
        <w:continuationSeparator/>
      </w:r>
    </w:p>
  </w:footnote>
  <w:footnote w:type="continuationNotice" w:id="1">
    <w:p w14:paraId="042BD34B" w14:textId="77777777" w:rsidR="00B15646" w:rsidRDefault="00B1564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915BC" w14:textId="77777777" w:rsidR="00187FB7" w:rsidRDefault="00187FB7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16A38" w14:textId="77777777" w:rsidR="002869EC" w:rsidRPr="00B34CCD" w:rsidRDefault="002869EC" w:rsidP="008607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540"/>
      </w:tabs>
      <w:spacing w:line="240" w:lineRule="auto"/>
      <w:ind w:left="540" w:hanging="540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1B48BF5" w14:textId="77777777" w:rsidR="002869EC" w:rsidRDefault="002869EC" w:rsidP="00860781">
    <w:pPr>
      <w:pStyle w:val="Heading5"/>
      <w:tabs>
        <w:tab w:val="left" w:pos="450"/>
      </w:tabs>
      <w:ind w:left="540" w:hanging="540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666A16E2" w14:textId="4B08D381" w:rsidR="002869EC" w:rsidRDefault="002869EC" w:rsidP="00860781">
    <w:pPr>
      <w:pStyle w:val="Header"/>
      <w:tabs>
        <w:tab w:val="clear" w:pos="22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left="540" w:hanging="540"/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1E1B1A" w:rsidRPr="001E1B1A">
      <w:rPr>
        <w:rFonts w:ascii="Angsana New" w:hAnsi="Angsana New"/>
        <w:b/>
        <w:bCs/>
        <w:sz w:val="32"/>
        <w:szCs w:val="32"/>
      </w:rPr>
      <w:t>31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1E1B1A" w:rsidRPr="001E1B1A">
      <w:rPr>
        <w:rFonts w:ascii="Angsana New" w:hAnsi="Angsana New"/>
        <w:b/>
        <w:bCs/>
        <w:sz w:val="32"/>
        <w:szCs w:val="32"/>
      </w:rPr>
      <w:t>2563</w:t>
    </w:r>
  </w:p>
  <w:p w14:paraId="0EFCD6FD" w14:textId="77777777" w:rsidR="00A41EC7" w:rsidRDefault="00A41EC7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2C17F" w14:textId="77777777" w:rsidR="00ED0149" w:rsidRPr="00B34CCD" w:rsidRDefault="00ED0149" w:rsidP="005660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540"/>
      </w:tabs>
      <w:spacing w:line="240" w:lineRule="auto"/>
      <w:ind w:left="540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CB5F2C3" w14:textId="77777777" w:rsidR="00ED0149" w:rsidRDefault="00ED0149" w:rsidP="0056604D">
    <w:pPr>
      <w:pStyle w:val="Heading5"/>
      <w:tabs>
        <w:tab w:val="left" w:pos="450"/>
      </w:tabs>
      <w:ind w:left="540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2B2F0393" w14:textId="77777777" w:rsidR="00ED0149" w:rsidRDefault="00ED0149" w:rsidP="0056604D">
    <w:pPr>
      <w:pStyle w:val="Header"/>
      <w:tabs>
        <w:tab w:val="clear" w:pos="22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left="540"/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E1B1A">
      <w:rPr>
        <w:rFonts w:ascii="Angsana New" w:hAnsi="Angsana New"/>
        <w:b/>
        <w:bCs/>
        <w:sz w:val="32"/>
        <w:szCs w:val="32"/>
      </w:rPr>
      <w:t>31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E1B1A">
      <w:rPr>
        <w:rFonts w:ascii="Angsana New" w:hAnsi="Angsana New"/>
        <w:b/>
        <w:bCs/>
        <w:sz w:val="32"/>
        <w:szCs w:val="32"/>
      </w:rPr>
      <w:t>2563</w:t>
    </w:r>
  </w:p>
  <w:p w14:paraId="45A8E4FC" w14:textId="77777777" w:rsidR="006D64F1" w:rsidRDefault="006D64F1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B4485" w14:textId="77777777" w:rsidR="0056604D" w:rsidRPr="00B34CCD" w:rsidRDefault="0056604D" w:rsidP="008607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540"/>
      </w:tabs>
      <w:spacing w:line="240" w:lineRule="auto"/>
      <w:ind w:left="540" w:hanging="540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310758F" w14:textId="77777777" w:rsidR="0056604D" w:rsidRDefault="0056604D" w:rsidP="00860781">
    <w:pPr>
      <w:pStyle w:val="Heading5"/>
      <w:tabs>
        <w:tab w:val="left" w:pos="450"/>
      </w:tabs>
      <w:ind w:left="540" w:hanging="540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597AE795" w14:textId="77777777" w:rsidR="0056604D" w:rsidRDefault="0056604D" w:rsidP="00860781">
    <w:pPr>
      <w:pStyle w:val="Header"/>
      <w:tabs>
        <w:tab w:val="clear" w:pos="22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left="540" w:hanging="540"/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E1B1A">
      <w:rPr>
        <w:rFonts w:ascii="Angsana New" w:hAnsi="Angsana New"/>
        <w:b/>
        <w:bCs/>
        <w:sz w:val="32"/>
        <w:szCs w:val="32"/>
      </w:rPr>
      <w:t>31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E1B1A">
      <w:rPr>
        <w:rFonts w:ascii="Angsana New" w:hAnsi="Angsana New"/>
        <w:b/>
        <w:bCs/>
        <w:sz w:val="32"/>
        <w:szCs w:val="32"/>
      </w:rPr>
      <w:t>2563</w:t>
    </w:r>
  </w:p>
  <w:p w14:paraId="5B132A0D" w14:textId="77777777" w:rsidR="006D64F1" w:rsidRDefault="006D64F1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E1FADB" w14:textId="77777777" w:rsidR="00187FB7" w:rsidRPr="00B34CCD" w:rsidRDefault="00187FB7" w:rsidP="00FD28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line="240" w:lineRule="auto"/>
      <w:ind w:left="540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36197EC" w14:textId="77777777" w:rsidR="00187FB7" w:rsidRDefault="00187FB7" w:rsidP="00FD285E">
    <w:pPr>
      <w:pStyle w:val="Heading5"/>
      <w:tabs>
        <w:tab w:val="clear" w:pos="540"/>
      </w:tabs>
      <w:ind w:left="540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420E1605" w14:textId="19FC0E10" w:rsidR="00187FB7" w:rsidRDefault="00187FB7" w:rsidP="00FD28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1E1B1A" w:rsidRPr="001E1B1A">
      <w:rPr>
        <w:rFonts w:ascii="Angsana New" w:hAnsi="Angsana New"/>
        <w:b/>
        <w:bCs/>
        <w:sz w:val="32"/>
        <w:szCs w:val="32"/>
      </w:rPr>
      <w:t>31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1E1B1A" w:rsidRPr="001E1B1A">
      <w:rPr>
        <w:rFonts w:ascii="Angsana New" w:hAnsi="Angsana New"/>
        <w:b/>
        <w:bCs/>
        <w:sz w:val="32"/>
        <w:szCs w:val="32"/>
      </w:rPr>
      <w:t>2563</w:t>
    </w:r>
  </w:p>
  <w:p w14:paraId="316F9D20" w14:textId="77777777" w:rsidR="00187FB7" w:rsidRPr="00204BD2" w:rsidRDefault="00187FB7" w:rsidP="00204B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7C0AF" w14:textId="77777777" w:rsidR="00187FB7" w:rsidRPr="00B34CCD" w:rsidRDefault="00187FB7" w:rsidP="00E2239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8A7B2F8" w14:textId="77777777" w:rsidR="00187FB7" w:rsidRDefault="00187FB7" w:rsidP="00E22395">
    <w:pPr>
      <w:pStyle w:val="Heading5"/>
      <w:tabs>
        <w:tab w:val="clear" w:pos="540"/>
      </w:tabs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1489B32E" w14:textId="1CE8B729" w:rsidR="00187FB7" w:rsidRDefault="00187FB7" w:rsidP="00E2239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1E1B1A" w:rsidRPr="001E1B1A">
      <w:rPr>
        <w:rFonts w:ascii="Angsana New" w:hAnsi="Angsana New"/>
        <w:b/>
        <w:bCs/>
        <w:sz w:val="32"/>
        <w:szCs w:val="32"/>
      </w:rPr>
      <w:t>31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1E1B1A" w:rsidRPr="001E1B1A">
      <w:rPr>
        <w:rFonts w:ascii="Angsana New" w:hAnsi="Angsana New"/>
        <w:b/>
        <w:bCs/>
        <w:sz w:val="32"/>
        <w:szCs w:val="32"/>
      </w:rPr>
      <w:t>2563</w:t>
    </w:r>
  </w:p>
  <w:p w14:paraId="01ABB273" w14:textId="77777777" w:rsidR="00187FB7" w:rsidRPr="00204BD2" w:rsidRDefault="00187FB7" w:rsidP="00204B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34779" w14:textId="77777777" w:rsidR="00187FB7" w:rsidRPr="00B34CCD" w:rsidRDefault="00187FB7" w:rsidP="00CE01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720"/>
        <w:tab w:val="left" w:pos="990"/>
      </w:tabs>
      <w:spacing w:line="240" w:lineRule="auto"/>
      <w:ind w:left="720" w:hanging="720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309C646" w14:textId="77777777" w:rsidR="00187FB7" w:rsidRDefault="00187FB7" w:rsidP="00CE017D">
    <w:pPr>
      <w:pStyle w:val="Heading5"/>
      <w:tabs>
        <w:tab w:val="left" w:pos="720"/>
      </w:tabs>
      <w:ind w:left="720" w:hanging="720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790832AF" w14:textId="182045C4" w:rsidR="00187FB7" w:rsidRDefault="00187FB7" w:rsidP="00CE01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20"/>
      </w:tabs>
      <w:ind w:left="720" w:hanging="720"/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1E1B1A" w:rsidRPr="001E1B1A">
      <w:rPr>
        <w:rFonts w:ascii="Angsana New" w:hAnsi="Angsana New"/>
        <w:b/>
        <w:bCs/>
        <w:sz w:val="32"/>
        <w:szCs w:val="32"/>
      </w:rPr>
      <w:t>31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1E1B1A" w:rsidRPr="001E1B1A">
      <w:rPr>
        <w:rFonts w:ascii="Angsana New" w:hAnsi="Angsana New"/>
        <w:b/>
        <w:bCs/>
        <w:sz w:val="32"/>
        <w:szCs w:val="32"/>
      </w:rPr>
      <w:t>2563</w:t>
    </w:r>
  </w:p>
  <w:p w14:paraId="4A8D59D0" w14:textId="77777777" w:rsidR="00187FB7" w:rsidRPr="00436630" w:rsidRDefault="00187FB7" w:rsidP="000D5D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20"/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B8B67" w14:textId="77777777" w:rsidR="00187FB7" w:rsidRPr="00D90C5B" w:rsidRDefault="00187FB7" w:rsidP="00241A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</w:p>
  <w:p w14:paraId="77CFCF4C" w14:textId="77777777" w:rsidR="00187FB7" w:rsidRPr="00D90C5B" w:rsidRDefault="00187FB7" w:rsidP="00241A2B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</w:t>
    </w:r>
  </w:p>
  <w:p w14:paraId="7A50917D" w14:textId="3E795A6F" w:rsidR="00187FB7" w:rsidRDefault="00187FB7" w:rsidP="007A52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7A52D5">
      <w:rPr>
        <w:rFonts w:ascii="Angsana New" w:hAnsi="Angsana New"/>
        <w:b/>
        <w:bCs/>
        <w:sz w:val="32"/>
        <w:szCs w:val="32"/>
        <w:cs/>
      </w:rPr>
      <w:t xml:space="preserve">งวดสามเดือนสิ้นสุดวันที่  </w:t>
    </w:r>
    <w:r w:rsidR="001E1B1A" w:rsidRPr="001E1B1A">
      <w:rPr>
        <w:rFonts w:ascii="Angsana New" w:hAnsi="Angsana New"/>
        <w:b/>
        <w:bCs/>
        <w:sz w:val="32"/>
        <w:szCs w:val="32"/>
      </w:rPr>
      <w:t>31</w:t>
    </w:r>
    <w:r w:rsidRPr="007A52D5">
      <w:rPr>
        <w:rFonts w:ascii="Angsana New" w:hAnsi="Angsana New"/>
        <w:b/>
        <w:bCs/>
        <w:sz w:val="32"/>
        <w:szCs w:val="32"/>
        <w:cs/>
      </w:rPr>
      <w:t xml:space="preserve"> มีนาคม </w:t>
    </w:r>
    <w:r w:rsidR="001E1B1A" w:rsidRPr="001E1B1A">
      <w:rPr>
        <w:rFonts w:ascii="Angsana New" w:hAnsi="Angsana New"/>
        <w:b/>
        <w:bCs/>
        <w:sz w:val="32"/>
        <w:szCs w:val="32"/>
      </w:rPr>
      <w:t>2550</w:t>
    </w:r>
    <w:r w:rsidRPr="007A52D5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(ยังไม่ได้ตรวจสอบ)</w:t>
    </w:r>
  </w:p>
  <w:p w14:paraId="7FEA646A" w14:textId="77777777" w:rsidR="00187FB7" w:rsidRPr="007A52D5" w:rsidRDefault="00187FB7" w:rsidP="007A52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4DEBBC" w14:textId="77777777" w:rsidR="00187FB7" w:rsidRPr="00B34CCD" w:rsidRDefault="00187FB7" w:rsidP="00CE01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2598FB2" w14:textId="77777777" w:rsidR="00187FB7" w:rsidRDefault="00187FB7" w:rsidP="00CE017D">
    <w:pPr>
      <w:pStyle w:val="Heading5"/>
      <w:ind w:left="540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30EA7801" w14:textId="79F1FE65" w:rsidR="00187FB7" w:rsidRDefault="00187FB7" w:rsidP="00CE01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1E1B1A" w:rsidRPr="001E1B1A">
      <w:rPr>
        <w:rFonts w:ascii="Angsana New" w:hAnsi="Angsana New"/>
        <w:b/>
        <w:bCs/>
        <w:sz w:val="32"/>
        <w:szCs w:val="32"/>
      </w:rPr>
      <w:t>31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1E1B1A" w:rsidRPr="001E1B1A">
      <w:rPr>
        <w:rFonts w:ascii="Angsana New" w:hAnsi="Angsana New"/>
        <w:b/>
        <w:bCs/>
        <w:sz w:val="32"/>
        <w:szCs w:val="32"/>
      </w:rPr>
      <w:t>2563</w:t>
    </w:r>
  </w:p>
  <w:p w14:paraId="2E0A9E20" w14:textId="77777777" w:rsidR="00187FB7" w:rsidRPr="00436630" w:rsidRDefault="00187FB7" w:rsidP="0043663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F17187" w14:textId="77777777" w:rsidR="00A10A92" w:rsidRPr="00B34CCD" w:rsidRDefault="00A10A92" w:rsidP="0081407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720"/>
        <w:tab w:val="left" w:pos="990"/>
      </w:tabs>
      <w:spacing w:line="240" w:lineRule="auto"/>
      <w:ind w:left="720" w:hanging="720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D9D1298" w14:textId="77777777" w:rsidR="00A10A92" w:rsidRDefault="00A10A92" w:rsidP="0081407A">
    <w:pPr>
      <w:pStyle w:val="Heading5"/>
      <w:tabs>
        <w:tab w:val="left" w:pos="720"/>
      </w:tabs>
      <w:ind w:left="720" w:hanging="720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0DDF4729" w14:textId="08144C4F" w:rsidR="00A10A92" w:rsidRDefault="00A10A92" w:rsidP="0081407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20"/>
      </w:tabs>
      <w:ind w:left="720" w:hanging="720"/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1E1B1A" w:rsidRPr="001E1B1A">
      <w:rPr>
        <w:rFonts w:ascii="Angsana New" w:hAnsi="Angsana New"/>
        <w:b/>
        <w:bCs/>
        <w:sz w:val="32"/>
        <w:szCs w:val="32"/>
      </w:rPr>
      <w:t>31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1E1B1A" w:rsidRPr="001E1B1A">
      <w:rPr>
        <w:rFonts w:ascii="Angsana New" w:hAnsi="Angsana New"/>
        <w:b/>
        <w:bCs/>
        <w:sz w:val="32"/>
        <w:szCs w:val="32"/>
      </w:rPr>
      <w:t>2563</w:t>
    </w:r>
  </w:p>
  <w:p w14:paraId="49B99FC6" w14:textId="77777777" w:rsidR="002A6FBC" w:rsidRDefault="002A6FB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F9F15" w14:textId="77777777" w:rsidR="00C32885" w:rsidRPr="00B34CCD" w:rsidRDefault="00C32885" w:rsidP="00E47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B06CF48" w14:textId="77777777" w:rsidR="00C32885" w:rsidRDefault="00C32885" w:rsidP="00E47D6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5F4AD126" w14:textId="1EDBC5A7" w:rsidR="00C32885" w:rsidRPr="009E7F0B" w:rsidRDefault="00C32885" w:rsidP="00E47D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1E1B1A" w:rsidRPr="001E1B1A">
      <w:rPr>
        <w:rFonts w:ascii="Angsana New" w:hAnsi="Angsana New"/>
        <w:b/>
        <w:bCs/>
        <w:sz w:val="32"/>
        <w:szCs w:val="32"/>
      </w:rPr>
      <w:t>31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1E1B1A" w:rsidRPr="001E1B1A">
      <w:rPr>
        <w:rFonts w:ascii="Angsana New" w:hAnsi="Angsana New"/>
        <w:b/>
        <w:bCs/>
        <w:sz w:val="32"/>
        <w:szCs w:val="32"/>
      </w:rPr>
      <w:t>2563</w:t>
    </w:r>
  </w:p>
  <w:p w14:paraId="54469065" w14:textId="77777777" w:rsidR="00C32885" w:rsidRPr="003C763B" w:rsidRDefault="00C32885" w:rsidP="00E47D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736C4" w14:textId="77777777" w:rsidR="00C32885" w:rsidRPr="00D90C5B" w:rsidRDefault="00C32885" w:rsidP="00BD33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</w:p>
  <w:p w14:paraId="4B4CCF19" w14:textId="77777777" w:rsidR="00C32885" w:rsidRPr="00D90C5B" w:rsidRDefault="00C32885" w:rsidP="00BD33A8">
    <w:pPr>
      <w:pStyle w:val="Heading5"/>
      <w:tabs>
        <w:tab w:val="clear" w:pos="540"/>
      </w:tabs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5CB1E060" w14:textId="0941A685" w:rsidR="00C32885" w:rsidRPr="00D90C5B" w:rsidRDefault="00C32885" w:rsidP="00BD33A8">
    <w:pPr>
      <w:pStyle w:val="Heading5"/>
      <w:tabs>
        <w:tab w:val="clear" w:pos="540"/>
      </w:tabs>
      <w:rPr>
        <w:rFonts w:ascii="Angsana New" w:hAnsi="Angsana New" w:cs="Angsana New"/>
      </w:rPr>
    </w:pPr>
    <w:r>
      <w:rPr>
        <w:rFonts w:ascii="Angsana New" w:hAnsi="Angsana New" w:cs="Angsana New" w:hint="cs"/>
        <w:cs/>
      </w:rPr>
      <w:t>สำหรับปีสิ้นสุด</w:t>
    </w:r>
    <w:r w:rsidRPr="00D90C5B">
      <w:rPr>
        <w:rFonts w:ascii="Angsana New" w:hAnsi="Angsana New" w:cs="Angsana New"/>
        <w:cs/>
      </w:rPr>
      <w:t xml:space="preserve">วันที่ </w:t>
    </w:r>
    <w:r w:rsidR="001E1B1A" w:rsidRPr="001E1B1A">
      <w:rPr>
        <w:rFonts w:ascii="Angsana New" w:hAnsi="Angsana New" w:cs="Angsana New"/>
      </w:rPr>
      <w:t>31</w:t>
    </w:r>
    <w:r w:rsidRPr="00D90C5B">
      <w:rPr>
        <w:rFonts w:ascii="Angsana New" w:hAnsi="Angsana New" w:cs="Angsana New"/>
        <w:cs/>
      </w:rPr>
      <w:t xml:space="preserve"> ธันวาคม </w:t>
    </w:r>
    <w:r w:rsidR="001E1B1A" w:rsidRPr="001E1B1A">
      <w:rPr>
        <w:rFonts w:ascii="Angsana New" w:hAnsi="Angsana New" w:cs="Angsana New"/>
      </w:rPr>
      <w:t>2563</w:t>
    </w:r>
  </w:p>
  <w:p w14:paraId="2EF9AB1A" w14:textId="77777777" w:rsidR="00C32885" w:rsidRPr="00DA6D0D" w:rsidRDefault="00C32885" w:rsidP="00BD33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7B933" w14:textId="77777777" w:rsidR="00187FB7" w:rsidRPr="00B34CCD" w:rsidRDefault="00187FB7" w:rsidP="00E2239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7C8CBF2" w14:textId="77777777" w:rsidR="00187FB7" w:rsidRDefault="00187FB7" w:rsidP="00E22395">
    <w:pPr>
      <w:pStyle w:val="Heading5"/>
      <w:tabs>
        <w:tab w:val="clear" w:pos="540"/>
      </w:tabs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0D44C47B" w14:textId="644FCD0E" w:rsidR="00187FB7" w:rsidRDefault="00187FB7" w:rsidP="00E2239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1E1B1A" w:rsidRPr="001E1B1A">
      <w:rPr>
        <w:rFonts w:ascii="Angsana New" w:hAnsi="Angsana New"/>
        <w:b/>
        <w:bCs/>
        <w:sz w:val="32"/>
        <w:szCs w:val="32"/>
      </w:rPr>
      <w:t>31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1E1B1A" w:rsidRPr="001E1B1A">
      <w:rPr>
        <w:rFonts w:ascii="Angsana New" w:hAnsi="Angsana New"/>
        <w:b/>
        <w:bCs/>
        <w:sz w:val="32"/>
        <w:szCs w:val="32"/>
      </w:rPr>
      <w:t>2563</w:t>
    </w:r>
  </w:p>
  <w:p w14:paraId="223253B0" w14:textId="77777777" w:rsidR="00187FB7" w:rsidRPr="00204BD2" w:rsidRDefault="00187FB7" w:rsidP="00204B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59D3B" w14:textId="77777777" w:rsidR="004816A7" w:rsidRPr="00B34CCD" w:rsidRDefault="004816A7" w:rsidP="00D528F2">
    <w:pPr>
      <w:tabs>
        <w:tab w:val="clear" w:pos="22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720" w:hanging="180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A1DDDF0" w14:textId="77777777" w:rsidR="004816A7" w:rsidRDefault="004816A7" w:rsidP="00D528F2">
    <w:pPr>
      <w:pStyle w:val="Heading5"/>
      <w:tabs>
        <w:tab w:val="left" w:pos="450"/>
      </w:tabs>
      <w:ind w:left="720" w:hanging="180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16D8239F" w14:textId="48AAA7D6" w:rsidR="004816A7" w:rsidRDefault="004816A7" w:rsidP="00D528F2">
    <w:pPr>
      <w:pStyle w:val="Header"/>
      <w:tabs>
        <w:tab w:val="clear" w:pos="22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left="720" w:hanging="180"/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1E1B1A" w:rsidRPr="001E1B1A">
      <w:rPr>
        <w:rFonts w:ascii="Angsana New" w:hAnsi="Angsana New"/>
        <w:b/>
        <w:bCs/>
        <w:sz w:val="32"/>
        <w:szCs w:val="32"/>
      </w:rPr>
      <w:t>31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1E1B1A" w:rsidRPr="001E1B1A">
      <w:rPr>
        <w:rFonts w:ascii="Angsana New" w:hAnsi="Angsana New"/>
        <w:b/>
        <w:bCs/>
        <w:sz w:val="32"/>
        <w:szCs w:val="32"/>
      </w:rPr>
      <w:t>2563</w:t>
    </w:r>
  </w:p>
  <w:p w14:paraId="7CDB3FA8" w14:textId="77777777" w:rsidR="002A6FBC" w:rsidRDefault="002A6FBC" w:rsidP="00D528F2">
    <w:pPr>
      <w:pStyle w:val="Header"/>
      <w:tabs>
        <w:tab w:val="left" w:pos="7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FE1DBD"/>
    <w:multiLevelType w:val="hybridMultilevel"/>
    <w:tmpl w:val="2C563E6A"/>
    <w:lvl w:ilvl="0" w:tplc="F4203614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525DE9"/>
    <w:multiLevelType w:val="hybridMultilevel"/>
    <w:tmpl w:val="1EB0C69C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0A40B2A"/>
    <w:multiLevelType w:val="multilevel"/>
    <w:tmpl w:val="81A2A7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3A67CBE"/>
    <w:multiLevelType w:val="multilevel"/>
    <w:tmpl w:val="A022A04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F80FEB"/>
    <w:multiLevelType w:val="hybridMultilevel"/>
    <w:tmpl w:val="CD76D968"/>
    <w:lvl w:ilvl="0" w:tplc="E94C89D8">
      <w:numFmt w:val="bullet"/>
      <w:lvlText w:val="-"/>
      <w:lvlJc w:val="left"/>
      <w:pPr>
        <w:ind w:left="720" w:hanging="360"/>
      </w:pPr>
      <w:rPr>
        <w:rFonts w:ascii="Univers 45 Light" w:eastAsia="Times New Roman" w:hAnsi="Univers 45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212B05"/>
    <w:multiLevelType w:val="hybridMultilevel"/>
    <w:tmpl w:val="FFFABBEA"/>
    <w:lvl w:ilvl="0" w:tplc="FCE213F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23" w15:restartNumberingAfterBreak="0">
    <w:nsid w:val="221126F5"/>
    <w:multiLevelType w:val="hybridMultilevel"/>
    <w:tmpl w:val="A6AE152E"/>
    <w:lvl w:ilvl="0" w:tplc="09CE939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30DB01A3"/>
    <w:multiLevelType w:val="hybridMultilevel"/>
    <w:tmpl w:val="6E540724"/>
    <w:lvl w:ilvl="0" w:tplc="5C9C40CC">
      <w:start w:val="9"/>
      <w:numFmt w:val="decimal"/>
      <w:lvlText w:val="%1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5B363B4"/>
    <w:multiLevelType w:val="hybridMultilevel"/>
    <w:tmpl w:val="EE3C3956"/>
    <w:lvl w:ilvl="0" w:tplc="43742594">
      <w:start w:val="1"/>
      <w:numFmt w:val="decimal"/>
      <w:lvlText w:val="%17"/>
      <w:lvlJc w:val="left"/>
      <w:pPr>
        <w:ind w:left="15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6" w:hanging="360"/>
      </w:pPr>
    </w:lvl>
    <w:lvl w:ilvl="2" w:tplc="0409001B" w:tentative="1">
      <w:start w:val="1"/>
      <w:numFmt w:val="lowerRoman"/>
      <w:lvlText w:val="%3."/>
      <w:lvlJc w:val="right"/>
      <w:pPr>
        <w:ind w:left="2326" w:hanging="180"/>
      </w:pPr>
    </w:lvl>
    <w:lvl w:ilvl="3" w:tplc="0409000F" w:tentative="1">
      <w:start w:val="1"/>
      <w:numFmt w:val="decimal"/>
      <w:lvlText w:val="%4."/>
      <w:lvlJc w:val="left"/>
      <w:pPr>
        <w:ind w:left="3046" w:hanging="360"/>
      </w:pPr>
    </w:lvl>
    <w:lvl w:ilvl="4" w:tplc="04090019" w:tentative="1">
      <w:start w:val="1"/>
      <w:numFmt w:val="lowerLetter"/>
      <w:lvlText w:val="%5."/>
      <w:lvlJc w:val="left"/>
      <w:pPr>
        <w:ind w:left="3766" w:hanging="360"/>
      </w:pPr>
    </w:lvl>
    <w:lvl w:ilvl="5" w:tplc="0409001B" w:tentative="1">
      <w:start w:val="1"/>
      <w:numFmt w:val="lowerRoman"/>
      <w:lvlText w:val="%6."/>
      <w:lvlJc w:val="right"/>
      <w:pPr>
        <w:ind w:left="4486" w:hanging="180"/>
      </w:pPr>
    </w:lvl>
    <w:lvl w:ilvl="6" w:tplc="0409000F" w:tentative="1">
      <w:start w:val="1"/>
      <w:numFmt w:val="decimal"/>
      <w:lvlText w:val="%7."/>
      <w:lvlJc w:val="left"/>
      <w:pPr>
        <w:ind w:left="5206" w:hanging="360"/>
      </w:pPr>
    </w:lvl>
    <w:lvl w:ilvl="7" w:tplc="04090019" w:tentative="1">
      <w:start w:val="1"/>
      <w:numFmt w:val="lowerLetter"/>
      <w:lvlText w:val="%8."/>
      <w:lvlJc w:val="left"/>
      <w:pPr>
        <w:ind w:left="5926" w:hanging="360"/>
      </w:pPr>
    </w:lvl>
    <w:lvl w:ilvl="8" w:tplc="0409001B" w:tentative="1">
      <w:start w:val="1"/>
      <w:numFmt w:val="lowerRoman"/>
      <w:lvlText w:val="%9."/>
      <w:lvlJc w:val="right"/>
      <w:pPr>
        <w:ind w:left="6646" w:hanging="180"/>
      </w:p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79C45B9"/>
    <w:multiLevelType w:val="multilevel"/>
    <w:tmpl w:val="970408DE"/>
    <w:lvl w:ilvl="0">
      <w:start w:val="18"/>
      <w:numFmt w:val="decimal"/>
      <w:lvlText w:val="%1"/>
      <w:lvlJc w:val="left"/>
      <w:pPr>
        <w:tabs>
          <w:tab w:val="num" w:pos="700"/>
        </w:tabs>
        <w:ind w:left="700" w:hanging="340"/>
      </w:pPr>
      <w:rPr>
        <w:rFonts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59875ABC"/>
    <w:multiLevelType w:val="multilevel"/>
    <w:tmpl w:val="A022A04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243E1B"/>
    <w:multiLevelType w:val="multilevel"/>
    <w:tmpl w:val="970408DE"/>
    <w:lvl w:ilvl="0">
      <w:start w:val="18"/>
      <w:numFmt w:val="decimal"/>
      <w:lvlText w:val="%1"/>
      <w:lvlJc w:val="left"/>
      <w:pPr>
        <w:tabs>
          <w:tab w:val="num" w:pos="700"/>
        </w:tabs>
        <w:ind w:left="700" w:hanging="340"/>
      </w:pPr>
      <w:rPr>
        <w:rFonts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9"/>
  </w:num>
  <w:num w:numId="12">
    <w:abstractNumId w:val="24"/>
  </w:num>
  <w:num w:numId="13">
    <w:abstractNumId w:val="38"/>
  </w:num>
  <w:num w:numId="14">
    <w:abstractNumId w:val="27"/>
  </w:num>
  <w:num w:numId="15">
    <w:abstractNumId w:val="30"/>
  </w:num>
  <w:num w:numId="16">
    <w:abstractNumId w:val="22"/>
  </w:num>
  <w:num w:numId="17">
    <w:abstractNumId w:val="35"/>
  </w:num>
  <w:num w:numId="18">
    <w:abstractNumId w:val="31"/>
  </w:num>
  <w:num w:numId="19">
    <w:abstractNumId w:val="14"/>
  </w:num>
  <w:num w:numId="20">
    <w:abstractNumId w:val="19"/>
  </w:num>
  <w:num w:numId="21">
    <w:abstractNumId w:val="12"/>
  </w:num>
  <w:num w:numId="22">
    <w:abstractNumId w:val="20"/>
  </w:num>
  <w:num w:numId="23">
    <w:abstractNumId w:val="13"/>
  </w:num>
  <w:num w:numId="24">
    <w:abstractNumId w:val="32"/>
  </w:num>
  <w:num w:numId="25">
    <w:abstractNumId w:val="15"/>
  </w:num>
  <w:num w:numId="26">
    <w:abstractNumId w:val="39"/>
  </w:num>
  <w:num w:numId="27">
    <w:abstractNumId w:val="25"/>
  </w:num>
  <w:num w:numId="28">
    <w:abstractNumId w:val="41"/>
  </w:num>
  <w:num w:numId="29">
    <w:abstractNumId w:val="40"/>
  </w:num>
  <w:num w:numId="30">
    <w:abstractNumId w:val="33"/>
  </w:num>
  <w:num w:numId="31">
    <w:abstractNumId w:val="37"/>
  </w:num>
  <w:num w:numId="32">
    <w:abstractNumId w:val="26"/>
  </w:num>
  <w:num w:numId="33">
    <w:abstractNumId w:val="11"/>
  </w:num>
  <w:num w:numId="34">
    <w:abstractNumId w:val="10"/>
  </w:num>
  <w:num w:numId="35">
    <w:abstractNumId w:val="28"/>
  </w:num>
  <w:num w:numId="3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8"/>
  </w:num>
  <w:num w:numId="38">
    <w:abstractNumId w:val="36"/>
  </w:num>
  <w:num w:numId="39">
    <w:abstractNumId w:val="21"/>
  </w:num>
  <w:num w:numId="40">
    <w:abstractNumId w:val="42"/>
  </w:num>
  <w:num w:numId="41">
    <w:abstractNumId w:val="17"/>
  </w:num>
  <w:num w:numId="42">
    <w:abstractNumId w:val="23"/>
  </w:num>
  <w:num w:numId="43">
    <w:abstractNumId w:val="3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134"/>
    <w:rsid w:val="00000393"/>
    <w:rsid w:val="0000041E"/>
    <w:rsid w:val="000005F7"/>
    <w:rsid w:val="00000868"/>
    <w:rsid w:val="0000086B"/>
    <w:rsid w:val="00000A73"/>
    <w:rsid w:val="00000AF2"/>
    <w:rsid w:val="00000C46"/>
    <w:rsid w:val="00000F8B"/>
    <w:rsid w:val="000011FC"/>
    <w:rsid w:val="000013E3"/>
    <w:rsid w:val="0000149C"/>
    <w:rsid w:val="0000157A"/>
    <w:rsid w:val="00001758"/>
    <w:rsid w:val="00001800"/>
    <w:rsid w:val="00001C79"/>
    <w:rsid w:val="00001D7A"/>
    <w:rsid w:val="00001FDF"/>
    <w:rsid w:val="00002158"/>
    <w:rsid w:val="000021D8"/>
    <w:rsid w:val="000025FE"/>
    <w:rsid w:val="00002C9A"/>
    <w:rsid w:val="0000332D"/>
    <w:rsid w:val="00003529"/>
    <w:rsid w:val="00003758"/>
    <w:rsid w:val="00003906"/>
    <w:rsid w:val="00003B2E"/>
    <w:rsid w:val="00003B8C"/>
    <w:rsid w:val="00003CFF"/>
    <w:rsid w:val="00003D38"/>
    <w:rsid w:val="00003F4D"/>
    <w:rsid w:val="00003F52"/>
    <w:rsid w:val="00003FEC"/>
    <w:rsid w:val="00004724"/>
    <w:rsid w:val="0000492C"/>
    <w:rsid w:val="00004BA9"/>
    <w:rsid w:val="00004C1E"/>
    <w:rsid w:val="00004C81"/>
    <w:rsid w:val="00004FDC"/>
    <w:rsid w:val="00005008"/>
    <w:rsid w:val="0000511E"/>
    <w:rsid w:val="000051FD"/>
    <w:rsid w:val="000053A6"/>
    <w:rsid w:val="0000545C"/>
    <w:rsid w:val="0000573F"/>
    <w:rsid w:val="00005A7D"/>
    <w:rsid w:val="000061BA"/>
    <w:rsid w:val="00006786"/>
    <w:rsid w:val="000067CA"/>
    <w:rsid w:val="000067CE"/>
    <w:rsid w:val="0000701F"/>
    <w:rsid w:val="0000714F"/>
    <w:rsid w:val="000074DA"/>
    <w:rsid w:val="000078B3"/>
    <w:rsid w:val="0000790E"/>
    <w:rsid w:val="00007986"/>
    <w:rsid w:val="00007B35"/>
    <w:rsid w:val="0001004E"/>
    <w:rsid w:val="000101B0"/>
    <w:rsid w:val="0001043E"/>
    <w:rsid w:val="000106DB"/>
    <w:rsid w:val="00010745"/>
    <w:rsid w:val="00010803"/>
    <w:rsid w:val="0001097A"/>
    <w:rsid w:val="00010DBF"/>
    <w:rsid w:val="00010E74"/>
    <w:rsid w:val="00011186"/>
    <w:rsid w:val="0001137C"/>
    <w:rsid w:val="000113D7"/>
    <w:rsid w:val="000113FF"/>
    <w:rsid w:val="000114F4"/>
    <w:rsid w:val="00011846"/>
    <w:rsid w:val="00011B92"/>
    <w:rsid w:val="00011BFD"/>
    <w:rsid w:val="00011E96"/>
    <w:rsid w:val="000123F9"/>
    <w:rsid w:val="0001299F"/>
    <w:rsid w:val="00013175"/>
    <w:rsid w:val="00013322"/>
    <w:rsid w:val="000133E9"/>
    <w:rsid w:val="00013735"/>
    <w:rsid w:val="00013B38"/>
    <w:rsid w:val="00013BB4"/>
    <w:rsid w:val="00013C44"/>
    <w:rsid w:val="00013F44"/>
    <w:rsid w:val="000140D4"/>
    <w:rsid w:val="000140DE"/>
    <w:rsid w:val="0001441F"/>
    <w:rsid w:val="0001450D"/>
    <w:rsid w:val="000145BC"/>
    <w:rsid w:val="00014742"/>
    <w:rsid w:val="00014750"/>
    <w:rsid w:val="00014838"/>
    <w:rsid w:val="00014918"/>
    <w:rsid w:val="00014921"/>
    <w:rsid w:val="0001493C"/>
    <w:rsid w:val="00014CE5"/>
    <w:rsid w:val="00014D08"/>
    <w:rsid w:val="00014D9F"/>
    <w:rsid w:val="00014F34"/>
    <w:rsid w:val="00015005"/>
    <w:rsid w:val="00015624"/>
    <w:rsid w:val="00015857"/>
    <w:rsid w:val="000158A5"/>
    <w:rsid w:val="000158BC"/>
    <w:rsid w:val="000158EA"/>
    <w:rsid w:val="00015BEB"/>
    <w:rsid w:val="00015C6C"/>
    <w:rsid w:val="00015E44"/>
    <w:rsid w:val="00015E7F"/>
    <w:rsid w:val="00015F8C"/>
    <w:rsid w:val="000162D7"/>
    <w:rsid w:val="00016304"/>
    <w:rsid w:val="000164FD"/>
    <w:rsid w:val="00016B71"/>
    <w:rsid w:val="00016C99"/>
    <w:rsid w:val="00017045"/>
    <w:rsid w:val="00017128"/>
    <w:rsid w:val="0001725A"/>
    <w:rsid w:val="00017329"/>
    <w:rsid w:val="0001757E"/>
    <w:rsid w:val="0001783A"/>
    <w:rsid w:val="0001785B"/>
    <w:rsid w:val="00017BBE"/>
    <w:rsid w:val="0002013C"/>
    <w:rsid w:val="00020492"/>
    <w:rsid w:val="00020565"/>
    <w:rsid w:val="000205BB"/>
    <w:rsid w:val="000205FC"/>
    <w:rsid w:val="0002087A"/>
    <w:rsid w:val="0002099B"/>
    <w:rsid w:val="00021149"/>
    <w:rsid w:val="000215C4"/>
    <w:rsid w:val="00021635"/>
    <w:rsid w:val="00021751"/>
    <w:rsid w:val="0002185B"/>
    <w:rsid w:val="00021B8C"/>
    <w:rsid w:val="00021D82"/>
    <w:rsid w:val="00022117"/>
    <w:rsid w:val="00022185"/>
    <w:rsid w:val="000221E3"/>
    <w:rsid w:val="00022292"/>
    <w:rsid w:val="000222FA"/>
    <w:rsid w:val="000228B2"/>
    <w:rsid w:val="00022A62"/>
    <w:rsid w:val="00022D0C"/>
    <w:rsid w:val="00023019"/>
    <w:rsid w:val="0002365D"/>
    <w:rsid w:val="00023765"/>
    <w:rsid w:val="000238EF"/>
    <w:rsid w:val="00023A5A"/>
    <w:rsid w:val="00023B49"/>
    <w:rsid w:val="00024335"/>
    <w:rsid w:val="00024401"/>
    <w:rsid w:val="000244A7"/>
    <w:rsid w:val="000244F6"/>
    <w:rsid w:val="00024599"/>
    <w:rsid w:val="0002485C"/>
    <w:rsid w:val="00024A73"/>
    <w:rsid w:val="00024BC3"/>
    <w:rsid w:val="00024FB9"/>
    <w:rsid w:val="00025122"/>
    <w:rsid w:val="00025132"/>
    <w:rsid w:val="000258CE"/>
    <w:rsid w:val="0002599E"/>
    <w:rsid w:val="00025BB2"/>
    <w:rsid w:val="0002655A"/>
    <w:rsid w:val="0002655D"/>
    <w:rsid w:val="0002675E"/>
    <w:rsid w:val="00026A4D"/>
    <w:rsid w:val="00026C4A"/>
    <w:rsid w:val="00026D8C"/>
    <w:rsid w:val="00026DEB"/>
    <w:rsid w:val="00027104"/>
    <w:rsid w:val="000271E8"/>
    <w:rsid w:val="00027278"/>
    <w:rsid w:val="00027581"/>
    <w:rsid w:val="00027A07"/>
    <w:rsid w:val="00027BCC"/>
    <w:rsid w:val="00027D05"/>
    <w:rsid w:val="00027D98"/>
    <w:rsid w:val="00030062"/>
    <w:rsid w:val="0003018A"/>
    <w:rsid w:val="000301DB"/>
    <w:rsid w:val="0003020C"/>
    <w:rsid w:val="00030517"/>
    <w:rsid w:val="00030535"/>
    <w:rsid w:val="00030675"/>
    <w:rsid w:val="00030915"/>
    <w:rsid w:val="00030F5E"/>
    <w:rsid w:val="0003189F"/>
    <w:rsid w:val="00031933"/>
    <w:rsid w:val="00031E62"/>
    <w:rsid w:val="00031F10"/>
    <w:rsid w:val="000321F6"/>
    <w:rsid w:val="00032846"/>
    <w:rsid w:val="00032AE9"/>
    <w:rsid w:val="00032B26"/>
    <w:rsid w:val="0003305D"/>
    <w:rsid w:val="000332DF"/>
    <w:rsid w:val="000334E6"/>
    <w:rsid w:val="0003366F"/>
    <w:rsid w:val="000338A4"/>
    <w:rsid w:val="00033A24"/>
    <w:rsid w:val="00033ACD"/>
    <w:rsid w:val="00033C70"/>
    <w:rsid w:val="00033ECC"/>
    <w:rsid w:val="000340A9"/>
    <w:rsid w:val="0003468C"/>
    <w:rsid w:val="000346BE"/>
    <w:rsid w:val="00034E79"/>
    <w:rsid w:val="0003512B"/>
    <w:rsid w:val="00035290"/>
    <w:rsid w:val="00035BA9"/>
    <w:rsid w:val="00035F75"/>
    <w:rsid w:val="0003607E"/>
    <w:rsid w:val="000361FC"/>
    <w:rsid w:val="0003651B"/>
    <w:rsid w:val="000366F4"/>
    <w:rsid w:val="000369A9"/>
    <w:rsid w:val="000372E1"/>
    <w:rsid w:val="00037382"/>
    <w:rsid w:val="000374D9"/>
    <w:rsid w:val="00037558"/>
    <w:rsid w:val="000375D2"/>
    <w:rsid w:val="000375EF"/>
    <w:rsid w:val="000377DF"/>
    <w:rsid w:val="00037F30"/>
    <w:rsid w:val="00037F58"/>
    <w:rsid w:val="0004032A"/>
    <w:rsid w:val="000405AB"/>
    <w:rsid w:val="00040756"/>
    <w:rsid w:val="00040B55"/>
    <w:rsid w:val="00040B70"/>
    <w:rsid w:val="00040BE3"/>
    <w:rsid w:val="00040DCF"/>
    <w:rsid w:val="00040DF5"/>
    <w:rsid w:val="0004129E"/>
    <w:rsid w:val="0004179A"/>
    <w:rsid w:val="000417F2"/>
    <w:rsid w:val="00041F44"/>
    <w:rsid w:val="0004226C"/>
    <w:rsid w:val="000423A8"/>
    <w:rsid w:val="00042485"/>
    <w:rsid w:val="000424E2"/>
    <w:rsid w:val="000426DA"/>
    <w:rsid w:val="00042733"/>
    <w:rsid w:val="00042787"/>
    <w:rsid w:val="00042806"/>
    <w:rsid w:val="00042A05"/>
    <w:rsid w:val="00042DA7"/>
    <w:rsid w:val="00043294"/>
    <w:rsid w:val="0004349E"/>
    <w:rsid w:val="00043799"/>
    <w:rsid w:val="00043843"/>
    <w:rsid w:val="000438B0"/>
    <w:rsid w:val="00043CBD"/>
    <w:rsid w:val="00043DF2"/>
    <w:rsid w:val="000447CD"/>
    <w:rsid w:val="000448AD"/>
    <w:rsid w:val="000448E6"/>
    <w:rsid w:val="00044B14"/>
    <w:rsid w:val="00044BDC"/>
    <w:rsid w:val="00044C34"/>
    <w:rsid w:val="00044C84"/>
    <w:rsid w:val="00044E27"/>
    <w:rsid w:val="000451D5"/>
    <w:rsid w:val="0004528E"/>
    <w:rsid w:val="000459D3"/>
    <w:rsid w:val="0004623E"/>
    <w:rsid w:val="00046414"/>
    <w:rsid w:val="000467D3"/>
    <w:rsid w:val="0004694B"/>
    <w:rsid w:val="00046B3A"/>
    <w:rsid w:val="00046EFB"/>
    <w:rsid w:val="00046F24"/>
    <w:rsid w:val="00047072"/>
    <w:rsid w:val="000470A3"/>
    <w:rsid w:val="0004762A"/>
    <w:rsid w:val="00047EB6"/>
    <w:rsid w:val="00047F22"/>
    <w:rsid w:val="00047F51"/>
    <w:rsid w:val="0005048F"/>
    <w:rsid w:val="000507ED"/>
    <w:rsid w:val="00050951"/>
    <w:rsid w:val="00050AB9"/>
    <w:rsid w:val="00050BB3"/>
    <w:rsid w:val="00050C7E"/>
    <w:rsid w:val="00050CDB"/>
    <w:rsid w:val="00050D02"/>
    <w:rsid w:val="00050EA2"/>
    <w:rsid w:val="00050EFF"/>
    <w:rsid w:val="000511F8"/>
    <w:rsid w:val="00051492"/>
    <w:rsid w:val="00051AB8"/>
    <w:rsid w:val="00051BE5"/>
    <w:rsid w:val="00051C58"/>
    <w:rsid w:val="00051D28"/>
    <w:rsid w:val="00051D5E"/>
    <w:rsid w:val="00051E38"/>
    <w:rsid w:val="00051E71"/>
    <w:rsid w:val="00051EC3"/>
    <w:rsid w:val="00051EEE"/>
    <w:rsid w:val="00052082"/>
    <w:rsid w:val="0005218E"/>
    <w:rsid w:val="000521D1"/>
    <w:rsid w:val="00052201"/>
    <w:rsid w:val="00052973"/>
    <w:rsid w:val="00052CB5"/>
    <w:rsid w:val="00052D1A"/>
    <w:rsid w:val="00052E22"/>
    <w:rsid w:val="00052E3D"/>
    <w:rsid w:val="00052F14"/>
    <w:rsid w:val="00052F19"/>
    <w:rsid w:val="00052FB5"/>
    <w:rsid w:val="00053249"/>
    <w:rsid w:val="00053717"/>
    <w:rsid w:val="00053840"/>
    <w:rsid w:val="00053857"/>
    <w:rsid w:val="0005389D"/>
    <w:rsid w:val="00053A22"/>
    <w:rsid w:val="00053D26"/>
    <w:rsid w:val="00053D61"/>
    <w:rsid w:val="00054000"/>
    <w:rsid w:val="00054027"/>
    <w:rsid w:val="000540C8"/>
    <w:rsid w:val="00054183"/>
    <w:rsid w:val="00054246"/>
    <w:rsid w:val="00054365"/>
    <w:rsid w:val="000544B8"/>
    <w:rsid w:val="000548E2"/>
    <w:rsid w:val="0005498E"/>
    <w:rsid w:val="00054B8F"/>
    <w:rsid w:val="00054BA4"/>
    <w:rsid w:val="00054C49"/>
    <w:rsid w:val="00054DAA"/>
    <w:rsid w:val="00054FCC"/>
    <w:rsid w:val="00055004"/>
    <w:rsid w:val="0005530C"/>
    <w:rsid w:val="00055492"/>
    <w:rsid w:val="00055562"/>
    <w:rsid w:val="000555F6"/>
    <w:rsid w:val="00055679"/>
    <w:rsid w:val="000556C0"/>
    <w:rsid w:val="0005573A"/>
    <w:rsid w:val="000557CC"/>
    <w:rsid w:val="00055A9A"/>
    <w:rsid w:val="00055AA1"/>
    <w:rsid w:val="00055E8D"/>
    <w:rsid w:val="00055FF1"/>
    <w:rsid w:val="00055FF9"/>
    <w:rsid w:val="000561ED"/>
    <w:rsid w:val="0005643A"/>
    <w:rsid w:val="0005644D"/>
    <w:rsid w:val="000567A6"/>
    <w:rsid w:val="00056853"/>
    <w:rsid w:val="00056BC3"/>
    <w:rsid w:val="00056CE8"/>
    <w:rsid w:val="00056E58"/>
    <w:rsid w:val="000570A5"/>
    <w:rsid w:val="000570BF"/>
    <w:rsid w:val="0005754C"/>
    <w:rsid w:val="0005760E"/>
    <w:rsid w:val="00057893"/>
    <w:rsid w:val="000579C8"/>
    <w:rsid w:val="00057D4D"/>
    <w:rsid w:val="00057FAC"/>
    <w:rsid w:val="00060157"/>
    <w:rsid w:val="0006024D"/>
    <w:rsid w:val="000602BC"/>
    <w:rsid w:val="00060496"/>
    <w:rsid w:val="0006094F"/>
    <w:rsid w:val="000609AB"/>
    <w:rsid w:val="00060EF0"/>
    <w:rsid w:val="00060F1A"/>
    <w:rsid w:val="000611A6"/>
    <w:rsid w:val="0006127F"/>
    <w:rsid w:val="000612F2"/>
    <w:rsid w:val="000612F9"/>
    <w:rsid w:val="000617FB"/>
    <w:rsid w:val="00061E51"/>
    <w:rsid w:val="00061ECB"/>
    <w:rsid w:val="00061FEA"/>
    <w:rsid w:val="0006230D"/>
    <w:rsid w:val="00062599"/>
    <w:rsid w:val="000626A8"/>
    <w:rsid w:val="0006281E"/>
    <w:rsid w:val="00062A4B"/>
    <w:rsid w:val="00062AFE"/>
    <w:rsid w:val="00062BEA"/>
    <w:rsid w:val="00062CF6"/>
    <w:rsid w:val="00062D47"/>
    <w:rsid w:val="00062DE4"/>
    <w:rsid w:val="00062F36"/>
    <w:rsid w:val="0006301C"/>
    <w:rsid w:val="00063510"/>
    <w:rsid w:val="0006358E"/>
    <w:rsid w:val="000635AA"/>
    <w:rsid w:val="00063826"/>
    <w:rsid w:val="00064210"/>
    <w:rsid w:val="00064252"/>
    <w:rsid w:val="000643CD"/>
    <w:rsid w:val="0006459F"/>
    <w:rsid w:val="0006462A"/>
    <w:rsid w:val="00064665"/>
    <w:rsid w:val="0006485B"/>
    <w:rsid w:val="00064CA9"/>
    <w:rsid w:val="00065088"/>
    <w:rsid w:val="0006526A"/>
    <w:rsid w:val="000656DD"/>
    <w:rsid w:val="00065784"/>
    <w:rsid w:val="00065839"/>
    <w:rsid w:val="000659A8"/>
    <w:rsid w:val="000659B8"/>
    <w:rsid w:val="00065A41"/>
    <w:rsid w:val="00065EB2"/>
    <w:rsid w:val="00065F16"/>
    <w:rsid w:val="0006607E"/>
    <w:rsid w:val="00066086"/>
    <w:rsid w:val="000661CE"/>
    <w:rsid w:val="000661D5"/>
    <w:rsid w:val="000665B8"/>
    <w:rsid w:val="000666FB"/>
    <w:rsid w:val="0006683F"/>
    <w:rsid w:val="000669F6"/>
    <w:rsid w:val="00066B5C"/>
    <w:rsid w:val="00066B95"/>
    <w:rsid w:val="00066BEB"/>
    <w:rsid w:val="00066C83"/>
    <w:rsid w:val="00066C84"/>
    <w:rsid w:val="000674DE"/>
    <w:rsid w:val="0006780A"/>
    <w:rsid w:val="00067D62"/>
    <w:rsid w:val="00067DFE"/>
    <w:rsid w:val="00067F9C"/>
    <w:rsid w:val="00070088"/>
    <w:rsid w:val="00070180"/>
    <w:rsid w:val="00070513"/>
    <w:rsid w:val="00070690"/>
    <w:rsid w:val="0007078F"/>
    <w:rsid w:val="0007083F"/>
    <w:rsid w:val="00070E2B"/>
    <w:rsid w:val="000713C6"/>
    <w:rsid w:val="00071422"/>
    <w:rsid w:val="000714E3"/>
    <w:rsid w:val="000715B4"/>
    <w:rsid w:val="0007173E"/>
    <w:rsid w:val="00071838"/>
    <w:rsid w:val="0007190C"/>
    <w:rsid w:val="00072424"/>
    <w:rsid w:val="0007251D"/>
    <w:rsid w:val="00072618"/>
    <w:rsid w:val="0007298E"/>
    <w:rsid w:val="000729E1"/>
    <w:rsid w:val="00072B29"/>
    <w:rsid w:val="00072C91"/>
    <w:rsid w:val="000730E0"/>
    <w:rsid w:val="00073135"/>
    <w:rsid w:val="000731B5"/>
    <w:rsid w:val="00073205"/>
    <w:rsid w:val="0007340E"/>
    <w:rsid w:val="00073946"/>
    <w:rsid w:val="00073D06"/>
    <w:rsid w:val="00073DAA"/>
    <w:rsid w:val="00073DF3"/>
    <w:rsid w:val="0007403F"/>
    <w:rsid w:val="0007404F"/>
    <w:rsid w:val="00074BCC"/>
    <w:rsid w:val="00074BCD"/>
    <w:rsid w:val="00074E48"/>
    <w:rsid w:val="000752F3"/>
    <w:rsid w:val="0007553F"/>
    <w:rsid w:val="00075FFB"/>
    <w:rsid w:val="0007601D"/>
    <w:rsid w:val="000762FB"/>
    <w:rsid w:val="0007643E"/>
    <w:rsid w:val="00076557"/>
    <w:rsid w:val="000767BC"/>
    <w:rsid w:val="000768E8"/>
    <w:rsid w:val="000769E0"/>
    <w:rsid w:val="00076A13"/>
    <w:rsid w:val="000779E1"/>
    <w:rsid w:val="00077B12"/>
    <w:rsid w:val="00077B1B"/>
    <w:rsid w:val="00077C07"/>
    <w:rsid w:val="00077D94"/>
    <w:rsid w:val="00080114"/>
    <w:rsid w:val="00080691"/>
    <w:rsid w:val="00080781"/>
    <w:rsid w:val="00080791"/>
    <w:rsid w:val="000809C5"/>
    <w:rsid w:val="00080BC6"/>
    <w:rsid w:val="00080D6D"/>
    <w:rsid w:val="00080EA3"/>
    <w:rsid w:val="00081054"/>
    <w:rsid w:val="00081087"/>
    <w:rsid w:val="000811A1"/>
    <w:rsid w:val="00081572"/>
    <w:rsid w:val="000815ED"/>
    <w:rsid w:val="0008174B"/>
    <w:rsid w:val="000818A9"/>
    <w:rsid w:val="00081AB9"/>
    <w:rsid w:val="00081B16"/>
    <w:rsid w:val="00081B91"/>
    <w:rsid w:val="00081BDC"/>
    <w:rsid w:val="00081CAB"/>
    <w:rsid w:val="00082339"/>
    <w:rsid w:val="00082352"/>
    <w:rsid w:val="0008258D"/>
    <w:rsid w:val="000825F6"/>
    <w:rsid w:val="00082881"/>
    <w:rsid w:val="000829DC"/>
    <w:rsid w:val="00082CDA"/>
    <w:rsid w:val="00082E52"/>
    <w:rsid w:val="00082EB7"/>
    <w:rsid w:val="00083234"/>
    <w:rsid w:val="0008334C"/>
    <w:rsid w:val="000835A7"/>
    <w:rsid w:val="00083723"/>
    <w:rsid w:val="00084046"/>
    <w:rsid w:val="0008405B"/>
    <w:rsid w:val="00084060"/>
    <w:rsid w:val="00084061"/>
    <w:rsid w:val="00084389"/>
    <w:rsid w:val="00084798"/>
    <w:rsid w:val="00084A75"/>
    <w:rsid w:val="00084ACC"/>
    <w:rsid w:val="00084CA8"/>
    <w:rsid w:val="000851E6"/>
    <w:rsid w:val="000854BF"/>
    <w:rsid w:val="000854CC"/>
    <w:rsid w:val="00085649"/>
    <w:rsid w:val="00085C36"/>
    <w:rsid w:val="00085EC9"/>
    <w:rsid w:val="00086048"/>
    <w:rsid w:val="000861F1"/>
    <w:rsid w:val="000862D2"/>
    <w:rsid w:val="000863C1"/>
    <w:rsid w:val="000867CA"/>
    <w:rsid w:val="000869FC"/>
    <w:rsid w:val="000870F1"/>
    <w:rsid w:val="000875A8"/>
    <w:rsid w:val="00087B1F"/>
    <w:rsid w:val="00087BED"/>
    <w:rsid w:val="0009020A"/>
    <w:rsid w:val="000902ED"/>
    <w:rsid w:val="000905B5"/>
    <w:rsid w:val="0009070A"/>
    <w:rsid w:val="00090814"/>
    <w:rsid w:val="00090AF2"/>
    <w:rsid w:val="00090C20"/>
    <w:rsid w:val="00090D6C"/>
    <w:rsid w:val="00090FDF"/>
    <w:rsid w:val="0009101F"/>
    <w:rsid w:val="00091551"/>
    <w:rsid w:val="0009177B"/>
    <w:rsid w:val="00091A1E"/>
    <w:rsid w:val="00091C22"/>
    <w:rsid w:val="00091E5B"/>
    <w:rsid w:val="000921AF"/>
    <w:rsid w:val="000921E6"/>
    <w:rsid w:val="00092439"/>
    <w:rsid w:val="00092708"/>
    <w:rsid w:val="0009273D"/>
    <w:rsid w:val="00092A6D"/>
    <w:rsid w:val="00092E31"/>
    <w:rsid w:val="00092F70"/>
    <w:rsid w:val="0009319A"/>
    <w:rsid w:val="000932A6"/>
    <w:rsid w:val="0009358B"/>
    <w:rsid w:val="00093B99"/>
    <w:rsid w:val="00093E48"/>
    <w:rsid w:val="00094013"/>
    <w:rsid w:val="0009417E"/>
    <w:rsid w:val="000942DD"/>
    <w:rsid w:val="000943CA"/>
    <w:rsid w:val="000946BF"/>
    <w:rsid w:val="00094723"/>
    <w:rsid w:val="00094739"/>
    <w:rsid w:val="00095002"/>
    <w:rsid w:val="00095271"/>
    <w:rsid w:val="00095326"/>
    <w:rsid w:val="00095661"/>
    <w:rsid w:val="00095738"/>
    <w:rsid w:val="00095C54"/>
    <w:rsid w:val="00095DD9"/>
    <w:rsid w:val="00095E98"/>
    <w:rsid w:val="00095FC8"/>
    <w:rsid w:val="00095FD6"/>
    <w:rsid w:val="0009605A"/>
    <w:rsid w:val="0009610F"/>
    <w:rsid w:val="0009611F"/>
    <w:rsid w:val="00096217"/>
    <w:rsid w:val="00096252"/>
    <w:rsid w:val="00096372"/>
    <w:rsid w:val="000967EA"/>
    <w:rsid w:val="00096981"/>
    <w:rsid w:val="00096BB6"/>
    <w:rsid w:val="00096DC8"/>
    <w:rsid w:val="00097018"/>
    <w:rsid w:val="0009702B"/>
    <w:rsid w:val="000971A6"/>
    <w:rsid w:val="000971D8"/>
    <w:rsid w:val="000972F5"/>
    <w:rsid w:val="00097748"/>
    <w:rsid w:val="00097828"/>
    <w:rsid w:val="000978D6"/>
    <w:rsid w:val="00097DAD"/>
    <w:rsid w:val="000A01D9"/>
    <w:rsid w:val="000A0220"/>
    <w:rsid w:val="000A0795"/>
    <w:rsid w:val="000A086F"/>
    <w:rsid w:val="000A0D4C"/>
    <w:rsid w:val="000A0D96"/>
    <w:rsid w:val="000A0F2C"/>
    <w:rsid w:val="000A1002"/>
    <w:rsid w:val="000A1042"/>
    <w:rsid w:val="000A10DE"/>
    <w:rsid w:val="000A114A"/>
    <w:rsid w:val="000A13D8"/>
    <w:rsid w:val="000A140D"/>
    <w:rsid w:val="000A1648"/>
    <w:rsid w:val="000A1756"/>
    <w:rsid w:val="000A1C90"/>
    <w:rsid w:val="000A1CF8"/>
    <w:rsid w:val="000A2091"/>
    <w:rsid w:val="000A20CC"/>
    <w:rsid w:val="000A2437"/>
    <w:rsid w:val="000A28AD"/>
    <w:rsid w:val="000A28EB"/>
    <w:rsid w:val="000A2983"/>
    <w:rsid w:val="000A2DEF"/>
    <w:rsid w:val="000A2E33"/>
    <w:rsid w:val="000A319C"/>
    <w:rsid w:val="000A34DE"/>
    <w:rsid w:val="000A38A2"/>
    <w:rsid w:val="000A3AD7"/>
    <w:rsid w:val="000A3B11"/>
    <w:rsid w:val="000A3D15"/>
    <w:rsid w:val="000A3FC7"/>
    <w:rsid w:val="000A44B2"/>
    <w:rsid w:val="000A4F93"/>
    <w:rsid w:val="000A51E3"/>
    <w:rsid w:val="000A532A"/>
    <w:rsid w:val="000A5CAD"/>
    <w:rsid w:val="000A5F63"/>
    <w:rsid w:val="000A60DC"/>
    <w:rsid w:val="000A6342"/>
    <w:rsid w:val="000A67C8"/>
    <w:rsid w:val="000A67F5"/>
    <w:rsid w:val="000A6F47"/>
    <w:rsid w:val="000A70AD"/>
    <w:rsid w:val="000A739D"/>
    <w:rsid w:val="000A767B"/>
    <w:rsid w:val="000A76BD"/>
    <w:rsid w:val="000A7911"/>
    <w:rsid w:val="000A795B"/>
    <w:rsid w:val="000A7A21"/>
    <w:rsid w:val="000A7D12"/>
    <w:rsid w:val="000A7D64"/>
    <w:rsid w:val="000B02BF"/>
    <w:rsid w:val="000B08AF"/>
    <w:rsid w:val="000B0AC6"/>
    <w:rsid w:val="000B0DFD"/>
    <w:rsid w:val="000B0DFE"/>
    <w:rsid w:val="000B0E0E"/>
    <w:rsid w:val="000B0EB3"/>
    <w:rsid w:val="000B136B"/>
    <w:rsid w:val="000B13B8"/>
    <w:rsid w:val="000B145C"/>
    <w:rsid w:val="000B1709"/>
    <w:rsid w:val="000B1A1D"/>
    <w:rsid w:val="000B1BB3"/>
    <w:rsid w:val="000B237D"/>
    <w:rsid w:val="000B25B0"/>
    <w:rsid w:val="000B28D2"/>
    <w:rsid w:val="000B2953"/>
    <w:rsid w:val="000B299E"/>
    <w:rsid w:val="000B2BD6"/>
    <w:rsid w:val="000B2F0C"/>
    <w:rsid w:val="000B3104"/>
    <w:rsid w:val="000B3148"/>
    <w:rsid w:val="000B3178"/>
    <w:rsid w:val="000B3384"/>
    <w:rsid w:val="000B3433"/>
    <w:rsid w:val="000B359F"/>
    <w:rsid w:val="000B35E0"/>
    <w:rsid w:val="000B38AA"/>
    <w:rsid w:val="000B3A47"/>
    <w:rsid w:val="000B473F"/>
    <w:rsid w:val="000B4903"/>
    <w:rsid w:val="000B4972"/>
    <w:rsid w:val="000B4C87"/>
    <w:rsid w:val="000B4FF2"/>
    <w:rsid w:val="000B5081"/>
    <w:rsid w:val="000B544A"/>
    <w:rsid w:val="000B5EDC"/>
    <w:rsid w:val="000B5FBC"/>
    <w:rsid w:val="000B60CA"/>
    <w:rsid w:val="000B6125"/>
    <w:rsid w:val="000B61A0"/>
    <w:rsid w:val="000B645C"/>
    <w:rsid w:val="000B6523"/>
    <w:rsid w:val="000B6767"/>
    <w:rsid w:val="000B68DA"/>
    <w:rsid w:val="000B6922"/>
    <w:rsid w:val="000B69B8"/>
    <w:rsid w:val="000B69B9"/>
    <w:rsid w:val="000B6ECC"/>
    <w:rsid w:val="000B7070"/>
    <w:rsid w:val="000B7938"/>
    <w:rsid w:val="000B7C4B"/>
    <w:rsid w:val="000B7CA7"/>
    <w:rsid w:val="000B7F10"/>
    <w:rsid w:val="000B7F92"/>
    <w:rsid w:val="000C0441"/>
    <w:rsid w:val="000C05FB"/>
    <w:rsid w:val="000C0635"/>
    <w:rsid w:val="000C0C56"/>
    <w:rsid w:val="000C1002"/>
    <w:rsid w:val="000C1115"/>
    <w:rsid w:val="000C1604"/>
    <w:rsid w:val="000C1706"/>
    <w:rsid w:val="000C1799"/>
    <w:rsid w:val="000C1B3D"/>
    <w:rsid w:val="000C1B41"/>
    <w:rsid w:val="000C1E13"/>
    <w:rsid w:val="000C1EAC"/>
    <w:rsid w:val="000C234B"/>
    <w:rsid w:val="000C24F9"/>
    <w:rsid w:val="000C2554"/>
    <w:rsid w:val="000C25E4"/>
    <w:rsid w:val="000C26DE"/>
    <w:rsid w:val="000C28B2"/>
    <w:rsid w:val="000C2B9C"/>
    <w:rsid w:val="000C2F35"/>
    <w:rsid w:val="000C2FFF"/>
    <w:rsid w:val="000C30D7"/>
    <w:rsid w:val="000C314F"/>
    <w:rsid w:val="000C31E7"/>
    <w:rsid w:val="000C34AF"/>
    <w:rsid w:val="000C39D3"/>
    <w:rsid w:val="000C3AAB"/>
    <w:rsid w:val="000C3B44"/>
    <w:rsid w:val="000C4168"/>
    <w:rsid w:val="000C44E1"/>
    <w:rsid w:val="000C459D"/>
    <w:rsid w:val="000C4621"/>
    <w:rsid w:val="000C4B28"/>
    <w:rsid w:val="000C4CE3"/>
    <w:rsid w:val="000C5135"/>
    <w:rsid w:val="000C51D1"/>
    <w:rsid w:val="000C5501"/>
    <w:rsid w:val="000C56E9"/>
    <w:rsid w:val="000C57F8"/>
    <w:rsid w:val="000C62AD"/>
    <w:rsid w:val="000C638B"/>
    <w:rsid w:val="000C654F"/>
    <w:rsid w:val="000C68F2"/>
    <w:rsid w:val="000C698E"/>
    <w:rsid w:val="000C6AAC"/>
    <w:rsid w:val="000C6B46"/>
    <w:rsid w:val="000C7041"/>
    <w:rsid w:val="000C7242"/>
    <w:rsid w:val="000C7437"/>
    <w:rsid w:val="000C75AE"/>
    <w:rsid w:val="000C77A0"/>
    <w:rsid w:val="000C7A0A"/>
    <w:rsid w:val="000C7BF0"/>
    <w:rsid w:val="000C7C2D"/>
    <w:rsid w:val="000C7CD1"/>
    <w:rsid w:val="000C7E8E"/>
    <w:rsid w:val="000D0411"/>
    <w:rsid w:val="000D076F"/>
    <w:rsid w:val="000D0C19"/>
    <w:rsid w:val="000D0E8C"/>
    <w:rsid w:val="000D13B3"/>
    <w:rsid w:val="000D1ABE"/>
    <w:rsid w:val="000D1AE6"/>
    <w:rsid w:val="000D25FD"/>
    <w:rsid w:val="000D2634"/>
    <w:rsid w:val="000D27EC"/>
    <w:rsid w:val="000D2A4D"/>
    <w:rsid w:val="000D2A64"/>
    <w:rsid w:val="000D2F89"/>
    <w:rsid w:val="000D31AB"/>
    <w:rsid w:val="000D325E"/>
    <w:rsid w:val="000D37D5"/>
    <w:rsid w:val="000D37DC"/>
    <w:rsid w:val="000D3B14"/>
    <w:rsid w:val="000D3BBD"/>
    <w:rsid w:val="000D3C20"/>
    <w:rsid w:val="000D4250"/>
    <w:rsid w:val="000D434E"/>
    <w:rsid w:val="000D43F3"/>
    <w:rsid w:val="000D4450"/>
    <w:rsid w:val="000D4748"/>
    <w:rsid w:val="000D4760"/>
    <w:rsid w:val="000D485E"/>
    <w:rsid w:val="000D4935"/>
    <w:rsid w:val="000D4BD1"/>
    <w:rsid w:val="000D510A"/>
    <w:rsid w:val="000D5348"/>
    <w:rsid w:val="000D5419"/>
    <w:rsid w:val="000D5990"/>
    <w:rsid w:val="000D5BE0"/>
    <w:rsid w:val="000D5DE1"/>
    <w:rsid w:val="000D6015"/>
    <w:rsid w:val="000D61A1"/>
    <w:rsid w:val="000D6594"/>
    <w:rsid w:val="000D6AA2"/>
    <w:rsid w:val="000D70BC"/>
    <w:rsid w:val="000D7491"/>
    <w:rsid w:val="000D75E5"/>
    <w:rsid w:val="000D7A9E"/>
    <w:rsid w:val="000D7EB8"/>
    <w:rsid w:val="000D7EE4"/>
    <w:rsid w:val="000E013F"/>
    <w:rsid w:val="000E028F"/>
    <w:rsid w:val="000E0434"/>
    <w:rsid w:val="000E0690"/>
    <w:rsid w:val="000E0737"/>
    <w:rsid w:val="000E0ADD"/>
    <w:rsid w:val="000E0C52"/>
    <w:rsid w:val="000E0E44"/>
    <w:rsid w:val="000E0E81"/>
    <w:rsid w:val="000E12B6"/>
    <w:rsid w:val="000E140C"/>
    <w:rsid w:val="000E14CF"/>
    <w:rsid w:val="000E1653"/>
    <w:rsid w:val="000E1681"/>
    <w:rsid w:val="000E1AAF"/>
    <w:rsid w:val="000E1AE2"/>
    <w:rsid w:val="000E1B5F"/>
    <w:rsid w:val="000E1B7D"/>
    <w:rsid w:val="000E1BA7"/>
    <w:rsid w:val="000E214F"/>
    <w:rsid w:val="000E2560"/>
    <w:rsid w:val="000E27F2"/>
    <w:rsid w:val="000E2832"/>
    <w:rsid w:val="000E293B"/>
    <w:rsid w:val="000E2AC9"/>
    <w:rsid w:val="000E2BCB"/>
    <w:rsid w:val="000E2BF6"/>
    <w:rsid w:val="000E3076"/>
    <w:rsid w:val="000E32F6"/>
    <w:rsid w:val="000E36A3"/>
    <w:rsid w:val="000E37A6"/>
    <w:rsid w:val="000E3836"/>
    <w:rsid w:val="000E3A94"/>
    <w:rsid w:val="000E3E4B"/>
    <w:rsid w:val="000E3E73"/>
    <w:rsid w:val="000E3F64"/>
    <w:rsid w:val="000E3F7A"/>
    <w:rsid w:val="000E4169"/>
    <w:rsid w:val="000E41B4"/>
    <w:rsid w:val="000E434E"/>
    <w:rsid w:val="000E4389"/>
    <w:rsid w:val="000E440E"/>
    <w:rsid w:val="000E4605"/>
    <w:rsid w:val="000E4738"/>
    <w:rsid w:val="000E4888"/>
    <w:rsid w:val="000E4AD7"/>
    <w:rsid w:val="000E4B9E"/>
    <w:rsid w:val="000E4D4A"/>
    <w:rsid w:val="000E4E80"/>
    <w:rsid w:val="000E4F84"/>
    <w:rsid w:val="000E52E3"/>
    <w:rsid w:val="000E5AE9"/>
    <w:rsid w:val="000E5F2B"/>
    <w:rsid w:val="000E6018"/>
    <w:rsid w:val="000E61A6"/>
    <w:rsid w:val="000E65C9"/>
    <w:rsid w:val="000E67A1"/>
    <w:rsid w:val="000E6908"/>
    <w:rsid w:val="000E6A66"/>
    <w:rsid w:val="000E6AA8"/>
    <w:rsid w:val="000E6BB8"/>
    <w:rsid w:val="000E6E36"/>
    <w:rsid w:val="000E73EC"/>
    <w:rsid w:val="000E75BB"/>
    <w:rsid w:val="000E78B5"/>
    <w:rsid w:val="000E7EC5"/>
    <w:rsid w:val="000F00A0"/>
    <w:rsid w:val="000F00F6"/>
    <w:rsid w:val="000F029D"/>
    <w:rsid w:val="000F077C"/>
    <w:rsid w:val="000F0784"/>
    <w:rsid w:val="000F0BE7"/>
    <w:rsid w:val="000F0D40"/>
    <w:rsid w:val="000F1569"/>
    <w:rsid w:val="000F1668"/>
    <w:rsid w:val="000F17D7"/>
    <w:rsid w:val="000F186B"/>
    <w:rsid w:val="000F196A"/>
    <w:rsid w:val="000F1AD2"/>
    <w:rsid w:val="000F1D2C"/>
    <w:rsid w:val="000F1FFD"/>
    <w:rsid w:val="000F20BE"/>
    <w:rsid w:val="000F29B7"/>
    <w:rsid w:val="000F2AB8"/>
    <w:rsid w:val="000F2C1D"/>
    <w:rsid w:val="000F2E41"/>
    <w:rsid w:val="000F32A0"/>
    <w:rsid w:val="000F32B7"/>
    <w:rsid w:val="000F370A"/>
    <w:rsid w:val="000F3785"/>
    <w:rsid w:val="000F37BD"/>
    <w:rsid w:val="000F3896"/>
    <w:rsid w:val="000F3953"/>
    <w:rsid w:val="000F3F6A"/>
    <w:rsid w:val="000F3F94"/>
    <w:rsid w:val="000F3FFF"/>
    <w:rsid w:val="000F4040"/>
    <w:rsid w:val="000F425D"/>
    <w:rsid w:val="000F429F"/>
    <w:rsid w:val="000F4499"/>
    <w:rsid w:val="000F457F"/>
    <w:rsid w:val="000F52C3"/>
    <w:rsid w:val="000F52D9"/>
    <w:rsid w:val="000F55C4"/>
    <w:rsid w:val="000F55EC"/>
    <w:rsid w:val="000F581C"/>
    <w:rsid w:val="000F58BF"/>
    <w:rsid w:val="000F58E1"/>
    <w:rsid w:val="000F5CA9"/>
    <w:rsid w:val="000F5E07"/>
    <w:rsid w:val="000F6032"/>
    <w:rsid w:val="000F60F2"/>
    <w:rsid w:val="000F61B1"/>
    <w:rsid w:val="000F6289"/>
    <w:rsid w:val="000F6486"/>
    <w:rsid w:val="000F64F7"/>
    <w:rsid w:val="000F65EA"/>
    <w:rsid w:val="000F66A9"/>
    <w:rsid w:val="000F674A"/>
    <w:rsid w:val="000F6990"/>
    <w:rsid w:val="000F6B4D"/>
    <w:rsid w:val="000F6C1F"/>
    <w:rsid w:val="000F6F1E"/>
    <w:rsid w:val="000F6FDD"/>
    <w:rsid w:val="000F7143"/>
    <w:rsid w:val="000F72E6"/>
    <w:rsid w:val="000F737F"/>
    <w:rsid w:val="000F7597"/>
    <w:rsid w:val="000F75EC"/>
    <w:rsid w:val="000F7936"/>
    <w:rsid w:val="000F7C30"/>
    <w:rsid w:val="000F7CD0"/>
    <w:rsid w:val="000F7D53"/>
    <w:rsid w:val="000F7D63"/>
    <w:rsid w:val="0010004F"/>
    <w:rsid w:val="0010006B"/>
    <w:rsid w:val="0010011A"/>
    <w:rsid w:val="00100348"/>
    <w:rsid w:val="001008CF"/>
    <w:rsid w:val="0010093E"/>
    <w:rsid w:val="00100DA4"/>
    <w:rsid w:val="00100F4F"/>
    <w:rsid w:val="001011B0"/>
    <w:rsid w:val="00101346"/>
    <w:rsid w:val="00101725"/>
    <w:rsid w:val="00101868"/>
    <w:rsid w:val="00101E40"/>
    <w:rsid w:val="00101E94"/>
    <w:rsid w:val="00102074"/>
    <w:rsid w:val="00102078"/>
    <w:rsid w:val="00102195"/>
    <w:rsid w:val="00102833"/>
    <w:rsid w:val="00102AFC"/>
    <w:rsid w:val="00103174"/>
    <w:rsid w:val="00103245"/>
    <w:rsid w:val="00103272"/>
    <w:rsid w:val="001032DC"/>
    <w:rsid w:val="00103510"/>
    <w:rsid w:val="0010355F"/>
    <w:rsid w:val="00103701"/>
    <w:rsid w:val="00103936"/>
    <w:rsid w:val="00103956"/>
    <w:rsid w:val="00103E0B"/>
    <w:rsid w:val="00103F50"/>
    <w:rsid w:val="00104010"/>
    <w:rsid w:val="00104108"/>
    <w:rsid w:val="00104127"/>
    <w:rsid w:val="00104268"/>
    <w:rsid w:val="001046EA"/>
    <w:rsid w:val="00104AE4"/>
    <w:rsid w:val="00104C20"/>
    <w:rsid w:val="00104D39"/>
    <w:rsid w:val="00104F53"/>
    <w:rsid w:val="001050C8"/>
    <w:rsid w:val="00105109"/>
    <w:rsid w:val="001051C9"/>
    <w:rsid w:val="0010552E"/>
    <w:rsid w:val="0010555F"/>
    <w:rsid w:val="001055F1"/>
    <w:rsid w:val="0010567A"/>
    <w:rsid w:val="00105710"/>
    <w:rsid w:val="00105A50"/>
    <w:rsid w:val="00105AE2"/>
    <w:rsid w:val="00105C6E"/>
    <w:rsid w:val="00105E76"/>
    <w:rsid w:val="00106119"/>
    <w:rsid w:val="0010638F"/>
    <w:rsid w:val="0010647C"/>
    <w:rsid w:val="001066B4"/>
    <w:rsid w:val="00106877"/>
    <w:rsid w:val="00106965"/>
    <w:rsid w:val="001069BE"/>
    <w:rsid w:val="00106D63"/>
    <w:rsid w:val="00106E2A"/>
    <w:rsid w:val="001070D7"/>
    <w:rsid w:val="00107108"/>
    <w:rsid w:val="0010717F"/>
    <w:rsid w:val="00107479"/>
    <w:rsid w:val="00107614"/>
    <w:rsid w:val="001078B3"/>
    <w:rsid w:val="00107B23"/>
    <w:rsid w:val="00107DAC"/>
    <w:rsid w:val="001101EE"/>
    <w:rsid w:val="00110243"/>
    <w:rsid w:val="001103BD"/>
    <w:rsid w:val="0011066C"/>
    <w:rsid w:val="00110678"/>
    <w:rsid w:val="00110857"/>
    <w:rsid w:val="00110A62"/>
    <w:rsid w:val="00110A82"/>
    <w:rsid w:val="00110D87"/>
    <w:rsid w:val="00111218"/>
    <w:rsid w:val="001114C4"/>
    <w:rsid w:val="00111B30"/>
    <w:rsid w:val="00111DD5"/>
    <w:rsid w:val="00111E2E"/>
    <w:rsid w:val="00111EAB"/>
    <w:rsid w:val="00111F5E"/>
    <w:rsid w:val="0011213B"/>
    <w:rsid w:val="00112276"/>
    <w:rsid w:val="00112343"/>
    <w:rsid w:val="00112974"/>
    <w:rsid w:val="001129FC"/>
    <w:rsid w:val="00112A5E"/>
    <w:rsid w:val="00112CC9"/>
    <w:rsid w:val="00112D8C"/>
    <w:rsid w:val="00112ED8"/>
    <w:rsid w:val="00113118"/>
    <w:rsid w:val="001138E5"/>
    <w:rsid w:val="0011394C"/>
    <w:rsid w:val="00113A0D"/>
    <w:rsid w:val="00113A83"/>
    <w:rsid w:val="00113EB6"/>
    <w:rsid w:val="00113EBB"/>
    <w:rsid w:val="00113F7D"/>
    <w:rsid w:val="0011431F"/>
    <w:rsid w:val="00114332"/>
    <w:rsid w:val="00114711"/>
    <w:rsid w:val="0011488B"/>
    <w:rsid w:val="00114907"/>
    <w:rsid w:val="0011495A"/>
    <w:rsid w:val="001149B8"/>
    <w:rsid w:val="00114A6E"/>
    <w:rsid w:val="00114B9F"/>
    <w:rsid w:val="00114C2F"/>
    <w:rsid w:val="001150EC"/>
    <w:rsid w:val="00115763"/>
    <w:rsid w:val="001158F0"/>
    <w:rsid w:val="0011619D"/>
    <w:rsid w:val="0011620F"/>
    <w:rsid w:val="00116342"/>
    <w:rsid w:val="00116448"/>
    <w:rsid w:val="00116D1A"/>
    <w:rsid w:val="00116F0C"/>
    <w:rsid w:val="00116F32"/>
    <w:rsid w:val="001170F5"/>
    <w:rsid w:val="00117236"/>
    <w:rsid w:val="001177B6"/>
    <w:rsid w:val="001178F0"/>
    <w:rsid w:val="00117A3B"/>
    <w:rsid w:val="00117A3C"/>
    <w:rsid w:val="00117F3E"/>
    <w:rsid w:val="00117FB1"/>
    <w:rsid w:val="001200AA"/>
    <w:rsid w:val="00120399"/>
    <w:rsid w:val="0012041B"/>
    <w:rsid w:val="001207CA"/>
    <w:rsid w:val="00120E50"/>
    <w:rsid w:val="00120FA9"/>
    <w:rsid w:val="00120FB4"/>
    <w:rsid w:val="00121246"/>
    <w:rsid w:val="0012130E"/>
    <w:rsid w:val="00121399"/>
    <w:rsid w:val="00121580"/>
    <w:rsid w:val="001218D6"/>
    <w:rsid w:val="00121A63"/>
    <w:rsid w:val="00121A77"/>
    <w:rsid w:val="00121E83"/>
    <w:rsid w:val="00121F6D"/>
    <w:rsid w:val="0012221B"/>
    <w:rsid w:val="0012223E"/>
    <w:rsid w:val="00122590"/>
    <w:rsid w:val="00122713"/>
    <w:rsid w:val="0012277B"/>
    <w:rsid w:val="00122843"/>
    <w:rsid w:val="00122C33"/>
    <w:rsid w:val="00122C74"/>
    <w:rsid w:val="00122D03"/>
    <w:rsid w:val="00122FBB"/>
    <w:rsid w:val="0012321F"/>
    <w:rsid w:val="00123395"/>
    <w:rsid w:val="00123ACE"/>
    <w:rsid w:val="00123F8D"/>
    <w:rsid w:val="001240EC"/>
    <w:rsid w:val="00124107"/>
    <w:rsid w:val="001244D5"/>
    <w:rsid w:val="001244F9"/>
    <w:rsid w:val="00124593"/>
    <w:rsid w:val="00124758"/>
    <w:rsid w:val="0012476D"/>
    <w:rsid w:val="00124879"/>
    <w:rsid w:val="001248B0"/>
    <w:rsid w:val="001249E4"/>
    <w:rsid w:val="00124A40"/>
    <w:rsid w:val="00124A66"/>
    <w:rsid w:val="00124F09"/>
    <w:rsid w:val="001251FF"/>
    <w:rsid w:val="0012546E"/>
    <w:rsid w:val="0012559C"/>
    <w:rsid w:val="00125645"/>
    <w:rsid w:val="00125D9A"/>
    <w:rsid w:val="00126108"/>
    <w:rsid w:val="00126219"/>
    <w:rsid w:val="00126477"/>
    <w:rsid w:val="00126602"/>
    <w:rsid w:val="00126695"/>
    <w:rsid w:val="001268F1"/>
    <w:rsid w:val="00126A72"/>
    <w:rsid w:val="00126BAD"/>
    <w:rsid w:val="00126C2B"/>
    <w:rsid w:val="00126D32"/>
    <w:rsid w:val="00126D61"/>
    <w:rsid w:val="00126DA9"/>
    <w:rsid w:val="001270F1"/>
    <w:rsid w:val="00127183"/>
    <w:rsid w:val="001271E7"/>
    <w:rsid w:val="00127454"/>
    <w:rsid w:val="0012751C"/>
    <w:rsid w:val="00127585"/>
    <w:rsid w:val="0012760C"/>
    <w:rsid w:val="001277CB"/>
    <w:rsid w:val="00127836"/>
    <w:rsid w:val="00127C42"/>
    <w:rsid w:val="00127C60"/>
    <w:rsid w:val="0013016D"/>
    <w:rsid w:val="00130751"/>
    <w:rsid w:val="00130DED"/>
    <w:rsid w:val="00130E24"/>
    <w:rsid w:val="00131046"/>
    <w:rsid w:val="00131056"/>
    <w:rsid w:val="00131269"/>
    <w:rsid w:val="001315E6"/>
    <w:rsid w:val="00131666"/>
    <w:rsid w:val="001316CB"/>
    <w:rsid w:val="001317DE"/>
    <w:rsid w:val="00131956"/>
    <w:rsid w:val="00131D13"/>
    <w:rsid w:val="00131E64"/>
    <w:rsid w:val="001326C8"/>
    <w:rsid w:val="0013270E"/>
    <w:rsid w:val="001328C5"/>
    <w:rsid w:val="001328E7"/>
    <w:rsid w:val="00132B24"/>
    <w:rsid w:val="00132B6A"/>
    <w:rsid w:val="00132EBA"/>
    <w:rsid w:val="001331A8"/>
    <w:rsid w:val="0013366D"/>
    <w:rsid w:val="00133862"/>
    <w:rsid w:val="00133FCD"/>
    <w:rsid w:val="00134129"/>
    <w:rsid w:val="001341D9"/>
    <w:rsid w:val="001346B6"/>
    <w:rsid w:val="001347A7"/>
    <w:rsid w:val="00134AB1"/>
    <w:rsid w:val="00134D5A"/>
    <w:rsid w:val="00134F68"/>
    <w:rsid w:val="0013531C"/>
    <w:rsid w:val="0013534D"/>
    <w:rsid w:val="00135682"/>
    <w:rsid w:val="001356CB"/>
    <w:rsid w:val="001358AA"/>
    <w:rsid w:val="00135ACC"/>
    <w:rsid w:val="00135D6A"/>
    <w:rsid w:val="00135F9A"/>
    <w:rsid w:val="0013628B"/>
    <w:rsid w:val="001362F1"/>
    <w:rsid w:val="0013645F"/>
    <w:rsid w:val="001367CE"/>
    <w:rsid w:val="001368EC"/>
    <w:rsid w:val="00136B89"/>
    <w:rsid w:val="00136F1E"/>
    <w:rsid w:val="0013707A"/>
    <w:rsid w:val="001375A7"/>
    <w:rsid w:val="0013795C"/>
    <w:rsid w:val="00137C6C"/>
    <w:rsid w:val="001402C0"/>
    <w:rsid w:val="00140305"/>
    <w:rsid w:val="001404E7"/>
    <w:rsid w:val="00140562"/>
    <w:rsid w:val="00140C3C"/>
    <w:rsid w:val="00140D25"/>
    <w:rsid w:val="00140DB1"/>
    <w:rsid w:val="00140FE3"/>
    <w:rsid w:val="0014143D"/>
    <w:rsid w:val="001415F7"/>
    <w:rsid w:val="0014172B"/>
    <w:rsid w:val="00141842"/>
    <w:rsid w:val="00141F80"/>
    <w:rsid w:val="00141FF8"/>
    <w:rsid w:val="0014226F"/>
    <w:rsid w:val="0014260C"/>
    <w:rsid w:val="001426F7"/>
    <w:rsid w:val="0014285E"/>
    <w:rsid w:val="001428EF"/>
    <w:rsid w:val="00142BE3"/>
    <w:rsid w:val="00142E53"/>
    <w:rsid w:val="0014324B"/>
    <w:rsid w:val="00143284"/>
    <w:rsid w:val="001433F6"/>
    <w:rsid w:val="001434CE"/>
    <w:rsid w:val="001437A3"/>
    <w:rsid w:val="001438B1"/>
    <w:rsid w:val="001440BD"/>
    <w:rsid w:val="0014438F"/>
    <w:rsid w:val="001444A2"/>
    <w:rsid w:val="00144C8B"/>
    <w:rsid w:val="00144EAE"/>
    <w:rsid w:val="00144F5D"/>
    <w:rsid w:val="00145061"/>
    <w:rsid w:val="00145226"/>
    <w:rsid w:val="001455FA"/>
    <w:rsid w:val="0014567A"/>
    <w:rsid w:val="00145B77"/>
    <w:rsid w:val="00145C36"/>
    <w:rsid w:val="00145CA9"/>
    <w:rsid w:val="0014605D"/>
    <w:rsid w:val="0014641B"/>
    <w:rsid w:val="00146434"/>
    <w:rsid w:val="00146907"/>
    <w:rsid w:val="00146955"/>
    <w:rsid w:val="00146DB1"/>
    <w:rsid w:val="00146FBA"/>
    <w:rsid w:val="00147012"/>
    <w:rsid w:val="001470F3"/>
    <w:rsid w:val="0014722A"/>
    <w:rsid w:val="00147456"/>
    <w:rsid w:val="001475A4"/>
    <w:rsid w:val="0014777B"/>
    <w:rsid w:val="001477B9"/>
    <w:rsid w:val="00147B4C"/>
    <w:rsid w:val="00147C1D"/>
    <w:rsid w:val="00147D52"/>
    <w:rsid w:val="00147D5C"/>
    <w:rsid w:val="00147D60"/>
    <w:rsid w:val="00147E95"/>
    <w:rsid w:val="0015000A"/>
    <w:rsid w:val="001504C5"/>
    <w:rsid w:val="0015052F"/>
    <w:rsid w:val="001506B4"/>
    <w:rsid w:val="00150B57"/>
    <w:rsid w:val="00150BD5"/>
    <w:rsid w:val="00150E52"/>
    <w:rsid w:val="00150F17"/>
    <w:rsid w:val="00151621"/>
    <w:rsid w:val="00151D50"/>
    <w:rsid w:val="001520EB"/>
    <w:rsid w:val="00152442"/>
    <w:rsid w:val="00152478"/>
    <w:rsid w:val="00152564"/>
    <w:rsid w:val="0015286C"/>
    <w:rsid w:val="00152C64"/>
    <w:rsid w:val="00152F09"/>
    <w:rsid w:val="00153353"/>
    <w:rsid w:val="001533B1"/>
    <w:rsid w:val="001534B8"/>
    <w:rsid w:val="00153690"/>
    <w:rsid w:val="00153806"/>
    <w:rsid w:val="0015384A"/>
    <w:rsid w:val="001538FE"/>
    <w:rsid w:val="00153965"/>
    <w:rsid w:val="00153AE5"/>
    <w:rsid w:val="00153D47"/>
    <w:rsid w:val="00153D8B"/>
    <w:rsid w:val="00154399"/>
    <w:rsid w:val="00154610"/>
    <w:rsid w:val="00154643"/>
    <w:rsid w:val="0015466B"/>
    <w:rsid w:val="00154A8B"/>
    <w:rsid w:val="00154AE0"/>
    <w:rsid w:val="00155166"/>
    <w:rsid w:val="00155211"/>
    <w:rsid w:val="00155523"/>
    <w:rsid w:val="0015553D"/>
    <w:rsid w:val="0015562A"/>
    <w:rsid w:val="00155829"/>
    <w:rsid w:val="00155D63"/>
    <w:rsid w:val="00155E64"/>
    <w:rsid w:val="00155FB5"/>
    <w:rsid w:val="00156090"/>
    <w:rsid w:val="001564CC"/>
    <w:rsid w:val="0015669B"/>
    <w:rsid w:val="001567B6"/>
    <w:rsid w:val="0015687B"/>
    <w:rsid w:val="00156AC7"/>
    <w:rsid w:val="00156D95"/>
    <w:rsid w:val="00157054"/>
    <w:rsid w:val="00157551"/>
    <w:rsid w:val="00157583"/>
    <w:rsid w:val="00157B0C"/>
    <w:rsid w:val="00157C4D"/>
    <w:rsid w:val="00157D6C"/>
    <w:rsid w:val="00157E86"/>
    <w:rsid w:val="00160233"/>
    <w:rsid w:val="00160327"/>
    <w:rsid w:val="00160587"/>
    <w:rsid w:val="00160AAA"/>
    <w:rsid w:val="00160BC1"/>
    <w:rsid w:val="00160FF1"/>
    <w:rsid w:val="001619CB"/>
    <w:rsid w:val="00161D83"/>
    <w:rsid w:val="00161E0C"/>
    <w:rsid w:val="00161FE7"/>
    <w:rsid w:val="00162236"/>
    <w:rsid w:val="001622F6"/>
    <w:rsid w:val="001622FA"/>
    <w:rsid w:val="001624E2"/>
    <w:rsid w:val="001625FB"/>
    <w:rsid w:val="00162701"/>
    <w:rsid w:val="0016299E"/>
    <w:rsid w:val="00162A89"/>
    <w:rsid w:val="00162B8D"/>
    <w:rsid w:val="001630CC"/>
    <w:rsid w:val="00163612"/>
    <w:rsid w:val="0016385F"/>
    <w:rsid w:val="0016391F"/>
    <w:rsid w:val="001639BE"/>
    <w:rsid w:val="00163ACE"/>
    <w:rsid w:val="00163C22"/>
    <w:rsid w:val="0016402C"/>
    <w:rsid w:val="00164189"/>
    <w:rsid w:val="00164255"/>
    <w:rsid w:val="001643B6"/>
    <w:rsid w:val="00164488"/>
    <w:rsid w:val="001645A3"/>
    <w:rsid w:val="00164970"/>
    <w:rsid w:val="00164AFB"/>
    <w:rsid w:val="00164D77"/>
    <w:rsid w:val="00165109"/>
    <w:rsid w:val="00165145"/>
    <w:rsid w:val="00165309"/>
    <w:rsid w:val="001653FC"/>
    <w:rsid w:val="00165559"/>
    <w:rsid w:val="00165571"/>
    <w:rsid w:val="001657D8"/>
    <w:rsid w:val="001657E3"/>
    <w:rsid w:val="001658F5"/>
    <w:rsid w:val="00165944"/>
    <w:rsid w:val="00165AB0"/>
    <w:rsid w:val="00165EDF"/>
    <w:rsid w:val="00165F9B"/>
    <w:rsid w:val="001660D5"/>
    <w:rsid w:val="001661C5"/>
    <w:rsid w:val="00166754"/>
    <w:rsid w:val="00166C8F"/>
    <w:rsid w:val="0016715D"/>
    <w:rsid w:val="0016749D"/>
    <w:rsid w:val="00167CB3"/>
    <w:rsid w:val="00167F0F"/>
    <w:rsid w:val="001702D1"/>
    <w:rsid w:val="001707E4"/>
    <w:rsid w:val="00170860"/>
    <w:rsid w:val="00170980"/>
    <w:rsid w:val="00170F42"/>
    <w:rsid w:val="001711FC"/>
    <w:rsid w:val="00171E42"/>
    <w:rsid w:val="001720D9"/>
    <w:rsid w:val="001722B3"/>
    <w:rsid w:val="001725AD"/>
    <w:rsid w:val="001725C4"/>
    <w:rsid w:val="00172634"/>
    <w:rsid w:val="001727C7"/>
    <w:rsid w:val="00172B58"/>
    <w:rsid w:val="00172B5B"/>
    <w:rsid w:val="00172CDF"/>
    <w:rsid w:val="001731CB"/>
    <w:rsid w:val="00173598"/>
    <w:rsid w:val="001737D1"/>
    <w:rsid w:val="0017385B"/>
    <w:rsid w:val="0017389B"/>
    <w:rsid w:val="0017396D"/>
    <w:rsid w:val="001739D7"/>
    <w:rsid w:val="001740C3"/>
    <w:rsid w:val="00174106"/>
    <w:rsid w:val="0017413E"/>
    <w:rsid w:val="0017474B"/>
    <w:rsid w:val="0017494D"/>
    <w:rsid w:val="00174AB8"/>
    <w:rsid w:val="00174B9D"/>
    <w:rsid w:val="00174CF2"/>
    <w:rsid w:val="00174E3B"/>
    <w:rsid w:val="00174F25"/>
    <w:rsid w:val="0017535C"/>
    <w:rsid w:val="00175CB8"/>
    <w:rsid w:val="00175D2F"/>
    <w:rsid w:val="00176091"/>
    <w:rsid w:val="001766DC"/>
    <w:rsid w:val="0017672B"/>
    <w:rsid w:val="00176948"/>
    <w:rsid w:val="00176CAF"/>
    <w:rsid w:val="00176E99"/>
    <w:rsid w:val="00176F38"/>
    <w:rsid w:val="00176FB6"/>
    <w:rsid w:val="0017700B"/>
    <w:rsid w:val="001773EB"/>
    <w:rsid w:val="00180296"/>
    <w:rsid w:val="001807E3"/>
    <w:rsid w:val="00180997"/>
    <w:rsid w:val="00180A95"/>
    <w:rsid w:val="00180B26"/>
    <w:rsid w:val="0018109F"/>
    <w:rsid w:val="001810C4"/>
    <w:rsid w:val="00181214"/>
    <w:rsid w:val="001815CF"/>
    <w:rsid w:val="00181A68"/>
    <w:rsid w:val="00181AF6"/>
    <w:rsid w:val="00181EC4"/>
    <w:rsid w:val="001821CB"/>
    <w:rsid w:val="0018253F"/>
    <w:rsid w:val="001828CC"/>
    <w:rsid w:val="00182C75"/>
    <w:rsid w:val="00182FC8"/>
    <w:rsid w:val="001830B3"/>
    <w:rsid w:val="001831DF"/>
    <w:rsid w:val="0018348B"/>
    <w:rsid w:val="00183938"/>
    <w:rsid w:val="00183E00"/>
    <w:rsid w:val="00183F29"/>
    <w:rsid w:val="00184050"/>
    <w:rsid w:val="00184068"/>
    <w:rsid w:val="00184155"/>
    <w:rsid w:val="00184347"/>
    <w:rsid w:val="00184372"/>
    <w:rsid w:val="001845DC"/>
    <w:rsid w:val="001848D0"/>
    <w:rsid w:val="00184BB2"/>
    <w:rsid w:val="00184CD5"/>
    <w:rsid w:val="00185155"/>
    <w:rsid w:val="001859DC"/>
    <w:rsid w:val="00185B4B"/>
    <w:rsid w:val="0018637F"/>
    <w:rsid w:val="001864C4"/>
    <w:rsid w:val="0018665C"/>
    <w:rsid w:val="001868A4"/>
    <w:rsid w:val="00186D47"/>
    <w:rsid w:val="00186E06"/>
    <w:rsid w:val="00186E25"/>
    <w:rsid w:val="00186FC7"/>
    <w:rsid w:val="001871CC"/>
    <w:rsid w:val="00187274"/>
    <w:rsid w:val="00187711"/>
    <w:rsid w:val="00187739"/>
    <w:rsid w:val="00187BC9"/>
    <w:rsid w:val="00187BFB"/>
    <w:rsid w:val="00187C30"/>
    <w:rsid w:val="00187D12"/>
    <w:rsid w:val="00187E30"/>
    <w:rsid w:val="00187F0D"/>
    <w:rsid w:val="00187FB7"/>
    <w:rsid w:val="0019035A"/>
    <w:rsid w:val="001905D5"/>
    <w:rsid w:val="00190653"/>
    <w:rsid w:val="001906D6"/>
    <w:rsid w:val="00190822"/>
    <w:rsid w:val="001908B3"/>
    <w:rsid w:val="00190C22"/>
    <w:rsid w:val="001910D9"/>
    <w:rsid w:val="00191113"/>
    <w:rsid w:val="001912D6"/>
    <w:rsid w:val="001912D7"/>
    <w:rsid w:val="00191397"/>
    <w:rsid w:val="0019167A"/>
    <w:rsid w:val="00191B9B"/>
    <w:rsid w:val="00191CEF"/>
    <w:rsid w:val="0019265E"/>
    <w:rsid w:val="00192B7F"/>
    <w:rsid w:val="00192E99"/>
    <w:rsid w:val="0019318A"/>
    <w:rsid w:val="001934B0"/>
    <w:rsid w:val="001934F0"/>
    <w:rsid w:val="0019383F"/>
    <w:rsid w:val="0019391C"/>
    <w:rsid w:val="001939A7"/>
    <w:rsid w:val="00193A2F"/>
    <w:rsid w:val="00193F8E"/>
    <w:rsid w:val="00194C78"/>
    <w:rsid w:val="00194E1A"/>
    <w:rsid w:val="00194E3D"/>
    <w:rsid w:val="00195600"/>
    <w:rsid w:val="001957D2"/>
    <w:rsid w:val="001958C7"/>
    <w:rsid w:val="00195AB1"/>
    <w:rsid w:val="00195AF6"/>
    <w:rsid w:val="00195AFD"/>
    <w:rsid w:val="00195AFF"/>
    <w:rsid w:val="00195C71"/>
    <w:rsid w:val="00195D97"/>
    <w:rsid w:val="00195D9E"/>
    <w:rsid w:val="00196059"/>
    <w:rsid w:val="001963C4"/>
    <w:rsid w:val="001964C8"/>
    <w:rsid w:val="001964CA"/>
    <w:rsid w:val="00196944"/>
    <w:rsid w:val="001969E0"/>
    <w:rsid w:val="00196D72"/>
    <w:rsid w:val="00196EB4"/>
    <w:rsid w:val="00196FA7"/>
    <w:rsid w:val="00197542"/>
    <w:rsid w:val="00197793"/>
    <w:rsid w:val="001977E0"/>
    <w:rsid w:val="00197967"/>
    <w:rsid w:val="00197C1C"/>
    <w:rsid w:val="00197DE7"/>
    <w:rsid w:val="00197E4C"/>
    <w:rsid w:val="001A0002"/>
    <w:rsid w:val="001A0137"/>
    <w:rsid w:val="001A0257"/>
    <w:rsid w:val="001A036E"/>
    <w:rsid w:val="001A0396"/>
    <w:rsid w:val="001A0B67"/>
    <w:rsid w:val="001A0B80"/>
    <w:rsid w:val="001A0BB3"/>
    <w:rsid w:val="001A0D92"/>
    <w:rsid w:val="001A1456"/>
    <w:rsid w:val="001A14C9"/>
    <w:rsid w:val="001A1949"/>
    <w:rsid w:val="001A1A05"/>
    <w:rsid w:val="001A1A15"/>
    <w:rsid w:val="001A1CA3"/>
    <w:rsid w:val="001A1E57"/>
    <w:rsid w:val="001A2244"/>
    <w:rsid w:val="001A257C"/>
    <w:rsid w:val="001A2620"/>
    <w:rsid w:val="001A26E1"/>
    <w:rsid w:val="001A2D2B"/>
    <w:rsid w:val="001A2D4C"/>
    <w:rsid w:val="001A2F58"/>
    <w:rsid w:val="001A2F65"/>
    <w:rsid w:val="001A3220"/>
    <w:rsid w:val="001A3261"/>
    <w:rsid w:val="001A3403"/>
    <w:rsid w:val="001A347C"/>
    <w:rsid w:val="001A362C"/>
    <w:rsid w:val="001A3CB6"/>
    <w:rsid w:val="001A3F04"/>
    <w:rsid w:val="001A4186"/>
    <w:rsid w:val="001A4610"/>
    <w:rsid w:val="001A473A"/>
    <w:rsid w:val="001A4B3F"/>
    <w:rsid w:val="001A4F9F"/>
    <w:rsid w:val="001A5040"/>
    <w:rsid w:val="001A5288"/>
    <w:rsid w:val="001A52BE"/>
    <w:rsid w:val="001A55BA"/>
    <w:rsid w:val="001A5679"/>
    <w:rsid w:val="001A5A4E"/>
    <w:rsid w:val="001A5A9D"/>
    <w:rsid w:val="001A5ADD"/>
    <w:rsid w:val="001A5D9F"/>
    <w:rsid w:val="001A6021"/>
    <w:rsid w:val="001A612E"/>
    <w:rsid w:val="001A61F5"/>
    <w:rsid w:val="001A64AF"/>
    <w:rsid w:val="001A65BD"/>
    <w:rsid w:val="001A65C8"/>
    <w:rsid w:val="001A67A0"/>
    <w:rsid w:val="001A6C39"/>
    <w:rsid w:val="001A6DA8"/>
    <w:rsid w:val="001A712E"/>
    <w:rsid w:val="001A738B"/>
    <w:rsid w:val="001A7448"/>
    <w:rsid w:val="001A75B7"/>
    <w:rsid w:val="001A75D4"/>
    <w:rsid w:val="001A768A"/>
    <w:rsid w:val="001A7722"/>
    <w:rsid w:val="001A7D62"/>
    <w:rsid w:val="001A7FCA"/>
    <w:rsid w:val="001B01A3"/>
    <w:rsid w:val="001B050F"/>
    <w:rsid w:val="001B058B"/>
    <w:rsid w:val="001B05E1"/>
    <w:rsid w:val="001B0626"/>
    <w:rsid w:val="001B089F"/>
    <w:rsid w:val="001B1349"/>
    <w:rsid w:val="001B13E5"/>
    <w:rsid w:val="001B147E"/>
    <w:rsid w:val="001B1910"/>
    <w:rsid w:val="001B1997"/>
    <w:rsid w:val="001B1B70"/>
    <w:rsid w:val="001B1C1F"/>
    <w:rsid w:val="001B1CE1"/>
    <w:rsid w:val="001B1E1A"/>
    <w:rsid w:val="001B1FDE"/>
    <w:rsid w:val="001B200C"/>
    <w:rsid w:val="001B2103"/>
    <w:rsid w:val="001B22EA"/>
    <w:rsid w:val="001B2417"/>
    <w:rsid w:val="001B2579"/>
    <w:rsid w:val="001B2856"/>
    <w:rsid w:val="001B28DA"/>
    <w:rsid w:val="001B2A42"/>
    <w:rsid w:val="001B2B8F"/>
    <w:rsid w:val="001B2C3F"/>
    <w:rsid w:val="001B302F"/>
    <w:rsid w:val="001B3126"/>
    <w:rsid w:val="001B3236"/>
    <w:rsid w:val="001B3677"/>
    <w:rsid w:val="001B3705"/>
    <w:rsid w:val="001B3825"/>
    <w:rsid w:val="001B3A8B"/>
    <w:rsid w:val="001B3F89"/>
    <w:rsid w:val="001B3F8B"/>
    <w:rsid w:val="001B40E9"/>
    <w:rsid w:val="001B42AE"/>
    <w:rsid w:val="001B43DF"/>
    <w:rsid w:val="001B446B"/>
    <w:rsid w:val="001B454B"/>
    <w:rsid w:val="001B487D"/>
    <w:rsid w:val="001B49C6"/>
    <w:rsid w:val="001B4C03"/>
    <w:rsid w:val="001B50E4"/>
    <w:rsid w:val="001B534C"/>
    <w:rsid w:val="001B53AD"/>
    <w:rsid w:val="001B56AD"/>
    <w:rsid w:val="001B57CA"/>
    <w:rsid w:val="001B58DA"/>
    <w:rsid w:val="001B6324"/>
    <w:rsid w:val="001B6387"/>
    <w:rsid w:val="001B63BB"/>
    <w:rsid w:val="001B6672"/>
    <w:rsid w:val="001B66B0"/>
    <w:rsid w:val="001B6851"/>
    <w:rsid w:val="001B6876"/>
    <w:rsid w:val="001B6BD8"/>
    <w:rsid w:val="001B6FB5"/>
    <w:rsid w:val="001B70FE"/>
    <w:rsid w:val="001B7A04"/>
    <w:rsid w:val="001B7A20"/>
    <w:rsid w:val="001B7CE9"/>
    <w:rsid w:val="001B7D9A"/>
    <w:rsid w:val="001B7F40"/>
    <w:rsid w:val="001B7F5D"/>
    <w:rsid w:val="001C0014"/>
    <w:rsid w:val="001C001A"/>
    <w:rsid w:val="001C0143"/>
    <w:rsid w:val="001C092E"/>
    <w:rsid w:val="001C0977"/>
    <w:rsid w:val="001C09EB"/>
    <w:rsid w:val="001C0A27"/>
    <w:rsid w:val="001C0B82"/>
    <w:rsid w:val="001C10A2"/>
    <w:rsid w:val="001C152F"/>
    <w:rsid w:val="001C158B"/>
    <w:rsid w:val="001C15BC"/>
    <w:rsid w:val="001C1710"/>
    <w:rsid w:val="001C1917"/>
    <w:rsid w:val="001C1B0A"/>
    <w:rsid w:val="001C1C04"/>
    <w:rsid w:val="001C1EE7"/>
    <w:rsid w:val="001C1F4E"/>
    <w:rsid w:val="001C22B6"/>
    <w:rsid w:val="001C2393"/>
    <w:rsid w:val="001C2397"/>
    <w:rsid w:val="001C2586"/>
    <w:rsid w:val="001C265C"/>
    <w:rsid w:val="001C2934"/>
    <w:rsid w:val="001C3119"/>
    <w:rsid w:val="001C3191"/>
    <w:rsid w:val="001C32A4"/>
    <w:rsid w:val="001C357B"/>
    <w:rsid w:val="001C3795"/>
    <w:rsid w:val="001C3836"/>
    <w:rsid w:val="001C3896"/>
    <w:rsid w:val="001C38D1"/>
    <w:rsid w:val="001C3914"/>
    <w:rsid w:val="001C3983"/>
    <w:rsid w:val="001C398A"/>
    <w:rsid w:val="001C4244"/>
    <w:rsid w:val="001C43C1"/>
    <w:rsid w:val="001C45A1"/>
    <w:rsid w:val="001C478D"/>
    <w:rsid w:val="001C47DD"/>
    <w:rsid w:val="001C489C"/>
    <w:rsid w:val="001C4A17"/>
    <w:rsid w:val="001C4B11"/>
    <w:rsid w:val="001C4DC9"/>
    <w:rsid w:val="001C4F91"/>
    <w:rsid w:val="001C521E"/>
    <w:rsid w:val="001C52A8"/>
    <w:rsid w:val="001C532F"/>
    <w:rsid w:val="001C556C"/>
    <w:rsid w:val="001C590A"/>
    <w:rsid w:val="001C59F8"/>
    <w:rsid w:val="001C5A98"/>
    <w:rsid w:val="001C5EEC"/>
    <w:rsid w:val="001C6175"/>
    <w:rsid w:val="001C6235"/>
    <w:rsid w:val="001C68E2"/>
    <w:rsid w:val="001C69C1"/>
    <w:rsid w:val="001C6BCF"/>
    <w:rsid w:val="001C6C1D"/>
    <w:rsid w:val="001C7764"/>
    <w:rsid w:val="001C7C6F"/>
    <w:rsid w:val="001C7E31"/>
    <w:rsid w:val="001C7E8C"/>
    <w:rsid w:val="001D0088"/>
    <w:rsid w:val="001D0105"/>
    <w:rsid w:val="001D021C"/>
    <w:rsid w:val="001D0494"/>
    <w:rsid w:val="001D0812"/>
    <w:rsid w:val="001D091D"/>
    <w:rsid w:val="001D0930"/>
    <w:rsid w:val="001D0F03"/>
    <w:rsid w:val="001D1211"/>
    <w:rsid w:val="001D12C9"/>
    <w:rsid w:val="001D18BC"/>
    <w:rsid w:val="001D18C4"/>
    <w:rsid w:val="001D19BD"/>
    <w:rsid w:val="001D223F"/>
    <w:rsid w:val="001D25BB"/>
    <w:rsid w:val="001D2755"/>
    <w:rsid w:val="001D27AE"/>
    <w:rsid w:val="001D297D"/>
    <w:rsid w:val="001D2990"/>
    <w:rsid w:val="001D2D86"/>
    <w:rsid w:val="001D2E0F"/>
    <w:rsid w:val="001D2E5A"/>
    <w:rsid w:val="001D2F65"/>
    <w:rsid w:val="001D319A"/>
    <w:rsid w:val="001D31CF"/>
    <w:rsid w:val="001D31EF"/>
    <w:rsid w:val="001D3364"/>
    <w:rsid w:val="001D33A7"/>
    <w:rsid w:val="001D37CA"/>
    <w:rsid w:val="001D3AAD"/>
    <w:rsid w:val="001D3AEE"/>
    <w:rsid w:val="001D3C61"/>
    <w:rsid w:val="001D3CC7"/>
    <w:rsid w:val="001D3E22"/>
    <w:rsid w:val="001D4056"/>
    <w:rsid w:val="001D45AE"/>
    <w:rsid w:val="001D4659"/>
    <w:rsid w:val="001D47C2"/>
    <w:rsid w:val="001D4A71"/>
    <w:rsid w:val="001D4B5B"/>
    <w:rsid w:val="001D4DD8"/>
    <w:rsid w:val="001D4E47"/>
    <w:rsid w:val="001D4E7D"/>
    <w:rsid w:val="001D50E1"/>
    <w:rsid w:val="001D5254"/>
    <w:rsid w:val="001D5386"/>
    <w:rsid w:val="001D539E"/>
    <w:rsid w:val="001D5459"/>
    <w:rsid w:val="001D5534"/>
    <w:rsid w:val="001D562C"/>
    <w:rsid w:val="001D5639"/>
    <w:rsid w:val="001D5775"/>
    <w:rsid w:val="001D5DE3"/>
    <w:rsid w:val="001D670C"/>
    <w:rsid w:val="001D6A07"/>
    <w:rsid w:val="001D73EA"/>
    <w:rsid w:val="001D7668"/>
    <w:rsid w:val="001D784C"/>
    <w:rsid w:val="001D7999"/>
    <w:rsid w:val="001D7E6D"/>
    <w:rsid w:val="001D7ED9"/>
    <w:rsid w:val="001E0441"/>
    <w:rsid w:val="001E045F"/>
    <w:rsid w:val="001E067E"/>
    <w:rsid w:val="001E079A"/>
    <w:rsid w:val="001E0A56"/>
    <w:rsid w:val="001E0D01"/>
    <w:rsid w:val="001E0E83"/>
    <w:rsid w:val="001E10A5"/>
    <w:rsid w:val="001E18E6"/>
    <w:rsid w:val="001E1B1A"/>
    <w:rsid w:val="001E1EAA"/>
    <w:rsid w:val="001E20DD"/>
    <w:rsid w:val="001E25A5"/>
    <w:rsid w:val="001E263B"/>
    <w:rsid w:val="001E2EBA"/>
    <w:rsid w:val="001E310E"/>
    <w:rsid w:val="001E31D4"/>
    <w:rsid w:val="001E32C2"/>
    <w:rsid w:val="001E3888"/>
    <w:rsid w:val="001E3917"/>
    <w:rsid w:val="001E39A5"/>
    <w:rsid w:val="001E3AA8"/>
    <w:rsid w:val="001E3BB6"/>
    <w:rsid w:val="001E3CD2"/>
    <w:rsid w:val="001E454B"/>
    <w:rsid w:val="001E47F5"/>
    <w:rsid w:val="001E48F3"/>
    <w:rsid w:val="001E49CA"/>
    <w:rsid w:val="001E4D45"/>
    <w:rsid w:val="001E5214"/>
    <w:rsid w:val="001E5701"/>
    <w:rsid w:val="001E5881"/>
    <w:rsid w:val="001E5C05"/>
    <w:rsid w:val="001E5D40"/>
    <w:rsid w:val="001E5D44"/>
    <w:rsid w:val="001E5EF9"/>
    <w:rsid w:val="001E5EFC"/>
    <w:rsid w:val="001E6083"/>
    <w:rsid w:val="001E61FA"/>
    <w:rsid w:val="001E649B"/>
    <w:rsid w:val="001E66A3"/>
    <w:rsid w:val="001E66FD"/>
    <w:rsid w:val="001E6B4E"/>
    <w:rsid w:val="001E6B64"/>
    <w:rsid w:val="001E6CBB"/>
    <w:rsid w:val="001E6DA9"/>
    <w:rsid w:val="001E6FDB"/>
    <w:rsid w:val="001E73A6"/>
    <w:rsid w:val="001E7605"/>
    <w:rsid w:val="001E77EF"/>
    <w:rsid w:val="001E787A"/>
    <w:rsid w:val="001E7BD1"/>
    <w:rsid w:val="001E7E8C"/>
    <w:rsid w:val="001F011D"/>
    <w:rsid w:val="001F08DF"/>
    <w:rsid w:val="001F0B97"/>
    <w:rsid w:val="001F1540"/>
    <w:rsid w:val="001F1854"/>
    <w:rsid w:val="001F19F2"/>
    <w:rsid w:val="001F1E4E"/>
    <w:rsid w:val="001F232A"/>
    <w:rsid w:val="001F2902"/>
    <w:rsid w:val="001F2C33"/>
    <w:rsid w:val="001F2C6B"/>
    <w:rsid w:val="001F2EA0"/>
    <w:rsid w:val="001F2FCE"/>
    <w:rsid w:val="001F30BE"/>
    <w:rsid w:val="001F3565"/>
    <w:rsid w:val="001F3590"/>
    <w:rsid w:val="001F3775"/>
    <w:rsid w:val="001F3B72"/>
    <w:rsid w:val="001F3B98"/>
    <w:rsid w:val="001F3C2F"/>
    <w:rsid w:val="001F3D2B"/>
    <w:rsid w:val="001F3D96"/>
    <w:rsid w:val="001F3E23"/>
    <w:rsid w:val="001F41C8"/>
    <w:rsid w:val="001F44B9"/>
    <w:rsid w:val="001F45FD"/>
    <w:rsid w:val="001F4616"/>
    <w:rsid w:val="001F4C78"/>
    <w:rsid w:val="001F4F15"/>
    <w:rsid w:val="001F51DB"/>
    <w:rsid w:val="001F52CA"/>
    <w:rsid w:val="001F5408"/>
    <w:rsid w:val="001F540F"/>
    <w:rsid w:val="001F54DF"/>
    <w:rsid w:val="001F55BF"/>
    <w:rsid w:val="001F5A2E"/>
    <w:rsid w:val="001F5B48"/>
    <w:rsid w:val="001F5BF8"/>
    <w:rsid w:val="001F5C0A"/>
    <w:rsid w:val="001F5C63"/>
    <w:rsid w:val="001F5DD0"/>
    <w:rsid w:val="001F5F31"/>
    <w:rsid w:val="001F60DB"/>
    <w:rsid w:val="001F69FE"/>
    <w:rsid w:val="001F6C04"/>
    <w:rsid w:val="001F6DA3"/>
    <w:rsid w:val="001F6E0B"/>
    <w:rsid w:val="001F6E7C"/>
    <w:rsid w:val="001F7064"/>
    <w:rsid w:val="001F70CC"/>
    <w:rsid w:val="001F7265"/>
    <w:rsid w:val="001F72F3"/>
    <w:rsid w:val="001F7451"/>
    <w:rsid w:val="001F7493"/>
    <w:rsid w:val="001F75CA"/>
    <w:rsid w:val="001F76F2"/>
    <w:rsid w:val="001F783C"/>
    <w:rsid w:val="001F792F"/>
    <w:rsid w:val="001F7D69"/>
    <w:rsid w:val="001F7F3C"/>
    <w:rsid w:val="00200200"/>
    <w:rsid w:val="002005F9"/>
    <w:rsid w:val="0020066B"/>
    <w:rsid w:val="002006D2"/>
    <w:rsid w:val="00200AD3"/>
    <w:rsid w:val="002010C3"/>
    <w:rsid w:val="0020116A"/>
    <w:rsid w:val="002013FF"/>
    <w:rsid w:val="0020152B"/>
    <w:rsid w:val="00201FB7"/>
    <w:rsid w:val="00202396"/>
    <w:rsid w:val="00202460"/>
    <w:rsid w:val="0020252C"/>
    <w:rsid w:val="0020259F"/>
    <w:rsid w:val="002025BD"/>
    <w:rsid w:val="002026EB"/>
    <w:rsid w:val="0020306B"/>
    <w:rsid w:val="00203278"/>
    <w:rsid w:val="002034A9"/>
    <w:rsid w:val="002034C3"/>
    <w:rsid w:val="002037AF"/>
    <w:rsid w:val="0020382B"/>
    <w:rsid w:val="00203849"/>
    <w:rsid w:val="00203862"/>
    <w:rsid w:val="002038F6"/>
    <w:rsid w:val="00203943"/>
    <w:rsid w:val="00203AEE"/>
    <w:rsid w:val="00203B5E"/>
    <w:rsid w:val="00203E99"/>
    <w:rsid w:val="00203FCB"/>
    <w:rsid w:val="00203FEE"/>
    <w:rsid w:val="00204036"/>
    <w:rsid w:val="002043CE"/>
    <w:rsid w:val="00204464"/>
    <w:rsid w:val="00204645"/>
    <w:rsid w:val="002046E7"/>
    <w:rsid w:val="0020480A"/>
    <w:rsid w:val="0020497A"/>
    <w:rsid w:val="00204A2E"/>
    <w:rsid w:val="00204BD2"/>
    <w:rsid w:val="00204C38"/>
    <w:rsid w:val="00205149"/>
    <w:rsid w:val="00205168"/>
    <w:rsid w:val="002051A2"/>
    <w:rsid w:val="0020525F"/>
    <w:rsid w:val="0020536A"/>
    <w:rsid w:val="0020545D"/>
    <w:rsid w:val="00205646"/>
    <w:rsid w:val="0020579E"/>
    <w:rsid w:val="0020585B"/>
    <w:rsid w:val="00205BD9"/>
    <w:rsid w:val="00205C4F"/>
    <w:rsid w:val="00205F0C"/>
    <w:rsid w:val="002061BD"/>
    <w:rsid w:val="002061C2"/>
    <w:rsid w:val="00206239"/>
    <w:rsid w:val="00206401"/>
    <w:rsid w:val="00206528"/>
    <w:rsid w:val="002067A9"/>
    <w:rsid w:val="0020698A"/>
    <w:rsid w:val="002069B0"/>
    <w:rsid w:val="00206AE9"/>
    <w:rsid w:val="00206F61"/>
    <w:rsid w:val="00207247"/>
    <w:rsid w:val="0020730F"/>
    <w:rsid w:val="0020763F"/>
    <w:rsid w:val="00207ADE"/>
    <w:rsid w:val="00207CF6"/>
    <w:rsid w:val="00207E7A"/>
    <w:rsid w:val="00207FD9"/>
    <w:rsid w:val="002101CB"/>
    <w:rsid w:val="00210253"/>
    <w:rsid w:val="0021027F"/>
    <w:rsid w:val="00210336"/>
    <w:rsid w:val="0021050B"/>
    <w:rsid w:val="00210761"/>
    <w:rsid w:val="00210B1D"/>
    <w:rsid w:val="00211837"/>
    <w:rsid w:val="0021185C"/>
    <w:rsid w:val="00211A58"/>
    <w:rsid w:val="00211ACF"/>
    <w:rsid w:val="00211B30"/>
    <w:rsid w:val="00211FF5"/>
    <w:rsid w:val="0021203D"/>
    <w:rsid w:val="00212068"/>
    <w:rsid w:val="0021254C"/>
    <w:rsid w:val="002126B6"/>
    <w:rsid w:val="00212C5D"/>
    <w:rsid w:val="00212CE0"/>
    <w:rsid w:val="00212E81"/>
    <w:rsid w:val="00212EDE"/>
    <w:rsid w:val="0021308C"/>
    <w:rsid w:val="00213153"/>
    <w:rsid w:val="00213283"/>
    <w:rsid w:val="002132CF"/>
    <w:rsid w:val="002133AF"/>
    <w:rsid w:val="002139B1"/>
    <w:rsid w:val="00213BDC"/>
    <w:rsid w:val="00213C1F"/>
    <w:rsid w:val="00213C27"/>
    <w:rsid w:val="00213C75"/>
    <w:rsid w:val="00213FBE"/>
    <w:rsid w:val="0021419D"/>
    <w:rsid w:val="002142DA"/>
    <w:rsid w:val="002143C7"/>
    <w:rsid w:val="002144DA"/>
    <w:rsid w:val="00214544"/>
    <w:rsid w:val="002146C7"/>
    <w:rsid w:val="002146E9"/>
    <w:rsid w:val="002146F8"/>
    <w:rsid w:val="002147DE"/>
    <w:rsid w:val="0021499D"/>
    <w:rsid w:val="002149E5"/>
    <w:rsid w:val="00214C56"/>
    <w:rsid w:val="00215014"/>
    <w:rsid w:val="002152FB"/>
    <w:rsid w:val="0021530C"/>
    <w:rsid w:val="0021556E"/>
    <w:rsid w:val="002155CC"/>
    <w:rsid w:val="00215ACA"/>
    <w:rsid w:val="00215D5D"/>
    <w:rsid w:val="00216201"/>
    <w:rsid w:val="002162F6"/>
    <w:rsid w:val="00216460"/>
    <w:rsid w:val="0021668F"/>
    <w:rsid w:val="00216B22"/>
    <w:rsid w:val="00216EB4"/>
    <w:rsid w:val="00216F32"/>
    <w:rsid w:val="00216F90"/>
    <w:rsid w:val="0021717C"/>
    <w:rsid w:val="0021743E"/>
    <w:rsid w:val="00217512"/>
    <w:rsid w:val="0021772D"/>
    <w:rsid w:val="0021773B"/>
    <w:rsid w:val="0021782B"/>
    <w:rsid w:val="0021794B"/>
    <w:rsid w:val="00217B69"/>
    <w:rsid w:val="00217DC9"/>
    <w:rsid w:val="00217DFD"/>
    <w:rsid w:val="002200F1"/>
    <w:rsid w:val="002205D4"/>
    <w:rsid w:val="0022097F"/>
    <w:rsid w:val="00220A16"/>
    <w:rsid w:val="00220C82"/>
    <w:rsid w:val="00220EF3"/>
    <w:rsid w:val="00221561"/>
    <w:rsid w:val="0022188C"/>
    <w:rsid w:val="00221A4D"/>
    <w:rsid w:val="00221A67"/>
    <w:rsid w:val="00221CBB"/>
    <w:rsid w:val="0022258B"/>
    <w:rsid w:val="00222727"/>
    <w:rsid w:val="002227D0"/>
    <w:rsid w:val="00222B45"/>
    <w:rsid w:val="00222C18"/>
    <w:rsid w:val="002230F0"/>
    <w:rsid w:val="0022325C"/>
    <w:rsid w:val="0022349C"/>
    <w:rsid w:val="00223912"/>
    <w:rsid w:val="002240A2"/>
    <w:rsid w:val="002240B4"/>
    <w:rsid w:val="00224118"/>
    <w:rsid w:val="002241E6"/>
    <w:rsid w:val="0022430D"/>
    <w:rsid w:val="002243BB"/>
    <w:rsid w:val="00224431"/>
    <w:rsid w:val="002244F2"/>
    <w:rsid w:val="00224C46"/>
    <w:rsid w:val="00224DD4"/>
    <w:rsid w:val="002251F7"/>
    <w:rsid w:val="002258C6"/>
    <w:rsid w:val="00225BE8"/>
    <w:rsid w:val="00226399"/>
    <w:rsid w:val="002267E4"/>
    <w:rsid w:val="00226887"/>
    <w:rsid w:val="00226919"/>
    <w:rsid w:val="0022692C"/>
    <w:rsid w:val="00226C40"/>
    <w:rsid w:val="00226D77"/>
    <w:rsid w:val="00226DE7"/>
    <w:rsid w:val="00227183"/>
    <w:rsid w:val="0022753D"/>
    <w:rsid w:val="0022760D"/>
    <w:rsid w:val="0022761A"/>
    <w:rsid w:val="00227756"/>
    <w:rsid w:val="00227929"/>
    <w:rsid w:val="00227997"/>
    <w:rsid w:val="00227BDC"/>
    <w:rsid w:val="00227D94"/>
    <w:rsid w:val="00227E42"/>
    <w:rsid w:val="00227F0C"/>
    <w:rsid w:val="0023009C"/>
    <w:rsid w:val="0023010D"/>
    <w:rsid w:val="0023033F"/>
    <w:rsid w:val="0023068C"/>
    <w:rsid w:val="002307E0"/>
    <w:rsid w:val="00230840"/>
    <w:rsid w:val="002308B0"/>
    <w:rsid w:val="002308C6"/>
    <w:rsid w:val="00230A9D"/>
    <w:rsid w:val="00230AD8"/>
    <w:rsid w:val="00230B33"/>
    <w:rsid w:val="00230DAE"/>
    <w:rsid w:val="00230EA7"/>
    <w:rsid w:val="002310E1"/>
    <w:rsid w:val="00231158"/>
    <w:rsid w:val="002311DB"/>
    <w:rsid w:val="0023135E"/>
    <w:rsid w:val="00231554"/>
    <w:rsid w:val="002315AA"/>
    <w:rsid w:val="00231651"/>
    <w:rsid w:val="00231678"/>
    <w:rsid w:val="00231D40"/>
    <w:rsid w:val="00231E45"/>
    <w:rsid w:val="002323B4"/>
    <w:rsid w:val="002324AF"/>
    <w:rsid w:val="002324D9"/>
    <w:rsid w:val="00232622"/>
    <w:rsid w:val="002331DB"/>
    <w:rsid w:val="00233372"/>
    <w:rsid w:val="00233444"/>
    <w:rsid w:val="00233A37"/>
    <w:rsid w:val="00233B5F"/>
    <w:rsid w:val="00233D45"/>
    <w:rsid w:val="00233F52"/>
    <w:rsid w:val="00234086"/>
    <w:rsid w:val="002340C6"/>
    <w:rsid w:val="00234176"/>
    <w:rsid w:val="00234217"/>
    <w:rsid w:val="00234399"/>
    <w:rsid w:val="0023444D"/>
    <w:rsid w:val="002344F3"/>
    <w:rsid w:val="00234713"/>
    <w:rsid w:val="0023474D"/>
    <w:rsid w:val="0023482A"/>
    <w:rsid w:val="00234854"/>
    <w:rsid w:val="002348AF"/>
    <w:rsid w:val="002349B9"/>
    <w:rsid w:val="00234BC4"/>
    <w:rsid w:val="00234E83"/>
    <w:rsid w:val="00234E8A"/>
    <w:rsid w:val="0023506A"/>
    <w:rsid w:val="002350A8"/>
    <w:rsid w:val="002354FC"/>
    <w:rsid w:val="00235666"/>
    <w:rsid w:val="002358EE"/>
    <w:rsid w:val="002365B2"/>
    <w:rsid w:val="0023665E"/>
    <w:rsid w:val="00236674"/>
    <w:rsid w:val="00236730"/>
    <w:rsid w:val="00236EC7"/>
    <w:rsid w:val="0023701C"/>
    <w:rsid w:val="002376C3"/>
    <w:rsid w:val="00237716"/>
    <w:rsid w:val="0023776A"/>
    <w:rsid w:val="00237FAC"/>
    <w:rsid w:val="00240080"/>
    <w:rsid w:val="0024058E"/>
    <w:rsid w:val="0024077E"/>
    <w:rsid w:val="00240BDC"/>
    <w:rsid w:val="00240CF2"/>
    <w:rsid w:val="00240DF1"/>
    <w:rsid w:val="00241439"/>
    <w:rsid w:val="002415EE"/>
    <w:rsid w:val="0024182C"/>
    <w:rsid w:val="002418F3"/>
    <w:rsid w:val="00241A2B"/>
    <w:rsid w:val="00241B1B"/>
    <w:rsid w:val="00241D6E"/>
    <w:rsid w:val="00241DE5"/>
    <w:rsid w:val="0024236C"/>
    <w:rsid w:val="002426F3"/>
    <w:rsid w:val="00242C33"/>
    <w:rsid w:val="00242F91"/>
    <w:rsid w:val="00243006"/>
    <w:rsid w:val="002431C4"/>
    <w:rsid w:val="0024334D"/>
    <w:rsid w:val="0024341A"/>
    <w:rsid w:val="00243495"/>
    <w:rsid w:val="0024354E"/>
    <w:rsid w:val="00243580"/>
    <w:rsid w:val="0024392E"/>
    <w:rsid w:val="00243A15"/>
    <w:rsid w:val="00243BFB"/>
    <w:rsid w:val="00243D1C"/>
    <w:rsid w:val="00243DC4"/>
    <w:rsid w:val="0024403D"/>
    <w:rsid w:val="002443C8"/>
    <w:rsid w:val="0024451F"/>
    <w:rsid w:val="0024484F"/>
    <w:rsid w:val="00244C55"/>
    <w:rsid w:val="00244D5E"/>
    <w:rsid w:val="00244DC3"/>
    <w:rsid w:val="002453A3"/>
    <w:rsid w:val="002455B2"/>
    <w:rsid w:val="00245615"/>
    <w:rsid w:val="0024564E"/>
    <w:rsid w:val="0024566F"/>
    <w:rsid w:val="002458D6"/>
    <w:rsid w:val="00245E6E"/>
    <w:rsid w:val="00245F4E"/>
    <w:rsid w:val="00245FFB"/>
    <w:rsid w:val="0024602E"/>
    <w:rsid w:val="00246611"/>
    <w:rsid w:val="00246DF8"/>
    <w:rsid w:val="00246EBA"/>
    <w:rsid w:val="0024732C"/>
    <w:rsid w:val="00247623"/>
    <w:rsid w:val="00247946"/>
    <w:rsid w:val="00247A42"/>
    <w:rsid w:val="00250308"/>
    <w:rsid w:val="00250A52"/>
    <w:rsid w:val="00250B77"/>
    <w:rsid w:val="00251098"/>
    <w:rsid w:val="00251358"/>
    <w:rsid w:val="002513B4"/>
    <w:rsid w:val="002514F8"/>
    <w:rsid w:val="0025152D"/>
    <w:rsid w:val="002517A8"/>
    <w:rsid w:val="00251995"/>
    <w:rsid w:val="00251C3D"/>
    <w:rsid w:val="00251E53"/>
    <w:rsid w:val="002520FD"/>
    <w:rsid w:val="002521F5"/>
    <w:rsid w:val="0025234C"/>
    <w:rsid w:val="0025241F"/>
    <w:rsid w:val="0025286E"/>
    <w:rsid w:val="00252A25"/>
    <w:rsid w:val="00252B3E"/>
    <w:rsid w:val="00252C5E"/>
    <w:rsid w:val="00252C65"/>
    <w:rsid w:val="0025305E"/>
    <w:rsid w:val="00253147"/>
    <w:rsid w:val="00253218"/>
    <w:rsid w:val="002532D5"/>
    <w:rsid w:val="00253470"/>
    <w:rsid w:val="002534A6"/>
    <w:rsid w:val="002536C5"/>
    <w:rsid w:val="00253BF0"/>
    <w:rsid w:val="0025401E"/>
    <w:rsid w:val="002543C9"/>
    <w:rsid w:val="002543DB"/>
    <w:rsid w:val="00254971"/>
    <w:rsid w:val="00254D66"/>
    <w:rsid w:val="00254EEE"/>
    <w:rsid w:val="00254F03"/>
    <w:rsid w:val="00255504"/>
    <w:rsid w:val="00255792"/>
    <w:rsid w:val="002559E9"/>
    <w:rsid w:val="00255C18"/>
    <w:rsid w:val="0025609A"/>
    <w:rsid w:val="002560B8"/>
    <w:rsid w:val="00256526"/>
    <w:rsid w:val="00256840"/>
    <w:rsid w:val="002569D6"/>
    <w:rsid w:val="00256DB2"/>
    <w:rsid w:val="00257065"/>
    <w:rsid w:val="002572A6"/>
    <w:rsid w:val="002574BA"/>
    <w:rsid w:val="0025759B"/>
    <w:rsid w:val="00257655"/>
    <w:rsid w:val="002576C0"/>
    <w:rsid w:val="0025780B"/>
    <w:rsid w:val="00257A0D"/>
    <w:rsid w:val="00257B68"/>
    <w:rsid w:val="00257C48"/>
    <w:rsid w:val="002601F9"/>
    <w:rsid w:val="0026029F"/>
    <w:rsid w:val="00260443"/>
    <w:rsid w:val="002604DF"/>
    <w:rsid w:val="002606BC"/>
    <w:rsid w:val="002606E7"/>
    <w:rsid w:val="002607D6"/>
    <w:rsid w:val="00260A78"/>
    <w:rsid w:val="00260C26"/>
    <w:rsid w:val="00260C9A"/>
    <w:rsid w:val="00260CF9"/>
    <w:rsid w:val="00261198"/>
    <w:rsid w:val="00261392"/>
    <w:rsid w:val="0026172C"/>
    <w:rsid w:val="002619FE"/>
    <w:rsid w:val="00261D26"/>
    <w:rsid w:val="00262195"/>
    <w:rsid w:val="0026235F"/>
    <w:rsid w:val="0026239E"/>
    <w:rsid w:val="00262440"/>
    <w:rsid w:val="0026266C"/>
    <w:rsid w:val="00262AE7"/>
    <w:rsid w:val="00262B52"/>
    <w:rsid w:val="00262BFA"/>
    <w:rsid w:val="00262C3B"/>
    <w:rsid w:val="00262DFC"/>
    <w:rsid w:val="00262E11"/>
    <w:rsid w:val="00262EF0"/>
    <w:rsid w:val="0026302D"/>
    <w:rsid w:val="00263042"/>
    <w:rsid w:val="002634AD"/>
    <w:rsid w:val="002635C5"/>
    <w:rsid w:val="00263663"/>
    <w:rsid w:val="002636A6"/>
    <w:rsid w:val="00263A45"/>
    <w:rsid w:val="00263AC0"/>
    <w:rsid w:val="00263CC7"/>
    <w:rsid w:val="002645B9"/>
    <w:rsid w:val="0026461C"/>
    <w:rsid w:val="0026466E"/>
    <w:rsid w:val="00264925"/>
    <w:rsid w:val="00264B6B"/>
    <w:rsid w:val="00264D2F"/>
    <w:rsid w:val="00265333"/>
    <w:rsid w:val="00265561"/>
    <w:rsid w:val="00265762"/>
    <w:rsid w:val="00265A0B"/>
    <w:rsid w:val="00265A24"/>
    <w:rsid w:val="00265D75"/>
    <w:rsid w:val="00265DC4"/>
    <w:rsid w:val="00265EE5"/>
    <w:rsid w:val="00266075"/>
    <w:rsid w:val="002664AD"/>
    <w:rsid w:val="002664DA"/>
    <w:rsid w:val="00266BF4"/>
    <w:rsid w:val="00266BFD"/>
    <w:rsid w:val="0026725A"/>
    <w:rsid w:val="0026750C"/>
    <w:rsid w:val="00267647"/>
    <w:rsid w:val="00267C68"/>
    <w:rsid w:val="00267CC0"/>
    <w:rsid w:val="00270138"/>
    <w:rsid w:val="00270339"/>
    <w:rsid w:val="00270916"/>
    <w:rsid w:val="00270D06"/>
    <w:rsid w:val="00271138"/>
    <w:rsid w:val="0027173F"/>
    <w:rsid w:val="0027197F"/>
    <w:rsid w:val="00272073"/>
    <w:rsid w:val="00272682"/>
    <w:rsid w:val="002727B3"/>
    <w:rsid w:val="00272915"/>
    <w:rsid w:val="00272AE1"/>
    <w:rsid w:val="00272BC7"/>
    <w:rsid w:val="00272D09"/>
    <w:rsid w:val="00272D85"/>
    <w:rsid w:val="00272E27"/>
    <w:rsid w:val="00272F42"/>
    <w:rsid w:val="00272FFE"/>
    <w:rsid w:val="00273134"/>
    <w:rsid w:val="0027327E"/>
    <w:rsid w:val="0027340D"/>
    <w:rsid w:val="002735AE"/>
    <w:rsid w:val="00273682"/>
    <w:rsid w:val="00273F0A"/>
    <w:rsid w:val="00274004"/>
    <w:rsid w:val="002741AD"/>
    <w:rsid w:val="002743E7"/>
    <w:rsid w:val="00274689"/>
    <w:rsid w:val="00274A51"/>
    <w:rsid w:val="00274D54"/>
    <w:rsid w:val="00274D98"/>
    <w:rsid w:val="00274F91"/>
    <w:rsid w:val="00275158"/>
    <w:rsid w:val="00275330"/>
    <w:rsid w:val="00275350"/>
    <w:rsid w:val="00275759"/>
    <w:rsid w:val="0027585A"/>
    <w:rsid w:val="002758C4"/>
    <w:rsid w:val="00275933"/>
    <w:rsid w:val="00275AA5"/>
    <w:rsid w:val="00275ACD"/>
    <w:rsid w:val="00275D4B"/>
    <w:rsid w:val="00275F16"/>
    <w:rsid w:val="00276316"/>
    <w:rsid w:val="00276BDA"/>
    <w:rsid w:val="00276BE0"/>
    <w:rsid w:val="002771D4"/>
    <w:rsid w:val="0027723A"/>
    <w:rsid w:val="0027742A"/>
    <w:rsid w:val="00277442"/>
    <w:rsid w:val="0027748A"/>
    <w:rsid w:val="002775C5"/>
    <w:rsid w:val="002776B4"/>
    <w:rsid w:val="0027771C"/>
    <w:rsid w:val="0027782E"/>
    <w:rsid w:val="00277861"/>
    <w:rsid w:val="00277C65"/>
    <w:rsid w:val="00277CCF"/>
    <w:rsid w:val="00277CEB"/>
    <w:rsid w:val="00277EA7"/>
    <w:rsid w:val="0028006B"/>
    <w:rsid w:val="00280170"/>
    <w:rsid w:val="00280251"/>
    <w:rsid w:val="0028029F"/>
    <w:rsid w:val="00280348"/>
    <w:rsid w:val="00280421"/>
    <w:rsid w:val="002804AC"/>
    <w:rsid w:val="00280565"/>
    <w:rsid w:val="00280709"/>
    <w:rsid w:val="00280851"/>
    <w:rsid w:val="00280D40"/>
    <w:rsid w:val="00280FDB"/>
    <w:rsid w:val="0028130B"/>
    <w:rsid w:val="00281399"/>
    <w:rsid w:val="0028149A"/>
    <w:rsid w:val="00281907"/>
    <w:rsid w:val="00281B6F"/>
    <w:rsid w:val="002820FF"/>
    <w:rsid w:val="00282213"/>
    <w:rsid w:val="002828AC"/>
    <w:rsid w:val="0028299D"/>
    <w:rsid w:val="00282C71"/>
    <w:rsid w:val="00283220"/>
    <w:rsid w:val="002839AD"/>
    <w:rsid w:val="00283A53"/>
    <w:rsid w:val="00283D02"/>
    <w:rsid w:val="00283E95"/>
    <w:rsid w:val="00283EB9"/>
    <w:rsid w:val="002840A1"/>
    <w:rsid w:val="002849EB"/>
    <w:rsid w:val="00284B46"/>
    <w:rsid w:val="00284BD0"/>
    <w:rsid w:val="00284D60"/>
    <w:rsid w:val="00284D8C"/>
    <w:rsid w:val="00284DC6"/>
    <w:rsid w:val="002853B9"/>
    <w:rsid w:val="002856D2"/>
    <w:rsid w:val="00285A7D"/>
    <w:rsid w:val="00285D62"/>
    <w:rsid w:val="002862E0"/>
    <w:rsid w:val="0028684D"/>
    <w:rsid w:val="0028693B"/>
    <w:rsid w:val="002869E2"/>
    <w:rsid w:val="002869EC"/>
    <w:rsid w:val="00286A7D"/>
    <w:rsid w:val="00286C37"/>
    <w:rsid w:val="00286E37"/>
    <w:rsid w:val="002874C3"/>
    <w:rsid w:val="0028756F"/>
    <w:rsid w:val="002875DD"/>
    <w:rsid w:val="00287605"/>
    <w:rsid w:val="00287825"/>
    <w:rsid w:val="002878AC"/>
    <w:rsid w:val="00287CA8"/>
    <w:rsid w:val="00287D09"/>
    <w:rsid w:val="00287DA9"/>
    <w:rsid w:val="00287E32"/>
    <w:rsid w:val="0029028B"/>
    <w:rsid w:val="002902CC"/>
    <w:rsid w:val="00290480"/>
    <w:rsid w:val="002905ED"/>
    <w:rsid w:val="002906E4"/>
    <w:rsid w:val="00290769"/>
    <w:rsid w:val="002907BF"/>
    <w:rsid w:val="00290953"/>
    <w:rsid w:val="00290A36"/>
    <w:rsid w:val="00290C5C"/>
    <w:rsid w:val="00290CF4"/>
    <w:rsid w:val="00290E94"/>
    <w:rsid w:val="002917D2"/>
    <w:rsid w:val="00291E31"/>
    <w:rsid w:val="00292467"/>
    <w:rsid w:val="00292A54"/>
    <w:rsid w:val="00293179"/>
    <w:rsid w:val="0029356C"/>
    <w:rsid w:val="002936AE"/>
    <w:rsid w:val="00293724"/>
    <w:rsid w:val="0029373C"/>
    <w:rsid w:val="00293931"/>
    <w:rsid w:val="00293966"/>
    <w:rsid w:val="00293A1D"/>
    <w:rsid w:val="00293ABF"/>
    <w:rsid w:val="00293CAE"/>
    <w:rsid w:val="00293DD3"/>
    <w:rsid w:val="00293E83"/>
    <w:rsid w:val="00294123"/>
    <w:rsid w:val="00294245"/>
    <w:rsid w:val="00294295"/>
    <w:rsid w:val="00294329"/>
    <w:rsid w:val="00294393"/>
    <w:rsid w:val="002944DC"/>
    <w:rsid w:val="00294555"/>
    <w:rsid w:val="00294716"/>
    <w:rsid w:val="00294B02"/>
    <w:rsid w:val="00294B0A"/>
    <w:rsid w:val="00294BFB"/>
    <w:rsid w:val="00294C3E"/>
    <w:rsid w:val="00294D72"/>
    <w:rsid w:val="00295192"/>
    <w:rsid w:val="00295F79"/>
    <w:rsid w:val="00295FFF"/>
    <w:rsid w:val="00296036"/>
    <w:rsid w:val="00296218"/>
    <w:rsid w:val="002962C6"/>
    <w:rsid w:val="002964A2"/>
    <w:rsid w:val="002965A0"/>
    <w:rsid w:val="00296760"/>
    <w:rsid w:val="00296A52"/>
    <w:rsid w:val="00296A74"/>
    <w:rsid w:val="00296B6C"/>
    <w:rsid w:val="00296E49"/>
    <w:rsid w:val="002971B8"/>
    <w:rsid w:val="00297387"/>
    <w:rsid w:val="00297A59"/>
    <w:rsid w:val="00297AAE"/>
    <w:rsid w:val="00297C18"/>
    <w:rsid w:val="00297C74"/>
    <w:rsid w:val="00297FAA"/>
    <w:rsid w:val="002A018A"/>
    <w:rsid w:val="002A0341"/>
    <w:rsid w:val="002A04FE"/>
    <w:rsid w:val="002A0521"/>
    <w:rsid w:val="002A072A"/>
    <w:rsid w:val="002A0903"/>
    <w:rsid w:val="002A0947"/>
    <w:rsid w:val="002A0B81"/>
    <w:rsid w:val="002A0C0C"/>
    <w:rsid w:val="002A0E77"/>
    <w:rsid w:val="002A1019"/>
    <w:rsid w:val="002A110C"/>
    <w:rsid w:val="002A122B"/>
    <w:rsid w:val="002A19B3"/>
    <w:rsid w:val="002A1BD8"/>
    <w:rsid w:val="002A1CCA"/>
    <w:rsid w:val="002A1ED2"/>
    <w:rsid w:val="002A233B"/>
    <w:rsid w:val="002A26D2"/>
    <w:rsid w:val="002A2717"/>
    <w:rsid w:val="002A27DE"/>
    <w:rsid w:val="002A2C5F"/>
    <w:rsid w:val="002A309E"/>
    <w:rsid w:val="002A33B0"/>
    <w:rsid w:val="002A38AE"/>
    <w:rsid w:val="002A43FA"/>
    <w:rsid w:val="002A446F"/>
    <w:rsid w:val="002A4586"/>
    <w:rsid w:val="002A45F0"/>
    <w:rsid w:val="002A45FC"/>
    <w:rsid w:val="002A4747"/>
    <w:rsid w:val="002A47CF"/>
    <w:rsid w:val="002A4A66"/>
    <w:rsid w:val="002A4A88"/>
    <w:rsid w:val="002A4AD2"/>
    <w:rsid w:val="002A4B9F"/>
    <w:rsid w:val="002A4F8E"/>
    <w:rsid w:val="002A510B"/>
    <w:rsid w:val="002A5124"/>
    <w:rsid w:val="002A53A9"/>
    <w:rsid w:val="002A550F"/>
    <w:rsid w:val="002A5A5D"/>
    <w:rsid w:val="002A5B7E"/>
    <w:rsid w:val="002A5D01"/>
    <w:rsid w:val="002A5F62"/>
    <w:rsid w:val="002A643F"/>
    <w:rsid w:val="002A656B"/>
    <w:rsid w:val="002A66AB"/>
    <w:rsid w:val="002A6700"/>
    <w:rsid w:val="002A6A41"/>
    <w:rsid w:val="002A6B20"/>
    <w:rsid w:val="002A6EF8"/>
    <w:rsid w:val="002A6FBC"/>
    <w:rsid w:val="002A75EE"/>
    <w:rsid w:val="002A7730"/>
    <w:rsid w:val="002A7982"/>
    <w:rsid w:val="002A7A3F"/>
    <w:rsid w:val="002A7A62"/>
    <w:rsid w:val="002A7AF9"/>
    <w:rsid w:val="002A7DEE"/>
    <w:rsid w:val="002A7FC7"/>
    <w:rsid w:val="002B02C0"/>
    <w:rsid w:val="002B0423"/>
    <w:rsid w:val="002B0659"/>
    <w:rsid w:val="002B0766"/>
    <w:rsid w:val="002B09FB"/>
    <w:rsid w:val="002B0B4C"/>
    <w:rsid w:val="002B0CBE"/>
    <w:rsid w:val="002B0D26"/>
    <w:rsid w:val="002B0FEE"/>
    <w:rsid w:val="002B1500"/>
    <w:rsid w:val="002B16CD"/>
    <w:rsid w:val="002B18B4"/>
    <w:rsid w:val="002B1D8D"/>
    <w:rsid w:val="002B20BD"/>
    <w:rsid w:val="002B20F2"/>
    <w:rsid w:val="002B20F3"/>
    <w:rsid w:val="002B2237"/>
    <w:rsid w:val="002B253A"/>
    <w:rsid w:val="002B2AE6"/>
    <w:rsid w:val="002B2E6C"/>
    <w:rsid w:val="002B2F5E"/>
    <w:rsid w:val="002B2FCB"/>
    <w:rsid w:val="002B322F"/>
    <w:rsid w:val="002B326C"/>
    <w:rsid w:val="002B32AA"/>
    <w:rsid w:val="002B3304"/>
    <w:rsid w:val="002B3786"/>
    <w:rsid w:val="002B381D"/>
    <w:rsid w:val="002B384C"/>
    <w:rsid w:val="002B38CA"/>
    <w:rsid w:val="002B398D"/>
    <w:rsid w:val="002B3A11"/>
    <w:rsid w:val="002B3A70"/>
    <w:rsid w:val="002B3DA1"/>
    <w:rsid w:val="002B3E2B"/>
    <w:rsid w:val="002B41CA"/>
    <w:rsid w:val="002B4239"/>
    <w:rsid w:val="002B4316"/>
    <w:rsid w:val="002B4465"/>
    <w:rsid w:val="002B4721"/>
    <w:rsid w:val="002B4C91"/>
    <w:rsid w:val="002B5018"/>
    <w:rsid w:val="002B50CF"/>
    <w:rsid w:val="002B532F"/>
    <w:rsid w:val="002B53F5"/>
    <w:rsid w:val="002B57D8"/>
    <w:rsid w:val="002B587E"/>
    <w:rsid w:val="002B6052"/>
    <w:rsid w:val="002B62B2"/>
    <w:rsid w:val="002B635E"/>
    <w:rsid w:val="002B6515"/>
    <w:rsid w:val="002B65B4"/>
    <w:rsid w:val="002B6A01"/>
    <w:rsid w:val="002B6AE9"/>
    <w:rsid w:val="002B6C96"/>
    <w:rsid w:val="002B7418"/>
    <w:rsid w:val="002B76B4"/>
    <w:rsid w:val="002B78FB"/>
    <w:rsid w:val="002C01AE"/>
    <w:rsid w:val="002C0377"/>
    <w:rsid w:val="002C044C"/>
    <w:rsid w:val="002C0471"/>
    <w:rsid w:val="002C04EE"/>
    <w:rsid w:val="002C0C18"/>
    <w:rsid w:val="002C1248"/>
    <w:rsid w:val="002C1678"/>
    <w:rsid w:val="002C19C7"/>
    <w:rsid w:val="002C1E63"/>
    <w:rsid w:val="002C1EDD"/>
    <w:rsid w:val="002C1EEA"/>
    <w:rsid w:val="002C2337"/>
    <w:rsid w:val="002C27B8"/>
    <w:rsid w:val="002C2919"/>
    <w:rsid w:val="002C2BFE"/>
    <w:rsid w:val="002C2CF6"/>
    <w:rsid w:val="002C2D33"/>
    <w:rsid w:val="002C3187"/>
    <w:rsid w:val="002C3498"/>
    <w:rsid w:val="002C34C1"/>
    <w:rsid w:val="002C34E2"/>
    <w:rsid w:val="002C37EE"/>
    <w:rsid w:val="002C3A6E"/>
    <w:rsid w:val="002C3D92"/>
    <w:rsid w:val="002C3DE0"/>
    <w:rsid w:val="002C3E36"/>
    <w:rsid w:val="002C3F73"/>
    <w:rsid w:val="002C40DD"/>
    <w:rsid w:val="002C4107"/>
    <w:rsid w:val="002C4633"/>
    <w:rsid w:val="002C47D5"/>
    <w:rsid w:val="002C4992"/>
    <w:rsid w:val="002C49BB"/>
    <w:rsid w:val="002C49CA"/>
    <w:rsid w:val="002C49EF"/>
    <w:rsid w:val="002C4D53"/>
    <w:rsid w:val="002C51D9"/>
    <w:rsid w:val="002C5C09"/>
    <w:rsid w:val="002C608B"/>
    <w:rsid w:val="002C616B"/>
    <w:rsid w:val="002C622B"/>
    <w:rsid w:val="002C68AE"/>
    <w:rsid w:val="002C6BD2"/>
    <w:rsid w:val="002C6D92"/>
    <w:rsid w:val="002C6EE8"/>
    <w:rsid w:val="002C7197"/>
    <w:rsid w:val="002C71B6"/>
    <w:rsid w:val="002C7440"/>
    <w:rsid w:val="002C75E0"/>
    <w:rsid w:val="002C76D3"/>
    <w:rsid w:val="002C7706"/>
    <w:rsid w:val="002C7967"/>
    <w:rsid w:val="002C798D"/>
    <w:rsid w:val="002C7A50"/>
    <w:rsid w:val="002C7C64"/>
    <w:rsid w:val="002C7F31"/>
    <w:rsid w:val="002D0072"/>
    <w:rsid w:val="002D01F3"/>
    <w:rsid w:val="002D0373"/>
    <w:rsid w:val="002D05C5"/>
    <w:rsid w:val="002D0718"/>
    <w:rsid w:val="002D0909"/>
    <w:rsid w:val="002D10C9"/>
    <w:rsid w:val="002D1544"/>
    <w:rsid w:val="002D1737"/>
    <w:rsid w:val="002D190D"/>
    <w:rsid w:val="002D194C"/>
    <w:rsid w:val="002D195C"/>
    <w:rsid w:val="002D1ABC"/>
    <w:rsid w:val="002D1E86"/>
    <w:rsid w:val="002D221A"/>
    <w:rsid w:val="002D223E"/>
    <w:rsid w:val="002D2282"/>
    <w:rsid w:val="002D2701"/>
    <w:rsid w:val="002D2A59"/>
    <w:rsid w:val="002D2CBA"/>
    <w:rsid w:val="002D2DFC"/>
    <w:rsid w:val="002D2FB4"/>
    <w:rsid w:val="002D2FF5"/>
    <w:rsid w:val="002D33A0"/>
    <w:rsid w:val="002D351D"/>
    <w:rsid w:val="002D35B7"/>
    <w:rsid w:val="002D3641"/>
    <w:rsid w:val="002D3929"/>
    <w:rsid w:val="002D3B44"/>
    <w:rsid w:val="002D3E5D"/>
    <w:rsid w:val="002D3FA8"/>
    <w:rsid w:val="002D412F"/>
    <w:rsid w:val="002D4135"/>
    <w:rsid w:val="002D4213"/>
    <w:rsid w:val="002D465F"/>
    <w:rsid w:val="002D4983"/>
    <w:rsid w:val="002D4A2C"/>
    <w:rsid w:val="002D4C4D"/>
    <w:rsid w:val="002D4E49"/>
    <w:rsid w:val="002D5188"/>
    <w:rsid w:val="002D53BD"/>
    <w:rsid w:val="002D55FF"/>
    <w:rsid w:val="002D5622"/>
    <w:rsid w:val="002D59EB"/>
    <w:rsid w:val="002D5BAC"/>
    <w:rsid w:val="002D5CC6"/>
    <w:rsid w:val="002D5D74"/>
    <w:rsid w:val="002D6071"/>
    <w:rsid w:val="002D60BB"/>
    <w:rsid w:val="002D68B9"/>
    <w:rsid w:val="002D6C72"/>
    <w:rsid w:val="002D6CEB"/>
    <w:rsid w:val="002D6E42"/>
    <w:rsid w:val="002D73E5"/>
    <w:rsid w:val="002D7454"/>
    <w:rsid w:val="002D774C"/>
    <w:rsid w:val="002D7754"/>
    <w:rsid w:val="002D787C"/>
    <w:rsid w:val="002E09EC"/>
    <w:rsid w:val="002E0D0B"/>
    <w:rsid w:val="002E0D41"/>
    <w:rsid w:val="002E1011"/>
    <w:rsid w:val="002E12DB"/>
    <w:rsid w:val="002E13DE"/>
    <w:rsid w:val="002E1B90"/>
    <w:rsid w:val="002E1F4B"/>
    <w:rsid w:val="002E1F6D"/>
    <w:rsid w:val="002E209B"/>
    <w:rsid w:val="002E216D"/>
    <w:rsid w:val="002E220B"/>
    <w:rsid w:val="002E249F"/>
    <w:rsid w:val="002E2516"/>
    <w:rsid w:val="002E2626"/>
    <w:rsid w:val="002E26CC"/>
    <w:rsid w:val="002E26EA"/>
    <w:rsid w:val="002E2712"/>
    <w:rsid w:val="002E2845"/>
    <w:rsid w:val="002E2ABA"/>
    <w:rsid w:val="002E2D04"/>
    <w:rsid w:val="002E2E4A"/>
    <w:rsid w:val="002E338C"/>
    <w:rsid w:val="002E362E"/>
    <w:rsid w:val="002E3925"/>
    <w:rsid w:val="002E392C"/>
    <w:rsid w:val="002E3968"/>
    <w:rsid w:val="002E3C1C"/>
    <w:rsid w:val="002E3CB2"/>
    <w:rsid w:val="002E3FF4"/>
    <w:rsid w:val="002E4C8F"/>
    <w:rsid w:val="002E51BA"/>
    <w:rsid w:val="002E51E4"/>
    <w:rsid w:val="002E5576"/>
    <w:rsid w:val="002E56E4"/>
    <w:rsid w:val="002E5809"/>
    <w:rsid w:val="002E59C0"/>
    <w:rsid w:val="002E5B6A"/>
    <w:rsid w:val="002E5B97"/>
    <w:rsid w:val="002E5C55"/>
    <w:rsid w:val="002E60F0"/>
    <w:rsid w:val="002E64BA"/>
    <w:rsid w:val="002E6643"/>
    <w:rsid w:val="002E676C"/>
    <w:rsid w:val="002E6935"/>
    <w:rsid w:val="002E6AD1"/>
    <w:rsid w:val="002E6CCF"/>
    <w:rsid w:val="002E72AD"/>
    <w:rsid w:val="002E7326"/>
    <w:rsid w:val="002E7985"/>
    <w:rsid w:val="002E7AC4"/>
    <w:rsid w:val="002E7C7E"/>
    <w:rsid w:val="002E7C86"/>
    <w:rsid w:val="002E7CAA"/>
    <w:rsid w:val="002E7DC0"/>
    <w:rsid w:val="002F003E"/>
    <w:rsid w:val="002F0124"/>
    <w:rsid w:val="002F0218"/>
    <w:rsid w:val="002F0583"/>
    <w:rsid w:val="002F0A8E"/>
    <w:rsid w:val="002F0C75"/>
    <w:rsid w:val="002F0CFC"/>
    <w:rsid w:val="002F0D16"/>
    <w:rsid w:val="002F0E0D"/>
    <w:rsid w:val="002F119F"/>
    <w:rsid w:val="002F152C"/>
    <w:rsid w:val="002F15C6"/>
    <w:rsid w:val="002F15E5"/>
    <w:rsid w:val="002F1694"/>
    <w:rsid w:val="002F1759"/>
    <w:rsid w:val="002F1834"/>
    <w:rsid w:val="002F1A4F"/>
    <w:rsid w:val="002F1AD8"/>
    <w:rsid w:val="002F1E8E"/>
    <w:rsid w:val="002F22E7"/>
    <w:rsid w:val="002F2450"/>
    <w:rsid w:val="002F27EF"/>
    <w:rsid w:val="002F3193"/>
    <w:rsid w:val="002F32FC"/>
    <w:rsid w:val="002F3424"/>
    <w:rsid w:val="002F35BD"/>
    <w:rsid w:val="002F3B22"/>
    <w:rsid w:val="002F3D50"/>
    <w:rsid w:val="002F3DE5"/>
    <w:rsid w:val="002F3EC1"/>
    <w:rsid w:val="002F3F6C"/>
    <w:rsid w:val="002F4408"/>
    <w:rsid w:val="002F441E"/>
    <w:rsid w:val="002F4579"/>
    <w:rsid w:val="002F4612"/>
    <w:rsid w:val="002F4840"/>
    <w:rsid w:val="002F4959"/>
    <w:rsid w:val="002F4A86"/>
    <w:rsid w:val="002F4BB9"/>
    <w:rsid w:val="002F4CBE"/>
    <w:rsid w:val="002F4E5E"/>
    <w:rsid w:val="002F4EA1"/>
    <w:rsid w:val="002F4FCE"/>
    <w:rsid w:val="002F52F2"/>
    <w:rsid w:val="002F5451"/>
    <w:rsid w:val="002F5471"/>
    <w:rsid w:val="002F5782"/>
    <w:rsid w:val="002F582B"/>
    <w:rsid w:val="002F5CDD"/>
    <w:rsid w:val="002F6001"/>
    <w:rsid w:val="002F61E7"/>
    <w:rsid w:val="002F627D"/>
    <w:rsid w:val="002F646F"/>
    <w:rsid w:val="002F64CA"/>
    <w:rsid w:val="002F6529"/>
    <w:rsid w:val="002F65F8"/>
    <w:rsid w:val="002F681D"/>
    <w:rsid w:val="002F6C3A"/>
    <w:rsid w:val="002F6CFE"/>
    <w:rsid w:val="002F6D16"/>
    <w:rsid w:val="002F6F84"/>
    <w:rsid w:val="002F75D0"/>
    <w:rsid w:val="002F76C4"/>
    <w:rsid w:val="002F7A81"/>
    <w:rsid w:val="002F7CD9"/>
    <w:rsid w:val="002F7ED6"/>
    <w:rsid w:val="00300309"/>
    <w:rsid w:val="00300327"/>
    <w:rsid w:val="0030039A"/>
    <w:rsid w:val="003004CC"/>
    <w:rsid w:val="00300546"/>
    <w:rsid w:val="003006FD"/>
    <w:rsid w:val="0030094C"/>
    <w:rsid w:val="00300B44"/>
    <w:rsid w:val="00301099"/>
    <w:rsid w:val="003015ED"/>
    <w:rsid w:val="00301853"/>
    <w:rsid w:val="00301D72"/>
    <w:rsid w:val="00301E44"/>
    <w:rsid w:val="00301E92"/>
    <w:rsid w:val="00301F00"/>
    <w:rsid w:val="00301F4E"/>
    <w:rsid w:val="00302006"/>
    <w:rsid w:val="0030216B"/>
    <w:rsid w:val="00302212"/>
    <w:rsid w:val="003024E9"/>
    <w:rsid w:val="00302C99"/>
    <w:rsid w:val="00302D8D"/>
    <w:rsid w:val="00302E92"/>
    <w:rsid w:val="003031BB"/>
    <w:rsid w:val="00303338"/>
    <w:rsid w:val="0030334F"/>
    <w:rsid w:val="00303510"/>
    <w:rsid w:val="00303557"/>
    <w:rsid w:val="00303606"/>
    <w:rsid w:val="00304410"/>
    <w:rsid w:val="00304BD9"/>
    <w:rsid w:val="00304D59"/>
    <w:rsid w:val="00304DC4"/>
    <w:rsid w:val="00304DD4"/>
    <w:rsid w:val="00304DF9"/>
    <w:rsid w:val="00304E34"/>
    <w:rsid w:val="0030531E"/>
    <w:rsid w:val="00305419"/>
    <w:rsid w:val="003054A4"/>
    <w:rsid w:val="003054DA"/>
    <w:rsid w:val="003055C6"/>
    <w:rsid w:val="0030576D"/>
    <w:rsid w:val="003057BF"/>
    <w:rsid w:val="00305D53"/>
    <w:rsid w:val="00305F1A"/>
    <w:rsid w:val="00305FDD"/>
    <w:rsid w:val="00305FF2"/>
    <w:rsid w:val="003060E1"/>
    <w:rsid w:val="00306178"/>
    <w:rsid w:val="003062F8"/>
    <w:rsid w:val="00306331"/>
    <w:rsid w:val="003066DC"/>
    <w:rsid w:val="00306757"/>
    <w:rsid w:val="0030684A"/>
    <w:rsid w:val="00306AE5"/>
    <w:rsid w:val="00306C2B"/>
    <w:rsid w:val="00306DB2"/>
    <w:rsid w:val="00306DE5"/>
    <w:rsid w:val="00306F8B"/>
    <w:rsid w:val="00306F9E"/>
    <w:rsid w:val="003070A8"/>
    <w:rsid w:val="003073DF"/>
    <w:rsid w:val="00307428"/>
    <w:rsid w:val="0030780B"/>
    <w:rsid w:val="00307BC6"/>
    <w:rsid w:val="00307FF7"/>
    <w:rsid w:val="003100C5"/>
    <w:rsid w:val="003101D1"/>
    <w:rsid w:val="00310281"/>
    <w:rsid w:val="003103B7"/>
    <w:rsid w:val="00310406"/>
    <w:rsid w:val="0031043C"/>
    <w:rsid w:val="003107A1"/>
    <w:rsid w:val="00310B4F"/>
    <w:rsid w:val="00310B7D"/>
    <w:rsid w:val="00310FE9"/>
    <w:rsid w:val="003114A0"/>
    <w:rsid w:val="003114A5"/>
    <w:rsid w:val="0031163A"/>
    <w:rsid w:val="003116FB"/>
    <w:rsid w:val="003118BE"/>
    <w:rsid w:val="003118E8"/>
    <w:rsid w:val="003118FC"/>
    <w:rsid w:val="00311B24"/>
    <w:rsid w:val="00311D02"/>
    <w:rsid w:val="00311D3C"/>
    <w:rsid w:val="003127E6"/>
    <w:rsid w:val="00312B5F"/>
    <w:rsid w:val="00312BDB"/>
    <w:rsid w:val="00312C0A"/>
    <w:rsid w:val="00312C2B"/>
    <w:rsid w:val="00312CF8"/>
    <w:rsid w:val="00312D52"/>
    <w:rsid w:val="00312D6A"/>
    <w:rsid w:val="00312E76"/>
    <w:rsid w:val="003130C1"/>
    <w:rsid w:val="00313196"/>
    <w:rsid w:val="003139E0"/>
    <w:rsid w:val="00313A0E"/>
    <w:rsid w:val="00313EDB"/>
    <w:rsid w:val="00313FE7"/>
    <w:rsid w:val="00314002"/>
    <w:rsid w:val="003140F0"/>
    <w:rsid w:val="003140FD"/>
    <w:rsid w:val="003141A2"/>
    <w:rsid w:val="003144F1"/>
    <w:rsid w:val="003144FE"/>
    <w:rsid w:val="003145AD"/>
    <w:rsid w:val="00314A1F"/>
    <w:rsid w:val="00314B16"/>
    <w:rsid w:val="003153E4"/>
    <w:rsid w:val="003154A4"/>
    <w:rsid w:val="00315644"/>
    <w:rsid w:val="00315749"/>
    <w:rsid w:val="0031595D"/>
    <w:rsid w:val="00315CC1"/>
    <w:rsid w:val="003163DC"/>
    <w:rsid w:val="003167DD"/>
    <w:rsid w:val="0031684B"/>
    <w:rsid w:val="00316AF5"/>
    <w:rsid w:val="00316B0A"/>
    <w:rsid w:val="00316BE6"/>
    <w:rsid w:val="00316D26"/>
    <w:rsid w:val="00316D46"/>
    <w:rsid w:val="00317475"/>
    <w:rsid w:val="003175C8"/>
    <w:rsid w:val="00317696"/>
    <w:rsid w:val="00317B1A"/>
    <w:rsid w:val="00317BBD"/>
    <w:rsid w:val="00317C2E"/>
    <w:rsid w:val="00317C83"/>
    <w:rsid w:val="00317C9D"/>
    <w:rsid w:val="00317EB9"/>
    <w:rsid w:val="003202C2"/>
    <w:rsid w:val="00320317"/>
    <w:rsid w:val="003206F5"/>
    <w:rsid w:val="00320884"/>
    <w:rsid w:val="0032092D"/>
    <w:rsid w:val="0032095C"/>
    <w:rsid w:val="0032095F"/>
    <w:rsid w:val="00321113"/>
    <w:rsid w:val="00321519"/>
    <w:rsid w:val="0032152B"/>
    <w:rsid w:val="00321768"/>
    <w:rsid w:val="0032186C"/>
    <w:rsid w:val="003218E3"/>
    <w:rsid w:val="00321943"/>
    <w:rsid w:val="00321983"/>
    <w:rsid w:val="003219C1"/>
    <w:rsid w:val="003219E8"/>
    <w:rsid w:val="00321D0C"/>
    <w:rsid w:val="00321F00"/>
    <w:rsid w:val="00321F76"/>
    <w:rsid w:val="003220A9"/>
    <w:rsid w:val="0032212E"/>
    <w:rsid w:val="003221F5"/>
    <w:rsid w:val="00322286"/>
    <w:rsid w:val="00322364"/>
    <w:rsid w:val="00322B51"/>
    <w:rsid w:val="0032350D"/>
    <w:rsid w:val="00323557"/>
    <w:rsid w:val="0032357A"/>
    <w:rsid w:val="003235A9"/>
    <w:rsid w:val="003235AC"/>
    <w:rsid w:val="00323C5F"/>
    <w:rsid w:val="00323D78"/>
    <w:rsid w:val="003243DC"/>
    <w:rsid w:val="003245B7"/>
    <w:rsid w:val="0032477D"/>
    <w:rsid w:val="003248DB"/>
    <w:rsid w:val="00324AB0"/>
    <w:rsid w:val="00324B05"/>
    <w:rsid w:val="00324C33"/>
    <w:rsid w:val="00324CD1"/>
    <w:rsid w:val="00324EB0"/>
    <w:rsid w:val="003250D3"/>
    <w:rsid w:val="003251AC"/>
    <w:rsid w:val="003254DB"/>
    <w:rsid w:val="00325D22"/>
    <w:rsid w:val="0032637A"/>
    <w:rsid w:val="003264C2"/>
    <w:rsid w:val="00326683"/>
    <w:rsid w:val="00326880"/>
    <w:rsid w:val="00326A12"/>
    <w:rsid w:val="00326BE7"/>
    <w:rsid w:val="00326C4F"/>
    <w:rsid w:val="00326DB7"/>
    <w:rsid w:val="003271D2"/>
    <w:rsid w:val="00327408"/>
    <w:rsid w:val="003274F1"/>
    <w:rsid w:val="003275BF"/>
    <w:rsid w:val="00327864"/>
    <w:rsid w:val="003279D7"/>
    <w:rsid w:val="00327EF5"/>
    <w:rsid w:val="00327FB8"/>
    <w:rsid w:val="003300A3"/>
    <w:rsid w:val="003301C6"/>
    <w:rsid w:val="00330425"/>
    <w:rsid w:val="00330466"/>
    <w:rsid w:val="003308D9"/>
    <w:rsid w:val="00330A27"/>
    <w:rsid w:val="00330D3B"/>
    <w:rsid w:val="00331235"/>
    <w:rsid w:val="00331248"/>
    <w:rsid w:val="00331541"/>
    <w:rsid w:val="00331B93"/>
    <w:rsid w:val="00331B9B"/>
    <w:rsid w:val="003320CC"/>
    <w:rsid w:val="00332346"/>
    <w:rsid w:val="0033240A"/>
    <w:rsid w:val="003326A8"/>
    <w:rsid w:val="003327B7"/>
    <w:rsid w:val="003329A2"/>
    <w:rsid w:val="00332B13"/>
    <w:rsid w:val="003332B9"/>
    <w:rsid w:val="003334DC"/>
    <w:rsid w:val="00333686"/>
    <w:rsid w:val="003336B2"/>
    <w:rsid w:val="003339AE"/>
    <w:rsid w:val="003340FD"/>
    <w:rsid w:val="003342D5"/>
    <w:rsid w:val="00334C3B"/>
    <w:rsid w:val="00334CAF"/>
    <w:rsid w:val="00334D9B"/>
    <w:rsid w:val="00334EC0"/>
    <w:rsid w:val="00334F0B"/>
    <w:rsid w:val="00334F63"/>
    <w:rsid w:val="00334FDE"/>
    <w:rsid w:val="00335221"/>
    <w:rsid w:val="00335417"/>
    <w:rsid w:val="003354B6"/>
    <w:rsid w:val="00335742"/>
    <w:rsid w:val="003357AB"/>
    <w:rsid w:val="00335F3E"/>
    <w:rsid w:val="00335F85"/>
    <w:rsid w:val="003360DF"/>
    <w:rsid w:val="003360EB"/>
    <w:rsid w:val="00336157"/>
    <w:rsid w:val="0033624C"/>
    <w:rsid w:val="003363DD"/>
    <w:rsid w:val="00336768"/>
    <w:rsid w:val="00336FE4"/>
    <w:rsid w:val="00337122"/>
    <w:rsid w:val="00337193"/>
    <w:rsid w:val="003371CA"/>
    <w:rsid w:val="00337434"/>
    <w:rsid w:val="00337BEA"/>
    <w:rsid w:val="00337CD2"/>
    <w:rsid w:val="00340035"/>
    <w:rsid w:val="003400C6"/>
    <w:rsid w:val="00340107"/>
    <w:rsid w:val="003401D9"/>
    <w:rsid w:val="003402EF"/>
    <w:rsid w:val="00340567"/>
    <w:rsid w:val="00340637"/>
    <w:rsid w:val="0034075E"/>
    <w:rsid w:val="003409AF"/>
    <w:rsid w:val="00340A44"/>
    <w:rsid w:val="00340AEC"/>
    <w:rsid w:val="00340F09"/>
    <w:rsid w:val="00341017"/>
    <w:rsid w:val="0034115E"/>
    <w:rsid w:val="00341305"/>
    <w:rsid w:val="00341749"/>
    <w:rsid w:val="00341AD3"/>
    <w:rsid w:val="00341BBB"/>
    <w:rsid w:val="00341DC5"/>
    <w:rsid w:val="00342204"/>
    <w:rsid w:val="00342222"/>
    <w:rsid w:val="0034247F"/>
    <w:rsid w:val="003424E3"/>
    <w:rsid w:val="0034257D"/>
    <w:rsid w:val="00342812"/>
    <w:rsid w:val="0034283C"/>
    <w:rsid w:val="00342ACA"/>
    <w:rsid w:val="00342CE6"/>
    <w:rsid w:val="00342CF7"/>
    <w:rsid w:val="00342FC6"/>
    <w:rsid w:val="003431C4"/>
    <w:rsid w:val="0034339F"/>
    <w:rsid w:val="00343920"/>
    <w:rsid w:val="00343AFE"/>
    <w:rsid w:val="00343B15"/>
    <w:rsid w:val="00343DAB"/>
    <w:rsid w:val="00343DBC"/>
    <w:rsid w:val="00343F96"/>
    <w:rsid w:val="003441E8"/>
    <w:rsid w:val="003443AF"/>
    <w:rsid w:val="00344629"/>
    <w:rsid w:val="00344637"/>
    <w:rsid w:val="003448CB"/>
    <w:rsid w:val="003448F7"/>
    <w:rsid w:val="0034495E"/>
    <w:rsid w:val="00344E3E"/>
    <w:rsid w:val="00345600"/>
    <w:rsid w:val="003456BC"/>
    <w:rsid w:val="00345768"/>
    <w:rsid w:val="00345869"/>
    <w:rsid w:val="00345905"/>
    <w:rsid w:val="00345C17"/>
    <w:rsid w:val="00345CA5"/>
    <w:rsid w:val="00345CB2"/>
    <w:rsid w:val="00346280"/>
    <w:rsid w:val="00346326"/>
    <w:rsid w:val="00346C18"/>
    <w:rsid w:val="00346C23"/>
    <w:rsid w:val="00346D17"/>
    <w:rsid w:val="00346D5B"/>
    <w:rsid w:val="0034728A"/>
    <w:rsid w:val="003474C7"/>
    <w:rsid w:val="00347A37"/>
    <w:rsid w:val="00347C2F"/>
    <w:rsid w:val="00347CC6"/>
    <w:rsid w:val="00347E9A"/>
    <w:rsid w:val="0035019E"/>
    <w:rsid w:val="00350531"/>
    <w:rsid w:val="003506C2"/>
    <w:rsid w:val="00350848"/>
    <w:rsid w:val="0035092F"/>
    <w:rsid w:val="00350A1D"/>
    <w:rsid w:val="00350AD0"/>
    <w:rsid w:val="00350D89"/>
    <w:rsid w:val="00350FCE"/>
    <w:rsid w:val="003512E5"/>
    <w:rsid w:val="00351641"/>
    <w:rsid w:val="00351688"/>
    <w:rsid w:val="003516AB"/>
    <w:rsid w:val="0035198B"/>
    <w:rsid w:val="003519D4"/>
    <w:rsid w:val="00351A49"/>
    <w:rsid w:val="00351BB5"/>
    <w:rsid w:val="00351F02"/>
    <w:rsid w:val="00352197"/>
    <w:rsid w:val="0035265C"/>
    <w:rsid w:val="0035269C"/>
    <w:rsid w:val="003527CF"/>
    <w:rsid w:val="00352976"/>
    <w:rsid w:val="003529F1"/>
    <w:rsid w:val="00352E84"/>
    <w:rsid w:val="00352EC0"/>
    <w:rsid w:val="00352F1F"/>
    <w:rsid w:val="003538F1"/>
    <w:rsid w:val="00353D6B"/>
    <w:rsid w:val="00353F18"/>
    <w:rsid w:val="00354009"/>
    <w:rsid w:val="00354014"/>
    <w:rsid w:val="003542A8"/>
    <w:rsid w:val="0035438C"/>
    <w:rsid w:val="0035439D"/>
    <w:rsid w:val="003544A7"/>
    <w:rsid w:val="003545D0"/>
    <w:rsid w:val="00354782"/>
    <w:rsid w:val="00354B67"/>
    <w:rsid w:val="00354D6F"/>
    <w:rsid w:val="00354DD8"/>
    <w:rsid w:val="00354FCC"/>
    <w:rsid w:val="00355195"/>
    <w:rsid w:val="00355407"/>
    <w:rsid w:val="00355479"/>
    <w:rsid w:val="003554A9"/>
    <w:rsid w:val="003554F6"/>
    <w:rsid w:val="0035579E"/>
    <w:rsid w:val="003557F6"/>
    <w:rsid w:val="003558BB"/>
    <w:rsid w:val="00355A4E"/>
    <w:rsid w:val="00355F14"/>
    <w:rsid w:val="00356198"/>
    <w:rsid w:val="003562A8"/>
    <w:rsid w:val="003562C5"/>
    <w:rsid w:val="003563BC"/>
    <w:rsid w:val="0035671A"/>
    <w:rsid w:val="003567E8"/>
    <w:rsid w:val="003567FB"/>
    <w:rsid w:val="003569CA"/>
    <w:rsid w:val="00356B95"/>
    <w:rsid w:val="00356DEC"/>
    <w:rsid w:val="00356E24"/>
    <w:rsid w:val="00357B98"/>
    <w:rsid w:val="00357D3E"/>
    <w:rsid w:val="00360328"/>
    <w:rsid w:val="00360530"/>
    <w:rsid w:val="00360541"/>
    <w:rsid w:val="0036076D"/>
    <w:rsid w:val="003608F7"/>
    <w:rsid w:val="00360952"/>
    <w:rsid w:val="00360B91"/>
    <w:rsid w:val="00360BE6"/>
    <w:rsid w:val="00360F36"/>
    <w:rsid w:val="0036112E"/>
    <w:rsid w:val="00361208"/>
    <w:rsid w:val="00361579"/>
    <w:rsid w:val="00361969"/>
    <w:rsid w:val="00361CE3"/>
    <w:rsid w:val="00361EA8"/>
    <w:rsid w:val="003620BC"/>
    <w:rsid w:val="003622C0"/>
    <w:rsid w:val="003626A3"/>
    <w:rsid w:val="0036271D"/>
    <w:rsid w:val="00362870"/>
    <w:rsid w:val="00362998"/>
    <w:rsid w:val="00362D36"/>
    <w:rsid w:val="00362FBC"/>
    <w:rsid w:val="00363523"/>
    <w:rsid w:val="00363B13"/>
    <w:rsid w:val="00363B16"/>
    <w:rsid w:val="00363C14"/>
    <w:rsid w:val="00363C51"/>
    <w:rsid w:val="0036437D"/>
    <w:rsid w:val="003644AC"/>
    <w:rsid w:val="003645B5"/>
    <w:rsid w:val="00364686"/>
    <w:rsid w:val="003646EF"/>
    <w:rsid w:val="00364963"/>
    <w:rsid w:val="00364C8F"/>
    <w:rsid w:val="00364D2F"/>
    <w:rsid w:val="00364D8D"/>
    <w:rsid w:val="00364D93"/>
    <w:rsid w:val="00365653"/>
    <w:rsid w:val="003657D4"/>
    <w:rsid w:val="00365A5E"/>
    <w:rsid w:val="00365BF4"/>
    <w:rsid w:val="00365C82"/>
    <w:rsid w:val="00365D6D"/>
    <w:rsid w:val="00366204"/>
    <w:rsid w:val="00366828"/>
    <w:rsid w:val="0036690A"/>
    <w:rsid w:val="00366B02"/>
    <w:rsid w:val="00366B07"/>
    <w:rsid w:val="00366C2D"/>
    <w:rsid w:val="00366CA7"/>
    <w:rsid w:val="00366CC9"/>
    <w:rsid w:val="00366D0B"/>
    <w:rsid w:val="0036714A"/>
    <w:rsid w:val="00367311"/>
    <w:rsid w:val="0036757C"/>
    <w:rsid w:val="003675F9"/>
    <w:rsid w:val="00367947"/>
    <w:rsid w:val="00367CC3"/>
    <w:rsid w:val="00367DA7"/>
    <w:rsid w:val="00367DB8"/>
    <w:rsid w:val="0037011F"/>
    <w:rsid w:val="003703DF"/>
    <w:rsid w:val="00370413"/>
    <w:rsid w:val="00370679"/>
    <w:rsid w:val="003707A2"/>
    <w:rsid w:val="0037089A"/>
    <w:rsid w:val="003708AA"/>
    <w:rsid w:val="00370C5E"/>
    <w:rsid w:val="003711CD"/>
    <w:rsid w:val="003713F0"/>
    <w:rsid w:val="00371569"/>
    <w:rsid w:val="003717B7"/>
    <w:rsid w:val="003718A3"/>
    <w:rsid w:val="0037199A"/>
    <w:rsid w:val="00371AD2"/>
    <w:rsid w:val="00371ECE"/>
    <w:rsid w:val="00372097"/>
    <w:rsid w:val="00372771"/>
    <w:rsid w:val="003727FB"/>
    <w:rsid w:val="00372976"/>
    <w:rsid w:val="00372DD5"/>
    <w:rsid w:val="00372F16"/>
    <w:rsid w:val="00373119"/>
    <w:rsid w:val="00373194"/>
    <w:rsid w:val="003733F2"/>
    <w:rsid w:val="0037362A"/>
    <w:rsid w:val="003736DD"/>
    <w:rsid w:val="0037398C"/>
    <w:rsid w:val="003739A2"/>
    <w:rsid w:val="00373A37"/>
    <w:rsid w:val="00373A58"/>
    <w:rsid w:val="00373BB1"/>
    <w:rsid w:val="00373EAF"/>
    <w:rsid w:val="00373F3E"/>
    <w:rsid w:val="00373FEA"/>
    <w:rsid w:val="00374298"/>
    <w:rsid w:val="003742A8"/>
    <w:rsid w:val="0037434C"/>
    <w:rsid w:val="003744B4"/>
    <w:rsid w:val="0037455F"/>
    <w:rsid w:val="0037456E"/>
    <w:rsid w:val="00374A6A"/>
    <w:rsid w:val="00374E32"/>
    <w:rsid w:val="0037521D"/>
    <w:rsid w:val="00375491"/>
    <w:rsid w:val="003754BF"/>
    <w:rsid w:val="00375BC9"/>
    <w:rsid w:val="00375E36"/>
    <w:rsid w:val="00375F16"/>
    <w:rsid w:val="00376492"/>
    <w:rsid w:val="00376768"/>
    <w:rsid w:val="00376D66"/>
    <w:rsid w:val="00376D90"/>
    <w:rsid w:val="003770BC"/>
    <w:rsid w:val="00377307"/>
    <w:rsid w:val="0037797F"/>
    <w:rsid w:val="003779DA"/>
    <w:rsid w:val="00377C52"/>
    <w:rsid w:val="003802A4"/>
    <w:rsid w:val="00380483"/>
    <w:rsid w:val="00380604"/>
    <w:rsid w:val="00380695"/>
    <w:rsid w:val="003808A8"/>
    <w:rsid w:val="00380AA2"/>
    <w:rsid w:val="00381650"/>
    <w:rsid w:val="00381685"/>
    <w:rsid w:val="00381764"/>
    <w:rsid w:val="003817B7"/>
    <w:rsid w:val="003817D3"/>
    <w:rsid w:val="003824DC"/>
    <w:rsid w:val="003825B0"/>
    <w:rsid w:val="00382603"/>
    <w:rsid w:val="00382832"/>
    <w:rsid w:val="003829BC"/>
    <w:rsid w:val="00382BF8"/>
    <w:rsid w:val="00382C70"/>
    <w:rsid w:val="0038304A"/>
    <w:rsid w:val="00383091"/>
    <w:rsid w:val="003830E6"/>
    <w:rsid w:val="00383198"/>
    <w:rsid w:val="00383378"/>
    <w:rsid w:val="00383634"/>
    <w:rsid w:val="003836DA"/>
    <w:rsid w:val="0038387E"/>
    <w:rsid w:val="00383C0E"/>
    <w:rsid w:val="00383CA8"/>
    <w:rsid w:val="00383D0B"/>
    <w:rsid w:val="0038403C"/>
    <w:rsid w:val="003842CB"/>
    <w:rsid w:val="00384486"/>
    <w:rsid w:val="00384633"/>
    <w:rsid w:val="00384C0A"/>
    <w:rsid w:val="00385018"/>
    <w:rsid w:val="0038557E"/>
    <w:rsid w:val="00385613"/>
    <w:rsid w:val="00385936"/>
    <w:rsid w:val="00385C6D"/>
    <w:rsid w:val="0038632E"/>
    <w:rsid w:val="003864C2"/>
    <w:rsid w:val="0038658D"/>
    <w:rsid w:val="0038663A"/>
    <w:rsid w:val="003868C1"/>
    <w:rsid w:val="003869EA"/>
    <w:rsid w:val="00386AC7"/>
    <w:rsid w:val="00386BEE"/>
    <w:rsid w:val="00386D04"/>
    <w:rsid w:val="00386E47"/>
    <w:rsid w:val="00386E84"/>
    <w:rsid w:val="00386FA7"/>
    <w:rsid w:val="00386FEE"/>
    <w:rsid w:val="00387123"/>
    <w:rsid w:val="0038733A"/>
    <w:rsid w:val="00387754"/>
    <w:rsid w:val="0038782A"/>
    <w:rsid w:val="00387E12"/>
    <w:rsid w:val="00387F41"/>
    <w:rsid w:val="00390122"/>
    <w:rsid w:val="003907B8"/>
    <w:rsid w:val="00390A11"/>
    <w:rsid w:val="00390A53"/>
    <w:rsid w:val="00390B7C"/>
    <w:rsid w:val="00390D4A"/>
    <w:rsid w:val="00390E70"/>
    <w:rsid w:val="00391190"/>
    <w:rsid w:val="0039163B"/>
    <w:rsid w:val="0039191B"/>
    <w:rsid w:val="0039221F"/>
    <w:rsid w:val="0039225B"/>
    <w:rsid w:val="00392FBA"/>
    <w:rsid w:val="00393053"/>
    <w:rsid w:val="003931B0"/>
    <w:rsid w:val="0039331A"/>
    <w:rsid w:val="00393460"/>
    <w:rsid w:val="003935F3"/>
    <w:rsid w:val="0039364D"/>
    <w:rsid w:val="00393DE9"/>
    <w:rsid w:val="00393F45"/>
    <w:rsid w:val="00394001"/>
    <w:rsid w:val="0039421A"/>
    <w:rsid w:val="00394354"/>
    <w:rsid w:val="00394531"/>
    <w:rsid w:val="00394568"/>
    <w:rsid w:val="003946EE"/>
    <w:rsid w:val="00394793"/>
    <w:rsid w:val="00394F6B"/>
    <w:rsid w:val="00394FB4"/>
    <w:rsid w:val="0039532A"/>
    <w:rsid w:val="00395491"/>
    <w:rsid w:val="003955F2"/>
    <w:rsid w:val="0039565D"/>
    <w:rsid w:val="00395693"/>
    <w:rsid w:val="00395809"/>
    <w:rsid w:val="00395B7C"/>
    <w:rsid w:val="00395CF8"/>
    <w:rsid w:val="00395E09"/>
    <w:rsid w:val="00396223"/>
    <w:rsid w:val="003962B4"/>
    <w:rsid w:val="00396302"/>
    <w:rsid w:val="00396551"/>
    <w:rsid w:val="00396E83"/>
    <w:rsid w:val="00396EB3"/>
    <w:rsid w:val="00397109"/>
    <w:rsid w:val="003972BA"/>
    <w:rsid w:val="00397446"/>
    <w:rsid w:val="0039748F"/>
    <w:rsid w:val="003975A3"/>
    <w:rsid w:val="0039771E"/>
    <w:rsid w:val="003978B7"/>
    <w:rsid w:val="00397F4D"/>
    <w:rsid w:val="003A06A3"/>
    <w:rsid w:val="003A08AE"/>
    <w:rsid w:val="003A08DB"/>
    <w:rsid w:val="003A0DFD"/>
    <w:rsid w:val="003A1256"/>
    <w:rsid w:val="003A12C2"/>
    <w:rsid w:val="003A149C"/>
    <w:rsid w:val="003A1E89"/>
    <w:rsid w:val="003A20EF"/>
    <w:rsid w:val="003A2490"/>
    <w:rsid w:val="003A26C8"/>
    <w:rsid w:val="003A2AAB"/>
    <w:rsid w:val="003A2DAA"/>
    <w:rsid w:val="003A3050"/>
    <w:rsid w:val="003A307F"/>
    <w:rsid w:val="003A30F3"/>
    <w:rsid w:val="003A3294"/>
    <w:rsid w:val="003A34EF"/>
    <w:rsid w:val="003A37F0"/>
    <w:rsid w:val="003A3916"/>
    <w:rsid w:val="003A3EA8"/>
    <w:rsid w:val="003A3FDB"/>
    <w:rsid w:val="003A4055"/>
    <w:rsid w:val="003A4450"/>
    <w:rsid w:val="003A49DA"/>
    <w:rsid w:val="003A4B05"/>
    <w:rsid w:val="003A4C28"/>
    <w:rsid w:val="003A4F09"/>
    <w:rsid w:val="003A4FAD"/>
    <w:rsid w:val="003A5568"/>
    <w:rsid w:val="003A5CDE"/>
    <w:rsid w:val="003A5D54"/>
    <w:rsid w:val="003A5DB7"/>
    <w:rsid w:val="003A5F06"/>
    <w:rsid w:val="003A626F"/>
    <w:rsid w:val="003A63CE"/>
    <w:rsid w:val="003A67AA"/>
    <w:rsid w:val="003A690D"/>
    <w:rsid w:val="003A6A72"/>
    <w:rsid w:val="003A6BFB"/>
    <w:rsid w:val="003A6C85"/>
    <w:rsid w:val="003A6E39"/>
    <w:rsid w:val="003A6EEC"/>
    <w:rsid w:val="003A6FDC"/>
    <w:rsid w:val="003A7130"/>
    <w:rsid w:val="003A7CFA"/>
    <w:rsid w:val="003A7E69"/>
    <w:rsid w:val="003A7E7E"/>
    <w:rsid w:val="003A7FE2"/>
    <w:rsid w:val="003B0008"/>
    <w:rsid w:val="003B027F"/>
    <w:rsid w:val="003B02B8"/>
    <w:rsid w:val="003B03C3"/>
    <w:rsid w:val="003B06D2"/>
    <w:rsid w:val="003B07C8"/>
    <w:rsid w:val="003B088D"/>
    <w:rsid w:val="003B0BC3"/>
    <w:rsid w:val="003B0FA5"/>
    <w:rsid w:val="003B107B"/>
    <w:rsid w:val="003B1361"/>
    <w:rsid w:val="003B13DC"/>
    <w:rsid w:val="003B16EA"/>
    <w:rsid w:val="003B1C0E"/>
    <w:rsid w:val="003B1F10"/>
    <w:rsid w:val="003B2381"/>
    <w:rsid w:val="003B2491"/>
    <w:rsid w:val="003B27D1"/>
    <w:rsid w:val="003B280C"/>
    <w:rsid w:val="003B2C14"/>
    <w:rsid w:val="003B2C2B"/>
    <w:rsid w:val="003B2EBC"/>
    <w:rsid w:val="003B31B6"/>
    <w:rsid w:val="003B32AE"/>
    <w:rsid w:val="003B32C3"/>
    <w:rsid w:val="003B33F7"/>
    <w:rsid w:val="003B37CA"/>
    <w:rsid w:val="003B3847"/>
    <w:rsid w:val="003B388D"/>
    <w:rsid w:val="003B3E94"/>
    <w:rsid w:val="003B3F1C"/>
    <w:rsid w:val="003B4137"/>
    <w:rsid w:val="003B442A"/>
    <w:rsid w:val="003B47F7"/>
    <w:rsid w:val="003B49B6"/>
    <w:rsid w:val="003B4A78"/>
    <w:rsid w:val="003B4BA2"/>
    <w:rsid w:val="003B4BC8"/>
    <w:rsid w:val="003B5327"/>
    <w:rsid w:val="003B5496"/>
    <w:rsid w:val="003B55DA"/>
    <w:rsid w:val="003B55F7"/>
    <w:rsid w:val="003B5693"/>
    <w:rsid w:val="003B56C9"/>
    <w:rsid w:val="003B5AE0"/>
    <w:rsid w:val="003B5B30"/>
    <w:rsid w:val="003B5C81"/>
    <w:rsid w:val="003B5EEA"/>
    <w:rsid w:val="003B5F97"/>
    <w:rsid w:val="003B607B"/>
    <w:rsid w:val="003B61CD"/>
    <w:rsid w:val="003B61E9"/>
    <w:rsid w:val="003B6340"/>
    <w:rsid w:val="003B65BA"/>
    <w:rsid w:val="003B66B1"/>
    <w:rsid w:val="003B6821"/>
    <w:rsid w:val="003B690C"/>
    <w:rsid w:val="003B6BAB"/>
    <w:rsid w:val="003B6BCA"/>
    <w:rsid w:val="003B6FC0"/>
    <w:rsid w:val="003B71B2"/>
    <w:rsid w:val="003B71E9"/>
    <w:rsid w:val="003B7208"/>
    <w:rsid w:val="003B7250"/>
    <w:rsid w:val="003B7400"/>
    <w:rsid w:val="003B7478"/>
    <w:rsid w:val="003B75BB"/>
    <w:rsid w:val="003B7718"/>
    <w:rsid w:val="003B7879"/>
    <w:rsid w:val="003B789E"/>
    <w:rsid w:val="003B78AD"/>
    <w:rsid w:val="003B79B2"/>
    <w:rsid w:val="003B7B9F"/>
    <w:rsid w:val="003B7CB5"/>
    <w:rsid w:val="003C0143"/>
    <w:rsid w:val="003C0340"/>
    <w:rsid w:val="003C059F"/>
    <w:rsid w:val="003C05A2"/>
    <w:rsid w:val="003C06CB"/>
    <w:rsid w:val="003C06E9"/>
    <w:rsid w:val="003C0743"/>
    <w:rsid w:val="003C0754"/>
    <w:rsid w:val="003C0BF9"/>
    <w:rsid w:val="003C0FDB"/>
    <w:rsid w:val="003C170E"/>
    <w:rsid w:val="003C1841"/>
    <w:rsid w:val="003C1D21"/>
    <w:rsid w:val="003C1D2B"/>
    <w:rsid w:val="003C2181"/>
    <w:rsid w:val="003C22B0"/>
    <w:rsid w:val="003C2341"/>
    <w:rsid w:val="003C23C3"/>
    <w:rsid w:val="003C2491"/>
    <w:rsid w:val="003C2953"/>
    <w:rsid w:val="003C2A3A"/>
    <w:rsid w:val="003C2A96"/>
    <w:rsid w:val="003C3054"/>
    <w:rsid w:val="003C30F2"/>
    <w:rsid w:val="003C32FC"/>
    <w:rsid w:val="003C34E0"/>
    <w:rsid w:val="003C3772"/>
    <w:rsid w:val="003C3863"/>
    <w:rsid w:val="003C3C2A"/>
    <w:rsid w:val="003C4040"/>
    <w:rsid w:val="003C43E8"/>
    <w:rsid w:val="003C44EA"/>
    <w:rsid w:val="003C47A1"/>
    <w:rsid w:val="003C4917"/>
    <w:rsid w:val="003C4C22"/>
    <w:rsid w:val="003C4C4A"/>
    <w:rsid w:val="003C4EBA"/>
    <w:rsid w:val="003C4EC9"/>
    <w:rsid w:val="003C54D8"/>
    <w:rsid w:val="003C55E3"/>
    <w:rsid w:val="003C5624"/>
    <w:rsid w:val="003C5704"/>
    <w:rsid w:val="003C5773"/>
    <w:rsid w:val="003C58F1"/>
    <w:rsid w:val="003C5985"/>
    <w:rsid w:val="003C601B"/>
    <w:rsid w:val="003C6401"/>
    <w:rsid w:val="003C65E3"/>
    <w:rsid w:val="003C669A"/>
    <w:rsid w:val="003C6825"/>
    <w:rsid w:val="003C694D"/>
    <w:rsid w:val="003C6CA5"/>
    <w:rsid w:val="003C6D57"/>
    <w:rsid w:val="003C730E"/>
    <w:rsid w:val="003C7314"/>
    <w:rsid w:val="003C740B"/>
    <w:rsid w:val="003C7516"/>
    <w:rsid w:val="003C78C1"/>
    <w:rsid w:val="003C7964"/>
    <w:rsid w:val="003C79F0"/>
    <w:rsid w:val="003C79F4"/>
    <w:rsid w:val="003C7A8C"/>
    <w:rsid w:val="003C7E53"/>
    <w:rsid w:val="003C7F48"/>
    <w:rsid w:val="003D0069"/>
    <w:rsid w:val="003D01F1"/>
    <w:rsid w:val="003D0230"/>
    <w:rsid w:val="003D025A"/>
    <w:rsid w:val="003D0383"/>
    <w:rsid w:val="003D03C5"/>
    <w:rsid w:val="003D049D"/>
    <w:rsid w:val="003D0503"/>
    <w:rsid w:val="003D063A"/>
    <w:rsid w:val="003D06AC"/>
    <w:rsid w:val="003D07E4"/>
    <w:rsid w:val="003D0948"/>
    <w:rsid w:val="003D0C4F"/>
    <w:rsid w:val="003D0CE9"/>
    <w:rsid w:val="003D10DD"/>
    <w:rsid w:val="003D1187"/>
    <w:rsid w:val="003D11B7"/>
    <w:rsid w:val="003D15C8"/>
    <w:rsid w:val="003D1868"/>
    <w:rsid w:val="003D1BF6"/>
    <w:rsid w:val="003D1C5D"/>
    <w:rsid w:val="003D1D97"/>
    <w:rsid w:val="003D1DC0"/>
    <w:rsid w:val="003D1EFE"/>
    <w:rsid w:val="003D1F31"/>
    <w:rsid w:val="003D1F92"/>
    <w:rsid w:val="003D2314"/>
    <w:rsid w:val="003D2613"/>
    <w:rsid w:val="003D2909"/>
    <w:rsid w:val="003D2DF6"/>
    <w:rsid w:val="003D2FD2"/>
    <w:rsid w:val="003D3595"/>
    <w:rsid w:val="003D35CC"/>
    <w:rsid w:val="003D35F6"/>
    <w:rsid w:val="003D3691"/>
    <w:rsid w:val="003D36D8"/>
    <w:rsid w:val="003D37CE"/>
    <w:rsid w:val="003D3854"/>
    <w:rsid w:val="003D3C87"/>
    <w:rsid w:val="003D3CBE"/>
    <w:rsid w:val="003D3D8B"/>
    <w:rsid w:val="003D4109"/>
    <w:rsid w:val="003D4470"/>
    <w:rsid w:val="003D4DFE"/>
    <w:rsid w:val="003D4F57"/>
    <w:rsid w:val="003D513A"/>
    <w:rsid w:val="003D5222"/>
    <w:rsid w:val="003D52F2"/>
    <w:rsid w:val="003D546C"/>
    <w:rsid w:val="003D54D5"/>
    <w:rsid w:val="003D5521"/>
    <w:rsid w:val="003D55A9"/>
    <w:rsid w:val="003D596E"/>
    <w:rsid w:val="003D59DA"/>
    <w:rsid w:val="003D5B47"/>
    <w:rsid w:val="003D5B81"/>
    <w:rsid w:val="003D5C2A"/>
    <w:rsid w:val="003D6001"/>
    <w:rsid w:val="003D66EC"/>
    <w:rsid w:val="003D6990"/>
    <w:rsid w:val="003D699E"/>
    <w:rsid w:val="003D6A4A"/>
    <w:rsid w:val="003D6CA1"/>
    <w:rsid w:val="003D6DF4"/>
    <w:rsid w:val="003D6F09"/>
    <w:rsid w:val="003D6FB6"/>
    <w:rsid w:val="003D735D"/>
    <w:rsid w:val="003D75D9"/>
    <w:rsid w:val="003D778C"/>
    <w:rsid w:val="003D7E14"/>
    <w:rsid w:val="003D7E47"/>
    <w:rsid w:val="003D7F3B"/>
    <w:rsid w:val="003D7FE0"/>
    <w:rsid w:val="003E0097"/>
    <w:rsid w:val="003E01B5"/>
    <w:rsid w:val="003E0577"/>
    <w:rsid w:val="003E08E3"/>
    <w:rsid w:val="003E0997"/>
    <w:rsid w:val="003E0A7A"/>
    <w:rsid w:val="003E0B47"/>
    <w:rsid w:val="003E122C"/>
    <w:rsid w:val="003E1353"/>
    <w:rsid w:val="003E1420"/>
    <w:rsid w:val="003E1441"/>
    <w:rsid w:val="003E1854"/>
    <w:rsid w:val="003E18D9"/>
    <w:rsid w:val="003E18EB"/>
    <w:rsid w:val="003E1A69"/>
    <w:rsid w:val="003E1BCD"/>
    <w:rsid w:val="003E1D06"/>
    <w:rsid w:val="003E1DDF"/>
    <w:rsid w:val="003E1E56"/>
    <w:rsid w:val="003E2007"/>
    <w:rsid w:val="003E200E"/>
    <w:rsid w:val="003E24B3"/>
    <w:rsid w:val="003E2666"/>
    <w:rsid w:val="003E290D"/>
    <w:rsid w:val="003E31B0"/>
    <w:rsid w:val="003E33EC"/>
    <w:rsid w:val="003E35E4"/>
    <w:rsid w:val="003E395E"/>
    <w:rsid w:val="003E3B91"/>
    <w:rsid w:val="003E3E80"/>
    <w:rsid w:val="003E44C3"/>
    <w:rsid w:val="003E485A"/>
    <w:rsid w:val="003E498B"/>
    <w:rsid w:val="003E4993"/>
    <w:rsid w:val="003E4AA7"/>
    <w:rsid w:val="003E4CF8"/>
    <w:rsid w:val="003E50D4"/>
    <w:rsid w:val="003E58C7"/>
    <w:rsid w:val="003E5E22"/>
    <w:rsid w:val="003E604C"/>
    <w:rsid w:val="003E6119"/>
    <w:rsid w:val="003E664C"/>
    <w:rsid w:val="003E666D"/>
    <w:rsid w:val="003E6B60"/>
    <w:rsid w:val="003E6B78"/>
    <w:rsid w:val="003E701D"/>
    <w:rsid w:val="003E716A"/>
    <w:rsid w:val="003E730B"/>
    <w:rsid w:val="003E7A2E"/>
    <w:rsid w:val="003E7D01"/>
    <w:rsid w:val="003E7FC8"/>
    <w:rsid w:val="003F0155"/>
    <w:rsid w:val="003F04B5"/>
    <w:rsid w:val="003F05B2"/>
    <w:rsid w:val="003F069A"/>
    <w:rsid w:val="003F0903"/>
    <w:rsid w:val="003F0B74"/>
    <w:rsid w:val="003F0E3E"/>
    <w:rsid w:val="003F0F63"/>
    <w:rsid w:val="003F119C"/>
    <w:rsid w:val="003F1608"/>
    <w:rsid w:val="003F17C0"/>
    <w:rsid w:val="003F1B3A"/>
    <w:rsid w:val="003F1CB5"/>
    <w:rsid w:val="003F2190"/>
    <w:rsid w:val="003F21E3"/>
    <w:rsid w:val="003F235E"/>
    <w:rsid w:val="003F23A9"/>
    <w:rsid w:val="003F255E"/>
    <w:rsid w:val="003F2612"/>
    <w:rsid w:val="003F280C"/>
    <w:rsid w:val="003F299E"/>
    <w:rsid w:val="003F2B4D"/>
    <w:rsid w:val="003F2FD0"/>
    <w:rsid w:val="003F2FD5"/>
    <w:rsid w:val="003F320C"/>
    <w:rsid w:val="003F33C5"/>
    <w:rsid w:val="003F346B"/>
    <w:rsid w:val="003F349C"/>
    <w:rsid w:val="003F38F5"/>
    <w:rsid w:val="003F3A12"/>
    <w:rsid w:val="003F3BC9"/>
    <w:rsid w:val="003F3CEB"/>
    <w:rsid w:val="003F3E4B"/>
    <w:rsid w:val="003F41FC"/>
    <w:rsid w:val="003F4249"/>
    <w:rsid w:val="003F4256"/>
    <w:rsid w:val="003F4585"/>
    <w:rsid w:val="003F461F"/>
    <w:rsid w:val="003F4A6E"/>
    <w:rsid w:val="003F4C66"/>
    <w:rsid w:val="003F4EB6"/>
    <w:rsid w:val="003F4EC9"/>
    <w:rsid w:val="003F4FCC"/>
    <w:rsid w:val="003F55A8"/>
    <w:rsid w:val="003F55D2"/>
    <w:rsid w:val="003F560B"/>
    <w:rsid w:val="003F57E8"/>
    <w:rsid w:val="003F5828"/>
    <w:rsid w:val="003F5831"/>
    <w:rsid w:val="003F5896"/>
    <w:rsid w:val="003F58F8"/>
    <w:rsid w:val="003F5D4E"/>
    <w:rsid w:val="003F61F2"/>
    <w:rsid w:val="003F67EB"/>
    <w:rsid w:val="003F6BBB"/>
    <w:rsid w:val="003F6FE8"/>
    <w:rsid w:val="003F7047"/>
    <w:rsid w:val="003F70E7"/>
    <w:rsid w:val="003F76E9"/>
    <w:rsid w:val="003F7746"/>
    <w:rsid w:val="003F7A09"/>
    <w:rsid w:val="003F7AA5"/>
    <w:rsid w:val="003F7C3B"/>
    <w:rsid w:val="003F7D50"/>
    <w:rsid w:val="003F7EFB"/>
    <w:rsid w:val="003F7F82"/>
    <w:rsid w:val="0040001B"/>
    <w:rsid w:val="00400373"/>
    <w:rsid w:val="00400564"/>
    <w:rsid w:val="00400616"/>
    <w:rsid w:val="00400857"/>
    <w:rsid w:val="00400A7E"/>
    <w:rsid w:val="0040126E"/>
    <w:rsid w:val="004012AA"/>
    <w:rsid w:val="00401390"/>
    <w:rsid w:val="00401507"/>
    <w:rsid w:val="004017C7"/>
    <w:rsid w:val="00401B44"/>
    <w:rsid w:val="00401D1F"/>
    <w:rsid w:val="004023E2"/>
    <w:rsid w:val="004023F4"/>
    <w:rsid w:val="0040241D"/>
    <w:rsid w:val="00402471"/>
    <w:rsid w:val="004024BA"/>
    <w:rsid w:val="0040257D"/>
    <w:rsid w:val="00402FB0"/>
    <w:rsid w:val="004033EE"/>
    <w:rsid w:val="00403412"/>
    <w:rsid w:val="0040349F"/>
    <w:rsid w:val="00403769"/>
    <w:rsid w:val="0040376D"/>
    <w:rsid w:val="0040387E"/>
    <w:rsid w:val="00403996"/>
    <w:rsid w:val="00403B78"/>
    <w:rsid w:val="004041A0"/>
    <w:rsid w:val="004042E7"/>
    <w:rsid w:val="0040437F"/>
    <w:rsid w:val="00404D10"/>
    <w:rsid w:val="0040516D"/>
    <w:rsid w:val="00405298"/>
    <w:rsid w:val="00405865"/>
    <w:rsid w:val="00405953"/>
    <w:rsid w:val="00405A0D"/>
    <w:rsid w:val="00405C4D"/>
    <w:rsid w:val="00405CE2"/>
    <w:rsid w:val="00405D06"/>
    <w:rsid w:val="00405E27"/>
    <w:rsid w:val="00405E54"/>
    <w:rsid w:val="0040639A"/>
    <w:rsid w:val="00406669"/>
    <w:rsid w:val="00406756"/>
    <w:rsid w:val="004068CF"/>
    <w:rsid w:val="004068D6"/>
    <w:rsid w:val="004068E1"/>
    <w:rsid w:val="00406CFF"/>
    <w:rsid w:val="00406D4E"/>
    <w:rsid w:val="004071FA"/>
    <w:rsid w:val="00407214"/>
    <w:rsid w:val="004076D1"/>
    <w:rsid w:val="004077B3"/>
    <w:rsid w:val="00407973"/>
    <w:rsid w:val="00407D0B"/>
    <w:rsid w:val="00407E6B"/>
    <w:rsid w:val="00407FDF"/>
    <w:rsid w:val="00410048"/>
    <w:rsid w:val="00410240"/>
    <w:rsid w:val="00410305"/>
    <w:rsid w:val="00410B77"/>
    <w:rsid w:val="00411A69"/>
    <w:rsid w:val="00411B13"/>
    <w:rsid w:val="00412537"/>
    <w:rsid w:val="0041258F"/>
    <w:rsid w:val="00412A5C"/>
    <w:rsid w:val="00412F18"/>
    <w:rsid w:val="00413207"/>
    <w:rsid w:val="00413369"/>
    <w:rsid w:val="004133A5"/>
    <w:rsid w:val="004135AA"/>
    <w:rsid w:val="0041363B"/>
    <w:rsid w:val="004138D0"/>
    <w:rsid w:val="00413ACE"/>
    <w:rsid w:val="00413B54"/>
    <w:rsid w:val="00414056"/>
    <w:rsid w:val="004140C0"/>
    <w:rsid w:val="004140C7"/>
    <w:rsid w:val="00414139"/>
    <w:rsid w:val="00414486"/>
    <w:rsid w:val="004144C7"/>
    <w:rsid w:val="0041461F"/>
    <w:rsid w:val="00414CEB"/>
    <w:rsid w:val="00414E00"/>
    <w:rsid w:val="00414FE4"/>
    <w:rsid w:val="00415015"/>
    <w:rsid w:val="00415089"/>
    <w:rsid w:val="004153A4"/>
    <w:rsid w:val="004155C3"/>
    <w:rsid w:val="0041566B"/>
    <w:rsid w:val="004159C3"/>
    <w:rsid w:val="00415A46"/>
    <w:rsid w:val="00415CFF"/>
    <w:rsid w:val="00415D24"/>
    <w:rsid w:val="00415E0A"/>
    <w:rsid w:val="00415F77"/>
    <w:rsid w:val="00416026"/>
    <w:rsid w:val="00416543"/>
    <w:rsid w:val="00416DF1"/>
    <w:rsid w:val="004170B1"/>
    <w:rsid w:val="004171F8"/>
    <w:rsid w:val="00417256"/>
    <w:rsid w:val="00417AE0"/>
    <w:rsid w:val="00417FB3"/>
    <w:rsid w:val="0042033D"/>
    <w:rsid w:val="004204C8"/>
    <w:rsid w:val="00420584"/>
    <w:rsid w:val="0042087D"/>
    <w:rsid w:val="00420D55"/>
    <w:rsid w:val="00420E34"/>
    <w:rsid w:val="00420EED"/>
    <w:rsid w:val="00421066"/>
    <w:rsid w:val="00421212"/>
    <w:rsid w:val="004214E0"/>
    <w:rsid w:val="004214E4"/>
    <w:rsid w:val="00421AEF"/>
    <w:rsid w:val="00421BAB"/>
    <w:rsid w:val="00421C83"/>
    <w:rsid w:val="00421E1A"/>
    <w:rsid w:val="0042208E"/>
    <w:rsid w:val="004226D7"/>
    <w:rsid w:val="00422901"/>
    <w:rsid w:val="00422E9C"/>
    <w:rsid w:val="00422F79"/>
    <w:rsid w:val="00423058"/>
    <w:rsid w:val="004231A9"/>
    <w:rsid w:val="004234B5"/>
    <w:rsid w:val="004234F6"/>
    <w:rsid w:val="004239BA"/>
    <w:rsid w:val="00423BA3"/>
    <w:rsid w:val="00423DEB"/>
    <w:rsid w:val="00423FCF"/>
    <w:rsid w:val="004247A6"/>
    <w:rsid w:val="00424A7F"/>
    <w:rsid w:val="00424CF5"/>
    <w:rsid w:val="00424F91"/>
    <w:rsid w:val="00425200"/>
    <w:rsid w:val="0042537D"/>
    <w:rsid w:val="004255BE"/>
    <w:rsid w:val="0042590A"/>
    <w:rsid w:val="0042593A"/>
    <w:rsid w:val="0042594D"/>
    <w:rsid w:val="00425AA5"/>
    <w:rsid w:val="00425EC6"/>
    <w:rsid w:val="00425F07"/>
    <w:rsid w:val="00425F4E"/>
    <w:rsid w:val="00425FDF"/>
    <w:rsid w:val="00426467"/>
    <w:rsid w:val="00426553"/>
    <w:rsid w:val="00426A92"/>
    <w:rsid w:val="00426ACC"/>
    <w:rsid w:val="00426E94"/>
    <w:rsid w:val="0042714A"/>
    <w:rsid w:val="004272D1"/>
    <w:rsid w:val="0042739C"/>
    <w:rsid w:val="0042754F"/>
    <w:rsid w:val="00427A9B"/>
    <w:rsid w:val="00427B92"/>
    <w:rsid w:val="00427DC5"/>
    <w:rsid w:val="00430476"/>
    <w:rsid w:val="0043089D"/>
    <w:rsid w:val="00430932"/>
    <w:rsid w:val="00430B1B"/>
    <w:rsid w:val="00430C7A"/>
    <w:rsid w:val="0043110C"/>
    <w:rsid w:val="00431524"/>
    <w:rsid w:val="00431670"/>
    <w:rsid w:val="00431930"/>
    <w:rsid w:val="00431973"/>
    <w:rsid w:val="00431B66"/>
    <w:rsid w:val="00431C4A"/>
    <w:rsid w:val="00431DB3"/>
    <w:rsid w:val="00431F0E"/>
    <w:rsid w:val="00432581"/>
    <w:rsid w:val="00432658"/>
    <w:rsid w:val="00432C6F"/>
    <w:rsid w:val="00432DE6"/>
    <w:rsid w:val="0043303E"/>
    <w:rsid w:val="00433242"/>
    <w:rsid w:val="0043348C"/>
    <w:rsid w:val="004334B2"/>
    <w:rsid w:val="00433860"/>
    <w:rsid w:val="0043391B"/>
    <w:rsid w:val="00433944"/>
    <w:rsid w:val="00433A96"/>
    <w:rsid w:val="00433AC6"/>
    <w:rsid w:val="0043405E"/>
    <w:rsid w:val="004341C1"/>
    <w:rsid w:val="004343AF"/>
    <w:rsid w:val="0043499F"/>
    <w:rsid w:val="00434D25"/>
    <w:rsid w:val="00434D9A"/>
    <w:rsid w:val="00434FA9"/>
    <w:rsid w:val="00434FB0"/>
    <w:rsid w:val="004350B1"/>
    <w:rsid w:val="004351EC"/>
    <w:rsid w:val="004358BB"/>
    <w:rsid w:val="00435990"/>
    <w:rsid w:val="00435ABB"/>
    <w:rsid w:val="00436154"/>
    <w:rsid w:val="00436602"/>
    <w:rsid w:val="00436630"/>
    <w:rsid w:val="00436648"/>
    <w:rsid w:val="00436D90"/>
    <w:rsid w:val="00436FC2"/>
    <w:rsid w:val="00437061"/>
    <w:rsid w:val="004371BA"/>
    <w:rsid w:val="0043720A"/>
    <w:rsid w:val="00437250"/>
    <w:rsid w:val="00437259"/>
    <w:rsid w:val="004372ED"/>
    <w:rsid w:val="0043765C"/>
    <w:rsid w:val="004379BB"/>
    <w:rsid w:val="00437DDE"/>
    <w:rsid w:val="00437E06"/>
    <w:rsid w:val="00437E42"/>
    <w:rsid w:val="00437EA0"/>
    <w:rsid w:val="00437ECD"/>
    <w:rsid w:val="00437F2A"/>
    <w:rsid w:val="00440679"/>
    <w:rsid w:val="004406E1"/>
    <w:rsid w:val="00440A74"/>
    <w:rsid w:val="00440ED9"/>
    <w:rsid w:val="004414A8"/>
    <w:rsid w:val="004414C0"/>
    <w:rsid w:val="0044156D"/>
    <w:rsid w:val="00441722"/>
    <w:rsid w:val="0044199D"/>
    <w:rsid w:val="004422F2"/>
    <w:rsid w:val="00442355"/>
    <w:rsid w:val="004424F5"/>
    <w:rsid w:val="00443320"/>
    <w:rsid w:val="00443562"/>
    <w:rsid w:val="004436D1"/>
    <w:rsid w:val="004438D8"/>
    <w:rsid w:val="00443A2B"/>
    <w:rsid w:val="00443D02"/>
    <w:rsid w:val="00443EDC"/>
    <w:rsid w:val="00443F71"/>
    <w:rsid w:val="00444083"/>
    <w:rsid w:val="004440D9"/>
    <w:rsid w:val="00444211"/>
    <w:rsid w:val="004442F2"/>
    <w:rsid w:val="00444306"/>
    <w:rsid w:val="004445D2"/>
    <w:rsid w:val="00444ABA"/>
    <w:rsid w:val="00444B0B"/>
    <w:rsid w:val="00444B5F"/>
    <w:rsid w:val="00444C5F"/>
    <w:rsid w:val="00444DFB"/>
    <w:rsid w:val="00444F64"/>
    <w:rsid w:val="00444F68"/>
    <w:rsid w:val="00444FA3"/>
    <w:rsid w:val="004454EB"/>
    <w:rsid w:val="00445608"/>
    <w:rsid w:val="00445B23"/>
    <w:rsid w:val="00445C65"/>
    <w:rsid w:val="00445CB8"/>
    <w:rsid w:val="00445F7E"/>
    <w:rsid w:val="00445FCF"/>
    <w:rsid w:val="00446203"/>
    <w:rsid w:val="0044634C"/>
    <w:rsid w:val="00446577"/>
    <w:rsid w:val="004465B1"/>
    <w:rsid w:val="00446704"/>
    <w:rsid w:val="004469AF"/>
    <w:rsid w:val="00446BC5"/>
    <w:rsid w:val="00446D4C"/>
    <w:rsid w:val="00446F8A"/>
    <w:rsid w:val="0044708C"/>
    <w:rsid w:val="00447211"/>
    <w:rsid w:val="00447712"/>
    <w:rsid w:val="00447A52"/>
    <w:rsid w:val="00447AD3"/>
    <w:rsid w:val="00447B5D"/>
    <w:rsid w:val="00447B83"/>
    <w:rsid w:val="00447C6B"/>
    <w:rsid w:val="0045012E"/>
    <w:rsid w:val="004502FF"/>
    <w:rsid w:val="0045032A"/>
    <w:rsid w:val="004505FB"/>
    <w:rsid w:val="00450669"/>
    <w:rsid w:val="0045088A"/>
    <w:rsid w:val="004508C9"/>
    <w:rsid w:val="004511F6"/>
    <w:rsid w:val="00451228"/>
    <w:rsid w:val="004513E1"/>
    <w:rsid w:val="0045151F"/>
    <w:rsid w:val="0045156F"/>
    <w:rsid w:val="004516CC"/>
    <w:rsid w:val="0045180E"/>
    <w:rsid w:val="00451893"/>
    <w:rsid w:val="004519EF"/>
    <w:rsid w:val="00451BCA"/>
    <w:rsid w:val="00451F0F"/>
    <w:rsid w:val="00451F37"/>
    <w:rsid w:val="00452287"/>
    <w:rsid w:val="004522F2"/>
    <w:rsid w:val="004523FA"/>
    <w:rsid w:val="0045266F"/>
    <w:rsid w:val="004529AD"/>
    <w:rsid w:val="00452E07"/>
    <w:rsid w:val="004530EC"/>
    <w:rsid w:val="00453478"/>
    <w:rsid w:val="0045350D"/>
    <w:rsid w:val="004535E6"/>
    <w:rsid w:val="0045392F"/>
    <w:rsid w:val="00454109"/>
    <w:rsid w:val="00454296"/>
    <w:rsid w:val="0045439E"/>
    <w:rsid w:val="0045453B"/>
    <w:rsid w:val="004545C2"/>
    <w:rsid w:val="00454634"/>
    <w:rsid w:val="00454A6B"/>
    <w:rsid w:val="00454ABF"/>
    <w:rsid w:val="004553AD"/>
    <w:rsid w:val="00455C98"/>
    <w:rsid w:val="00455DE1"/>
    <w:rsid w:val="00455EBB"/>
    <w:rsid w:val="0045657F"/>
    <w:rsid w:val="004565AD"/>
    <w:rsid w:val="004567F3"/>
    <w:rsid w:val="00456D05"/>
    <w:rsid w:val="00456D20"/>
    <w:rsid w:val="00456ED3"/>
    <w:rsid w:val="00457176"/>
    <w:rsid w:val="0045719E"/>
    <w:rsid w:val="00457238"/>
    <w:rsid w:val="00457642"/>
    <w:rsid w:val="0045764B"/>
    <w:rsid w:val="004577DC"/>
    <w:rsid w:val="00457A48"/>
    <w:rsid w:val="00457A69"/>
    <w:rsid w:val="00457ABC"/>
    <w:rsid w:val="00457D44"/>
    <w:rsid w:val="00457E0B"/>
    <w:rsid w:val="00457E74"/>
    <w:rsid w:val="00457E94"/>
    <w:rsid w:val="00457EE1"/>
    <w:rsid w:val="004601F1"/>
    <w:rsid w:val="00460446"/>
    <w:rsid w:val="0046045C"/>
    <w:rsid w:val="00460507"/>
    <w:rsid w:val="004605D9"/>
    <w:rsid w:val="004605E4"/>
    <w:rsid w:val="004606C4"/>
    <w:rsid w:val="00460B95"/>
    <w:rsid w:val="00460BB4"/>
    <w:rsid w:val="00460D2F"/>
    <w:rsid w:val="00460DA0"/>
    <w:rsid w:val="004611CD"/>
    <w:rsid w:val="0046129C"/>
    <w:rsid w:val="00461393"/>
    <w:rsid w:val="004614EB"/>
    <w:rsid w:val="004616A6"/>
    <w:rsid w:val="00461734"/>
    <w:rsid w:val="004618B0"/>
    <w:rsid w:val="00461E07"/>
    <w:rsid w:val="00461E92"/>
    <w:rsid w:val="00462347"/>
    <w:rsid w:val="00462408"/>
    <w:rsid w:val="004624EE"/>
    <w:rsid w:val="00462586"/>
    <w:rsid w:val="00462789"/>
    <w:rsid w:val="004627E8"/>
    <w:rsid w:val="00462AC6"/>
    <w:rsid w:val="00462B2C"/>
    <w:rsid w:val="00462B6A"/>
    <w:rsid w:val="00463403"/>
    <w:rsid w:val="004637DF"/>
    <w:rsid w:val="00463E70"/>
    <w:rsid w:val="00464075"/>
    <w:rsid w:val="00464232"/>
    <w:rsid w:val="00464394"/>
    <w:rsid w:val="004645DC"/>
    <w:rsid w:val="004647B6"/>
    <w:rsid w:val="00464958"/>
    <w:rsid w:val="0046495F"/>
    <w:rsid w:val="00464E7D"/>
    <w:rsid w:val="00464E85"/>
    <w:rsid w:val="004651AB"/>
    <w:rsid w:val="0046589D"/>
    <w:rsid w:val="00465959"/>
    <w:rsid w:val="00465D47"/>
    <w:rsid w:val="00465F4E"/>
    <w:rsid w:val="004664D4"/>
    <w:rsid w:val="0046689A"/>
    <w:rsid w:val="00466944"/>
    <w:rsid w:val="00466A16"/>
    <w:rsid w:val="00466A52"/>
    <w:rsid w:val="00466A77"/>
    <w:rsid w:val="00466E1A"/>
    <w:rsid w:val="00466E93"/>
    <w:rsid w:val="00466F8D"/>
    <w:rsid w:val="0046703C"/>
    <w:rsid w:val="00467055"/>
    <w:rsid w:val="00467292"/>
    <w:rsid w:val="004677B9"/>
    <w:rsid w:val="00470144"/>
    <w:rsid w:val="00470458"/>
    <w:rsid w:val="0047048B"/>
    <w:rsid w:val="00470592"/>
    <w:rsid w:val="004708B8"/>
    <w:rsid w:val="00470FD3"/>
    <w:rsid w:val="0047131A"/>
    <w:rsid w:val="00471B17"/>
    <w:rsid w:val="00471B33"/>
    <w:rsid w:val="00471B5D"/>
    <w:rsid w:val="00471B99"/>
    <w:rsid w:val="00471E9F"/>
    <w:rsid w:val="00471EC3"/>
    <w:rsid w:val="00471F10"/>
    <w:rsid w:val="00472006"/>
    <w:rsid w:val="004720A3"/>
    <w:rsid w:val="004721C9"/>
    <w:rsid w:val="0047222F"/>
    <w:rsid w:val="00472287"/>
    <w:rsid w:val="00472425"/>
    <w:rsid w:val="0047242B"/>
    <w:rsid w:val="004724CA"/>
    <w:rsid w:val="00472814"/>
    <w:rsid w:val="00472A27"/>
    <w:rsid w:val="00472B3E"/>
    <w:rsid w:val="00472D42"/>
    <w:rsid w:val="004730E1"/>
    <w:rsid w:val="00473498"/>
    <w:rsid w:val="00473499"/>
    <w:rsid w:val="004734A4"/>
    <w:rsid w:val="00473529"/>
    <w:rsid w:val="004735FA"/>
    <w:rsid w:val="00473941"/>
    <w:rsid w:val="00473D04"/>
    <w:rsid w:val="00473E9D"/>
    <w:rsid w:val="00473F19"/>
    <w:rsid w:val="004745CA"/>
    <w:rsid w:val="0047471E"/>
    <w:rsid w:val="004748F2"/>
    <w:rsid w:val="00474B82"/>
    <w:rsid w:val="00474C3F"/>
    <w:rsid w:val="0047523A"/>
    <w:rsid w:val="004756F3"/>
    <w:rsid w:val="00475721"/>
    <w:rsid w:val="004757DB"/>
    <w:rsid w:val="00475CE8"/>
    <w:rsid w:val="00475D7C"/>
    <w:rsid w:val="00475F8A"/>
    <w:rsid w:val="004761D6"/>
    <w:rsid w:val="0047640C"/>
    <w:rsid w:val="0047659A"/>
    <w:rsid w:val="0047669D"/>
    <w:rsid w:val="00476930"/>
    <w:rsid w:val="00476981"/>
    <w:rsid w:val="00476E9D"/>
    <w:rsid w:val="00476F50"/>
    <w:rsid w:val="00477365"/>
    <w:rsid w:val="00477474"/>
    <w:rsid w:val="0047766C"/>
    <w:rsid w:val="0047767A"/>
    <w:rsid w:val="0048003B"/>
    <w:rsid w:val="004801A3"/>
    <w:rsid w:val="0048048F"/>
    <w:rsid w:val="00480946"/>
    <w:rsid w:val="00480A55"/>
    <w:rsid w:val="00480B51"/>
    <w:rsid w:val="00480E86"/>
    <w:rsid w:val="00480EC8"/>
    <w:rsid w:val="00480EF6"/>
    <w:rsid w:val="00481037"/>
    <w:rsid w:val="0048117A"/>
    <w:rsid w:val="004811E9"/>
    <w:rsid w:val="00481470"/>
    <w:rsid w:val="00481572"/>
    <w:rsid w:val="004816A7"/>
    <w:rsid w:val="00481EA6"/>
    <w:rsid w:val="00481EC6"/>
    <w:rsid w:val="0048219F"/>
    <w:rsid w:val="004821A6"/>
    <w:rsid w:val="00482458"/>
    <w:rsid w:val="0048253D"/>
    <w:rsid w:val="004825BF"/>
    <w:rsid w:val="00482878"/>
    <w:rsid w:val="004828C0"/>
    <w:rsid w:val="004829F6"/>
    <w:rsid w:val="00482D09"/>
    <w:rsid w:val="00482FC2"/>
    <w:rsid w:val="004830D7"/>
    <w:rsid w:val="0048319E"/>
    <w:rsid w:val="00483519"/>
    <w:rsid w:val="00483990"/>
    <w:rsid w:val="00483A05"/>
    <w:rsid w:val="00483B18"/>
    <w:rsid w:val="00483BA0"/>
    <w:rsid w:val="00483FE8"/>
    <w:rsid w:val="004841BE"/>
    <w:rsid w:val="00484310"/>
    <w:rsid w:val="004843AD"/>
    <w:rsid w:val="0048448C"/>
    <w:rsid w:val="004845ED"/>
    <w:rsid w:val="004848E8"/>
    <w:rsid w:val="00484924"/>
    <w:rsid w:val="00484A4F"/>
    <w:rsid w:val="00484DA8"/>
    <w:rsid w:val="00484F78"/>
    <w:rsid w:val="004852A0"/>
    <w:rsid w:val="00485978"/>
    <w:rsid w:val="00485AA9"/>
    <w:rsid w:val="00485B1F"/>
    <w:rsid w:val="004863A1"/>
    <w:rsid w:val="00486642"/>
    <w:rsid w:val="00486A86"/>
    <w:rsid w:val="00486BAC"/>
    <w:rsid w:val="00486BB1"/>
    <w:rsid w:val="00486BD0"/>
    <w:rsid w:val="00486BF2"/>
    <w:rsid w:val="00486FB8"/>
    <w:rsid w:val="00486FBD"/>
    <w:rsid w:val="004873BC"/>
    <w:rsid w:val="004874FB"/>
    <w:rsid w:val="00487523"/>
    <w:rsid w:val="004877A3"/>
    <w:rsid w:val="00487A1D"/>
    <w:rsid w:val="00487B01"/>
    <w:rsid w:val="00487C03"/>
    <w:rsid w:val="00487CDF"/>
    <w:rsid w:val="00487FAC"/>
    <w:rsid w:val="004901A4"/>
    <w:rsid w:val="00490255"/>
    <w:rsid w:val="00490430"/>
    <w:rsid w:val="0049044F"/>
    <w:rsid w:val="004905B1"/>
    <w:rsid w:val="004906AD"/>
    <w:rsid w:val="004907C8"/>
    <w:rsid w:val="0049088C"/>
    <w:rsid w:val="0049093C"/>
    <w:rsid w:val="00490AA1"/>
    <w:rsid w:val="00490AF5"/>
    <w:rsid w:val="00490C24"/>
    <w:rsid w:val="00491217"/>
    <w:rsid w:val="004913BC"/>
    <w:rsid w:val="00491474"/>
    <w:rsid w:val="004914B6"/>
    <w:rsid w:val="00491A89"/>
    <w:rsid w:val="00491B9F"/>
    <w:rsid w:val="00491C0A"/>
    <w:rsid w:val="00491CBD"/>
    <w:rsid w:val="00491FFC"/>
    <w:rsid w:val="004920B9"/>
    <w:rsid w:val="004920C6"/>
    <w:rsid w:val="00492521"/>
    <w:rsid w:val="004926D2"/>
    <w:rsid w:val="004926DE"/>
    <w:rsid w:val="00492706"/>
    <w:rsid w:val="0049272C"/>
    <w:rsid w:val="00492A83"/>
    <w:rsid w:val="00492A9B"/>
    <w:rsid w:val="00492B5D"/>
    <w:rsid w:val="00492BA0"/>
    <w:rsid w:val="00492C19"/>
    <w:rsid w:val="00492E4B"/>
    <w:rsid w:val="00492EA6"/>
    <w:rsid w:val="00493291"/>
    <w:rsid w:val="00493529"/>
    <w:rsid w:val="00493572"/>
    <w:rsid w:val="00493896"/>
    <w:rsid w:val="004939A7"/>
    <w:rsid w:val="00493A1F"/>
    <w:rsid w:val="00493D67"/>
    <w:rsid w:val="00493DCD"/>
    <w:rsid w:val="00493ED1"/>
    <w:rsid w:val="0049404C"/>
    <w:rsid w:val="00494571"/>
    <w:rsid w:val="0049461D"/>
    <w:rsid w:val="00494622"/>
    <w:rsid w:val="004946CD"/>
    <w:rsid w:val="00494705"/>
    <w:rsid w:val="00494B6E"/>
    <w:rsid w:val="00494DCF"/>
    <w:rsid w:val="00495023"/>
    <w:rsid w:val="00495494"/>
    <w:rsid w:val="00495539"/>
    <w:rsid w:val="004956EF"/>
    <w:rsid w:val="00495B12"/>
    <w:rsid w:val="00495BD9"/>
    <w:rsid w:val="00495C99"/>
    <w:rsid w:val="00495E87"/>
    <w:rsid w:val="00496005"/>
    <w:rsid w:val="00496249"/>
    <w:rsid w:val="0049634F"/>
    <w:rsid w:val="00496A9D"/>
    <w:rsid w:val="00496B5A"/>
    <w:rsid w:val="00496BAF"/>
    <w:rsid w:val="00496BC8"/>
    <w:rsid w:val="00496C32"/>
    <w:rsid w:val="00496CDF"/>
    <w:rsid w:val="00496F99"/>
    <w:rsid w:val="00497170"/>
    <w:rsid w:val="0049718A"/>
    <w:rsid w:val="00497252"/>
    <w:rsid w:val="00497285"/>
    <w:rsid w:val="00497970"/>
    <w:rsid w:val="004979F0"/>
    <w:rsid w:val="00497B5F"/>
    <w:rsid w:val="00497E27"/>
    <w:rsid w:val="00497E6E"/>
    <w:rsid w:val="00497E86"/>
    <w:rsid w:val="004A04F9"/>
    <w:rsid w:val="004A07E2"/>
    <w:rsid w:val="004A0E0F"/>
    <w:rsid w:val="004A0E42"/>
    <w:rsid w:val="004A0EBB"/>
    <w:rsid w:val="004A0FEF"/>
    <w:rsid w:val="004A0FF4"/>
    <w:rsid w:val="004A122C"/>
    <w:rsid w:val="004A1375"/>
    <w:rsid w:val="004A17D5"/>
    <w:rsid w:val="004A191E"/>
    <w:rsid w:val="004A1A4B"/>
    <w:rsid w:val="004A1A51"/>
    <w:rsid w:val="004A1B5E"/>
    <w:rsid w:val="004A1BFA"/>
    <w:rsid w:val="004A1C99"/>
    <w:rsid w:val="004A1E73"/>
    <w:rsid w:val="004A20B6"/>
    <w:rsid w:val="004A2577"/>
    <w:rsid w:val="004A2613"/>
    <w:rsid w:val="004A262E"/>
    <w:rsid w:val="004A2693"/>
    <w:rsid w:val="004A2A7C"/>
    <w:rsid w:val="004A2BDF"/>
    <w:rsid w:val="004A2CED"/>
    <w:rsid w:val="004A2D18"/>
    <w:rsid w:val="004A2DD5"/>
    <w:rsid w:val="004A2DDA"/>
    <w:rsid w:val="004A2F56"/>
    <w:rsid w:val="004A3407"/>
    <w:rsid w:val="004A3744"/>
    <w:rsid w:val="004A3865"/>
    <w:rsid w:val="004A39AD"/>
    <w:rsid w:val="004A3B74"/>
    <w:rsid w:val="004A3C3D"/>
    <w:rsid w:val="004A3D1B"/>
    <w:rsid w:val="004A42EA"/>
    <w:rsid w:val="004A45B1"/>
    <w:rsid w:val="004A4624"/>
    <w:rsid w:val="004A4AB8"/>
    <w:rsid w:val="004A4CBF"/>
    <w:rsid w:val="004A51AE"/>
    <w:rsid w:val="004A525C"/>
    <w:rsid w:val="004A55B2"/>
    <w:rsid w:val="004A5659"/>
    <w:rsid w:val="004A5796"/>
    <w:rsid w:val="004A592F"/>
    <w:rsid w:val="004A597F"/>
    <w:rsid w:val="004A5BFA"/>
    <w:rsid w:val="004A5CE2"/>
    <w:rsid w:val="004A6058"/>
    <w:rsid w:val="004A60BC"/>
    <w:rsid w:val="004A60F0"/>
    <w:rsid w:val="004A61FF"/>
    <w:rsid w:val="004A620E"/>
    <w:rsid w:val="004A62F9"/>
    <w:rsid w:val="004A6363"/>
    <w:rsid w:val="004A6726"/>
    <w:rsid w:val="004A6758"/>
    <w:rsid w:val="004A6978"/>
    <w:rsid w:val="004A6A4D"/>
    <w:rsid w:val="004A6A81"/>
    <w:rsid w:val="004A6AE8"/>
    <w:rsid w:val="004A6BEB"/>
    <w:rsid w:val="004A6DFB"/>
    <w:rsid w:val="004A6F0E"/>
    <w:rsid w:val="004A74BC"/>
    <w:rsid w:val="004A74D2"/>
    <w:rsid w:val="004A7609"/>
    <w:rsid w:val="004A778A"/>
    <w:rsid w:val="004A77CE"/>
    <w:rsid w:val="004A7844"/>
    <w:rsid w:val="004A795F"/>
    <w:rsid w:val="004A7BB2"/>
    <w:rsid w:val="004A7D49"/>
    <w:rsid w:val="004A7F22"/>
    <w:rsid w:val="004A7F26"/>
    <w:rsid w:val="004B023B"/>
    <w:rsid w:val="004B05BF"/>
    <w:rsid w:val="004B0778"/>
    <w:rsid w:val="004B07D9"/>
    <w:rsid w:val="004B0AE5"/>
    <w:rsid w:val="004B0B1B"/>
    <w:rsid w:val="004B0B73"/>
    <w:rsid w:val="004B0BF8"/>
    <w:rsid w:val="004B0DB4"/>
    <w:rsid w:val="004B0F5E"/>
    <w:rsid w:val="004B0FCF"/>
    <w:rsid w:val="004B1067"/>
    <w:rsid w:val="004B1129"/>
    <w:rsid w:val="004B1168"/>
    <w:rsid w:val="004B15C5"/>
    <w:rsid w:val="004B1699"/>
    <w:rsid w:val="004B16EA"/>
    <w:rsid w:val="004B1A06"/>
    <w:rsid w:val="004B1AF8"/>
    <w:rsid w:val="004B1B57"/>
    <w:rsid w:val="004B1C2D"/>
    <w:rsid w:val="004B1CFC"/>
    <w:rsid w:val="004B2048"/>
    <w:rsid w:val="004B211F"/>
    <w:rsid w:val="004B2177"/>
    <w:rsid w:val="004B24B7"/>
    <w:rsid w:val="004B2511"/>
    <w:rsid w:val="004B298B"/>
    <w:rsid w:val="004B2A30"/>
    <w:rsid w:val="004B2A37"/>
    <w:rsid w:val="004B2D83"/>
    <w:rsid w:val="004B2E44"/>
    <w:rsid w:val="004B2E5D"/>
    <w:rsid w:val="004B3054"/>
    <w:rsid w:val="004B319A"/>
    <w:rsid w:val="004B3453"/>
    <w:rsid w:val="004B34F0"/>
    <w:rsid w:val="004B3606"/>
    <w:rsid w:val="004B3661"/>
    <w:rsid w:val="004B3715"/>
    <w:rsid w:val="004B394E"/>
    <w:rsid w:val="004B3AA8"/>
    <w:rsid w:val="004B3BFF"/>
    <w:rsid w:val="004B3D5F"/>
    <w:rsid w:val="004B3FF9"/>
    <w:rsid w:val="004B416B"/>
    <w:rsid w:val="004B440F"/>
    <w:rsid w:val="004B481E"/>
    <w:rsid w:val="004B4AD4"/>
    <w:rsid w:val="004B4B76"/>
    <w:rsid w:val="004B538F"/>
    <w:rsid w:val="004B539A"/>
    <w:rsid w:val="004B569D"/>
    <w:rsid w:val="004B56D4"/>
    <w:rsid w:val="004B56D8"/>
    <w:rsid w:val="004B57A7"/>
    <w:rsid w:val="004B5838"/>
    <w:rsid w:val="004B5865"/>
    <w:rsid w:val="004B5C20"/>
    <w:rsid w:val="004B5D3E"/>
    <w:rsid w:val="004B5F81"/>
    <w:rsid w:val="004B6057"/>
    <w:rsid w:val="004B6118"/>
    <w:rsid w:val="004B6166"/>
    <w:rsid w:val="004B63B5"/>
    <w:rsid w:val="004B6BE9"/>
    <w:rsid w:val="004B6CFF"/>
    <w:rsid w:val="004B6F1E"/>
    <w:rsid w:val="004B7238"/>
    <w:rsid w:val="004B741C"/>
    <w:rsid w:val="004B75BB"/>
    <w:rsid w:val="004B76C1"/>
    <w:rsid w:val="004B79A3"/>
    <w:rsid w:val="004B7BCF"/>
    <w:rsid w:val="004B7D23"/>
    <w:rsid w:val="004B7EAE"/>
    <w:rsid w:val="004C01C6"/>
    <w:rsid w:val="004C05E7"/>
    <w:rsid w:val="004C0698"/>
    <w:rsid w:val="004C091E"/>
    <w:rsid w:val="004C0AD0"/>
    <w:rsid w:val="004C0B8A"/>
    <w:rsid w:val="004C0BC9"/>
    <w:rsid w:val="004C0E82"/>
    <w:rsid w:val="004C133D"/>
    <w:rsid w:val="004C13B8"/>
    <w:rsid w:val="004C1430"/>
    <w:rsid w:val="004C160A"/>
    <w:rsid w:val="004C1735"/>
    <w:rsid w:val="004C18DD"/>
    <w:rsid w:val="004C1932"/>
    <w:rsid w:val="004C19CE"/>
    <w:rsid w:val="004C1F9E"/>
    <w:rsid w:val="004C1FD9"/>
    <w:rsid w:val="004C1FDF"/>
    <w:rsid w:val="004C2200"/>
    <w:rsid w:val="004C2240"/>
    <w:rsid w:val="004C2373"/>
    <w:rsid w:val="004C23A5"/>
    <w:rsid w:val="004C285D"/>
    <w:rsid w:val="004C2960"/>
    <w:rsid w:val="004C29A5"/>
    <w:rsid w:val="004C31B6"/>
    <w:rsid w:val="004C32EB"/>
    <w:rsid w:val="004C3A44"/>
    <w:rsid w:val="004C3A54"/>
    <w:rsid w:val="004C3B26"/>
    <w:rsid w:val="004C41A5"/>
    <w:rsid w:val="004C41CF"/>
    <w:rsid w:val="004C433D"/>
    <w:rsid w:val="004C43C7"/>
    <w:rsid w:val="004C43DE"/>
    <w:rsid w:val="004C442F"/>
    <w:rsid w:val="004C4643"/>
    <w:rsid w:val="004C4655"/>
    <w:rsid w:val="004C4809"/>
    <w:rsid w:val="004C4920"/>
    <w:rsid w:val="004C49C0"/>
    <w:rsid w:val="004C4C38"/>
    <w:rsid w:val="004C4C84"/>
    <w:rsid w:val="004C4D0F"/>
    <w:rsid w:val="004C50DC"/>
    <w:rsid w:val="004C55AC"/>
    <w:rsid w:val="004C595C"/>
    <w:rsid w:val="004C5B7E"/>
    <w:rsid w:val="004C5BAA"/>
    <w:rsid w:val="004C6114"/>
    <w:rsid w:val="004C614E"/>
    <w:rsid w:val="004C67A5"/>
    <w:rsid w:val="004C6A1E"/>
    <w:rsid w:val="004C6D94"/>
    <w:rsid w:val="004C70F2"/>
    <w:rsid w:val="004C732C"/>
    <w:rsid w:val="004C78A5"/>
    <w:rsid w:val="004C797C"/>
    <w:rsid w:val="004C7CC3"/>
    <w:rsid w:val="004C7E29"/>
    <w:rsid w:val="004C7E43"/>
    <w:rsid w:val="004D0337"/>
    <w:rsid w:val="004D0703"/>
    <w:rsid w:val="004D0B01"/>
    <w:rsid w:val="004D0EB7"/>
    <w:rsid w:val="004D0F10"/>
    <w:rsid w:val="004D0F75"/>
    <w:rsid w:val="004D10BD"/>
    <w:rsid w:val="004D13AF"/>
    <w:rsid w:val="004D14B4"/>
    <w:rsid w:val="004D1938"/>
    <w:rsid w:val="004D19CB"/>
    <w:rsid w:val="004D22E1"/>
    <w:rsid w:val="004D2330"/>
    <w:rsid w:val="004D258D"/>
    <w:rsid w:val="004D2627"/>
    <w:rsid w:val="004D2B67"/>
    <w:rsid w:val="004D2C0A"/>
    <w:rsid w:val="004D2E39"/>
    <w:rsid w:val="004D360D"/>
    <w:rsid w:val="004D36F4"/>
    <w:rsid w:val="004D3A86"/>
    <w:rsid w:val="004D3ABB"/>
    <w:rsid w:val="004D3AD5"/>
    <w:rsid w:val="004D3B89"/>
    <w:rsid w:val="004D3D12"/>
    <w:rsid w:val="004D46F9"/>
    <w:rsid w:val="004D4813"/>
    <w:rsid w:val="004D4881"/>
    <w:rsid w:val="004D4EF6"/>
    <w:rsid w:val="004D5038"/>
    <w:rsid w:val="004D5136"/>
    <w:rsid w:val="004D53A3"/>
    <w:rsid w:val="004D560C"/>
    <w:rsid w:val="004D567E"/>
    <w:rsid w:val="004D569C"/>
    <w:rsid w:val="004D583F"/>
    <w:rsid w:val="004D59CC"/>
    <w:rsid w:val="004D5B36"/>
    <w:rsid w:val="004D5D5C"/>
    <w:rsid w:val="004D5D9A"/>
    <w:rsid w:val="004D5DD4"/>
    <w:rsid w:val="004D5F8C"/>
    <w:rsid w:val="004D6037"/>
    <w:rsid w:val="004D6502"/>
    <w:rsid w:val="004D6A22"/>
    <w:rsid w:val="004D6C45"/>
    <w:rsid w:val="004D6C6D"/>
    <w:rsid w:val="004D6E81"/>
    <w:rsid w:val="004D714A"/>
    <w:rsid w:val="004D770E"/>
    <w:rsid w:val="004D7A38"/>
    <w:rsid w:val="004D7AB6"/>
    <w:rsid w:val="004D7EE8"/>
    <w:rsid w:val="004E08A2"/>
    <w:rsid w:val="004E08D3"/>
    <w:rsid w:val="004E0C20"/>
    <w:rsid w:val="004E0FBC"/>
    <w:rsid w:val="004E1104"/>
    <w:rsid w:val="004E124F"/>
    <w:rsid w:val="004E15A1"/>
    <w:rsid w:val="004E15CE"/>
    <w:rsid w:val="004E170A"/>
    <w:rsid w:val="004E1746"/>
    <w:rsid w:val="004E1B73"/>
    <w:rsid w:val="004E1E3D"/>
    <w:rsid w:val="004E2140"/>
    <w:rsid w:val="004E21A4"/>
    <w:rsid w:val="004E2303"/>
    <w:rsid w:val="004E249A"/>
    <w:rsid w:val="004E256A"/>
    <w:rsid w:val="004E2703"/>
    <w:rsid w:val="004E2793"/>
    <w:rsid w:val="004E28E1"/>
    <w:rsid w:val="004E29BD"/>
    <w:rsid w:val="004E2A6D"/>
    <w:rsid w:val="004E2C06"/>
    <w:rsid w:val="004E32E3"/>
    <w:rsid w:val="004E3375"/>
    <w:rsid w:val="004E33F3"/>
    <w:rsid w:val="004E349C"/>
    <w:rsid w:val="004E34C0"/>
    <w:rsid w:val="004E3514"/>
    <w:rsid w:val="004E3580"/>
    <w:rsid w:val="004E363A"/>
    <w:rsid w:val="004E37F4"/>
    <w:rsid w:val="004E399C"/>
    <w:rsid w:val="004E3A59"/>
    <w:rsid w:val="004E3B80"/>
    <w:rsid w:val="004E3FD5"/>
    <w:rsid w:val="004E4152"/>
    <w:rsid w:val="004E4253"/>
    <w:rsid w:val="004E43C2"/>
    <w:rsid w:val="004E440B"/>
    <w:rsid w:val="004E4729"/>
    <w:rsid w:val="004E481F"/>
    <w:rsid w:val="004E488A"/>
    <w:rsid w:val="004E4AE8"/>
    <w:rsid w:val="004E4AF3"/>
    <w:rsid w:val="004E4B61"/>
    <w:rsid w:val="004E4EE2"/>
    <w:rsid w:val="004E4FB3"/>
    <w:rsid w:val="004E50D7"/>
    <w:rsid w:val="004E50FA"/>
    <w:rsid w:val="004E541A"/>
    <w:rsid w:val="004E58A2"/>
    <w:rsid w:val="004E5B85"/>
    <w:rsid w:val="004E5E5E"/>
    <w:rsid w:val="004E5EF3"/>
    <w:rsid w:val="004E67A4"/>
    <w:rsid w:val="004E68D5"/>
    <w:rsid w:val="004E6939"/>
    <w:rsid w:val="004E6C15"/>
    <w:rsid w:val="004E6E5F"/>
    <w:rsid w:val="004E6E99"/>
    <w:rsid w:val="004E7422"/>
    <w:rsid w:val="004E7430"/>
    <w:rsid w:val="004E74B7"/>
    <w:rsid w:val="004E74C7"/>
    <w:rsid w:val="004E771A"/>
    <w:rsid w:val="004E7738"/>
    <w:rsid w:val="004E7A79"/>
    <w:rsid w:val="004E7D33"/>
    <w:rsid w:val="004E7EF1"/>
    <w:rsid w:val="004E7F7B"/>
    <w:rsid w:val="004E7F81"/>
    <w:rsid w:val="004F01A0"/>
    <w:rsid w:val="004F030D"/>
    <w:rsid w:val="004F05A4"/>
    <w:rsid w:val="004F08D8"/>
    <w:rsid w:val="004F0CF5"/>
    <w:rsid w:val="004F0EA0"/>
    <w:rsid w:val="004F1181"/>
    <w:rsid w:val="004F1294"/>
    <w:rsid w:val="004F12C8"/>
    <w:rsid w:val="004F18A4"/>
    <w:rsid w:val="004F195E"/>
    <w:rsid w:val="004F1BCC"/>
    <w:rsid w:val="004F1F91"/>
    <w:rsid w:val="004F24C8"/>
    <w:rsid w:val="004F2757"/>
    <w:rsid w:val="004F29AD"/>
    <w:rsid w:val="004F2A50"/>
    <w:rsid w:val="004F2B9E"/>
    <w:rsid w:val="004F2D81"/>
    <w:rsid w:val="004F2E6F"/>
    <w:rsid w:val="004F352A"/>
    <w:rsid w:val="004F352C"/>
    <w:rsid w:val="004F37BF"/>
    <w:rsid w:val="004F381D"/>
    <w:rsid w:val="004F3B61"/>
    <w:rsid w:val="004F3B9B"/>
    <w:rsid w:val="004F3C6D"/>
    <w:rsid w:val="004F3DC6"/>
    <w:rsid w:val="004F3E91"/>
    <w:rsid w:val="004F3EB4"/>
    <w:rsid w:val="004F4151"/>
    <w:rsid w:val="004F4193"/>
    <w:rsid w:val="004F41A2"/>
    <w:rsid w:val="004F42EF"/>
    <w:rsid w:val="004F449C"/>
    <w:rsid w:val="004F473A"/>
    <w:rsid w:val="004F4EAD"/>
    <w:rsid w:val="004F4EC3"/>
    <w:rsid w:val="004F50A2"/>
    <w:rsid w:val="004F5151"/>
    <w:rsid w:val="004F5321"/>
    <w:rsid w:val="004F556A"/>
    <w:rsid w:val="004F5787"/>
    <w:rsid w:val="004F5A0B"/>
    <w:rsid w:val="004F5B9E"/>
    <w:rsid w:val="004F5EDD"/>
    <w:rsid w:val="004F6034"/>
    <w:rsid w:val="004F60F6"/>
    <w:rsid w:val="004F612F"/>
    <w:rsid w:val="004F621B"/>
    <w:rsid w:val="004F662B"/>
    <w:rsid w:val="004F68D3"/>
    <w:rsid w:val="004F699A"/>
    <w:rsid w:val="004F6A80"/>
    <w:rsid w:val="004F6B01"/>
    <w:rsid w:val="004F6B20"/>
    <w:rsid w:val="004F7219"/>
    <w:rsid w:val="004F74FF"/>
    <w:rsid w:val="004F75CC"/>
    <w:rsid w:val="004F7915"/>
    <w:rsid w:val="004F7A62"/>
    <w:rsid w:val="004F7C4E"/>
    <w:rsid w:val="004F7D84"/>
    <w:rsid w:val="0050013D"/>
    <w:rsid w:val="00500867"/>
    <w:rsid w:val="00500E9A"/>
    <w:rsid w:val="00500F7E"/>
    <w:rsid w:val="00500F91"/>
    <w:rsid w:val="0050109A"/>
    <w:rsid w:val="005011A4"/>
    <w:rsid w:val="005011AD"/>
    <w:rsid w:val="00501270"/>
    <w:rsid w:val="0050155E"/>
    <w:rsid w:val="0050167A"/>
    <w:rsid w:val="005019AC"/>
    <w:rsid w:val="00501BBB"/>
    <w:rsid w:val="00501CFA"/>
    <w:rsid w:val="00501D15"/>
    <w:rsid w:val="0050230D"/>
    <w:rsid w:val="00502393"/>
    <w:rsid w:val="00502556"/>
    <w:rsid w:val="005025F0"/>
    <w:rsid w:val="00502610"/>
    <w:rsid w:val="0050278E"/>
    <w:rsid w:val="005027C7"/>
    <w:rsid w:val="00502922"/>
    <w:rsid w:val="00502A09"/>
    <w:rsid w:val="0050305F"/>
    <w:rsid w:val="005030CB"/>
    <w:rsid w:val="005031C4"/>
    <w:rsid w:val="00503247"/>
    <w:rsid w:val="005033C1"/>
    <w:rsid w:val="00503505"/>
    <w:rsid w:val="005038A5"/>
    <w:rsid w:val="00503E8B"/>
    <w:rsid w:val="005041D0"/>
    <w:rsid w:val="00504810"/>
    <w:rsid w:val="00504823"/>
    <w:rsid w:val="0050495E"/>
    <w:rsid w:val="00504B7B"/>
    <w:rsid w:val="00504B95"/>
    <w:rsid w:val="0050520B"/>
    <w:rsid w:val="00505222"/>
    <w:rsid w:val="005052C7"/>
    <w:rsid w:val="005056E3"/>
    <w:rsid w:val="00505745"/>
    <w:rsid w:val="00505846"/>
    <w:rsid w:val="00505911"/>
    <w:rsid w:val="00505BB0"/>
    <w:rsid w:val="00505E86"/>
    <w:rsid w:val="00505F3A"/>
    <w:rsid w:val="005060F2"/>
    <w:rsid w:val="00506488"/>
    <w:rsid w:val="00506B65"/>
    <w:rsid w:val="00506C23"/>
    <w:rsid w:val="00506DC0"/>
    <w:rsid w:val="00506DC5"/>
    <w:rsid w:val="00506FB3"/>
    <w:rsid w:val="005077CF"/>
    <w:rsid w:val="0050796A"/>
    <w:rsid w:val="005079B6"/>
    <w:rsid w:val="00507A02"/>
    <w:rsid w:val="00507B3A"/>
    <w:rsid w:val="00507E3D"/>
    <w:rsid w:val="00507FB2"/>
    <w:rsid w:val="005107C4"/>
    <w:rsid w:val="00510D1A"/>
    <w:rsid w:val="00510E06"/>
    <w:rsid w:val="005110C0"/>
    <w:rsid w:val="00511265"/>
    <w:rsid w:val="00511437"/>
    <w:rsid w:val="0051158F"/>
    <w:rsid w:val="0051203D"/>
    <w:rsid w:val="005129CD"/>
    <w:rsid w:val="00512DCE"/>
    <w:rsid w:val="00513122"/>
    <w:rsid w:val="00513793"/>
    <w:rsid w:val="005137AB"/>
    <w:rsid w:val="0051399D"/>
    <w:rsid w:val="00513AAB"/>
    <w:rsid w:val="0051403A"/>
    <w:rsid w:val="00514087"/>
    <w:rsid w:val="0051409E"/>
    <w:rsid w:val="00514134"/>
    <w:rsid w:val="005141BF"/>
    <w:rsid w:val="005141D4"/>
    <w:rsid w:val="00514631"/>
    <w:rsid w:val="00515132"/>
    <w:rsid w:val="0051518B"/>
    <w:rsid w:val="0051556C"/>
    <w:rsid w:val="00515A51"/>
    <w:rsid w:val="00515D79"/>
    <w:rsid w:val="00515E3A"/>
    <w:rsid w:val="00515EFE"/>
    <w:rsid w:val="00516023"/>
    <w:rsid w:val="00516DAB"/>
    <w:rsid w:val="00516EBE"/>
    <w:rsid w:val="0051737A"/>
    <w:rsid w:val="005175DA"/>
    <w:rsid w:val="00517610"/>
    <w:rsid w:val="00517847"/>
    <w:rsid w:val="005179E5"/>
    <w:rsid w:val="00517D1C"/>
    <w:rsid w:val="00520061"/>
    <w:rsid w:val="005200F4"/>
    <w:rsid w:val="00520237"/>
    <w:rsid w:val="005203E0"/>
    <w:rsid w:val="005204CE"/>
    <w:rsid w:val="00520543"/>
    <w:rsid w:val="0052054B"/>
    <w:rsid w:val="005209B6"/>
    <w:rsid w:val="00520D24"/>
    <w:rsid w:val="00520DD3"/>
    <w:rsid w:val="005219BB"/>
    <w:rsid w:val="00521C42"/>
    <w:rsid w:val="00521DCE"/>
    <w:rsid w:val="00521F0C"/>
    <w:rsid w:val="0052201D"/>
    <w:rsid w:val="00522123"/>
    <w:rsid w:val="005222C6"/>
    <w:rsid w:val="00522A70"/>
    <w:rsid w:val="00522F45"/>
    <w:rsid w:val="005230CB"/>
    <w:rsid w:val="005234DD"/>
    <w:rsid w:val="00523CFC"/>
    <w:rsid w:val="00523E93"/>
    <w:rsid w:val="00523ECB"/>
    <w:rsid w:val="00523F3F"/>
    <w:rsid w:val="00524181"/>
    <w:rsid w:val="005243F5"/>
    <w:rsid w:val="0052456A"/>
    <w:rsid w:val="005246C4"/>
    <w:rsid w:val="005247C8"/>
    <w:rsid w:val="00524B90"/>
    <w:rsid w:val="00524C82"/>
    <w:rsid w:val="00524C8A"/>
    <w:rsid w:val="00524DF6"/>
    <w:rsid w:val="00524E77"/>
    <w:rsid w:val="00524F67"/>
    <w:rsid w:val="005250C6"/>
    <w:rsid w:val="005252BF"/>
    <w:rsid w:val="005252FD"/>
    <w:rsid w:val="0052538E"/>
    <w:rsid w:val="00525434"/>
    <w:rsid w:val="00525633"/>
    <w:rsid w:val="00525952"/>
    <w:rsid w:val="00525953"/>
    <w:rsid w:val="0052620B"/>
    <w:rsid w:val="00526298"/>
    <w:rsid w:val="00526334"/>
    <w:rsid w:val="005263CE"/>
    <w:rsid w:val="005265D7"/>
    <w:rsid w:val="00526B11"/>
    <w:rsid w:val="005271BE"/>
    <w:rsid w:val="005271EC"/>
    <w:rsid w:val="0052722A"/>
    <w:rsid w:val="0052725A"/>
    <w:rsid w:val="00527337"/>
    <w:rsid w:val="005273BC"/>
    <w:rsid w:val="0052765A"/>
    <w:rsid w:val="005278CC"/>
    <w:rsid w:val="00527A3F"/>
    <w:rsid w:val="00527D5D"/>
    <w:rsid w:val="00530316"/>
    <w:rsid w:val="005304DD"/>
    <w:rsid w:val="005305E2"/>
    <w:rsid w:val="005307C0"/>
    <w:rsid w:val="0053089E"/>
    <w:rsid w:val="00530AF4"/>
    <w:rsid w:val="00530BEE"/>
    <w:rsid w:val="00530E3F"/>
    <w:rsid w:val="00530F08"/>
    <w:rsid w:val="00531095"/>
    <w:rsid w:val="005310FC"/>
    <w:rsid w:val="00531A65"/>
    <w:rsid w:val="00531D64"/>
    <w:rsid w:val="00531D8A"/>
    <w:rsid w:val="00531D8B"/>
    <w:rsid w:val="00531F0E"/>
    <w:rsid w:val="00531F86"/>
    <w:rsid w:val="00531F96"/>
    <w:rsid w:val="0053200A"/>
    <w:rsid w:val="005320C1"/>
    <w:rsid w:val="00532169"/>
    <w:rsid w:val="00532851"/>
    <w:rsid w:val="0053292E"/>
    <w:rsid w:val="00532B60"/>
    <w:rsid w:val="00532CE9"/>
    <w:rsid w:val="0053349B"/>
    <w:rsid w:val="00533561"/>
    <w:rsid w:val="00533958"/>
    <w:rsid w:val="00534008"/>
    <w:rsid w:val="005340BA"/>
    <w:rsid w:val="00534295"/>
    <w:rsid w:val="00534510"/>
    <w:rsid w:val="005345A6"/>
    <w:rsid w:val="00534CE7"/>
    <w:rsid w:val="00534F67"/>
    <w:rsid w:val="005350A7"/>
    <w:rsid w:val="005350E1"/>
    <w:rsid w:val="00535436"/>
    <w:rsid w:val="00535442"/>
    <w:rsid w:val="00535809"/>
    <w:rsid w:val="00535C37"/>
    <w:rsid w:val="00535E1A"/>
    <w:rsid w:val="00535F8D"/>
    <w:rsid w:val="00536D1E"/>
    <w:rsid w:val="00536D32"/>
    <w:rsid w:val="00537190"/>
    <w:rsid w:val="0053730E"/>
    <w:rsid w:val="0053731E"/>
    <w:rsid w:val="00537399"/>
    <w:rsid w:val="0053766F"/>
    <w:rsid w:val="0053774C"/>
    <w:rsid w:val="0053799A"/>
    <w:rsid w:val="00537AA4"/>
    <w:rsid w:val="00537F72"/>
    <w:rsid w:val="00540EC6"/>
    <w:rsid w:val="00540EE8"/>
    <w:rsid w:val="00541581"/>
    <w:rsid w:val="0054162A"/>
    <w:rsid w:val="00541650"/>
    <w:rsid w:val="0054193F"/>
    <w:rsid w:val="00541B69"/>
    <w:rsid w:val="00541BA9"/>
    <w:rsid w:val="00541EA3"/>
    <w:rsid w:val="00541ECF"/>
    <w:rsid w:val="0054215F"/>
    <w:rsid w:val="005424D1"/>
    <w:rsid w:val="005424EC"/>
    <w:rsid w:val="00542721"/>
    <w:rsid w:val="0054279C"/>
    <w:rsid w:val="00542809"/>
    <w:rsid w:val="00542A58"/>
    <w:rsid w:val="00543316"/>
    <w:rsid w:val="00543494"/>
    <w:rsid w:val="00543582"/>
    <w:rsid w:val="005435C9"/>
    <w:rsid w:val="005437F2"/>
    <w:rsid w:val="00544216"/>
    <w:rsid w:val="0054434D"/>
    <w:rsid w:val="005444BA"/>
    <w:rsid w:val="005444D2"/>
    <w:rsid w:val="005445AE"/>
    <w:rsid w:val="00544CB0"/>
    <w:rsid w:val="00544EB2"/>
    <w:rsid w:val="00545338"/>
    <w:rsid w:val="005453BC"/>
    <w:rsid w:val="005459B2"/>
    <w:rsid w:val="00545AA1"/>
    <w:rsid w:val="00545D53"/>
    <w:rsid w:val="00545FCC"/>
    <w:rsid w:val="005460B0"/>
    <w:rsid w:val="005460EE"/>
    <w:rsid w:val="005465BB"/>
    <w:rsid w:val="00546901"/>
    <w:rsid w:val="00546A6C"/>
    <w:rsid w:val="00546CE0"/>
    <w:rsid w:val="00546D76"/>
    <w:rsid w:val="00546E28"/>
    <w:rsid w:val="00546F3A"/>
    <w:rsid w:val="005472E9"/>
    <w:rsid w:val="00547421"/>
    <w:rsid w:val="005475B2"/>
    <w:rsid w:val="005477B9"/>
    <w:rsid w:val="00547B5C"/>
    <w:rsid w:val="00547F6C"/>
    <w:rsid w:val="00550028"/>
    <w:rsid w:val="005500B0"/>
    <w:rsid w:val="0055017F"/>
    <w:rsid w:val="0055021A"/>
    <w:rsid w:val="00550244"/>
    <w:rsid w:val="00550267"/>
    <w:rsid w:val="0055070E"/>
    <w:rsid w:val="00550767"/>
    <w:rsid w:val="005507B4"/>
    <w:rsid w:val="0055080A"/>
    <w:rsid w:val="00550AC1"/>
    <w:rsid w:val="00550B85"/>
    <w:rsid w:val="00550C9A"/>
    <w:rsid w:val="00550F9A"/>
    <w:rsid w:val="00551164"/>
    <w:rsid w:val="00551170"/>
    <w:rsid w:val="0055136F"/>
    <w:rsid w:val="00551572"/>
    <w:rsid w:val="005519DA"/>
    <w:rsid w:val="00551C93"/>
    <w:rsid w:val="00551CF3"/>
    <w:rsid w:val="00551EF1"/>
    <w:rsid w:val="005524B4"/>
    <w:rsid w:val="005525BF"/>
    <w:rsid w:val="005528C4"/>
    <w:rsid w:val="005528C9"/>
    <w:rsid w:val="005528EF"/>
    <w:rsid w:val="00552965"/>
    <w:rsid w:val="00552AAE"/>
    <w:rsid w:val="00552B18"/>
    <w:rsid w:val="00552CA5"/>
    <w:rsid w:val="00552D9A"/>
    <w:rsid w:val="00552EFF"/>
    <w:rsid w:val="00552F6E"/>
    <w:rsid w:val="00552FE3"/>
    <w:rsid w:val="00553373"/>
    <w:rsid w:val="0055381B"/>
    <w:rsid w:val="00553B7A"/>
    <w:rsid w:val="00553C3F"/>
    <w:rsid w:val="00553D6B"/>
    <w:rsid w:val="0055425A"/>
    <w:rsid w:val="00554579"/>
    <w:rsid w:val="005545F2"/>
    <w:rsid w:val="005546CE"/>
    <w:rsid w:val="00554723"/>
    <w:rsid w:val="00554768"/>
    <w:rsid w:val="00554BAF"/>
    <w:rsid w:val="00554E6B"/>
    <w:rsid w:val="005556B7"/>
    <w:rsid w:val="00555767"/>
    <w:rsid w:val="005557E2"/>
    <w:rsid w:val="005558CC"/>
    <w:rsid w:val="00555A29"/>
    <w:rsid w:val="00555E25"/>
    <w:rsid w:val="005567C2"/>
    <w:rsid w:val="005567C6"/>
    <w:rsid w:val="005569A1"/>
    <w:rsid w:val="005569AE"/>
    <w:rsid w:val="00556BC7"/>
    <w:rsid w:val="00556C9D"/>
    <w:rsid w:val="00556D27"/>
    <w:rsid w:val="00556DD8"/>
    <w:rsid w:val="00556E0F"/>
    <w:rsid w:val="00556E12"/>
    <w:rsid w:val="0055720C"/>
    <w:rsid w:val="005572ED"/>
    <w:rsid w:val="00557301"/>
    <w:rsid w:val="00557C8D"/>
    <w:rsid w:val="00557E1F"/>
    <w:rsid w:val="00557FFC"/>
    <w:rsid w:val="00560031"/>
    <w:rsid w:val="005600F8"/>
    <w:rsid w:val="005604A1"/>
    <w:rsid w:val="005608F0"/>
    <w:rsid w:val="005609DA"/>
    <w:rsid w:val="00560D2A"/>
    <w:rsid w:val="00560DA5"/>
    <w:rsid w:val="00560E90"/>
    <w:rsid w:val="005611C6"/>
    <w:rsid w:val="00561274"/>
    <w:rsid w:val="00561737"/>
    <w:rsid w:val="00561DD0"/>
    <w:rsid w:val="0056236A"/>
    <w:rsid w:val="00562738"/>
    <w:rsid w:val="00562905"/>
    <w:rsid w:val="0056298E"/>
    <w:rsid w:val="00562BB1"/>
    <w:rsid w:val="00562BD2"/>
    <w:rsid w:val="00563236"/>
    <w:rsid w:val="0056367C"/>
    <w:rsid w:val="00563D0C"/>
    <w:rsid w:val="00563E0C"/>
    <w:rsid w:val="00564136"/>
    <w:rsid w:val="005645D1"/>
    <w:rsid w:val="0056464F"/>
    <w:rsid w:val="00564716"/>
    <w:rsid w:val="00564829"/>
    <w:rsid w:val="0056492C"/>
    <w:rsid w:val="005652A4"/>
    <w:rsid w:val="00565454"/>
    <w:rsid w:val="0056560B"/>
    <w:rsid w:val="00565804"/>
    <w:rsid w:val="005659CF"/>
    <w:rsid w:val="00565A25"/>
    <w:rsid w:val="00565F97"/>
    <w:rsid w:val="0056604D"/>
    <w:rsid w:val="005661A9"/>
    <w:rsid w:val="005662A7"/>
    <w:rsid w:val="005664D0"/>
    <w:rsid w:val="0056674D"/>
    <w:rsid w:val="005668DA"/>
    <w:rsid w:val="00566EE2"/>
    <w:rsid w:val="00566EFB"/>
    <w:rsid w:val="00567181"/>
    <w:rsid w:val="005672E1"/>
    <w:rsid w:val="005673CD"/>
    <w:rsid w:val="005675EF"/>
    <w:rsid w:val="00567940"/>
    <w:rsid w:val="005679A3"/>
    <w:rsid w:val="00570161"/>
    <w:rsid w:val="005701EA"/>
    <w:rsid w:val="0057030B"/>
    <w:rsid w:val="0057049B"/>
    <w:rsid w:val="00570768"/>
    <w:rsid w:val="005707EB"/>
    <w:rsid w:val="00570AC8"/>
    <w:rsid w:val="00570D7A"/>
    <w:rsid w:val="00570E75"/>
    <w:rsid w:val="00570E92"/>
    <w:rsid w:val="0057100A"/>
    <w:rsid w:val="00571536"/>
    <w:rsid w:val="00571541"/>
    <w:rsid w:val="00571579"/>
    <w:rsid w:val="0057160D"/>
    <w:rsid w:val="00571849"/>
    <w:rsid w:val="005718FB"/>
    <w:rsid w:val="0057192B"/>
    <w:rsid w:val="00571D8D"/>
    <w:rsid w:val="00571E4A"/>
    <w:rsid w:val="00571F12"/>
    <w:rsid w:val="00571F2B"/>
    <w:rsid w:val="00572062"/>
    <w:rsid w:val="00572128"/>
    <w:rsid w:val="005721E5"/>
    <w:rsid w:val="0057229C"/>
    <w:rsid w:val="005723A2"/>
    <w:rsid w:val="00573042"/>
    <w:rsid w:val="0057319B"/>
    <w:rsid w:val="00573408"/>
    <w:rsid w:val="005737F0"/>
    <w:rsid w:val="00573AC1"/>
    <w:rsid w:val="00573C85"/>
    <w:rsid w:val="00573E1E"/>
    <w:rsid w:val="00573E93"/>
    <w:rsid w:val="00573ED0"/>
    <w:rsid w:val="00573FDC"/>
    <w:rsid w:val="005742BC"/>
    <w:rsid w:val="005742C8"/>
    <w:rsid w:val="0057469D"/>
    <w:rsid w:val="005746FD"/>
    <w:rsid w:val="0057496E"/>
    <w:rsid w:val="00574971"/>
    <w:rsid w:val="00574E83"/>
    <w:rsid w:val="0057513C"/>
    <w:rsid w:val="0057546B"/>
    <w:rsid w:val="00575ED3"/>
    <w:rsid w:val="005760A8"/>
    <w:rsid w:val="005760EE"/>
    <w:rsid w:val="005761F6"/>
    <w:rsid w:val="005763A5"/>
    <w:rsid w:val="005764BA"/>
    <w:rsid w:val="005766C8"/>
    <w:rsid w:val="00576B9D"/>
    <w:rsid w:val="00576DFD"/>
    <w:rsid w:val="00576E22"/>
    <w:rsid w:val="00576E77"/>
    <w:rsid w:val="00576E9F"/>
    <w:rsid w:val="00576F74"/>
    <w:rsid w:val="005773B1"/>
    <w:rsid w:val="0057760C"/>
    <w:rsid w:val="00577700"/>
    <w:rsid w:val="00577C21"/>
    <w:rsid w:val="00577E37"/>
    <w:rsid w:val="00577E3D"/>
    <w:rsid w:val="00580021"/>
    <w:rsid w:val="0058027D"/>
    <w:rsid w:val="005802F7"/>
    <w:rsid w:val="005806A1"/>
    <w:rsid w:val="005809B6"/>
    <w:rsid w:val="00580A28"/>
    <w:rsid w:val="00580B72"/>
    <w:rsid w:val="00580D24"/>
    <w:rsid w:val="00580D45"/>
    <w:rsid w:val="00580DF2"/>
    <w:rsid w:val="005811F7"/>
    <w:rsid w:val="005812CE"/>
    <w:rsid w:val="0058147A"/>
    <w:rsid w:val="005816EA"/>
    <w:rsid w:val="005817C9"/>
    <w:rsid w:val="00581970"/>
    <w:rsid w:val="00581A26"/>
    <w:rsid w:val="00581B09"/>
    <w:rsid w:val="00581B1C"/>
    <w:rsid w:val="00581BA9"/>
    <w:rsid w:val="00581ED3"/>
    <w:rsid w:val="00581F34"/>
    <w:rsid w:val="00581F53"/>
    <w:rsid w:val="00582121"/>
    <w:rsid w:val="0058297B"/>
    <w:rsid w:val="00582B18"/>
    <w:rsid w:val="00582B7F"/>
    <w:rsid w:val="00582BEF"/>
    <w:rsid w:val="00582EBB"/>
    <w:rsid w:val="00583266"/>
    <w:rsid w:val="005834D6"/>
    <w:rsid w:val="00583587"/>
    <w:rsid w:val="005835D8"/>
    <w:rsid w:val="00583829"/>
    <w:rsid w:val="00583983"/>
    <w:rsid w:val="00583F16"/>
    <w:rsid w:val="00584595"/>
    <w:rsid w:val="00584630"/>
    <w:rsid w:val="005848C2"/>
    <w:rsid w:val="00584BF5"/>
    <w:rsid w:val="00585196"/>
    <w:rsid w:val="0058546F"/>
    <w:rsid w:val="00585635"/>
    <w:rsid w:val="0058568C"/>
    <w:rsid w:val="005857A1"/>
    <w:rsid w:val="00585C0E"/>
    <w:rsid w:val="00585CC2"/>
    <w:rsid w:val="00585EE6"/>
    <w:rsid w:val="00586122"/>
    <w:rsid w:val="00586563"/>
    <w:rsid w:val="005868BD"/>
    <w:rsid w:val="005868FC"/>
    <w:rsid w:val="00586B12"/>
    <w:rsid w:val="00587107"/>
    <w:rsid w:val="00587705"/>
    <w:rsid w:val="005877F8"/>
    <w:rsid w:val="00587AA1"/>
    <w:rsid w:val="00587E97"/>
    <w:rsid w:val="0059003C"/>
    <w:rsid w:val="0059053F"/>
    <w:rsid w:val="00590735"/>
    <w:rsid w:val="00590B19"/>
    <w:rsid w:val="00590C21"/>
    <w:rsid w:val="00590C6B"/>
    <w:rsid w:val="00590EC5"/>
    <w:rsid w:val="00590F58"/>
    <w:rsid w:val="00590F5B"/>
    <w:rsid w:val="005910EC"/>
    <w:rsid w:val="005911BD"/>
    <w:rsid w:val="005911FB"/>
    <w:rsid w:val="00591232"/>
    <w:rsid w:val="00591305"/>
    <w:rsid w:val="00591359"/>
    <w:rsid w:val="00591538"/>
    <w:rsid w:val="005915FE"/>
    <w:rsid w:val="0059162E"/>
    <w:rsid w:val="0059166F"/>
    <w:rsid w:val="00591800"/>
    <w:rsid w:val="005919E7"/>
    <w:rsid w:val="00591A0E"/>
    <w:rsid w:val="00591C3A"/>
    <w:rsid w:val="00591E6A"/>
    <w:rsid w:val="00592062"/>
    <w:rsid w:val="0059215C"/>
    <w:rsid w:val="00592314"/>
    <w:rsid w:val="005928B7"/>
    <w:rsid w:val="0059296E"/>
    <w:rsid w:val="00592A29"/>
    <w:rsid w:val="00592B8C"/>
    <w:rsid w:val="00592D8F"/>
    <w:rsid w:val="00592DFC"/>
    <w:rsid w:val="0059313C"/>
    <w:rsid w:val="00593203"/>
    <w:rsid w:val="00593557"/>
    <w:rsid w:val="005936B0"/>
    <w:rsid w:val="0059399E"/>
    <w:rsid w:val="00593A0E"/>
    <w:rsid w:val="00593D14"/>
    <w:rsid w:val="00593FC1"/>
    <w:rsid w:val="00594506"/>
    <w:rsid w:val="0059475C"/>
    <w:rsid w:val="005948D1"/>
    <w:rsid w:val="00594991"/>
    <w:rsid w:val="00594FD5"/>
    <w:rsid w:val="005956F3"/>
    <w:rsid w:val="005957A3"/>
    <w:rsid w:val="0059592C"/>
    <w:rsid w:val="00595A8C"/>
    <w:rsid w:val="00595D77"/>
    <w:rsid w:val="00595EB0"/>
    <w:rsid w:val="00595F3B"/>
    <w:rsid w:val="00596238"/>
    <w:rsid w:val="0059624A"/>
    <w:rsid w:val="005963D4"/>
    <w:rsid w:val="00596851"/>
    <w:rsid w:val="005969E5"/>
    <w:rsid w:val="00596CB3"/>
    <w:rsid w:val="00597376"/>
    <w:rsid w:val="005974B2"/>
    <w:rsid w:val="0059753D"/>
    <w:rsid w:val="00597B39"/>
    <w:rsid w:val="00597B50"/>
    <w:rsid w:val="00597DB5"/>
    <w:rsid w:val="00597E2D"/>
    <w:rsid w:val="00597ECB"/>
    <w:rsid w:val="00597F96"/>
    <w:rsid w:val="005A00E2"/>
    <w:rsid w:val="005A0109"/>
    <w:rsid w:val="005A02FB"/>
    <w:rsid w:val="005A0302"/>
    <w:rsid w:val="005A0973"/>
    <w:rsid w:val="005A0B90"/>
    <w:rsid w:val="005A0C73"/>
    <w:rsid w:val="005A0E8B"/>
    <w:rsid w:val="005A0FA3"/>
    <w:rsid w:val="005A1117"/>
    <w:rsid w:val="005A1429"/>
    <w:rsid w:val="005A1D6B"/>
    <w:rsid w:val="005A1EDB"/>
    <w:rsid w:val="005A2022"/>
    <w:rsid w:val="005A20F4"/>
    <w:rsid w:val="005A2290"/>
    <w:rsid w:val="005A2375"/>
    <w:rsid w:val="005A259F"/>
    <w:rsid w:val="005A25E2"/>
    <w:rsid w:val="005A2B84"/>
    <w:rsid w:val="005A2B90"/>
    <w:rsid w:val="005A2D5C"/>
    <w:rsid w:val="005A3437"/>
    <w:rsid w:val="005A345E"/>
    <w:rsid w:val="005A3832"/>
    <w:rsid w:val="005A3AB4"/>
    <w:rsid w:val="005A3D55"/>
    <w:rsid w:val="005A46DA"/>
    <w:rsid w:val="005A4853"/>
    <w:rsid w:val="005A4AC8"/>
    <w:rsid w:val="005A4D25"/>
    <w:rsid w:val="005A508E"/>
    <w:rsid w:val="005A526D"/>
    <w:rsid w:val="005A56F0"/>
    <w:rsid w:val="005A5707"/>
    <w:rsid w:val="005A571C"/>
    <w:rsid w:val="005A5743"/>
    <w:rsid w:val="005A5BFC"/>
    <w:rsid w:val="005A5D82"/>
    <w:rsid w:val="005A5F31"/>
    <w:rsid w:val="005A606F"/>
    <w:rsid w:val="005A633C"/>
    <w:rsid w:val="005A6389"/>
    <w:rsid w:val="005A63BD"/>
    <w:rsid w:val="005A64E9"/>
    <w:rsid w:val="005A6C34"/>
    <w:rsid w:val="005A6D94"/>
    <w:rsid w:val="005A6E21"/>
    <w:rsid w:val="005A6F5F"/>
    <w:rsid w:val="005A7518"/>
    <w:rsid w:val="005A7700"/>
    <w:rsid w:val="005A771F"/>
    <w:rsid w:val="005A795E"/>
    <w:rsid w:val="005A7FDB"/>
    <w:rsid w:val="005B0549"/>
    <w:rsid w:val="005B058E"/>
    <w:rsid w:val="005B0809"/>
    <w:rsid w:val="005B0911"/>
    <w:rsid w:val="005B0939"/>
    <w:rsid w:val="005B0943"/>
    <w:rsid w:val="005B0AA2"/>
    <w:rsid w:val="005B0BC7"/>
    <w:rsid w:val="005B0C41"/>
    <w:rsid w:val="005B0D7C"/>
    <w:rsid w:val="005B0E43"/>
    <w:rsid w:val="005B100E"/>
    <w:rsid w:val="005B115B"/>
    <w:rsid w:val="005B15A9"/>
    <w:rsid w:val="005B15F9"/>
    <w:rsid w:val="005B170A"/>
    <w:rsid w:val="005B177A"/>
    <w:rsid w:val="005B187D"/>
    <w:rsid w:val="005B1A38"/>
    <w:rsid w:val="005B1A70"/>
    <w:rsid w:val="005B1E0E"/>
    <w:rsid w:val="005B1EF8"/>
    <w:rsid w:val="005B226D"/>
    <w:rsid w:val="005B23AF"/>
    <w:rsid w:val="005B2737"/>
    <w:rsid w:val="005B2869"/>
    <w:rsid w:val="005B2892"/>
    <w:rsid w:val="005B2FBB"/>
    <w:rsid w:val="005B3167"/>
    <w:rsid w:val="005B335A"/>
    <w:rsid w:val="005B3412"/>
    <w:rsid w:val="005B35AF"/>
    <w:rsid w:val="005B3755"/>
    <w:rsid w:val="005B3C7C"/>
    <w:rsid w:val="005B3CE9"/>
    <w:rsid w:val="005B4016"/>
    <w:rsid w:val="005B41B2"/>
    <w:rsid w:val="005B4379"/>
    <w:rsid w:val="005B4A76"/>
    <w:rsid w:val="005B4B83"/>
    <w:rsid w:val="005B4F07"/>
    <w:rsid w:val="005B50F5"/>
    <w:rsid w:val="005B5C5B"/>
    <w:rsid w:val="005B632E"/>
    <w:rsid w:val="005B652A"/>
    <w:rsid w:val="005B669D"/>
    <w:rsid w:val="005B68B4"/>
    <w:rsid w:val="005B7543"/>
    <w:rsid w:val="005B7821"/>
    <w:rsid w:val="005B7899"/>
    <w:rsid w:val="005B790F"/>
    <w:rsid w:val="005B7ACB"/>
    <w:rsid w:val="005B7C51"/>
    <w:rsid w:val="005B7D26"/>
    <w:rsid w:val="005C019D"/>
    <w:rsid w:val="005C03D3"/>
    <w:rsid w:val="005C0440"/>
    <w:rsid w:val="005C0605"/>
    <w:rsid w:val="005C0662"/>
    <w:rsid w:val="005C08FA"/>
    <w:rsid w:val="005C0C27"/>
    <w:rsid w:val="005C0C70"/>
    <w:rsid w:val="005C0E57"/>
    <w:rsid w:val="005C0EBB"/>
    <w:rsid w:val="005C0F91"/>
    <w:rsid w:val="005C108F"/>
    <w:rsid w:val="005C11F2"/>
    <w:rsid w:val="005C1565"/>
    <w:rsid w:val="005C1825"/>
    <w:rsid w:val="005C18C7"/>
    <w:rsid w:val="005C1CCF"/>
    <w:rsid w:val="005C1D65"/>
    <w:rsid w:val="005C1E46"/>
    <w:rsid w:val="005C25A8"/>
    <w:rsid w:val="005C273B"/>
    <w:rsid w:val="005C2C9D"/>
    <w:rsid w:val="005C2ED9"/>
    <w:rsid w:val="005C2F82"/>
    <w:rsid w:val="005C30C6"/>
    <w:rsid w:val="005C3258"/>
    <w:rsid w:val="005C3303"/>
    <w:rsid w:val="005C3949"/>
    <w:rsid w:val="005C3AF1"/>
    <w:rsid w:val="005C3E90"/>
    <w:rsid w:val="005C3F17"/>
    <w:rsid w:val="005C3F7A"/>
    <w:rsid w:val="005C3F9D"/>
    <w:rsid w:val="005C3FB2"/>
    <w:rsid w:val="005C44FE"/>
    <w:rsid w:val="005C4894"/>
    <w:rsid w:val="005C489D"/>
    <w:rsid w:val="005C490C"/>
    <w:rsid w:val="005C4D6F"/>
    <w:rsid w:val="005C4DC9"/>
    <w:rsid w:val="005C4EB5"/>
    <w:rsid w:val="005C5286"/>
    <w:rsid w:val="005C54CE"/>
    <w:rsid w:val="005C5775"/>
    <w:rsid w:val="005C590C"/>
    <w:rsid w:val="005C592C"/>
    <w:rsid w:val="005C5B24"/>
    <w:rsid w:val="005C5C6A"/>
    <w:rsid w:val="005C5F5D"/>
    <w:rsid w:val="005C6067"/>
    <w:rsid w:val="005C60A3"/>
    <w:rsid w:val="005C618A"/>
    <w:rsid w:val="005C62E5"/>
    <w:rsid w:val="005C6395"/>
    <w:rsid w:val="005C6621"/>
    <w:rsid w:val="005C69AB"/>
    <w:rsid w:val="005C6AD0"/>
    <w:rsid w:val="005C6C36"/>
    <w:rsid w:val="005C754D"/>
    <w:rsid w:val="005C7645"/>
    <w:rsid w:val="005C788D"/>
    <w:rsid w:val="005C7891"/>
    <w:rsid w:val="005C797B"/>
    <w:rsid w:val="005C7CC3"/>
    <w:rsid w:val="005C7D75"/>
    <w:rsid w:val="005C7EAB"/>
    <w:rsid w:val="005C7EE0"/>
    <w:rsid w:val="005D023B"/>
    <w:rsid w:val="005D02BA"/>
    <w:rsid w:val="005D0409"/>
    <w:rsid w:val="005D06A9"/>
    <w:rsid w:val="005D0898"/>
    <w:rsid w:val="005D0BF3"/>
    <w:rsid w:val="005D0E23"/>
    <w:rsid w:val="005D10DA"/>
    <w:rsid w:val="005D149A"/>
    <w:rsid w:val="005D15EF"/>
    <w:rsid w:val="005D1898"/>
    <w:rsid w:val="005D1993"/>
    <w:rsid w:val="005D1D8C"/>
    <w:rsid w:val="005D22D2"/>
    <w:rsid w:val="005D23EB"/>
    <w:rsid w:val="005D255E"/>
    <w:rsid w:val="005D261B"/>
    <w:rsid w:val="005D277E"/>
    <w:rsid w:val="005D289A"/>
    <w:rsid w:val="005D2AC0"/>
    <w:rsid w:val="005D2FFC"/>
    <w:rsid w:val="005D317D"/>
    <w:rsid w:val="005D319B"/>
    <w:rsid w:val="005D390E"/>
    <w:rsid w:val="005D39E0"/>
    <w:rsid w:val="005D4067"/>
    <w:rsid w:val="005D42B7"/>
    <w:rsid w:val="005D43EE"/>
    <w:rsid w:val="005D4612"/>
    <w:rsid w:val="005D4829"/>
    <w:rsid w:val="005D490F"/>
    <w:rsid w:val="005D4A29"/>
    <w:rsid w:val="005D50DA"/>
    <w:rsid w:val="005D51AD"/>
    <w:rsid w:val="005D56EB"/>
    <w:rsid w:val="005D57A0"/>
    <w:rsid w:val="005D5A1E"/>
    <w:rsid w:val="005D5B25"/>
    <w:rsid w:val="005D5D2A"/>
    <w:rsid w:val="005D5F7F"/>
    <w:rsid w:val="005D623F"/>
    <w:rsid w:val="005D659E"/>
    <w:rsid w:val="005D6936"/>
    <w:rsid w:val="005D6AAE"/>
    <w:rsid w:val="005D6B59"/>
    <w:rsid w:val="005D6B73"/>
    <w:rsid w:val="005D7001"/>
    <w:rsid w:val="005D7122"/>
    <w:rsid w:val="005D71F1"/>
    <w:rsid w:val="005D7469"/>
    <w:rsid w:val="005D7676"/>
    <w:rsid w:val="005D7938"/>
    <w:rsid w:val="005D7CCF"/>
    <w:rsid w:val="005D7DFB"/>
    <w:rsid w:val="005D7E07"/>
    <w:rsid w:val="005E0239"/>
    <w:rsid w:val="005E0586"/>
    <w:rsid w:val="005E0ACF"/>
    <w:rsid w:val="005E0C58"/>
    <w:rsid w:val="005E0D8E"/>
    <w:rsid w:val="005E0F49"/>
    <w:rsid w:val="005E10B3"/>
    <w:rsid w:val="005E1274"/>
    <w:rsid w:val="005E17E2"/>
    <w:rsid w:val="005E1862"/>
    <w:rsid w:val="005E1883"/>
    <w:rsid w:val="005E1A6F"/>
    <w:rsid w:val="005E1A82"/>
    <w:rsid w:val="005E1BF1"/>
    <w:rsid w:val="005E1D0D"/>
    <w:rsid w:val="005E1FFE"/>
    <w:rsid w:val="005E222D"/>
    <w:rsid w:val="005E2643"/>
    <w:rsid w:val="005E278C"/>
    <w:rsid w:val="005E2827"/>
    <w:rsid w:val="005E2BA9"/>
    <w:rsid w:val="005E2CD5"/>
    <w:rsid w:val="005E2DE5"/>
    <w:rsid w:val="005E31C0"/>
    <w:rsid w:val="005E31C5"/>
    <w:rsid w:val="005E3337"/>
    <w:rsid w:val="005E3392"/>
    <w:rsid w:val="005E3616"/>
    <w:rsid w:val="005E3672"/>
    <w:rsid w:val="005E3787"/>
    <w:rsid w:val="005E388D"/>
    <w:rsid w:val="005E3922"/>
    <w:rsid w:val="005E3BB4"/>
    <w:rsid w:val="005E3E53"/>
    <w:rsid w:val="005E4210"/>
    <w:rsid w:val="005E4412"/>
    <w:rsid w:val="005E4563"/>
    <w:rsid w:val="005E4C79"/>
    <w:rsid w:val="005E4DF5"/>
    <w:rsid w:val="005E4E3E"/>
    <w:rsid w:val="005E4EBD"/>
    <w:rsid w:val="005E53D5"/>
    <w:rsid w:val="005E53E4"/>
    <w:rsid w:val="005E5842"/>
    <w:rsid w:val="005E5895"/>
    <w:rsid w:val="005E58FF"/>
    <w:rsid w:val="005E6356"/>
    <w:rsid w:val="005E67DE"/>
    <w:rsid w:val="005E68B0"/>
    <w:rsid w:val="005E6B0A"/>
    <w:rsid w:val="005E7222"/>
    <w:rsid w:val="005E7390"/>
    <w:rsid w:val="005E7D84"/>
    <w:rsid w:val="005E7E6A"/>
    <w:rsid w:val="005F05C7"/>
    <w:rsid w:val="005F0666"/>
    <w:rsid w:val="005F07D0"/>
    <w:rsid w:val="005F0D50"/>
    <w:rsid w:val="005F0F8B"/>
    <w:rsid w:val="005F1145"/>
    <w:rsid w:val="005F14E6"/>
    <w:rsid w:val="005F1A72"/>
    <w:rsid w:val="005F1BC5"/>
    <w:rsid w:val="005F1CDF"/>
    <w:rsid w:val="005F22F4"/>
    <w:rsid w:val="005F2967"/>
    <w:rsid w:val="005F2B5A"/>
    <w:rsid w:val="005F2F87"/>
    <w:rsid w:val="005F32F1"/>
    <w:rsid w:val="005F3677"/>
    <w:rsid w:val="005F3718"/>
    <w:rsid w:val="005F3B65"/>
    <w:rsid w:val="005F3E67"/>
    <w:rsid w:val="005F3F68"/>
    <w:rsid w:val="005F415D"/>
    <w:rsid w:val="005F46C1"/>
    <w:rsid w:val="005F4704"/>
    <w:rsid w:val="005F49FD"/>
    <w:rsid w:val="005F4DF0"/>
    <w:rsid w:val="005F4EAD"/>
    <w:rsid w:val="005F5173"/>
    <w:rsid w:val="005F5276"/>
    <w:rsid w:val="005F569F"/>
    <w:rsid w:val="005F5AE0"/>
    <w:rsid w:val="005F5B6B"/>
    <w:rsid w:val="005F6084"/>
    <w:rsid w:val="005F6345"/>
    <w:rsid w:val="005F6CA5"/>
    <w:rsid w:val="005F6D40"/>
    <w:rsid w:val="005F6DB4"/>
    <w:rsid w:val="005F6E06"/>
    <w:rsid w:val="005F6F68"/>
    <w:rsid w:val="005F704C"/>
    <w:rsid w:val="005F70DC"/>
    <w:rsid w:val="005F7141"/>
    <w:rsid w:val="005F714F"/>
    <w:rsid w:val="005F7181"/>
    <w:rsid w:val="005F74A3"/>
    <w:rsid w:val="005F75FA"/>
    <w:rsid w:val="005F768A"/>
    <w:rsid w:val="005F76F1"/>
    <w:rsid w:val="005F7794"/>
    <w:rsid w:val="005F7860"/>
    <w:rsid w:val="005F7882"/>
    <w:rsid w:val="005F78FB"/>
    <w:rsid w:val="005F7C20"/>
    <w:rsid w:val="005F7F36"/>
    <w:rsid w:val="00600063"/>
    <w:rsid w:val="0060021C"/>
    <w:rsid w:val="00600268"/>
    <w:rsid w:val="006002C4"/>
    <w:rsid w:val="006005A5"/>
    <w:rsid w:val="006005E4"/>
    <w:rsid w:val="006006B5"/>
    <w:rsid w:val="006006B6"/>
    <w:rsid w:val="00600729"/>
    <w:rsid w:val="00600947"/>
    <w:rsid w:val="00600BA9"/>
    <w:rsid w:val="00600C10"/>
    <w:rsid w:val="00600DD4"/>
    <w:rsid w:val="00600EA1"/>
    <w:rsid w:val="00600ED1"/>
    <w:rsid w:val="00600FAF"/>
    <w:rsid w:val="0060114A"/>
    <w:rsid w:val="0060114C"/>
    <w:rsid w:val="006012D4"/>
    <w:rsid w:val="0060147C"/>
    <w:rsid w:val="00601514"/>
    <w:rsid w:val="0060189E"/>
    <w:rsid w:val="006018D4"/>
    <w:rsid w:val="006019A3"/>
    <w:rsid w:val="006019F1"/>
    <w:rsid w:val="00601D22"/>
    <w:rsid w:val="00601F23"/>
    <w:rsid w:val="00601FE3"/>
    <w:rsid w:val="0060294A"/>
    <w:rsid w:val="00602AD7"/>
    <w:rsid w:val="00602C34"/>
    <w:rsid w:val="00602E8C"/>
    <w:rsid w:val="006033FC"/>
    <w:rsid w:val="006034EE"/>
    <w:rsid w:val="00603551"/>
    <w:rsid w:val="006036B3"/>
    <w:rsid w:val="006036D8"/>
    <w:rsid w:val="006037FF"/>
    <w:rsid w:val="00603833"/>
    <w:rsid w:val="00603D72"/>
    <w:rsid w:val="0060421A"/>
    <w:rsid w:val="0060449F"/>
    <w:rsid w:val="0060470A"/>
    <w:rsid w:val="00604841"/>
    <w:rsid w:val="006049BA"/>
    <w:rsid w:val="00604BE9"/>
    <w:rsid w:val="00604C5A"/>
    <w:rsid w:val="00604D74"/>
    <w:rsid w:val="00605059"/>
    <w:rsid w:val="006050D4"/>
    <w:rsid w:val="006055CB"/>
    <w:rsid w:val="006056CE"/>
    <w:rsid w:val="006056F7"/>
    <w:rsid w:val="00605788"/>
    <w:rsid w:val="00605806"/>
    <w:rsid w:val="00605BEA"/>
    <w:rsid w:val="006062F8"/>
    <w:rsid w:val="0060635E"/>
    <w:rsid w:val="0060694D"/>
    <w:rsid w:val="0060695C"/>
    <w:rsid w:val="00606A13"/>
    <w:rsid w:val="00606A9E"/>
    <w:rsid w:val="00606D85"/>
    <w:rsid w:val="00606EE7"/>
    <w:rsid w:val="00606FAD"/>
    <w:rsid w:val="006070A6"/>
    <w:rsid w:val="00607480"/>
    <w:rsid w:val="00607489"/>
    <w:rsid w:val="006074E5"/>
    <w:rsid w:val="00607668"/>
    <w:rsid w:val="006076EF"/>
    <w:rsid w:val="00607B16"/>
    <w:rsid w:val="00607DF2"/>
    <w:rsid w:val="00607E5F"/>
    <w:rsid w:val="00607F86"/>
    <w:rsid w:val="00610029"/>
    <w:rsid w:val="00610387"/>
    <w:rsid w:val="00610488"/>
    <w:rsid w:val="0061054F"/>
    <w:rsid w:val="00610680"/>
    <w:rsid w:val="006107E2"/>
    <w:rsid w:val="00610CED"/>
    <w:rsid w:val="00610DBC"/>
    <w:rsid w:val="00610E7A"/>
    <w:rsid w:val="00610FC0"/>
    <w:rsid w:val="0061112C"/>
    <w:rsid w:val="00611424"/>
    <w:rsid w:val="00611553"/>
    <w:rsid w:val="00611815"/>
    <w:rsid w:val="00611A49"/>
    <w:rsid w:val="00611ABE"/>
    <w:rsid w:val="00611AD9"/>
    <w:rsid w:val="00611B27"/>
    <w:rsid w:val="00611B37"/>
    <w:rsid w:val="00611D36"/>
    <w:rsid w:val="00611D57"/>
    <w:rsid w:val="00612028"/>
    <w:rsid w:val="0061215C"/>
    <w:rsid w:val="006121D9"/>
    <w:rsid w:val="006123BE"/>
    <w:rsid w:val="00612576"/>
    <w:rsid w:val="00612634"/>
    <w:rsid w:val="00612695"/>
    <w:rsid w:val="00612B79"/>
    <w:rsid w:val="00612CF9"/>
    <w:rsid w:val="00613083"/>
    <w:rsid w:val="00613859"/>
    <w:rsid w:val="00613BCA"/>
    <w:rsid w:val="00613D75"/>
    <w:rsid w:val="00613E26"/>
    <w:rsid w:val="00614681"/>
    <w:rsid w:val="006146BC"/>
    <w:rsid w:val="00614B68"/>
    <w:rsid w:val="00614D98"/>
    <w:rsid w:val="00614E17"/>
    <w:rsid w:val="00614F19"/>
    <w:rsid w:val="00614FB0"/>
    <w:rsid w:val="00615038"/>
    <w:rsid w:val="006151B6"/>
    <w:rsid w:val="00615275"/>
    <w:rsid w:val="00615409"/>
    <w:rsid w:val="0061542E"/>
    <w:rsid w:val="00615B09"/>
    <w:rsid w:val="00615C0C"/>
    <w:rsid w:val="00615F15"/>
    <w:rsid w:val="00615F46"/>
    <w:rsid w:val="006162A8"/>
    <w:rsid w:val="006162E6"/>
    <w:rsid w:val="006162F5"/>
    <w:rsid w:val="006163CF"/>
    <w:rsid w:val="006164C4"/>
    <w:rsid w:val="00616C3A"/>
    <w:rsid w:val="00616D1A"/>
    <w:rsid w:val="0061736B"/>
    <w:rsid w:val="006175D8"/>
    <w:rsid w:val="00617AB6"/>
    <w:rsid w:val="00617D62"/>
    <w:rsid w:val="00617FF0"/>
    <w:rsid w:val="006200E0"/>
    <w:rsid w:val="00620262"/>
    <w:rsid w:val="0062033D"/>
    <w:rsid w:val="0062051E"/>
    <w:rsid w:val="00620584"/>
    <w:rsid w:val="00620684"/>
    <w:rsid w:val="00621446"/>
    <w:rsid w:val="006215E5"/>
    <w:rsid w:val="006215E8"/>
    <w:rsid w:val="00621A05"/>
    <w:rsid w:val="00621B64"/>
    <w:rsid w:val="00622411"/>
    <w:rsid w:val="0062248C"/>
    <w:rsid w:val="00622500"/>
    <w:rsid w:val="00622882"/>
    <w:rsid w:val="0062292B"/>
    <w:rsid w:val="00622A25"/>
    <w:rsid w:val="00622AB2"/>
    <w:rsid w:val="00622FBA"/>
    <w:rsid w:val="0062322F"/>
    <w:rsid w:val="006232F8"/>
    <w:rsid w:val="0062348A"/>
    <w:rsid w:val="00623931"/>
    <w:rsid w:val="00623D2C"/>
    <w:rsid w:val="00623DEB"/>
    <w:rsid w:val="00623F44"/>
    <w:rsid w:val="00623F73"/>
    <w:rsid w:val="00623FBA"/>
    <w:rsid w:val="006240B1"/>
    <w:rsid w:val="006243C6"/>
    <w:rsid w:val="0062476B"/>
    <w:rsid w:val="0062478C"/>
    <w:rsid w:val="006248FB"/>
    <w:rsid w:val="00624910"/>
    <w:rsid w:val="00624AC4"/>
    <w:rsid w:val="00624B40"/>
    <w:rsid w:val="00625546"/>
    <w:rsid w:val="00625661"/>
    <w:rsid w:val="006256AF"/>
    <w:rsid w:val="006258C5"/>
    <w:rsid w:val="00625AC9"/>
    <w:rsid w:val="00625AD3"/>
    <w:rsid w:val="00625D92"/>
    <w:rsid w:val="00625FC2"/>
    <w:rsid w:val="0062636F"/>
    <w:rsid w:val="00626585"/>
    <w:rsid w:val="00626AE6"/>
    <w:rsid w:val="00626C17"/>
    <w:rsid w:val="00627976"/>
    <w:rsid w:val="00627D9C"/>
    <w:rsid w:val="006301B7"/>
    <w:rsid w:val="006304A8"/>
    <w:rsid w:val="0063054B"/>
    <w:rsid w:val="006307E8"/>
    <w:rsid w:val="0063097F"/>
    <w:rsid w:val="00630AC3"/>
    <w:rsid w:val="00630FAB"/>
    <w:rsid w:val="0063101C"/>
    <w:rsid w:val="00631503"/>
    <w:rsid w:val="006316A0"/>
    <w:rsid w:val="006316BE"/>
    <w:rsid w:val="006317B7"/>
    <w:rsid w:val="00631BD2"/>
    <w:rsid w:val="00631D61"/>
    <w:rsid w:val="00631DAB"/>
    <w:rsid w:val="00631F77"/>
    <w:rsid w:val="00631FD2"/>
    <w:rsid w:val="006322C2"/>
    <w:rsid w:val="00632359"/>
    <w:rsid w:val="006323FF"/>
    <w:rsid w:val="00632570"/>
    <w:rsid w:val="00632821"/>
    <w:rsid w:val="00632D1F"/>
    <w:rsid w:val="00632F03"/>
    <w:rsid w:val="00633265"/>
    <w:rsid w:val="00633344"/>
    <w:rsid w:val="0063367B"/>
    <w:rsid w:val="00633862"/>
    <w:rsid w:val="006339FF"/>
    <w:rsid w:val="00633A76"/>
    <w:rsid w:val="00633F11"/>
    <w:rsid w:val="00633F37"/>
    <w:rsid w:val="00633FB2"/>
    <w:rsid w:val="006343A2"/>
    <w:rsid w:val="006344AF"/>
    <w:rsid w:val="0063450A"/>
    <w:rsid w:val="006345C6"/>
    <w:rsid w:val="00634862"/>
    <w:rsid w:val="00634A89"/>
    <w:rsid w:val="00634D01"/>
    <w:rsid w:val="00635244"/>
    <w:rsid w:val="006352BD"/>
    <w:rsid w:val="0063543C"/>
    <w:rsid w:val="0063547F"/>
    <w:rsid w:val="006358B2"/>
    <w:rsid w:val="006359BD"/>
    <w:rsid w:val="00635A4F"/>
    <w:rsid w:val="00636427"/>
    <w:rsid w:val="0063686F"/>
    <w:rsid w:val="00636955"/>
    <w:rsid w:val="006369BB"/>
    <w:rsid w:val="00636A20"/>
    <w:rsid w:val="00636A77"/>
    <w:rsid w:val="00636C2C"/>
    <w:rsid w:val="00636CF4"/>
    <w:rsid w:val="00636D76"/>
    <w:rsid w:val="00636E31"/>
    <w:rsid w:val="00637277"/>
    <w:rsid w:val="00637366"/>
    <w:rsid w:val="0063743F"/>
    <w:rsid w:val="00637541"/>
    <w:rsid w:val="006376FD"/>
    <w:rsid w:val="006378CB"/>
    <w:rsid w:val="00637922"/>
    <w:rsid w:val="00637981"/>
    <w:rsid w:val="00637AB5"/>
    <w:rsid w:val="00637BAB"/>
    <w:rsid w:val="00637CF7"/>
    <w:rsid w:val="0064042B"/>
    <w:rsid w:val="00640558"/>
    <w:rsid w:val="00640C62"/>
    <w:rsid w:val="00640F15"/>
    <w:rsid w:val="00640FB6"/>
    <w:rsid w:val="00641092"/>
    <w:rsid w:val="006412A6"/>
    <w:rsid w:val="00641354"/>
    <w:rsid w:val="006414AA"/>
    <w:rsid w:val="006417D8"/>
    <w:rsid w:val="00641944"/>
    <w:rsid w:val="00641BBF"/>
    <w:rsid w:val="00641DD1"/>
    <w:rsid w:val="00641E22"/>
    <w:rsid w:val="00641F9C"/>
    <w:rsid w:val="0064207D"/>
    <w:rsid w:val="006425E2"/>
    <w:rsid w:val="006429BC"/>
    <w:rsid w:val="00642BE3"/>
    <w:rsid w:val="00643147"/>
    <w:rsid w:val="00643211"/>
    <w:rsid w:val="006435E3"/>
    <w:rsid w:val="00643676"/>
    <w:rsid w:val="00643778"/>
    <w:rsid w:val="006438AE"/>
    <w:rsid w:val="006439E0"/>
    <w:rsid w:val="00643C4E"/>
    <w:rsid w:val="00643FB3"/>
    <w:rsid w:val="006441BC"/>
    <w:rsid w:val="006441D3"/>
    <w:rsid w:val="00644210"/>
    <w:rsid w:val="00644223"/>
    <w:rsid w:val="006444D9"/>
    <w:rsid w:val="00645388"/>
    <w:rsid w:val="00645418"/>
    <w:rsid w:val="00645605"/>
    <w:rsid w:val="0064563F"/>
    <w:rsid w:val="00646105"/>
    <w:rsid w:val="0064634E"/>
    <w:rsid w:val="00646406"/>
    <w:rsid w:val="00646491"/>
    <w:rsid w:val="006465FD"/>
    <w:rsid w:val="00646668"/>
    <w:rsid w:val="00646858"/>
    <w:rsid w:val="00646DFE"/>
    <w:rsid w:val="006471F4"/>
    <w:rsid w:val="0064727E"/>
    <w:rsid w:val="006472AE"/>
    <w:rsid w:val="006472D1"/>
    <w:rsid w:val="006473AB"/>
    <w:rsid w:val="00647F7B"/>
    <w:rsid w:val="00650163"/>
    <w:rsid w:val="006506E0"/>
    <w:rsid w:val="00650970"/>
    <w:rsid w:val="006509A7"/>
    <w:rsid w:val="00650B80"/>
    <w:rsid w:val="00650C39"/>
    <w:rsid w:val="00650FFE"/>
    <w:rsid w:val="006510A5"/>
    <w:rsid w:val="006510EA"/>
    <w:rsid w:val="00651356"/>
    <w:rsid w:val="0065139E"/>
    <w:rsid w:val="006516E7"/>
    <w:rsid w:val="00651E29"/>
    <w:rsid w:val="00651F33"/>
    <w:rsid w:val="00652087"/>
    <w:rsid w:val="006526E3"/>
    <w:rsid w:val="00652771"/>
    <w:rsid w:val="006527CA"/>
    <w:rsid w:val="006529B2"/>
    <w:rsid w:val="00652D69"/>
    <w:rsid w:val="00653033"/>
    <w:rsid w:val="0065346E"/>
    <w:rsid w:val="006536BF"/>
    <w:rsid w:val="00653B03"/>
    <w:rsid w:val="00653B73"/>
    <w:rsid w:val="00653D55"/>
    <w:rsid w:val="00653D7D"/>
    <w:rsid w:val="00653FEC"/>
    <w:rsid w:val="006541C3"/>
    <w:rsid w:val="00654323"/>
    <w:rsid w:val="00654351"/>
    <w:rsid w:val="00654736"/>
    <w:rsid w:val="006548A7"/>
    <w:rsid w:val="00654C0E"/>
    <w:rsid w:val="00655393"/>
    <w:rsid w:val="006555B0"/>
    <w:rsid w:val="006556C0"/>
    <w:rsid w:val="0065579A"/>
    <w:rsid w:val="00655813"/>
    <w:rsid w:val="006558F1"/>
    <w:rsid w:val="00655CBF"/>
    <w:rsid w:val="00655CF3"/>
    <w:rsid w:val="00655EA6"/>
    <w:rsid w:val="00655F7B"/>
    <w:rsid w:val="00655F8D"/>
    <w:rsid w:val="0065676B"/>
    <w:rsid w:val="00656A55"/>
    <w:rsid w:val="00656E53"/>
    <w:rsid w:val="00656F4F"/>
    <w:rsid w:val="00657138"/>
    <w:rsid w:val="00657180"/>
    <w:rsid w:val="006574D9"/>
    <w:rsid w:val="00657665"/>
    <w:rsid w:val="00657669"/>
    <w:rsid w:val="00657741"/>
    <w:rsid w:val="00657992"/>
    <w:rsid w:val="00657BE5"/>
    <w:rsid w:val="00657CC5"/>
    <w:rsid w:val="0066001E"/>
    <w:rsid w:val="0066006B"/>
    <w:rsid w:val="006600B5"/>
    <w:rsid w:val="00660240"/>
    <w:rsid w:val="006606A4"/>
    <w:rsid w:val="0066083B"/>
    <w:rsid w:val="00660DDA"/>
    <w:rsid w:val="00660F41"/>
    <w:rsid w:val="0066111B"/>
    <w:rsid w:val="0066119C"/>
    <w:rsid w:val="00661396"/>
    <w:rsid w:val="006613BA"/>
    <w:rsid w:val="00661537"/>
    <w:rsid w:val="006617A7"/>
    <w:rsid w:val="006619C1"/>
    <w:rsid w:val="00661B89"/>
    <w:rsid w:val="00661B9C"/>
    <w:rsid w:val="00661E56"/>
    <w:rsid w:val="00661E84"/>
    <w:rsid w:val="00661F31"/>
    <w:rsid w:val="00662239"/>
    <w:rsid w:val="00662364"/>
    <w:rsid w:val="00662368"/>
    <w:rsid w:val="00662388"/>
    <w:rsid w:val="00662411"/>
    <w:rsid w:val="006624B2"/>
    <w:rsid w:val="00662654"/>
    <w:rsid w:val="0066297E"/>
    <w:rsid w:val="00662A83"/>
    <w:rsid w:val="00662B29"/>
    <w:rsid w:val="00662E1C"/>
    <w:rsid w:val="00662E25"/>
    <w:rsid w:val="00662E37"/>
    <w:rsid w:val="00662F79"/>
    <w:rsid w:val="0066314B"/>
    <w:rsid w:val="0066317B"/>
    <w:rsid w:val="006632BC"/>
    <w:rsid w:val="0066333A"/>
    <w:rsid w:val="00663459"/>
    <w:rsid w:val="00663738"/>
    <w:rsid w:val="00663894"/>
    <w:rsid w:val="00663B82"/>
    <w:rsid w:val="00663E3E"/>
    <w:rsid w:val="00663EC5"/>
    <w:rsid w:val="00664057"/>
    <w:rsid w:val="00664423"/>
    <w:rsid w:val="00664635"/>
    <w:rsid w:val="00664734"/>
    <w:rsid w:val="00664CBE"/>
    <w:rsid w:val="00664D8D"/>
    <w:rsid w:val="00664F12"/>
    <w:rsid w:val="006650A1"/>
    <w:rsid w:val="006652F7"/>
    <w:rsid w:val="00665574"/>
    <w:rsid w:val="006657C0"/>
    <w:rsid w:val="00665BDD"/>
    <w:rsid w:val="00665DBE"/>
    <w:rsid w:val="00666177"/>
    <w:rsid w:val="006661AE"/>
    <w:rsid w:val="006661C9"/>
    <w:rsid w:val="00666273"/>
    <w:rsid w:val="00666569"/>
    <w:rsid w:val="006665C5"/>
    <w:rsid w:val="0066674C"/>
    <w:rsid w:val="006668C5"/>
    <w:rsid w:val="0066691B"/>
    <w:rsid w:val="00666978"/>
    <w:rsid w:val="00666C8B"/>
    <w:rsid w:val="00666D47"/>
    <w:rsid w:val="00666E4A"/>
    <w:rsid w:val="00666E94"/>
    <w:rsid w:val="00667319"/>
    <w:rsid w:val="006675B7"/>
    <w:rsid w:val="006675EF"/>
    <w:rsid w:val="006678DE"/>
    <w:rsid w:val="00667956"/>
    <w:rsid w:val="00667C3B"/>
    <w:rsid w:val="00670360"/>
    <w:rsid w:val="00670654"/>
    <w:rsid w:val="0067069E"/>
    <w:rsid w:val="00670802"/>
    <w:rsid w:val="00670F12"/>
    <w:rsid w:val="006710C8"/>
    <w:rsid w:val="006712FE"/>
    <w:rsid w:val="00671842"/>
    <w:rsid w:val="006718DF"/>
    <w:rsid w:val="00671B76"/>
    <w:rsid w:val="00671C7D"/>
    <w:rsid w:val="00672385"/>
    <w:rsid w:val="00672460"/>
    <w:rsid w:val="006724EA"/>
    <w:rsid w:val="006728D0"/>
    <w:rsid w:val="00672C63"/>
    <w:rsid w:val="00672F36"/>
    <w:rsid w:val="0067314D"/>
    <w:rsid w:val="00673319"/>
    <w:rsid w:val="006733A2"/>
    <w:rsid w:val="00673608"/>
    <w:rsid w:val="00673767"/>
    <w:rsid w:val="006737D6"/>
    <w:rsid w:val="00673986"/>
    <w:rsid w:val="00673E42"/>
    <w:rsid w:val="006740BD"/>
    <w:rsid w:val="00674328"/>
    <w:rsid w:val="0067438F"/>
    <w:rsid w:val="00674408"/>
    <w:rsid w:val="0067462F"/>
    <w:rsid w:val="00674674"/>
    <w:rsid w:val="00674968"/>
    <w:rsid w:val="0067497C"/>
    <w:rsid w:val="00674A02"/>
    <w:rsid w:val="00674CD8"/>
    <w:rsid w:val="00674E26"/>
    <w:rsid w:val="00674F25"/>
    <w:rsid w:val="0067518D"/>
    <w:rsid w:val="0067548B"/>
    <w:rsid w:val="00675857"/>
    <w:rsid w:val="00675B35"/>
    <w:rsid w:val="00675BAE"/>
    <w:rsid w:val="00675E62"/>
    <w:rsid w:val="0067603C"/>
    <w:rsid w:val="006760D7"/>
    <w:rsid w:val="00676171"/>
    <w:rsid w:val="006762EB"/>
    <w:rsid w:val="00676366"/>
    <w:rsid w:val="00676494"/>
    <w:rsid w:val="006765FC"/>
    <w:rsid w:val="006766BB"/>
    <w:rsid w:val="006766DF"/>
    <w:rsid w:val="00676C7A"/>
    <w:rsid w:val="00676EA9"/>
    <w:rsid w:val="00677056"/>
    <w:rsid w:val="006770FE"/>
    <w:rsid w:val="0067735D"/>
    <w:rsid w:val="00677656"/>
    <w:rsid w:val="00677800"/>
    <w:rsid w:val="006779E0"/>
    <w:rsid w:val="00677ACB"/>
    <w:rsid w:val="006801CB"/>
    <w:rsid w:val="0068027B"/>
    <w:rsid w:val="006803A7"/>
    <w:rsid w:val="006803BD"/>
    <w:rsid w:val="0068045C"/>
    <w:rsid w:val="006804AF"/>
    <w:rsid w:val="006804F2"/>
    <w:rsid w:val="0068069A"/>
    <w:rsid w:val="006808C5"/>
    <w:rsid w:val="00680BCA"/>
    <w:rsid w:val="00680E9C"/>
    <w:rsid w:val="0068104A"/>
    <w:rsid w:val="006811C2"/>
    <w:rsid w:val="00681751"/>
    <w:rsid w:val="006819A6"/>
    <w:rsid w:val="00681FC3"/>
    <w:rsid w:val="00681FFF"/>
    <w:rsid w:val="0068219B"/>
    <w:rsid w:val="00682343"/>
    <w:rsid w:val="0068274F"/>
    <w:rsid w:val="00682852"/>
    <w:rsid w:val="00682951"/>
    <w:rsid w:val="00682970"/>
    <w:rsid w:val="00682DF9"/>
    <w:rsid w:val="0068306E"/>
    <w:rsid w:val="00683358"/>
    <w:rsid w:val="00683389"/>
    <w:rsid w:val="006833AA"/>
    <w:rsid w:val="006835EB"/>
    <w:rsid w:val="0068384E"/>
    <w:rsid w:val="006838E7"/>
    <w:rsid w:val="006838FA"/>
    <w:rsid w:val="00683922"/>
    <w:rsid w:val="00683AEA"/>
    <w:rsid w:val="00683BF4"/>
    <w:rsid w:val="00683F07"/>
    <w:rsid w:val="00684179"/>
    <w:rsid w:val="00684209"/>
    <w:rsid w:val="006842C5"/>
    <w:rsid w:val="0068447A"/>
    <w:rsid w:val="00684BF8"/>
    <w:rsid w:val="00684DA1"/>
    <w:rsid w:val="00684E9B"/>
    <w:rsid w:val="00685343"/>
    <w:rsid w:val="00685743"/>
    <w:rsid w:val="00685989"/>
    <w:rsid w:val="00686AA5"/>
    <w:rsid w:val="00686E34"/>
    <w:rsid w:val="006870E5"/>
    <w:rsid w:val="00687362"/>
    <w:rsid w:val="0068749F"/>
    <w:rsid w:val="00687592"/>
    <w:rsid w:val="00687851"/>
    <w:rsid w:val="00687A31"/>
    <w:rsid w:val="00687DB5"/>
    <w:rsid w:val="00687E7B"/>
    <w:rsid w:val="006903A2"/>
    <w:rsid w:val="006903CF"/>
    <w:rsid w:val="0069048A"/>
    <w:rsid w:val="00690701"/>
    <w:rsid w:val="00690A2D"/>
    <w:rsid w:val="00690C51"/>
    <w:rsid w:val="00690E46"/>
    <w:rsid w:val="00690EC2"/>
    <w:rsid w:val="006911B7"/>
    <w:rsid w:val="0069156F"/>
    <w:rsid w:val="00691A71"/>
    <w:rsid w:val="00691C14"/>
    <w:rsid w:val="00691E18"/>
    <w:rsid w:val="00691EC9"/>
    <w:rsid w:val="00691F82"/>
    <w:rsid w:val="00691FBE"/>
    <w:rsid w:val="00692AD1"/>
    <w:rsid w:val="00692D27"/>
    <w:rsid w:val="006930DA"/>
    <w:rsid w:val="006933EE"/>
    <w:rsid w:val="00693789"/>
    <w:rsid w:val="006937A3"/>
    <w:rsid w:val="00693A01"/>
    <w:rsid w:val="00693B20"/>
    <w:rsid w:val="00693B53"/>
    <w:rsid w:val="00694152"/>
    <w:rsid w:val="00694248"/>
    <w:rsid w:val="0069430A"/>
    <w:rsid w:val="006943E1"/>
    <w:rsid w:val="00694499"/>
    <w:rsid w:val="00694CFE"/>
    <w:rsid w:val="00694D46"/>
    <w:rsid w:val="00694FAE"/>
    <w:rsid w:val="006953A2"/>
    <w:rsid w:val="00695797"/>
    <w:rsid w:val="0069596D"/>
    <w:rsid w:val="006959E0"/>
    <w:rsid w:val="006959F1"/>
    <w:rsid w:val="00695AC4"/>
    <w:rsid w:val="00695AF8"/>
    <w:rsid w:val="00695BD3"/>
    <w:rsid w:val="00695E10"/>
    <w:rsid w:val="00695F39"/>
    <w:rsid w:val="00696038"/>
    <w:rsid w:val="00696164"/>
    <w:rsid w:val="00696547"/>
    <w:rsid w:val="00696559"/>
    <w:rsid w:val="00696734"/>
    <w:rsid w:val="00696A1E"/>
    <w:rsid w:val="00696B98"/>
    <w:rsid w:val="00696C3F"/>
    <w:rsid w:val="00696D79"/>
    <w:rsid w:val="00696E7B"/>
    <w:rsid w:val="0069701D"/>
    <w:rsid w:val="0069712F"/>
    <w:rsid w:val="00697199"/>
    <w:rsid w:val="006972E0"/>
    <w:rsid w:val="006974A8"/>
    <w:rsid w:val="0069779D"/>
    <w:rsid w:val="006977A5"/>
    <w:rsid w:val="0069791D"/>
    <w:rsid w:val="006979B9"/>
    <w:rsid w:val="00697AF4"/>
    <w:rsid w:val="00697BE7"/>
    <w:rsid w:val="00697D67"/>
    <w:rsid w:val="00697F18"/>
    <w:rsid w:val="006A020D"/>
    <w:rsid w:val="006A07F9"/>
    <w:rsid w:val="006A09F0"/>
    <w:rsid w:val="006A0AA9"/>
    <w:rsid w:val="006A0C92"/>
    <w:rsid w:val="006A0D75"/>
    <w:rsid w:val="006A0FE9"/>
    <w:rsid w:val="006A102D"/>
    <w:rsid w:val="006A1146"/>
    <w:rsid w:val="006A1224"/>
    <w:rsid w:val="006A12CB"/>
    <w:rsid w:val="006A14AC"/>
    <w:rsid w:val="006A1588"/>
    <w:rsid w:val="006A15B0"/>
    <w:rsid w:val="006A1C53"/>
    <w:rsid w:val="006A1F4B"/>
    <w:rsid w:val="006A27B2"/>
    <w:rsid w:val="006A2889"/>
    <w:rsid w:val="006A2E80"/>
    <w:rsid w:val="006A308D"/>
    <w:rsid w:val="006A324B"/>
    <w:rsid w:val="006A32B5"/>
    <w:rsid w:val="006A3547"/>
    <w:rsid w:val="006A354C"/>
    <w:rsid w:val="006A3644"/>
    <w:rsid w:val="006A37E0"/>
    <w:rsid w:val="006A39BC"/>
    <w:rsid w:val="006A3C86"/>
    <w:rsid w:val="006A3C8E"/>
    <w:rsid w:val="006A4124"/>
    <w:rsid w:val="006A41F5"/>
    <w:rsid w:val="006A43BB"/>
    <w:rsid w:val="006A48CC"/>
    <w:rsid w:val="006A498D"/>
    <w:rsid w:val="006A49A6"/>
    <w:rsid w:val="006A49CB"/>
    <w:rsid w:val="006A4B6A"/>
    <w:rsid w:val="006A50A2"/>
    <w:rsid w:val="006A5607"/>
    <w:rsid w:val="006A58E8"/>
    <w:rsid w:val="006A5ABA"/>
    <w:rsid w:val="006A5AC2"/>
    <w:rsid w:val="006A5B01"/>
    <w:rsid w:val="006A62EE"/>
    <w:rsid w:val="006A63C6"/>
    <w:rsid w:val="006A6557"/>
    <w:rsid w:val="006A66DF"/>
    <w:rsid w:val="006A6860"/>
    <w:rsid w:val="006A6B01"/>
    <w:rsid w:val="006A72FF"/>
    <w:rsid w:val="006A7547"/>
    <w:rsid w:val="006A7626"/>
    <w:rsid w:val="006A765A"/>
    <w:rsid w:val="006A7756"/>
    <w:rsid w:val="006A78EF"/>
    <w:rsid w:val="006A7A0B"/>
    <w:rsid w:val="006A7A9B"/>
    <w:rsid w:val="006A7D08"/>
    <w:rsid w:val="006B01DC"/>
    <w:rsid w:val="006B0252"/>
    <w:rsid w:val="006B048A"/>
    <w:rsid w:val="006B04E4"/>
    <w:rsid w:val="006B0538"/>
    <w:rsid w:val="006B097A"/>
    <w:rsid w:val="006B0C0E"/>
    <w:rsid w:val="006B0D1C"/>
    <w:rsid w:val="006B1158"/>
    <w:rsid w:val="006B1211"/>
    <w:rsid w:val="006B1521"/>
    <w:rsid w:val="006B19CA"/>
    <w:rsid w:val="006B1A82"/>
    <w:rsid w:val="006B1BE7"/>
    <w:rsid w:val="006B1D51"/>
    <w:rsid w:val="006B1E0B"/>
    <w:rsid w:val="006B22D2"/>
    <w:rsid w:val="006B23ED"/>
    <w:rsid w:val="006B2674"/>
    <w:rsid w:val="006B2716"/>
    <w:rsid w:val="006B2B25"/>
    <w:rsid w:val="006B2D58"/>
    <w:rsid w:val="006B2E7E"/>
    <w:rsid w:val="006B3066"/>
    <w:rsid w:val="006B3172"/>
    <w:rsid w:val="006B33ED"/>
    <w:rsid w:val="006B35A4"/>
    <w:rsid w:val="006B378E"/>
    <w:rsid w:val="006B409C"/>
    <w:rsid w:val="006B4426"/>
    <w:rsid w:val="006B488A"/>
    <w:rsid w:val="006B494D"/>
    <w:rsid w:val="006B4B06"/>
    <w:rsid w:val="006B5151"/>
    <w:rsid w:val="006B52C2"/>
    <w:rsid w:val="006B53D4"/>
    <w:rsid w:val="006B566A"/>
    <w:rsid w:val="006B6520"/>
    <w:rsid w:val="006B65DF"/>
    <w:rsid w:val="006B6C85"/>
    <w:rsid w:val="006B6C97"/>
    <w:rsid w:val="006B6E36"/>
    <w:rsid w:val="006B703F"/>
    <w:rsid w:val="006B7736"/>
    <w:rsid w:val="006B773B"/>
    <w:rsid w:val="006B77FC"/>
    <w:rsid w:val="006B78B0"/>
    <w:rsid w:val="006B7ABA"/>
    <w:rsid w:val="006B7AFF"/>
    <w:rsid w:val="006B7B1F"/>
    <w:rsid w:val="006B7F28"/>
    <w:rsid w:val="006C02A4"/>
    <w:rsid w:val="006C02F7"/>
    <w:rsid w:val="006C0443"/>
    <w:rsid w:val="006C05AE"/>
    <w:rsid w:val="006C0838"/>
    <w:rsid w:val="006C08AC"/>
    <w:rsid w:val="006C08BA"/>
    <w:rsid w:val="006C0A20"/>
    <w:rsid w:val="006C0A4A"/>
    <w:rsid w:val="006C0CA5"/>
    <w:rsid w:val="006C0D31"/>
    <w:rsid w:val="006C1095"/>
    <w:rsid w:val="006C11DE"/>
    <w:rsid w:val="006C12AB"/>
    <w:rsid w:val="006C133C"/>
    <w:rsid w:val="006C135D"/>
    <w:rsid w:val="006C14FA"/>
    <w:rsid w:val="006C15BE"/>
    <w:rsid w:val="006C1620"/>
    <w:rsid w:val="006C188D"/>
    <w:rsid w:val="006C1978"/>
    <w:rsid w:val="006C1A95"/>
    <w:rsid w:val="006C1CB7"/>
    <w:rsid w:val="006C1E50"/>
    <w:rsid w:val="006C2691"/>
    <w:rsid w:val="006C26F3"/>
    <w:rsid w:val="006C2827"/>
    <w:rsid w:val="006C2B60"/>
    <w:rsid w:val="006C2CBF"/>
    <w:rsid w:val="006C2CD5"/>
    <w:rsid w:val="006C2CDC"/>
    <w:rsid w:val="006C2D9F"/>
    <w:rsid w:val="006C2DB1"/>
    <w:rsid w:val="006C2E5F"/>
    <w:rsid w:val="006C302A"/>
    <w:rsid w:val="006C3060"/>
    <w:rsid w:val="006C32CD"/>
    <w:rsid w:val="006C3528"/>
    <w:rsid w:val="006C3721"/>
    <w:rsid w:val="006C39E7"/>
    <w:rsid w:val="006C39F7"/>
    <w:rsid w:val="006C3AE9"/>
    <w:rsid w:val="006C3B74"/>
    <w:rsid w:val="006C3DD8"/>
    <w:rsid w:val="006C4054"/>
    <w:rsid w:val="006C410C"/>
    <w:rsid w:val="006C4164"/>
    <w:rsid w:val="006C43D1"/>
    <w:rsid w:val="006C44B2"/>
    <w:rsid w:val="006C44B5"/>
    <w:rsid w:val="006C45D4"/>
    <w:rsid w:val="006C4697"/>
    <w:rsid w:val="006C481A"/>
    <w:rsid w:val="006C4899"/>
    <w:rsid w:val="006C4AC3"/>
    <w:rsid w:val="006C4B8F"/>
    <w:rsid w:val="006C4C83"/>
    <w:rsid w:val="006C4D06"/>
    <w:rsid w:val="006C5153"/>
    <w:rsid w:val="006C52E6"/>
    <w:rsid w:val="006C5654"/>
    <w:rsid w:val="006C5C75"/>
    <w:rsid w:val="006C5CD6"/>
    <w:rsid w:val="006C5F85"/>
    <w:rsid w:val="006C623C"/>
    <w:rsid w:val="006C62F2"/>
    <w:rsid w:val="006C6521"/>
    <w:rsid w:val="006C684E"/>
    <w:rsid w:val="006C6985"/>
    <w:rsid w:val="006C6A01"/>
    <w:rsid w:val="006C6A59"/>
    <w:rsid w:val="006C6C24"/>
    <w:rsid w:val="006C6CB4"/>
    <w:rsid w:val="006C6E53"/>
    <w:rsid w:val="006C7053"/>
    <w:rsid w:val="006C7459"/>
    <w:rsid w:val="006C74A0"/>
    <w:rsid w:val="006C74AC"/>
    <w:rsid w:val="006C7799"/>
    <w:rsid w:val="006C7925"/>
    <w:rsid w:val="006C7A7B"/>
    <w:rsid w:val="006C7A83"/>
    <w:rsid w:val="006C7AF6"/>
    <w:rsid w:val="006C7D21"/>
    <w:rsid w:val="006D004C"/>
    <w:rsid w:val="006D018E"/>
    <w:rsid w:val="006D0592"/>
    <w:rsid w:val="006D05BA"/>
    <w:rsid w:val="006D08F6"/>
    <w:rsid w:val="006D0A60"/>
    <w:rsid w:val="006D0A61"/>
    <w:rsid w:val="006D0E1B"/>
    <w:rsid w:val="006D0EA9"/>
    <w:rsid w:val="006D1055"/>
    <w:rsid w:val="006D1CC5"/>
    <w:rsid w:val="006D1DDA"/>
    <w:rsid w:val="006D1DDE"/>
    <w:rsid w:val="006D1E39"/>
    <w:rsid w:val="006D1F57"/>
    <w:rsid w:val="006D203C"/>
    <w:rsid w:val="006D20E9"/>
    <w:rsid w:val="006D2115"/>
    <w:rsid w:val="006D21A5"/>
    <w:rsid w:val="006D228A"/>
    <w:rsid w:val="006D2467"/>
    <w:rsid w:val="006D2521"/>
    <w:rsid w:val="006D268E"/>
    <w:rsid w:val="006D271D"/>
    <w:rsid w:val="006D285A"/>
    <w:rsid w:val="006D2CA0"/>
    <w:rsid w:val="006D2E15"/>
    <w:rsid w:val="006D30C8"/>
    <w:rsid w:val="006D3182"/>
    <w:rsid w:val="006D318B"/>
    <w:rsid w:val="006D35E2"/>
    <w:rsid w:val="006D367A"/>
    <w:rsid w:val="006D39C8"/>
    <w:rsid w:val="006D3B81"/>
    <w:rsid w:val="006D3D29"/>
    <w:rsid w:val="006D3D84"/>
    <w:rsid w:val="006D3D9B"/>
    <w:rsid w:val="006D3E54"/>
    <w:rsid w:val="006D3EB7"/>
    <w:rsid w:val="006D40C6"/>
    <w:rsid w:val="006D4312"/>
    <w:rsid w:val="006D433F"/>
    <w:rsid w:val="006D45DB"/>
    <w:rsid w:val="006D4913"/>
    <w:rsid w:val="006D4A78"/>
    <w:rsid w:val="006D4BAB"/>
    <w:rsid w:val="006D50AD"/>
    <w:rsid w:val="006D53AB"/>
    <w:rsid w:val="006D54B0"/>
    <w:rsid w:val="006D589A"/>
    <w:rsid w:val="006D59B8"/>
    <w:rsid w:val="006D5A26"/>
    <w:rsid w:val="006D5CA7"/>
    <w:rsid w:val="006D5EA2"/>
    <w:rsid w:val="006D5F81"/>
    <w:rsid w:val="006D63AC"/>
    <w:rsid w:val="006D6478"/>
    <w:rsid w:val="006D64F1"/>
    <w:rsid w:val="006D6571"/>
    <w:rsid w:val="006D663C"/>
    <w:rsid w:val="006D6DB9"/>
    <w:rsid w:val="006D6E9F"/>
    <w:rsid w:val="006D6EF7"/>
    <w:rsid w:val="006D6FA1"/>
    <w:rsid w:val="006D7309"/>
    <w:rsid w:val="006D76F0"/>
    <w:rsid w:val="006D7718"/>
    <w:rsid w:val="006D7949"/>
    <w:rsid w:val="006D7C3F"/>
    <w:rsid w:val="006D7DD0"/>
    <w:rsid w:val="006D7F86"/>
    <w:rsid w:val="006E00A1"/>
    <w:rsid w:val="006E00DE"/>
    <w:rsid w:val="006E011D"/>
    <w:rsid w:val="006E0218"/>
    <w:rsid w:val="006E02F1"/>
    <w:rsid w:val="006E048F"/>
    <w:rsid w:val="006E06C2"/>
    <w:rsid w:val="006E06E3"/>
    <w:rsid w:val="006E0D2B"/>
    <w:rsid w:val="006E0F04"/>
    <w:rsid w:val="006E11EA"/>
    <w:rsid w:val="006E19A0"/>
    <w:rsid w:val="006E20E2"/>
    <w:rsid w:val="006E2306"/>
    <w:rsid w:val="006E234B"/>
    <w:rsid w:val="006E2366"/>
    <w:rsid w:val="006E2CD0"/>
    <w:rsid w:val="006E2E0C"/>
    <w:rsid w:val="006E2E96"/>
    <w:rsid w:val="006E301A"/>
    <w:rsid w:val="006E33FE"/>
    <w:rsid w:val="006E3437"/>
    <w:rsid w:val="006E3C89"/>
    <w:rsid w:val="006E3E3C"/>
    <w:rsid w:val="006E3E65"/>
    <w:rsid w:val="006E3FF0"/>
    <w:rsid w:val="006E3FF5"/>
    <w:rsid w:val="006E41AB"/>
    <w:rsid w:val="006E4314"/>
    <w:rsid w:val="006E4347"/>
    <w:rsid w:val="006E43E9"/>
    <w:rsid w:val="006E455D"/>
    <w:rsid w:val="006E48A8"/>
    <w:rsid w:val="006E4AC2"/>
    <w:rsid w:val="006E4E28"/>
    <w:rsid w:val="006E4EF3"/>
    <w:rsid w:val="006E5090"/>
    <w:rsid w:val="006E539C"/>
    <w:rsid w:val="006E53CC"/>
    <w:rsid w:val="006E5532"/>
    <w:rsid w:val="006E5569"/>
    <w:rsid w:val="006E57FD"/>
    <w:rsid w:val="006E5909"/>
    <w:rsid w:val="006E5977"/>
    <w:rsid w:val="006E5A4B"/>
    <w:rsid w:val="006E5EFB"/>
    <w:rsid w:val="006E6073"/>
    <w:rsid w:val="006E6195"/>
    <w:rsid w:val="006E6287"/>
    <w:rsid w:val="006E6555"/>
    <w:rsid w:val="006E6726"/>
    <w:rsid w:val="006E69BC"/>
    <w:rsid w:val="006E6A13"/>
    <w:rsid w:val="006E6DE8"/>
    <w:rsid w:val="006E6EAD"/>
    <w:rsid w:val="006E713B"/>
    <w:rsid w:val="006E72E0"/>
    <w:rsid w:val="006E74ED"/>
    <w:rsid w:val="006E780A"/>
    <w:rsid w:val="006E7951"/>
    <w:rsid w:val="006E79B3"/>
    <w:rsid w:val="006E79CE"/>
    <w:rsid w:val="006E7AD9"/>
    <w:rsid w:val="006E7C59"/>
    <w:rsid w:val="006E7EE6"/>
    <w:rsid w:val="006F02EB"/>
    <w:rsid w:val="006F0314"/>
    <w:rsid w:val="006F0337"/>
    <w:rsid w:val="006F0510"/>
    <w:rsid w:val="006F064B"/>
    <w:rsid w:val="006F0752"/>
    <w:rsid w:val="006F0768"/>
    <w:rsid w:val="006F0782"/>
    <w:rsid w:val="006F0833"/>
    <w:rsid w:val="006F09F9"/>
    <w:rsid w:val="006F0B05"/>
    <w:rsid w:val="006F0C8E"/>
    <w:rsid w:val="006F0EBC"/>
    <w:rsid w:val="006F0F3A"/>
    <w:rsid w:val="006F1050"/>
    <w:rsid w:val="006F11FD"/>
    <w:rsid w:val="006F12DA"/>
    <w:rsid w:val="006F15B3"/>
    <w:rsid w:val="006F1623"/>
    <w:rsid w:val="006F17C8"/>
    <w:rsid w:val="006F1C3F"/>
    <w:rsid w:val="006F1C8D"/>
    <w:rsid w:val="006F1D31"/>
    <w:rsid w:val="006F26DB"/>
    <w:rsid w:val="006F2867"/>
    <w:rsid w:val="006F2993"/>
    <w:rsid w:val="006F2B50"/>
    <w:rsid w:val="006F2D2E"/>
    <w:rsid w:val="006F2D9A"/>
    <w:rsid w:val="006F3754"/>
    <w:rsid w:val="006F385B"/>
    <w:rsid w:val="006F3B37"/>
    <w:rsid w:val="006F3E78"/>
    <w:rsid w:val="006F3EB3"/>
    <w:rsid w:val="006F4235"/>
    <w:rsid w:val="006F4567"/>
    <w:rsid w:val="006F4A8A"/>
    <w:rsid w:val="006F4C26"/>
    <w:rsid w:val="006F4E34"/>
    <w:rsid w:val="006F4F23"/>
    <w:rsid w:val="006F4F81"/>
    <w:rsid w:val="006F5191"/>
    <w:rsid w:val="006F553E"/>
    <w:rsid w:val="006F5842"/>
    <w:rsid w:val="006F5965"/>
    <w:rsid w:val="006F5B16"/>
    <w:rsid w:val="006F5FA1"/>
    <w:rsid w:val="006F61AB"/>
    <w:rsid w:val="006F637B"/>
    <w:rsid w:val="006F643A"/>
    <w:rsid w:val="006F6548"/>
    <w:rsid w:val="006F6A60"/>
    <w:rsid w:val="006F6AA0"/>
    <w:rsid w:val="006F6C18"/>
    <w:rsid w:val="006F6C88"/>
    <w:rsid w:val="006F6D62"/>
    <w:rsid w:val="006F71EE"/>
    <w:rsid w:val="006F7409"/>
    <w:rsid w:val="006F7707"/>
    <w:rsid w:val="006F77A8"/>
    <w:rsid w:val="006F7CC6"/>
    <w:rsid w:val="006F7D5E"/>
    <w:rsid w:val="006F7F9A"/>
    <w:rsid w:val="007000A6"/>
    <w:rsid w:val="00700158"/>
    <w:rsid w:val="00700384"/>
    <w:rsid w:val="00700842"/>
    <w:rsid w:val="00700AA5"/>
    <w:rsid w:val="00700B30"/>
    <w:rsid w:val="00700B4C"/>
    <w:rsid w:val="00700BBF"/>
    <w:rsid w:val="00700C63"/>
    <w:rsid w:val="00700DDF"/>
    <w:rsid w:val="00700F89"/>
    <w:rsid w:val="00700FA2"/>
    <w:rsid w:val="0070122A"/>
    <w:rsid w:val="0070122D"/>
    <w:rsid w:val="007013EA"/>
    <w:rsid w:val="00701483"/>
    <w:rsid w:val="007017FB"/>
    <w:rsid w:val="0070185A"/>
    <w:rsid w:val="0070188F"/>
    <w:rsid w:val="007019E4"/>
    <w:rsid w:val="00701C3C"/>
    <w:rsid w:val="00701D13"/>
    <w:rsid w:val="00701E73"/>
    <w:rsid w:val="00701F2A"/>
    <w:rsid w:val="007022ED"/>
    <w:rsid w:val="007023D9"/>
    <w:rsid w:val="00702BFB"/>
    <w:rsid w:val="00702D09"/>
    <w:rsid w:val="00702E14"/>
    <w:rsid w:val="00703176"/>
    <w:rsid w:val="0070318D"/>
    <w:rsid w:val="0070351C"/>
    <w:rsid w:val="007035CE"/>
    <w:rsid w:val="007037D3"/>
    <w:rsid w:val="00703E50"/>
    <w:rsid w:val="0070418C"/>
    <w:rsid w:val="00704B3A"/>
    <w:rsid w:val="00704B7E"/>
    <w:rsid w:val="00704BE2"/>
    <w:rsid w:val="00704C6C"/>
    <w:rsid w:val="00704F17"/>
    <w:rsid w:val="00704FA7"/>
    <w:rsid w:val="007050B4"/>
    <w:rsid w:val="007053F7"/>
    <w:rsid w:val="007054B0"/>
    <w:rsid w:val="007057B1"/>
    <w:rsid w:val="00705902"/>
    <w:rsid w:val="00705BDA"/>
    <w:rsid w:val="00705BF3"/>
    <w:rsid w:val="00705C2E"/>
    <w:rsid w:val="00705C9E"/>
    <w:rsid w:val="00705E13"/>
    <w:rsid w:val="00705F15"/>
    <w:rsid w:val="0070627B"/>
    <w:rsid w:val="007062B4"/>
    <w:rsid w:val="007065D3"/>
    <w:rsid w:val="0070674E"/>
    <w:rsid w:val="007067F1"/>
    <w:rsid w:val="00706B18"/>
    <w:rsid w:val="00706B56"/>
    <w:rsid w:val="00706B64"/>
    <w:rsid w:val="00706CB4"/>
    <w:rsid w:val="00706CC3"/>
    <w:rsid w:val="00706D63"/>
    <w:rsid w:val="00706D9F"/>
    <w:rsid w:val="0070707C"/>
    <w:rsid w:val="00707251"/>
    <w:rsid w:val="007072F4"/>
    <w:rsid w:val="00707396"/>
    <w:rsid w:val="007075B6"/>
    <w:rsid w:val="007075BF"/>
    <w:rsid w:val="007075D0"/>
    <w:rsid w:val="00707B60"/>
    <w:rsid w:val="00707E54"/>
    <w:rsid w:val="00707FA8"/>
    <w:rsid w:val="007102CE"/>
    <w:rsid w:val="007104D7"/>
    <w:rsid w:val="007107A6"/>
    <w:rsid w:val="007107B0"/>
    <w:rsid w:val="007108BB"/>
    <w:rsid w:val="00710AE5"/>
    <w:rsid w:val="00710E28"/>
    <w:rsid w:val="00710F55"/>
    <w:rsid w:val="0071105A"/>
    <w:rsid w:val="007114C2"/>
    <w:rsid w:val="0071150E"/>
    <w:rsid w:val="00711610"/>
    <w:rsid w:val="007117BE"/>
    <w:rsid w:val="00711915"/>
    <w:rsid w:val="00711925"/>
    <w:rsid w:val="00711B22"/>
    <w:rsid w:val="00711CE4"/>
    <w:rsid w:val="00711D79"/>
    <w:rsid w:val="00712148"/>
    <w:rsid w:val="00712304"/>
    <w:rsid w:val="00712490"/>
    <w:rsid w:val="007124F6"/>
    <w:rsid w:val="0071289E"/>
    <w:rsid w:val="00712C69"/>
    <w:rsid w:val="0071323D"/>
    <w:rsid w:val="0071346B"/>
    <w:rsid w:val="007134C9"/>
    <w:rsid w:val="00713593"/>
    <w:rsid w:val="007136EA"/>
    <w:rsid w:val="00713975"/>
    <w:rsid w:val="00713995"/>
    <w:rsid w:val="00713A12"/>
    <w:rsid w:val="00713A8E"/>
    <w:rsid w:val="00713D3D"/>
    <w:rsid w:val="00713D97"/>
    <w:rsid w:val="00713E8B"/>
    <w:rsid w:val="00714112"/>
    <w:rsid w:val="0071418A"/>
    <w:rsid w:val="00714226"/>
    <w:rsid w:val="007144EE"/>
    <w:rsid w:val="0071475B"/>
    <w:rsid w:val="0071477C"/>
    <w:rsid w:val="00714B9D"/>
    <w:rsid w:val="00714CB8"/>
    <w:rsid w:val="00714FEF"/>
    <w:rsid w:val="0071554B"/>
    <w:rsid w:val="00715AFB"/>
    <w:rsid w:val="00715C35"/>
    <w:rsid w:val="00715E5A"/>
    <w:rsid w:val="00715F69"/>
    <w:rsid w:val="00715F87"/>
    <w:rsid w:val="0071602A"/>
    <w:rsid w:val="00716314"/>
    <w:rsid w:val="007163CE"/>
    <w:rsid w:val="00716585"/>
    <w:rsid w:val="0071696E"/>
    <w:rsid w:val="00716970"/>
    <w:rsid w:val="00716F74"/>
    <w:rsid w:val="007175C2"/>
    <w:rsid w:val="007177F8"/>
    <w:rsid w:val="00717C02"/>
    <w:rsid w:val="00720063"/>
    <w:rsid w:val="007204D6"/>
    <w:rsid w:val="007206B4"/>
    <w:rsid w:val="0072074A"/>
    <w:rsid w:val="0072078A"/>
    <w:rsid w:val="007208E2"/>
    <w:rsid w:val="00720FBD"/>
    <w:rsid w:val="0072137F"/>
    <w:rsid w:val="00721489"/>
    <w:rsid w:val="00721E1E"/>
    <w:rsid w:val="00721FBD"/>
    <w:rsid w:val="007222AD"/>
    <w:rsid w:val="00722363"/>
    <w:rsid w:val="00722385"/>
    <w:rsid w:val="00722502"/>
    <w:rsid w:val="007227D8"/>
    <w:rsid w:val="00722E86"/>
    <w:rsid w:val="00723058"/>
    <w:rsid w:val="007232AA"/>
    <w:rsid w:val="00723417"/>
    <w:rsid w:val="007236E6"/>
    <w:rsid w:val="0072377C"/>
    <w:rsid w:val="007237A6"/>
    <w:rsid w:val="00723CBA"/>
    <w:rsid w:val="00723DB6"/>
    <w:rsid w:val="00723DF9"/>
    <w:rsid w:val="00723E5D"/>
    <w:rsid w:val="00723FA6"/>
    <w:rsid w:val="00724013"/>
    <w:rsid w:val="00724050"/>
    <w:rsid w:val="00724338"/>
    <w:rsid w:val="00724769"/>
    <w:rsid w:val="007248CD"/>
    <w:rsid w:val="00724B16"/>
    <w:rsid w:val="00724D0D"/>
    <w:rsid w:val="00724EFD"/>
    <w:rsid w:val="007250C5"/>
    <w:rsid w:val="0072546B"/>
    <w:rsid w:val="0072553E"/>
    <w:rsid w:val="00725766"/>
    <w:rsid w:val="0072587A"/>
    <w:rsid w:val="007258B3"/>
    <w:rsid w:val="00725941"/>
    <w:rsid w:val="00725A71"/>
    <w:rsid w:val="00725AC7"/>
    <w:rsid w:val="00725C72"/>
    <w:rsid w:val="00725DC5"/>
    <w:rsid w:val="007260F6"/>
    <w:rsid w:val="007262D1"/>
    <w:rsid w:val="00726372"/>
    <w:rsid w:val="00726483"/>
    <w:rsid w:val="007264A8"/>
    <w:rsid w:val="007265FB"/>
    <w:rsid w:val="00726D24"/>
    <w:rsid w:val="00727154"/>
    <w:rsid w:val="007275D5"/>
    <w:rsid w:val="00727778"/>
    <w:rsid w:val="00727D42"/>
    <w:rsid w:val="00727F5B"/>
    <w:rsid w:val="00730124"/>
    <w:rsid w:val="007304FF"/>
    <w:rsid w:val="007305E2"/>
    <w:rsid w:val="007307AB"/>
    <w:rsid w:val="00730825"/>
    <w:rsid w:val="007308F1"/>
    <w:rsid w:val="007309D2"/>
    <w:rsid w:val="00730CDF"/>
    <w:rsid w:val="00730E40"/>
    <w:rsid w:val="00730E5B"/>
    <w:rsid w:val="00730ED7"/>
    <w:rsid w:val="00730F77"/>
    <w:rsid w:val="00730FC3"/>
    <w:rsid w:val="0073137D"/>
    <w:rsid w:val="00731594"/>
    <w:rsid w:val="007318D6"/>
    <w:rsid w:val="0073193E"/>
    <w:rsid w:val="00731A46"/>
    <w:rsid w:val="00731C44"/>
    <w:rsid w:val="00731D01"/>
    <w:rsid w:val="007321FD"/>
    <w:rsid w:val="0073261D"/>
    <w:rsid w:val="007327BA"/>
    <w:rsid w:val="0073296B"/>
    <w:rsid w:val="00732B17"/>
    <w:rsid w:val="00732E94"/>
    <w:rsid w:val="007333B7"/>
    <w:rsid w:val="0073364D"/>
    <w:rsid w:val="00733974"/>
    <w:rsid w:val="0073397F"/>
    <w:rsid w:val="00733BB6"/>
    <w:rsid w:val="00733F89"/>
    <w:rsid w:val="0073418F"/>
    <w:rsid w:val="0073437E"/>
    <w:rsid w:val="007345CE"/>
    <w:rsid w:val="00734664"/>
    <w:rsid w:val="0073466C"/>
    <w:rsid w:val="007348A6"/>
    <w:rsid w:val="00734956"/>
    <w:rsid w:val="007349B3"/>
    <w:rsid w:val="007349DE"/>
    <w:rsid w:val="00734A2F"/>
    <w:rsid w:val="00734A9E"/>
    <w:rsid w:val="00734B1D"/>
    <w:rsid w:val="00734B36"/>
    <w:rsid w:val="00734BB1"/>
    <w:rsid w:val="00734C15"/>
    <w:rsid w:val="00734CAA"/>
    <w:rsid w:val="00734EAB"/>
    <w:rsid w:val="007350DF"/>
    <w:rsid w:val="007351B6"/>
    <w:rsid w:val="0073538B"/>
    <w:rsid w:val="00735857"/>
    <w:rsid w:val="0073595F"/>
    <w:rsid w:val="0073611C"/>
    <w:rsid w:val="007366DB"/>
    <w:rsid w:val="0073681E"/>
    <w:rsid w:val="007368D7"/>
    <w:rsid w:val="00736D48"/>
    <w:rsid w:val="0073727C"/>
    <w:rsid w:val="00737725"/>
    <w:rsid w:val="0073784B"/>
    <w:rsid w:val="00737BAC"/>
    <w:rsid w:val="00737BEA"/>
    <w:rsid w:val="0074016F"/>
    <w:rsid w:val="00740187"/>
    <w:rsid w:val="007401F5"/>
    <w:rsid w:val="007402B5"/>
    <w:rsid w:val="00740339"/>
    <w:rsid w:val="0074033E"/>
    <w:rsid w:val="007404C8"/>
    <w:rsid w:val="00740748"/>
    <w:rsid w:val="00740A65"/>
    <w:rsid w:val="00740B0E"/>
    <w:rsid w:val="007410B9"/>
    <w:rsid w:val="00741161"/>
    <w:rsid w:val="00741256"/>
    <w:rsid w:val="007413A6"/>
    <w:rsid w:val="00741B47"/>
    <w:rsid w:val="00741D3A"/>
    <w:rsid w:val="00741E48"/>
    <w:rsid w:val="007422E7"/>
    <w:rsid w:val="00742467"/>
    <w:rsid w:val="00742512"/>
    <w:rsid w:val="00742677"/>
    <w:rsid w:val="00742812"/>
    <w:rsid w:val="00742E2A"/>
    <w:rsid w:val="00742E69"/>
    <w:rsid w:val="00742E8B"/>
    <w:rsid w:val="00742EDD"/>
    <w:rsid w:val="00743366"/>
    <w:rsid w:val="00743371"/>
    <w:rsid w:val="007435D6"/>
    <w:rsid w:val="00743714"/>
    <w:rsid w:val="00743A8F"/>
    <w:rsid w:val="00743CE3"/>
    <w:rsid w:val="00743DDF"/>
    <w:rsid w:val="00744118"/>
    <w:rsid w:val="0074424E"/>
    <w:rsid w:val="00744312"/>
    <w:rsid w:val="0074440D"/>
    <w:rsid w:val="007444E7"/>
    <w:rsid w:val="00744507"/>
    <w:rsid w:val="00744547"/>
    <w:rsid w:val="007448E2"/>
    <w:rsid w:val="00744A48"/>
    <w:rsid w:val="00744C80"/>
    <w:rsid w:val="00744CFE"/>
    <w:rsid w:val="00745021"/>
    <w:rsid w:val="0074514C"/>
    <w:rsid w:val="00745534"/>
    <w:rsid w:val="0074574D"/>
    <w:rsid w:val="00745808"/>
    <w:rsid w:val="0074585E"/>
    <w:rsid w:val="00745A0E"/>
    <w:rsid w:val="00745A8B"/>
    <w:rsid w:val="00745E0C"/>
    <w:rsid w:val="00745E8F"/>
    <w:rsid w:val="00746041"/>
    <w:rsid w:val="0074605E"/>
    <w:rsid w:val="0074630A"/>
    <w:rsid w:val="0074659F"/>
    <w:rsid w:val="007469F1"/>
    <w:rsid w:val="00746B92"/>
    <w:rsid w:val="00746EEB"/>
    <w:rsid w:val="00747071"/>
    <w:rsid w:val="00747271"/>
    <w:rsid w:val="0074730C"/>
    <w:rsid w:val="0074730F"/>
    <w:rsid w:val="00747449"/>
    <w:rsid w:val="007475AB"/>
    <w:rsid w:val="007475B0"/>
    <w:rsid w:val="0074785D"/>
    <w:rsid w:val="007478D6"/>
    <w:rsid w:val="0074790B"/>
    <w:rsid w:val="00747B28"/>
    <w:rsid w:val="0075047C"/>
    <w:rsid w:val="007506BC"/>
    <w:rsid w:val="00750883"/>
    <w:rsid w:val="00750A64"/>
    <w:rsid w:val="00750CAB"/>
    <w:rsid w:val="00750CB4"/>
    <w:rsid w:val="00750E9D"/>
    <w:rsid w:val="00750EE0"/>
    <w:rsid w:val="0075123E"/>
    <w:rsid w:val="00751274"/>
    <w:rsid w:val="00751722"/>
    <w:rsid w:val="0075193F"/>
    <w:rsid w:val="007519AA"/>
    <w:rsid w:val="00751C5B"/>
    <w:rsid w:val="00751D9D"/>
    <w:rsid w:val="00751E3C"/>
    <w:rsid w:val="0075219E"/>
    <w:rsid w:val="007524FF"/>
    <w:rsid w:val="0075259B"/>
    <w:rsid w:val="007525D2"/>
    <w:rsid w:val="0075265B"/>
    <w:rsid w:val="0075296E"/>
    <w:rsid w:val="00752A96"/>
    <w:rsid w:val="00752B24"/>
    <w:rsid w:val="00752B57"/>
    <w:rsid w:val="00752C96"/>
    <w:rsid w:val="00752EB8"/>
    <w:rsid w:val="007533F3"/>
    <w:rsid w:val="0075344C"/>
    <w:rsid w:val="007534B3"/>
    <w:rsid w:val="007535A2"/>
    <w:rsid w:val="007536CC"/>
    <w:rsid w:val="00753764"/>
    <w:rsid w:val="0075378C"/>
    <w:rsid w:val="00753CD7"/>
    <w:rsid w:val="00753DE9"/>
    <w:rsid w:val="00753EBA"/>
    <w:rsid w:val="00754194"/>
    <w:rsid w:val="0075493C"/>
    <w:rsid w:val="00754A7C"/>
    <w:rsid w:val="00754F09"/>
    <w:rsid w:val="00754F3B"/>
    <w:rsid w:val="00755253"/>
    <w:rsid w:val="007554E2"/>
    <w:rsid w:val="00755538"/>
    <w:rsid w:val="00755547"/>
    <w:rsid w:val="00755973"/>
    <w:rsid w:val="007559F9"/>
    <w:rsid w:val="00755B91"/>
    <w:rsid w:val="00755D7A"/>
    <w:rsid w:val="00756072"/>
    <w:rsid w:val="0075616B"/>
    <w:rsid w:val="007563D8"/>
    <w:rsid w:val="0075646A"/>
    <w:rsid w:val="007566B2"/>
    <w:rsid w:val="00756877"/>
    <w:rsid w:val="00756932"/>
    <w:rsid w:val="00756971"/>
    <w:rsid w:val="00756A45"/>
    <w:rsid w:val="00756BA3"/>
    <w:rsid w:val="00756EC9"/>
    <w:rsid w:val="007571AD"/>
    <w:rsid w:val="007574FB"/>
    <w:rsid w:val="007575F3"/>
    <w:rsid w:val="007575F4"/>
    <w:rsid w:val="0075763C"/>
    <w:rsid w:val="00757658"/>
    <w:rsid w:val="00757739"/>
    <w:rsid w:val="00757BFE"/>
    <w:rsid w:val="00757C40"/>
    <w:rsid w:val="00760309"/>
    <w:rsid w:val="007605CA"/>
    <w:rsid w:val="007610F6"/>
    <w:rsid w:val="00761225"/>
    <w:rsid w:val="00761440"/>
    <w:rsid w:val="00761619"/>
    <w:rsid w:val="0076171A"/>
    <w:rsid w:val="00761920"/>
    <w:rsid w:val="00761B52"/>
    <w:rsid w:val="00761B69"/>
    <w:rsid w:val="007621DD"/>
    <w:rsid w:val="007621DF"/>
    <w:rsid w:val="00762527"/>
    <w:rsid w:val="0076256F"/>
    <w:rsid w:val="0076266D"/>
    <w:rsid w:val="00762786"/>
    <w:rsid w:val="00762907"/>
    <w:rsid w:val="00762F0D"/>
    <w:rsid w:val="00763017"/>
    <w:rsid w:val="007630CF"/>
    <w:rsid w:val="00763168"/>
    <w:rsid w:val="00763289"/>
    <w:rsid w:val="0076337F"/>
    <w:rsid w:val="00763451"/>
    <w:rsid w:val="00763477"/>
    <w:rsid w:val="00763506"/>
    <w:rsid w:val="0076356E"/>
    <w:rsid w:val="007636E0"/>
    <w:rsid w:val="007636F2"/>
    <w:rsid w:val="007639C8"/>
    <w:rsid w:val="00763D90"/>
    <w:rsid w:val="00763FDE"/>
    <w:rsid w:val="007645E5"/>
    <w:rsid w:val="007648FE"/>
    <w:rsid w:val="00764A59"/>
    <w:rsid w:val="00764B81"/>
    <w:rsid w:val="00764DEC"/>
    <w:rsid w:val="00765635"/>
    <w:rsid w:val="00765736"/>
    <w:rsid w:val="007657A5"/>
    <w:rsid w:val="0076580F"/>
    <w:rsid w:val="007659B1"/>
    <w:rsid w:val="00765D9D"/>
    <w:rsid w:val="0076623D"/>
    <w:rsid w:val="00766395"/>
    <w:rsid w:val="00766607"/>
    <w:rsid w:val="00766665"/>
    <w:rsid w:val="0076667E"/>
    <w:rsid w:val="007668DE"/>
    <w:rsid w:val="00766985"/>
    <w:rsid w:val="0076706A"/>
    <w:rsid w:val="0076709E"/>
    <w:rsid w:val="00767182"/>
    <w:rsid w:val="00767305"/>
    <w:rsid w:val="007673EA"/>
    <w:rsid w:val="007674D7"/>
    <w:rsid w:val="00767599"/>
    <w:rsid w:val="007675A1"/>
    <w:rsid w:val="007676E6"/>
    <w:rsid w:val="0076783C"/>
    <w:rsid w:val="00767A7B"/>
    <w:rsid w:val="00767BE3"/>
    <w:rsid w:val="00767D3B"/>
    <w:rsid w:val="00767E3A"/>
    <w:rsid w:val="00767F2F"/>
    <w:rsid w:val="00767F46"/>
    <w:rsid w:val="007701AC"/>
    <w:rsid w:val="007708C9"/>
    <w:rsid w:val="00770A2B"/>
    <w:rsid w:val="00770A3A"/>
    <w:rsid w:val="00770B68"/>
    <w:rsid w:val="00770C2F"/>
    <w:rsid w:val="00770C9B"/>
    <w:rsid w:val="00771086"/>
    <w:rsid w:val="007719C2"/>
    <w:rsid w:val="00771D9E"/>
    <w:rsid w:val="007723C5"/>
    <w:rsid w:val="00772A72"/>
    <w:rsid w:val="00772B2C"/>
    <w:rsid w:val="00772BEA"/>
    <w:rsid w:val="00772FBE"/>
    <w:rsid w:val="0077379C"/>
    <w:rsid w:val="00773A18"/>
    <w:rsid w:val="00773A53"/>
    <w:rsid w:val="00773B3E"/>
    <w:rsid w:val="00773BB4"/>
    <w:rsid w:val="00773F71"/>
    <w:rsid w:val="0077403E"/>
    <w:rsid w:val="00774346"/>
    <w:rsid w:val="00774433"/>
    <w:rsid w:val="0077454F"/>
    <w:rsid w:val="00774988"/>
    <w:rsid w:val="00774A5F"/>
    <w:rsid w:val="00774ADE"/>
    <w:rsid w:val="007750B1"/>
    <w:rsid w:val="007750B2"/>
    <w:rsid w:val="0077527B"/>
    <w:rsid w:val="0077582C"/>
    <w:rsid w:val="00775877"/>
    <w:rsid w:val="00775951"/>
    <w:rsid w:val="00775B1E"/>
    <w:rsid w:val="00775B38"/>
    <w:rsid w:val="00775EF7"/>
    <w:rsid w:val="00775FF6"/>
    <w:rsid w:val="007761D9"/>
    <w:rsid w:val="007762C9"/>
    <w:rsid w:val="007762D8"/>
    <w:rsid w:val="00776347"/>
    <w:rsid w:val="007765A6"/>
    <w:rsid w:val="00776676"/>
    <w:rsid w:val="00776F60"/>
    <w:rsid w:val="00777123"/>
    <w:rsid w:val="00777401"/>
    <w:rsid w:val="007775DE"/>
    <w:rsid w:val="007775F4"/>
    <w:rsid w:val="007776FA"/>
    <w:rsid w:val="00777773"/>
    <w:rsid w:val="0077786C"/>
    <w:rsid w:val="007778A4"/>
    <w:rsid w:val="00777D6D"/>
    <w:rsid w:val="00777DFA"/>
    <w:rsid w:val="00777E46"/>
    <w:rsid w:val="00777E73"/>
    <w:rsid w:val="00777EEF"/>
    <w:rsid w:val="007800C5"/>
    <w:rsid w:val="00780572"/>
    <w:rsid w:val="0078057C"/>
    <w:rsid w:val="00780B2E"/>
    <w:rsid w:val="0078101F"/>
    <w:rsid w:val="007813EE"/>
    <w:rsid w:val="007813F8"/>
    <w:rsid w:val="007816CE"/>
    <w:rsid w:val="00781759"/>
    <w:rsid w:val="0078198A"/>
    <w:rsid w:val="00781AC3"/>
    <w:rsid w:val="00781B0E"/>
    <w:rsid w:val="00781D50"/>
    <w:rsid w:val="00781E1A"/>
    <w:rsid w:val="00781F20"/>
    <w:rsid w:val="00781FDF"/>
    <w:rsid w:val="007823B9"/>
    <w:rsid w:val="007824FE"/>
    <w:rsid w:val="0078273E"/>
    <w:rsid w:val="007828EA"/>
    <w:rsid w:val="00782B75"/>
    <w:rsid w:val="00782E81"/>
    <w:rsid w:val="007831D7"/>
    <w:rsid w:val="00783751"/>
    <w:rsid w:val="007837C9"/>
    <w:rsid w:val="00783861"/>
    <w:rsid w:val="00783D97"/>
    <w:rsid w:val="00783E76"/>
    <w:rsid w:val="00783FF6"/>
    <w:rsid w:val="0078401B"/>
    <w:rsid w:val="00784026"/>
    <w:rsid w:val="00784243"/>
    <w:rsid w:val="007842FC"/>
    <w:rsid w:val="00784691"/>
    <w:rsid w:val="007847A9"/>
    <w:rsid w:val="00784910"/>
    <w:rsid w:val="007849A4"/>
    <w:rsid w:val="007849F1"/>
    <w:rsid w:val="00784B36"/>
    <w:rsid w:val="00784C02"/>
    <w:rsid w:val="00784FB7"/>
    <w:rsid w:val="0078515E"/>
    <w:rsid w:val="007854E7"/>
    <w:rsid w:val="00785696"/>
    <w:rsid w:val="0078570C"/>
    <w:rsid w:val="007857F2"/>
    <w:rsid w:val="00785866"/>
    <w:rsid w:val="00785896"/>
    <w:rsid w:val="00785BA5"/>
    <w:rsid w:val="007860CC"/>
    <w:rsid w:val="00786189"/>
    <w:rsid w:val="0078621D"/>
    <w:rsid w:val="007862DD"/>
    <w:rsid w:val="00786307"/>
    <w:rsid w:val="00786505"/>
    <w:rsid w:val="00786777"/>
    <w:rsid w:val="00786936"/>
    <w:rsid w:val="007869C2"/>
    <w:rsid w:val="00786F98"/>
    <w:rsid w:val="00787206"/>
    <w:rsid w:val="007873C6"/>
    <w:rsid w:val="007874EA"/>
    <w:rsid w:val="007875FA"/>
    <w:rsid w:val="007879BE"/>
    <w:rsid w:val="00787AFE"/>
    <w:rsid w:val="00787CC7"/>
    <w:rsid w:val="00790025"/>
    <w:rsid w:val="0079003C"/>
    <w:rsid w:val="0079022E"/>
    <w:rsid w:val="007902B2"/>
    <w:rsid w:val="007902FF"/>
    <w:rsid w:val="00790375"/>
    <w:rsid w:val="00790705"/>
    <w:rsid w:val="00790A0B"/>
    <w:rsid w:val="00790B1C"/>
    <w:rsid w:val="00790B48"/>
    <w:rsid w:val="00790B4A"/>
    <w:rsid w:val="00790B4F"/>
    <w:rsid w:val="00790B79"/>
    <w:rsid w:val="00790C79"/>
    <w:rsid w:val="00790ED9"/>
    <w:rsid w:val="007911BD"/>
    <w:rsid w:val="00791370"/>
    <w:rsid w:val="007916D7"/>
    <w:rsid w:val="00791C5A"/>
    <w:rsid w:val="00791DB8"/>
    <w:rsid w:val="00791FB2"/>
    <w:rsid w:val="0079204D"/>
    <w:rsid w:val="0079206B"/>
    <w:rsid w:val="007921A1"/>
    <w:rsid w:val="007922C6"/>
    <w:rsid w:val="00792E47"/>
    <w:rsid w:val="00792EAD"/>
    <w:rsid w:val="00792F8F"/>
    <w:rsid w:val="00793028"/>
    <w:rsid w:val="0079348E"/>
    <w:rsid w:val="00793505"/>
    <w:rsid w:val="007938CE"/>
    <w:rsid w:val="00793E08"/>
    <w:rsid w:val="00793F6B"/>
    <w:rsid w:val="00794125"/>
    <w:rsid w:val="0079426E"/>
    <w:rsid w:val="00794B88"/>
    <w:rsid w:val="00794BD0"/>
    <w:rsid w:val="00794C0C"/>
    <w:rsid w:val="00794C4D"/>
    <w:rsid w:val="00794D43"/>
    <w:rsid w:val="00794F9A"/>
    <w:rsid w:val="007953F6"/>
    <w:rsid w:val="00795D35"/>
    <w:rsid w:val="00795D98"/>
    <w:rsid w:val="00795DC1"/>
    <w:rsid w:val="007961EA"/>
    <w:rsid w:val="00796530"/>
    <w:rsid w:val="00796645"/>
    <w:rsid w:val="007966B8"/>
    <w:rsid w:val="00796755"/>
    <w:rsid w:val="00796766"/>
    <w:rsid w:val="0079676A"/>
    <w:rsid w:val="00796835"/>
    <w:rsid w:val="00796B12"/>
    <w:rsid w:val="00796B43"/>
    <w:rsid w:val="00796D0E"/>
    <w:rsid w:val="00796DA1"/>
    <w:rsid w:val="0079745F"/>
    <w:rsid w:val="00797617"/>
    <w:rsid w:val="007976DE"/>
    <w:rsid w:val="007977CF"/>
    <w:rsid w:val="0079798E"/>
    <w:rsid w:val="007979EA"/>
    <w:rsid w:val="00797B61"/>
    <w:rsid w:val="00797C95"/>
    <w:rsid w:val="00797E7F"/>
    <w:rsid w:val="007A01FD"/>
    <w:rsid w:val="007A0260"/>
    <w:rsid w:val="007A064A"/>
    <w:rsid w:val="007A0911"/>
    <w:rsid w:val="007A0D64"/>
    <w:rsid w:val="007A0D87"/>
    <w:rsid w:val="007A0E7A"/>
    <w:rsid w:val="007A0EEE"/>
    <w:rsid w:val="007A1434"/>
    <w:rsid w:val="007A1502"/>
    <w:rsid w:val="007A183D"/>
    <w:rsid w:val="007A1A91"/>
    <w:rsid w:val="007A1B87"/>
    <w:rsid w:val="007A1CB8"/>
    <w:rsid w:val="007A1ED4"/>
    <w:rsid w:val="007A21BD"/>
    <w:rsid w:val="007A2231"/>
    <w:rsid w:val="007A230C"/>
    <w:rsid w:val="007A231E"/>
    <w:rsid w:val="007A232A"/>
    <w:rsid w:val="007A2533"/>
    <w:rsid w:val="007A265A"/>
    <w:rsid w:val="007A294C"/>
    <w:rsid w:val="007A32B3"/>
    <w:rsid w:val="007A34CB"/>
    <w:rsid w:val="007A34D2"/>
    <w:rsid w:val="007A39C4"/>
    <w:rsid w:val="007A39E4"/>
    <w:rsid w:val="007A3F68"/>
    <w:rsid w:val="007A405C"/>
    <w:rsid w:val="007A4241"/>
    <w:rsid w:val="007A433C"/>
    <w:rsid w:val="007A445E"/>
    <w:rsid w:val="007A44D1"/>
    <w:rsid w:val="007A4517"/>
    <w:rsid w:val="007A4723"/>
    <w:rsid w:val="007A4745"/>
    <w:rsid w:val="007A47E7"/>
    <w:rsid w:val="007A4D17"/>
    <w:rsid w:val="007A4D5B"/>
    <w:rsid w:val="007A50BF"/>
    <w:rsid w:val="007A52D5"/>
    <w:rsid w:val="007A5628"/>
    <w:rsid w:val="007A5842"/>
    <w:rsid w:val="007A5989"/>
    <w:rsid w:val="007A5AF5"/>
    <w:rsid w:val="007A61DB"/>
    <w:rsid w:val="007A640C"/>
    <w:rsid w:val="007A6736"/>
    <w:rsid w:val="007A69AA"/>
    <w:rsid w:val="007A6B62"/>
    <w:rsid w:val="007A6C11"/>
    <w:rsid w:val="007A6C77"/>
    <w:rsid w:val="007A6E0C"/>
    <w:rsid w:val="007A6E8B"/>
    <w:rsid w:val="007A7035"/>
    <w:rsid w:val="007A708E"/>
    <w:rsid w:val="007A713B"/>
    <w:rsid w:val="007A72B2"/>
    <w:rsid w:val="007A733D"/>
    <w:rsid w:val="007A746D"/>
    <w:rsid w:val="007A7883"/>
    <w:rsid w:val="007A7B90"/>
    <w:rsid w:val="007A7DD7"/>
    <w:rsid w:val="007A7F91"/>
    <w:rsid w:val="007B00BF"/>
    <w:rsid w:val="007B0147"/>
    <w:rsid w:val="007B015B"/>
    <w:rsid w:val="007B0434"/>
    <w:rsid w:val="007B04A9"/>
    <w:rsid w:val="007B0612"/>
    <w:rsid w:val="007B062F"/>
    <w:rsid w:val="007B0699"/>
    <w:rsid w:val="007B071B"/>
    <w:rsid w:val="007B0A42"/>
    <w:rsid w:val="007B0B0B"/>
    <w:rsid w:val="007B0C76"/>
    <w:rsid w:val="007B0EC1"/>
    <w:rsid w:val="007B1430"/>
    <w:rsid w:val="007B1C1E"/>
    <w:rsid w:val="007B1C43"/>
    <w:rsid w:val="007B1E77"/>
    <w:rsid w:val="007B1EE9"/>
    <w:rsid w:val="007B1F5F"/>
    <w:rsid w:val="007B23E4"/>
    <w:rsid w:val="007B2B69"/>
    <w:rsid w:val="007B2D8C"/>
    <w:rsid w:val="007B2FE8"/>
    <w:rsid w:val="007B3039"/>
    <w:rsid w:val="007B3118"/>
    <w:rsid w:val="007B35B1"/>
    <w:rsid w:val="007B3875"/>
    <w:rsid w:val="007B3A9C"/>
    <w:rsid w:val="007B3B0F"/>
    <w:rsid w:val="007B3B13"/>
    <w:rsid w:val="007B3E75"/>
    <w:rsid w:val="007B4187"/>
    <w:rsid w:val="007B4DEE"/>
    <w:rsid w:val="007B4E9C"/>
    <w:rsid w:val="007B4EC9"/>
    <w:rsid w:val="007B507A"/>
    <w:rsid w:val="007B50E7"/>
    <w:rsid w:val="007B54D9"/>
    <w:rsid w:val="007B54E1"/>
    <w:rsid w:val="007B54EB"/>
    <w:rsid w:val="007B571A"/>
    <w:rsid w:val="007B57E0"/>
    <w:rsid w:val="007B5840"/>
    <w:rsid w:val="007B589E"/>
    <w:rsid w:val="007B5F70"/>
    <w:rsid w:val="007B5FBF"/>
    <w:rsid w:val="007B602D"/>
    <w:rsid w:val="007B60A0"/>
    <w:rsid w:val="007B6165"/>
    <w:rsid w:val="007B633E"/>
    <w:rsid w:val="007B69D5"/>
    <w:rsid w:val="007B6AD0"/>
    <w:rsid w:val="007B6B66"/>
    <w:rsid w:val="007B6C08"/>
    <w:rsid w:val="007B6CA0"/>
    <w:rsid w:val="007B6D41"/>
    <w:rsid w:val="007B6D58"/>
    <w:rsid w:val="007B6EF5"/>
    <w:rsid w:val="007B70D6"/>
    <w:rsid w:val="007B72E6"/>
    <w:rsid w:val="007B73A8"/>
    <w:rsid w:val="007B7477"/>
    <w:rsid w:val="007B74C1"/>
    <w:rsid w:val="007B763C"/>
    <w:rsid w:val="007B76E1"/>
    <w:rsid w:val="007B7749"/>
    <w:rsid w:val="007B7A36"/>
    <w:rsid w:val="007B7A7B"/>
    <w:rsid w:val="007B7B01"/>
    <w:rsid w:val="007B7B6F"/>
    <w:rsid w:val="007B7CCD"/>
    <w:rsid w:val="007B7EE2"/>
    <w:rsid w:val="007C004D"/>
    <w:rsid w:val="007C02D9"/>
    <w:rsid w:val="007C03E0"/>
    <w:rsid w:val="007C046A"/>
    <w:rsid w:val="007C070C"/>
    <w:rsid w:val="007C099F"/>
    <w:rsid w:val="007C0A5F"/>
    <w:rsid w:val="007C0B59"/>
    <w:rsid w:val="007C0B62"/>
    <w:rsid w:val="007C0BF0"/>
    <w:rsid w:val="007C0C1A"/>
    <w:rsid w:val="007C0F6E"/>
    <w:rsid w:val="007C0FE3"/>
    <w:rsid w:val="007C1349"/>
    <w:rsid w:val="007C159E"/>
    <w:rsid w:val="007C15CA"/>
    <w:rsid w:val="007C1B2C"/>
    <w:rsid w:val="007C1F40"/>
    <w:rsid w:val="007C21E2"/>
    <w:rsid w:val="007C23B6"/>
    <w:rsid w:val="007C2515"/>
    <w:rsid w:val="007C277E"/>
    <w:rsid w:val="007C2A94"/>
    <w:rsid w:val="007C2CAF"/>
    <w:rsid w:val="007C2EA6"/>
    <w:rsid w:val="007C2F83"/>
    <w:rsid w:val="007C328C"/>
    <w:rsid w:val="007C33E4"/>
    <w:rsid w:val="007C34F9"/>
    <w:rsid w:val="007C37D9"/>
    <w:rsid w:val="007C39E5"/>
    <w:rsid w:val="007C3A15"/>
    <w:rsid w:val="007C451A"/>
    <w:rsid w:val="007C4594"/>
    <w:rsid w:val="007C482E"/>
    <w:rsid w:val="007C49A8"/>
    <w:rsid w:val="007C4C0A"/>
    <w:rsid w:val="007C4DAB"/>
    <w:rsid w:val="007C5010"/>
    <w:rsid w:val="007C52D3"/>
    <w:rsid w:val="007C5365"/>
    <w:rsid w:val="007C5499"/>
    <w:rsid w:val="007C5A98"/>
    <w:rsid w:val="007C5ADA"/>
    <w:rsid w:val="007C5D42"/>
    <w:rsid w:val="007C5F00"/>
    <w:rsid w:val="007C61A1"/>
    <w:rsid w:val="007C640C"/>
    <w:rsid w:val="007C6603"/>
    <w:rsid w:val="007C6BB5"/>
    <w:rsid w:val="007C6C1E"/>
    <w:rsid w:val="007C6D24"/>
    <w:rsid w:val="007C6F92"/>
    <w:rsid w:val="007C704D"/>
    <w:rsid w:val="007C7106"/>
    <w:rsid w:val="007C7116"/>
    <w:rsid w:val="007C7FE8"/>
    <w:rsid w:val="007D00EB"/>
    <w:rsid w:val="007D028A"/>
    <w:rsid w:val="007D0300"/>
    <w:rsid w:val="007D0537"/>
    <w:rsid w:val="007D058D"/>
    <w:rsid w:val="007D05E2"/>
    <w:rsid w:val="007D068F"/>
    <w:rsid w:val="007D06AD"/>
    <w:rsid w:val="007D06D9"/>
    <w:rsid w:val="007D0D03"/>
    <w:rsid w:val="007D0D8F"/>
    <w:rsid w:val="007D0D93"/>
    <w:rsid w:val="007D11FA"/>
    <w:rsid w:val="007D1445"/>
    <w:rsid w:val="007D152E"/>
    <w:rsid w:val="007D167C"/>
    <w:rsid w:val="007D16C3"/>
    <w:rsid w:val="007D18D4"/>
    <w:rsid w:val="007D1AC0"/>
    <w:rsid w:val="007D21E4"/>
    <w:rsid w:val="007D228E"/>
    <w:rsid w:val="007D2308"/>
    <w:rsid w:val="007D23F8"/>
    <w:rsid w:val="007D282F"/>
    <w:rsid w:val="007D311D"/>
    <w:rsid w:val="007D3120"/>
    <w:rsid w:val="007D33B1"/>
    <w:rsid w:val="007D3550"/>
    <w:rsid w:val="007D3BEB"/>
    <w:rsid w:val="007D3CA3"/>
    <w:rsid w:val="007D3D00"/>
    <w:rsid w:val="007D3E42"/>
    <w:rsid w:val="007D4140"/>
    <w:rsid w:val="007D4239"/>
    <w:rsid w:val="007D42B3"/>
    <w:rsid w:val="007D4409"/>
    <w:rsid w:val="007D476D"/>
    <w:rsid w:val="007D4778"/>
    <w:rsid w:val="007D4818"/>
    <w:rsid w:val="007D4EB5"/>
    <w:rsid w:val="007D51AF"/>
    <w:rsid w:val="007D5318"/>
    <w:rsid w:val="007D572C"/>
    <w:rsid w:val="007D5748"/>
    <w:rsid w:val="007D58D6"/>
    <w:rsid w:val="007D59B5"/>
    <w:rsid w:val="007D619A"/>
    <w:rsid w:val="007D61EF"/>
    <w:rsid w:val="007D6225"/>
    <w:rsid w:val="007D625E"/>
    <w:rsid w:val="007D6332"/>
    <w:rsid w:val="007D66C3"/>
    <w:rsid w:val="007D68C2"/>
    <w:rsid w:val="007D6A5F"/>
    <w:rsid w:val="007D6C0B"/>
    <w:rsid w:val="007D6D4A"/>
    <w:rsid w:val="007D7081"/>
    <w:rsid w:val="007D7262"/>
    <w:rsid w:val="007D7540"/>
    <w:rsid w:val="007D779A"/>
    <w:rsid w:val="007D7B3E"/>
    <w:rsid w:val="007D7B61"/>
    <w:rsid w:val="007D7C1F"/>
    <w:rsid w:val="007D7C8C"/>
    <w:rsid w:val="007E012C"/>
    <w:rsid w:val="007E0151"/>
    <w:rsid w:val="007E048B"/>
    <w:rsid w:val="007E08C7"/>
    <w:rsid w:val="007E0992"/>
    <w:rsid w:val="007E0A7D"/>
    <w:rsid w:val="007E11B7"/>
    <w:rsid w:val="007E1271"/>
    <w:rsid w:val="007E130A"/>
    <w:rsid w:val="007E141C"/>
    <w:rsid w:val="007E143A"/>
    <w:rsid w:val="007E172A"/>
    <w:rsid w:val="007E1979"/>
    <w:rsid w:val="007E1A2D"/>
    <w:rsid w:val="007E1D67"/>
    <w:rsid w:val="007E1F1B"/>
    <w:rsid w:val="007E1F23"/>
    <w:rsid w:val="007E1F84"/>
    <w:rsid w:val="007E2021"/>
    <w:rsid w:val="007E2214"/>
    <w:rsid w:val="007E2351"/>
    <w:rsid w:val="007E2465"/>
    <w:rsid w:val="007E2471"/>
    <w:rsid w:val="007E24E9"/>
    <w:rsid w:val="007E256D"/>
    <w:rsid w:val="007E2AAD"/>
    <w:rsid w:val="007E2ECE"/>
    <w:rsid w:val="007E30B6"/>
    <w:rsid w:val="007E316F"/>
    <w:rsid w:val="007E329F"/>
    <w:rsid w:val="007E3682"/>
    <w:rsid w:val="007E3AE8"/>
    <w:rsid w:val="007E3E93"/>
    <w:rsid w:val="007E4061"/>
    <w:rsid w:val="007E4549"/>
    <w:rsid w:val="007E45B3"/>
    <w:rsid w:val="007E45E6"/>
    <w:rsid w:val="007E4928"/>
    <w:rsid w:val="007E49D6"/>
    <w:rsid w:val="007E4A38"/>
    <w:rsid w:val="007E4A58"/>
    <w:rsid w:val="007E4AE0"/>
    <w:rsid w:val="007E4B8E"/>
    <w:rsid w:val="007E4DA6"/>
    <w:rsid w:val="007E4FA4"/>
    <w:rsid w:val="007E51CF"/>
    <w:rsid w:val="007E5291"/>
    <w:rsid w:val="007E534B"/>
    <w:rsid w:val="007E5359"/>
    <w:rsid w:val="007E5587"/>
    <w:rsid w:val="007E57B0"/>
    <w:rsid w:val="007E5845"/>
    <w:rsid w:val="007E587C"/>
    <w:rsid w:val="007E58B8"/>
    <w:rsid w:val="007E59A3"/>
    <w:rsid w:val="007E59B5"/>
    <w:rsid w:val="007E5A34"/>
    <w:rsid w:val="007E632B"/>
    <w:rsid w:val="007E633E"/>
    <w:rsid w:val="007E6378"/>
    <w:rsid w:val="007E64B6"/>
    <w:rsid w:val="007E65FC"/>
    <w:rsid w:val="007E67B5"/>
    <w:rsid w:val="007E68C6"/>
    <w:rsid w:val="007E6D52"/>
    <w:rsid w:val="007E6E7B"/>
    <w:rsid w:val="007E71E9"/>
    <w:rsid w:val="007E7316"/>
    <w:rsid w:val="007E732D"/>
    <w:rsid w:val="007E77C1"/>
    <w:rsid w:val="007E7881"/>
    <w:rsid w:val="007E7D18"/>
    <w:rsid w:val="007E7D34"/>
    <w:rsid w:val="007E7EC0"/>
    <w:rsid w:val="007F03D3"/>
    <w:rsid w:val="007F0737"/>
    <w:rsid w:val="007F08FE"/>
    <w:rsid w:val="007F0B4E"/>
    <w:rsid w:val="007F0DAC"/>
    <w:rsid w:val="007F0F1A"/>
    <w:rsid w:val="007F10E2"/>
    <w:rsid w:val="007F138D"/>
    <w:rsid w:val="007F146F"/>
    <w:rsid w:val="007F173E"/>
    <w:rsid w:val="007F189F"/>
    <w:rsid w:val="007F18A0"/>
    <w:rsid w:val="007F18DC"/>
    <w:rsid w:val="007F1B40"/>
    <w:rsid w:val="007F1D15"/>
    <w:rsid w:val="007F1E59"/>
    <w:rsid w:val="007F1EE2"/>
    <w:rsid w:val="007F1F28"/>
    <w:rsid w:val="007F227B"/>
    <w:rsid w:val="007F23A6"/>
    <w:rsid w:val="007F275B"/>
    <w:rsid w:val="007F288B"/>
    <w:rsid w:val="007F2D77"/>
    <w:rsid w:val="007F3058"/>
    <w:rsid w:val="007F32D0"/>
    <w:rsid w:val="007F333A"/>
    <w:rsid w:val="007F33AF"/>
    <w:rsid w:val="007F356C"/>
    <w:rsid w:val="007F35B9"/>
    <w:rsid w:val="007F3711"/>
    <w:rsid w:val="007F38AC"/>
    <w:rsid w:val="007F3AAE"/>
    <w:rsid w:val="007F3DDC"/>
    <w:rsid w:val="007F403C"/>
    <w:rsid w:val="007F43CE"/>
    <w:rsid w:val="007F4426"/>
    <w:rsid w:val="007F4617"/>
    <w:rsid w:val="007F4646"/>
    <w:rsid w:val="007F46B6"/>
    <w:rsid w:val="007F49EA"/>
    <w:rsid w:val="007F4BC0"/>
    <w:rsid w:val="007F4C87"/>
    <w:rsid w:val="007F4CE6"/>
    <w:rsid w:val="007F4FC2"/>
    <w:rsid w:val="007F5088"/>
    <w:rsid w:val="007F50B0"/>
    <w:rsid w:val="007F53D3"/>
    <w:rsid w:val="007F590C"/>
    <w:rsid w:val="007F5A87"/>
    <w:rsid w:val="007F5D89"/>
    <w:rsid w:val="007F5E36"/>
    <w:rsid w:val="007F5E5B"/>
    <w:rsid w:val="007F5F7A"/>
    <w:rsid w:val="007F61AB"/>
    <w:rsid w:val="007F61F5"/>
    <w:rsid w:val="007F626B"/>
    <w:rsid w:val="007F671E"/>
    <w:rsid w:val="007F6ADF"/>
    <w:rsid w:val="007F6CDA"/>
    <w:rsid w:val="007F6E9E"/>
    <w:rsid w:val="007F6F24"/>
    <w:rsid w:val="007F6F66"/>
    <w:rsid w:val="007F7184"/>
    <w:rsid w:val="007F77F3"/>
    <w:rsid w:val="007F7999"/>
    <w:rsid w:val="007F7A85"/>
    <w:rsid w:val="007F7BBD"/>
    <w:rsid w:val="007F7DF9"/>
    <w:rsid w:val="0080014B"/>
    <w:rsid w:val="008004BA"/>
    <w:rsid w:val="00800A00"/>
    <w:rsid w:val="00800C56"/>
    <w:rsid w:val="00800D28"/>
    <w:rsid w:val="00800DC1"/>
    <w:rsid w:val="0080109F"/>
    <w:rsid w:val="008010AD"/>
    <w:rsid w:val="008016E3"/>
    <w:rsid w:val="00801759"/>
    <w:rsid w:val="008018E8"/>
    <w:rsid w:val="008019B6"/>
    <w:rsid w:val="00801B19"/>
    <w:rsid w:val="00801B24"/>
    <w:rsid w:val="00801BB5"/>
    <w:rsid w:val="00801DE1"/>
    <w:rsid w:val="00801E32"/>
    <w:rsid w:val="00802395"/>
    <w:rsid w:val="008025A4"/>
    <w:rsid w:val="00802B27"/>
    <w:rsid w:val="00802B30"/>
    <w:rsid w:val="00802EA0"/>
    <w:rsid w:val="00802F0D"/>
    <w:rsid w:val="008033E3"/>
    <w:rsid w:val="00803524"/>
    <w:rsid w:val="008035F9"/>
    <w:rsid w:val="00803861"/>
    <w:rsid w:val="00803CD5"/>
    <w:rsid w:val="00803E93"/>
    <w:rsid w:val="00803FCF"/>
    <w:rsid w:val="00804DC9"/>
    <w:rsid w:val="00804E34"/>
    <w:rsid w:val="008050C8"/>
    <w:rsid w:val="00805207"/>
    <w:rsid w:val="008055EF"/>
    <w:rsid w:val="0080583E"/>
    <w:rsid w:val="00805AD9"/>
    <w:rsid w:val="00805C92"/>
    <w:rsid w:val="00805F9E"/>
    <w:rsid w:val="008065E6"/>
    <w:rsid w:val="008068AE"/>
    <w:rsid w:val="00806E84"/>
    <w:rsid w:val="00806F07"/>
    <w:rsid w:val="00807243"/>
    <w:rsid w:val="008072B1"/>
    <w:rsid w:val="008078BD"/>
    <w:rsid w:val="00807A61"/>
    <w:rsid w:val="00807F74"/>
    <w:rsid w:val="00807FAB"/>
    <w:rsid w:val="00810087"/>
    <w:rsid w:val="00810344"/>
    <w:rsid w:val="00810642"/>
    <w:rsid w:val="00810848"/>
    <w:rsid w:val="00810AC0"/>
    <w:rsid w:val="00810E87"/>
    <w:rsid w:val="00810EEF"/>
    <w:rsid w:val="00810F09"/>
    <w:rsid w:val="00810F8E"/>
    <w:rsid w:val="0081101B"/>
    <w:rsid w:val="00811158"/>
    <w:rsid w:val="00811309"/>
    <w:rsid w:val="00811316"/>
    <w:rsid w:val="0081136B"/>
    <w:rsid w:val="00811378"/>
    <w:rsid w:val="00811894"/>
    <w:rsid w:val="00811B48"/>
    <w:rsid w:val="00811C27"/>
    <w:rsid w:val="00811CC8"/>
    <w:rsid w:val="00811D0D"/>
    <w:rsid w:val="00811EE9"/>
    <w:rsid w:val="008120E5"/>
    <w:rsid w:val="008121AB"/>
    <w:rsid w:val="008122C6"/>
    <w:rsid w:val="00812311"/>
    <w:rsid w:val="0081239D"/>
    <w:rsid w:val="008123B9"/>
    <w:rsid w:val="008123DB"/>
    <w:rsid w:val="00812803"/>
    <w:rsid w:val="00812B94"/>
    <w:rsid w:val="00812CA5"/>
    <w:rsid w:val="00812CFB"/>
    <w:rsid w:val="00812DE8"/>
    <w:rsid w:val="00812DF6"/>
    <w:rsid w:val="00812ED8"/>
    <w:rsid w:val="00813060"/>
    <w:rsid w:val="0081310F"/>
    <w:rsid w:val="00813414"/>
    <w:rsid w:val="00813502"/>
    <w:rsid w:val="00813515"/>
    <w:rsid w:val="0081372D"/>
    <w:rsid w:val="00813983"/>
    <w:rsid w:val="00813B38"/>
    <w:rsid w:val="00813BF6"/>
    <w:rsid w:val="00813CAF"/>
    <w:rsid w:val="00813FFF"/>
    <w:rsid w:val="0081407A"/>
    <w:rsid w:val="00814109"/>
    <w:rsid w:val="0081413F"/>
    <w:rsid w:val="0081424E"/>
    <w:rsid w:val="0081443B"/>
    <w:rsid w:val="00814644"/>
    <w:rsid w:val="008146F5"/>
    <w:rsid w:val="00814731"/>
    <w:rsid w:val="00814850"/>
    <w:rsid w:val="00814B7A"/>
    <w:rsid w:val="00815357"/>
    <w:rsid w:val="00815404"/>
    <w:rsid w:val="0081571D"/>
    <w:rsid w:val="008157EC"/>
    <w:rsid w:val="00815DBA"/>
    <w:rsid w:val="00816221"/>
    <w:rsid w:val="00816331"/>
    <w:rsid w:val="00816428"/>
    <w:rsid w:val="008165D2"/>
    <w:rsid w:val="008165E8"/>
    <w:rsid w:val="00816917"/>
    <w:rsid w:val="00816A71"/>
    <w:rsid w:val="00816AFD"/>
    <w:rsid w:val="00816B79"/>
    <w:rsid w:val="00816BAC"/>
    <w:rsid w:val="00817465"/>
    <w:rsid w:val="0081758A"/>
    <w:rsid w:val="008175F5"/>
    <w:rsid w:val="00817991"/>
    <w:rsid w:val="00817A95"/>
    <w:rsid w:val="00817B16"/>
    <w:rsid w:val="00820002"/>
    <w:rsid w:val="00820118"/>
    <w:rsid w:val="008202AE"/>
    <w:rsid w:val="00820357"/>
    <w:rsid w:val="0082045F"/>
    <w:rsid w:val="00820665"/>
    <w:rsid w:val="008208A9"/>
    <w:rsid w:val="008209AE"/>
    <w:rsid w:val="00820A41"/>
    <w:rsid w:val="00820D68"/>
    <w:rsid w:val="008213D8"/>
    <w:rsid w:val="008213FF"/>
    <w:rsid w:val="008219B6"/>
    <w:rsid w:val="00821FDB"/>
    <w:rsid w:val="00822039"/>
    <w:rsid w:val="0082203C"/>
    <w:rsid w:val="008221FA"/>
    <w:rsid w:val="008222EF"/>
    <w:rsid w:val="0082231F"/>
    <w:rsid w:val="0082259E"/>
    <w:rsid w:val="008226A6"/>
    <w:rsid w:val="0082271F"/>
    <w:rsid w:val="00822916"/>
    <w:rsid w:val="00822DBD"/>
    <w:rsid w:val="00822E13"/>
    <w:rsid w:val="00822EAE"/>
    <w:rsid w:val="0082324F"/>
    <w:rsid w:val="0082397F"/>
    <w:rsid w:val="00823AE9"/>
    <w:rsid w:val="00823B1D"/>
    <w:rsid w:val="00823DDF"/>
    <w:rsid w:val="00823FEC"/>
    <w:rsid w:val="00824741"/>
    <w:rsid w:val="00824760"/>
    <w:rsid w:val="008248F0"/>
    <w:rsid w:val="00824936"/>
    <w:rsid w:val="00824A2C"/>
    <w:rsid w:val="00824CC1"/>
    <w:rsid w:val="00824FA1"/>
    <w:rsid w:val="008252D7"/>
    <w:rsid w:val="0082569E"/>
    <w:rsid w:val="00825CD7"/>
    <w:rsid w:val="00825D77"/>
    <w:rsid w:val="00825DD0"/>
    <w:rsid w:val="00826066"/>
    <w:rsid w:val="0082670A"/>
    <w:rsid w:val="0082677D"/>
    <w:rsid w:val="008269A9"/>
    <w:rsid w:val="00826AD5"/>
    <w:rsid w:val="00826C29"/>
    <w:rsid w:val="00826D19"/>
    <w:rsid w:val="00826F10"/>
    <w:rsid w:val="008271AB"/>
    <w:rsid w:val="008277F4"/>
    <w:rsid w:val="00827888"/>
    <w:rsid w:val="00830107"/>
    <w:rsid w:val="00830438"/>
    <w:rsid w:val="008305B7"/>
    <w:rsid w:val="0083092D"/>
    <w:rsid w:val="00830DA8"/>
    <w:rsid w:val="008310DF"/>
    <w:rsid w:val="00831222"/>
    <w:rsid w:val="00831420"/>
    <w:rsid w:val="00831648"/>
    <w:rsid w:val="008317D7"/>
    <w:rsid w:val="00831885"/>
    <w:rsid w:val="00831B15"/>
    <w:rsid w:val="00831CD6"/>
    <w:rsid w:val="0083239F"/>
    <w:rsid w:val="00832A7F"/>
    <w:rsid w:val="00832C04"/>
    <w:rsid w:val="00832EF5"/>
    <w:rsid w:val="008330DC"/>
    <w:rsid w:val="008330F2"/>
    <w:rsid w:val="008331AA"/>
    <w:rsid w:val="00833350"/>
    <w:rsid w:val="0083351F"/>
    <w:rsid w:val="00833538"/>
    <w:rsid w:val="00833819"/>
    <w:rsid w:val="008338A0"/>
    <w:rsid w:val="008338A8"/>
    <w:rsid w:val="00833B64"/>
    <w:rsid w:val="00833BE1"/>
    <w:rsid w:val="00833C4F"/>
    <w:rsid w:val="00833EA2"/>
    <w:rsid w:val="00834020"/>
    <w:rsid w:val="008344DB"/>
    <w:rsid w:val="008345B3"/>
    <w:rsid w:val="008347CA"/>
    <w:rsid w:val="00834AE8"/>
    <w:rsid w:val="00835017"/>
    <w:rsid w:val="008351D6"/>
    <w:rsid w:val="00835316"/>
    <w:rsid w:val="00835C08"/>
    <w:rsid w:val="00835DE2"/>
    <w:rsid w:val="00836105"/>
    <w:rsid w:val="008366C1"/>
    <w:rsid w:val="008367E3"/>
    <w:rsid w:val="0083686E"/>
    <w:rsid w:val="00836AF1"/>
    <w:rsid w:val="00836B0E"/>
    <w:rsid w:val="00836E55"/>
    <w:rsid w:val="00837233"/>
    <w:rsid w:val="00837621"/>
    <w:rsid w:val="00837B8F"/>
    <w:rsid w:val="00837D6E"/>
    <w:rsid w:val="00837DC7"/>
    <w:rsid w:val="00837DFC"/>
    <w:rsid w:val="008401EA"/>
    <w:rsid w:val="008404BE"/>
    <w:rsid w:val="008404E6"/>
    <w:rsid w:val="0084073C"/>
    <w:rsid w:val="00840D41"/>
    <w:rsid w:val="00840E7F"/>
    <w:rsid w:val="0084120B"/>
    <w:rsid w:val="008413F0"/>
    <w:rsid w:val="00841560"/>
    <w:rsid w:val="008415B9"/>
    <w:rsid w:val="00841782"/>
    <w:rsid w:val="00841835"/>
    <w:rsid w:val="0084194B"/>
    <w:rsid w:val="00841C46"/>
    <w:rsid w:val="008420CF"/>
    <w:rsid w:val="00842265"/>
    <w:rsid w:val="008425E7"/>
    <w:rsid w:val="0084282B"/>
    <w:rsid w:val="00842A15"/>
    <w:rsid w:val="00842D01"/>
    <w:rsid w:val="00842E29"/>
    <w:rsid w:val="00842FA2"/>
    <w:rsid w:val="00842FB6"/>
    <w:rsid w:val="0084300D"/>
    <w:rsid w:val="0084301D"/>
    <w:rsid w:val="00843184"/>
    <w:rsid w:val="0084325E"/>
    <w:rsid w:val="00843360"/>
    <w:rsid w:val="0084374F"/>
    <w:rsid w:val="00843D3B"/>
    <w:rsid w:val="00843E71"/>
    <w:rsid w:val="00843E96"/>
    <w:rsid w:val="008440CD"/>
    <w:rsid w:val="00844258"/>
    <w:rsid w:val="008445C0"/>
    <w:rsid w:val="008446E1"/>
    <w:rsid w:val="0084488D"/>
    <w:rsid w:val="00844927"/>
    <w:rsid w:val="00844B60"/>
    <w:rsid w:val="00844CAF"/>
    <w:rsid w:val="0084501B"/>
    <w:rsid w:val="00845138"/>
    <w:rsid w:val="008451F7"/>
    <w:rsid w:val="008455FC"/>
    <w:rsid w:val="00845696"/>
    <w:rsid w:val="0084569E"/>
    <w:rsid w:val="00845AB2"/>
    <w:rsid w:val="00845E22"/>
    <w:rsid w:val="00845E48"/>
    <w:rsid w:val="00845F77"/>
    <w:rsid w:val="008463C1"/>
    <w:rsid w:val="008463EE"/>
    <w:rsid w:val="00846469"/>
    <w:rsid w:val="0084679F"/>
    <w:rsid w:val="008467B6"/>
    <w:rsid w:val="008467E8"/>
    <w:rsid w:val="008467F7"/>
    <w:rsid w:val="0084688C"/>
    <w:rsid w:val="00846971"/>
    <w:rsid w:val="00846A38"/>
    <w:rsid w:val="00846C67"/>
    <w:rsid w:val="00846CD4"/>
    <w:rsid w:val="00846D5D"/>
    <w:rsid w:val="0084703F"/>
    <w:rsid w:val="00847063"/>
    <w:rsid w:val="008472B8"/>
    <w:rsid w:val="008472C6"/>
    <w:rsid w:val="00847608"/>
    <w:rsid w:val="00847690"/>
    <w:rsid w:val="008477DA"/>
    <w:rsid w:val="0084799B"/>
    <w:rsid w:val="00847AE2"/>
    <w:rsid w:val="00847B91"/>
    <w:rsid w:val="00847EF6"/>
    <w:rsid w:val="00850016"/>
    <w:rsid w:val="00850126"/>
    <w:rsid w:val="00850293"/>
    <w:rsid w:val="00850604"/>
    <w:rsid w:val="0085063F"/>
    <w:rsid w:val="00850710"/>
    <w:rsid w:val="00850A15"/>
    <w:rsid w:val="00850C48"/>
    <w:rsid w:val="00850DC2"/>
    <w:rsid w:val="00850F0C"/>
    <w:rsid w:val="00851208"/>
    <w:rsid w:val="00851465"/>
    <w:rsid w:val="00851477"/>
    <w:rsid w:val="00851E4E"/>
    <w:rsid w:val="00852221"/>
    <w:rsid w:val="00852310"/>
    <w:rsid w:val="00852496"/>
    <w:rsid w:val="0085259C"/>
    <w:rsid w:val="0085269D"/>
    <w:rsid w:val="00852912"/>
    <w:rsid w:val="00852A44"/>
    <w:rsid w:val="0085334A"/>
    <w:rsid w:val="008533C3"/>
    <w:rsid w:val="00853413"/>
    <w:rsid w:val="008534F9"/>
    <w:rsid w:val="00853533"/>
    <w:rsid w:val="00853704"/>
    <w:rsid w:val="0085375C"/>
    <w:rsid w:val="00853934"/>
    <w:rsid w:val="00853A53"/>
    <w:rsid w:val="00853C09"/>
    <w:rsid w:val="008542FF"/>
    <w:rsid w:val="008543AD"/>
    <w:rsid w:val="0085442F"/>
    <w:rsid w:val="008545F2"/>
    <w:rsid w:val="0085493E"/>
    <w:rsid w:val="00854A88"/>
    <w:rsid w:val="00854CCE"/>
    <w:rsid w:val="00855263"/>
    <w:rsid w:val="008552E5"/>
    <w:rsid w:val="00855589"/>
    <w:rsid w:val="00855804"/>
    <w:rsid w:val="00855AF3"/>
    <w:rsid w:val="00855B09"/>
    <w:rsid w:val="00855C36"/>
    <w:rsid w:val="00855D35"/>
    <w:rsid w:val="00855EF8"/>
    <w:rsid w:val="0085630C"/>
    <w:rsid w:val="00856332"/>
    <w:rsid w:val="00856499"/>
    <w:rsid w:val="0085649B"/>
    <w:rsid w:val="008566A1"/>
    <w:rsid w:val="008566FB"/>
    <w:rsid w:val="00856703"/>
    <w:rsid w:val="00856785"/>
    <w:rsid w:val="0085687B"/>
    <w:rsid w:val="0085688B"/>
    <w:rsid w:val="00856924"/>
    <w:rsid w:val="00856FD5"/>
    <w:rsid w:val="008571E0"/>
    <w:rsid w:val="008573C9"/>
    <w:rsid w:val="008574D4"/>
    <w:rsid w:val="0085756B"/>
    <w:rsid w:val="0085785A"/>
    <w:rsid w:val="00857896"/>
    <w:rsid w:val="008578F2"/>
    <w:rsid w:val="00857D48"/>
    <w:rsid w:val="00857F12"/>
    <w:rsid w:val="00857F32"/>
    <w:rsid w:val="0086003D"/>
    <w:rsid w:val="008603BB"/>
    <w:rsid w:val="0086042B"/>
    <w:rsid w:val="00860572"/>
    <w:rsid w:val="00860648"/>
    <w:rsid w:val="00860781"/>
    <w:rsid w:val="00860B00"/>
    <w:rsid w:val="00860D04"/>
    <w:rsid w:val="008614D2"/>
    <w:rsid w:val="008615B2"/>
    <w:rsid w:val="008616D8"/>
    <w:rsid w:val="008618B7"/>
    <w:rsid w:val="00861D39"/>
    <w:rsid w:val="00861F53"/>
    <w:rsid w:val="00862165"/>
    <w:rsid w:val="00862552"/>
    <w:rsid w:val="0086261D"/>
    <w:rsid w:val="00862685"/>
    <w:rsid w:val="008627EF"/>
    <w:rsid w:val="00862BE9"/>
    <w:rsid w:val="00862EF1"/>
    <w:rsid w:val="00862FC8"/>
    <w:rsid w:val="0086336C"/>
    <w:rsid w:val="00863938"/>
    <w:rsid w:val="00863ACB"/>
    <w:rsid w:val="00863C3C"/>
    <w:rsid w:val="00863EB3"/>
    <w:rsid w:val="00863FD3"/>
    <w:rsid w:val="00864686"/>
    <w:rsid w:val="00864A8E"/>
    <w:rsid w:val="00864AAB"/>
    <w:rsid w:val="00864E1B"/>
    <w:rsid w:val="0086512C"/>
    <w:rsid w:val="0086523F"/>
    <w:rsid w:val="0086549E"/>
    <w:rsid w:val="00865596"/>
    <w:rsid w:val="00865725"/>
    <w:rsid w:val="0086573C"/>
    <w:rsid w:val="008661C1"/>
    <w:rsid w:val="008661F4"/>
    <w:rsid w:val="008667E4"/>
    <w:rsid w:val="00866AD1"/>
    <w:rsid w:val="00866DA2"/>
    <w:rsid w:val="00866F00"/>
    <w:rsid w:val="008672D8"/>
    <w:rsid w:val="008673DC"/>
    <w:rsid w:val="0086787A"/>
    <w:rsid w:val="00867B59"/>
    <w:rsid w:val="00867BA7"/>
    <w:rsid w:val="00867C1A"/>
    <w:rsid w:val="00867CFD"/>
    <w:rsid w:val="00870017"/>
    <w:rsid w:val="0087042E"/>
    <w:rsid w:val="008706AA"/>
    <w:rsid w:val="0087093F"/>
    <w:rsid w:val="0087097B"/>
    <w:rsid w:val="00870FAD"/>
    <w:rsid w:val="0087107F"/>
    <w:rsid w:val="008710A8"/>
    <w:rsid w:val="008712C2"/>
    <w:rsid w:val="008714EF"/>
    <w:rsid w:val="0087167A"/>
    <w:rsid w:val="00871B4D"/>
    <w:rsid w:val="00871BF0"/>
    <w:rsid w:val="00871E37"/>
    <w:rsid w:val="00871E78"/>
    <w:rsid w:val="008720EE"/>
    <w:rsid w:val="0087227E"/>
    <w:rsid w:val="00872C07"/>
    <w:rsid w:val="00872C69"/>
    <w:rsid w:val="00872CF2"/>
    <w:rsid w:val="00872DA1"/>
    <w:rsid w:val="00872F49"/>
    <w:rsid w:val="0087315B"/>
    <w:rsid w:val="00873186"/>
    <w:rsid w:val="0087386E"/>
    <w:rsid w:val="008738DB"/>
    <w:rsid w:val="00873B0B"/>
    <w:rsid w:val="00873BED"/>
    <w:rsid w:val="0087412B"/>
    <w:rsid w:val="00874161"/>
    <w:rsid w:val="0087431A"/>
    <w:rsid w:val="00874488"/>
    <w:rsid w:val="00874510"/>
    <w:rsid w:val="00874A69"/>
    <w:rsid w:val="00874B85"/>
    <w:rsid w:val="00874BBF"/>
    <w:rsid w:val="00874C3D"/>
    <w:rsid w:val="00874C64"/>
    <w:rsid w:val="00874C68"/>
    <w:rsid w:val="00874DCC"/>
    <w:rsid w:val="00874E0D"/>
    <w:rsid w:val="00874FB9"/>
    <w:rsid w:val="00875607"/>
    <w:rsid w:val="00875866"/>
    <w:rsid w:val="00875ACD"/>
    <w:rsid w:val="00875E86"/>
    <w:rsid w:val="00875F6A"/>
    <w:rsid w:val="008763B4"/>
    <w:rsid w:val="008766DA"/>
    <w:rsid w:val="0087727F"/>
    <w:rsid w:val="0087745D"/>
    <w:rsid w:val="008774A2"/>
    <w:rsid w:val="0087794A"/>
    <w:rsid w:val="00877ABA"/>
    <w:rsid w:val="00877D4F"/>
    <w:rsid w:val="00880144"/>
    <w:rsid w:val="008806BC"/>
    <w:rsid w:val="0088083F"/>
    <w:rsid w:val="00880849"/>
    <w:rsid w:val="00880C95"/>
    <w:rsid w:val="0088100C"/>
    <w:rsid w:val="00881186"/>
    <w:rsid w:val="008812C0"/>
    <w:rsid w:val="008815B3"/>
    <w:rsid w:val="00881A6E"/>
    <w:rsid w:val="00881B39"/>
    <w:rsid w:val="00881ED3"/>
    <w:rsid w:val="00881EE0"/>
    <w:rsid w:val="00881F4B"/>
    <w:rsid w:val="00881F4C"/>
    <w:rsid w:val="0088218A"/>
    <w:rsid w:val="0088224E"/>
    <w:rsid w:val="0088228D"/>
    <w:rsid w:val="0088231D"/>
    <w:rsid w:val="0088245C"/>
    <w:rsid w:val="0088277E"/>
    <w:rsid w:val="008827A5"/>
    <w:rsid w:val="008827F4"/>
    <w:rsid w:val="00882C33"/>
    <w:rsid w:val="00882DAF"/>
    <w:rsid w:val="00882E2D"/>
    <w:rsid w:val="00883038"/>
    <w:rsid w:val="008832F2"/>
    <w:rsid w:val="008833CE"/>
    <w:rsid w:val="008834E1"/>
    <w:rsid w:val="00883703"/>
    <w:rsid w:val="00883947"/>
    <w:rsid w:val="00883D40"/>
    <w:rsid w:val="00883E8C"/>
    <w:rsid w:val="00883F9D"/>
    <w:rsid w:val="00884177"/>
    <w:rsid w:val="00884215"/>
    <w:rsid w:val="00884B69"/>
    <w:rsid w:val="00884D49"/>
    <w:rsid w:val="00884ED9"/>
    <w:rsid w:val="00885031"/>
    <w:rsid w:val="008851AC"/>
    <w:rsid w:val="00885595"/>
    <w:rsid w:val="00885E93"/>
    <w:rsid w:val="00886462"/>
    <w:rsid w:val="00886495"/>
    <w:rsid w:val="008866CA"/>
    <w:rsid w:val="00886760"/>
    <w:rsid w:val="00886AB5"/>
    <w:rsid w:val="00886BFA"/>
    <w:rsid w:val="00886E6B"/>
    <w:rsid w:val="00886FAD"/>
    <w:rsid w:val="00886FFD"/>
    <w:rsid w:val="00887280"/>
    <w:rsid w:val="008872B7"/>
    <w:rsid w:val="00887A09"/>
    <w:rsid w:val="00887B83"/>
    <w:rsid w:val="00887C4D"/>
    <w:rsid w:val="00887E14"/>
    <w:rsid w:val="00887E2B"/>
    <w:rsid w:val="00890405"/>
    <w:rsid w:val="0089057D"/>
    <w:rsid w:val="00890692"/>
    <w:rsid w:val="00890EEF"/>
    <w:rsid w:val="00891038"/>
    <w:rsid w:val="00891279"/>
    <w:rsid w:val="00891354"/>
    <w:rsid w:val="0089136A"/>
    <w:rsid w:val="0089149C"/>
    <w:rsid w:val="008914E6"/>
    <w:rsid w:val="0089158E"/>
    <w:rsid w:val="00891B00"/>
    <w:rsid w:val="00891B4E"/>
    <w:rsid w:val="00891CF4"/>
    <w:rsid w:val="008924AC"/>
    <w:rsid w:val="0089371B"/>
    <w:rsid w:val="00893906"/>
    <w:rsid w:val="00893B28"/>
    <w:rsid w:val="00893DB8"/>
    <w:rsid w:val="00893ECF"/>
    <w:rsid w:val="008945A3"/>
    <w:rsid w:val="00894BAA"/>
    <w:rsid w:val="00894ECE"/>
    <w:rsid w:val="00894EE5"/>
    <w:rsid w:val="00894FEB"/>
    <w:rsid w:val="008953E0"/>
    <w:rsid w:val="00895590"/>
    <w:rsid w:val="00895592"/>
    <w:rsid w:val="00895836"/>
    <w:rsid w:val="00895A32"/>
    <w:rsid w:val="00895AC1"/>
    <w:rsid w:val="00895D52"/>
    <w:rsid w:val="00895DE7"/>
    <w:rsid w:val="00895FC3"/>
    <w:rsid w:val="00896292"/>
    <w:rsid w:val="008962C9"/>
    <w:rsid w:val="008964EE"/>
    <w:rsid w:val="00896972"/>
    <w:rsid w:val="00896C19"/>
    <w:rsid w:val="00896C8D"/>
    <w:rsid w:val="00897151"/>
    <w:rsid w:val="0089722F"/>
    <w:rsid w:val="008975E2"/>
    <w:rsid w:val="008975E8"/>
    <w:rsid w:val="008979C0"/>
    <w:rsid w:val="00897A02"/>
    <w:rsid w:val="00897C0B"/>
    <w:rsid w:val="008A013F"/>
    <w:rsid w:val="008A050F"/>
    <w:rsid w:val="008A07DF"/>
    <w:rsid w:val="008A0C5F"/>
    <w:rsid w:val="008A1064"/>
    <w:rsid w:val="008A11FB"/>
    <w:rsid w:val="008A12C1"/>
    <w:rsid w:val="008A13AC"/>
    <w:rsid w:val="008A1489"/>
    <w:rsid w:val="008A1494"/>
    <w:rsid w:val="008A1553"/>
    <w:rsid w:val="008A1570"/>
    <w:rsid w:val="008A180B"/>
    <w:rsid w:val="008A1A20"/>
    <w:rsid w:val="008A1BA2"/>
    <w:rsid w:val="008A1F0C"/>
    <w:rsid w:val="008A20A7"/>
    <w:rsid w:val="008A26CD"/>
    <w:rsid w:val="008A2981"/>
    <w:rsid w:val="008A2A5D"/>
    <w:rsid w:val="008A2B22"/>
    <w:rsid w:val="008A2EA1"/>
    <w:rsid w:val="008A303F"/>
    <w:rsid w:val="008A317A"/>
    <w:rsid w:val="008A322B"/>
    <w:rsid w:val="008A323A"/>
    <w:rsid w:val="008A334F"/>
    <w:rsid w:val="008A38C6"/>
    <w:rsid w:val="008A38EA"/>
    <w:rsid w:val="008A3CCD"/>
    <w:rsid w:val="008A406A"/>
    <w:rsid w:val="008A4125"/>
    <w:rsid w:val="008A497C"/>
    <w:rsid w:val="008A4AD9"/>
    <w:rsid w:val="008A4B18"/>
    <w:rsid w:val="008A4DA2"/>
    <w:rsid w:val="008A514F"/>
    <w:rsid w:val="008A5317"/>
    <w:rsid w:val="008A550E"/>
    <w:rsid w:val="008A55A8"/>
    <w:rsid w:val="008A5844"/>
    <w:rsid w:val="008A5846"/>
    <w:rsid w:val="008A58CA"/>
    <w:rsid w:val="008A5AE7"/>
    <w:rsid w:val="008A5BEC"/>
    <w:rsid w:val="008A5EC3"/>
    <w:rsid w:val="008A5F9A"/>
    <w:rsid w:val="008A62CB"/>
    <w:rsid w:val="008A62CC"/>
    <w:rsid w:val="008A63BB"/>
    <w:rsid w:val="008A6426"/>
    <w:rsid w:val="008A654E"/>
    <w:rsid w:val="008A6573"/>
    <w:rsid w:val="008A662F"/>
    <w:rsid w:val="008A69F5"/>
    <w:rsid w:val="008A6B04"/>
    <w:rsid w:val="008A6B77"/>
    <w:rsid w:val="008A6DE5"/>
    <w:rsid w:val="008A755F"/>
    <w:rsid w:val="008A7781"/>
    <w:rsid w:val="008A77DD"/>
    <w:rsid w:val="008A793A"/>
    <w:rsid w:val="008A7A1C"/>
    <w:rsid w:val="008A7A94"/>
    <w:rsid w:val="008A7BCB"/>
    <w:rsid w:val="008A7CF9"/>
    <w:rsid w:val="008A7DC3"/>
    <w:rsid w:val="008A7DE6"/>
    <w:rsid w:val="008B00B8"/>
    <w:rsid w:val="008B023D"/>
    <w:rsid w:val="008B047D"/>
    <w:rsid w:val="008B0670"/>
    <w:rsid w:val="008B08DC"/>
    <w:rsid w:val="008B0BE2"/>
    <w:rsid w:val="008B0D21"/>
    <w:rsid w:val="008B11E5"/>
    <w:rsid w:val="008B1323"/>
    <w:rsid w:val="008B1824"/>
    <w:rsid w:val="008B1984"/>
    <w:rsid w:val="008B1BB1"/>
    <w:rsid w:val="008B1DE8"/>
    <w:rsid w:val="008B2267"/>
    <w:rsid w:val="008B269E"/>
    <w:rsid w:val="008B2766"/>
    <w:rsid w:val="008B2AFB"/>
    <w:rsid w:val="008B2C34"/>
    <w:rsid w:val="008B2F84"/>
    <w:rsid w:val="008B2FDA"/>
    <w:rsid w:val="008B3269"/>
    <w:rsid w:val="008B35F4"/>
    <w:rsid w:val="008B3616"/>
    <w:rsid w:val="008B38EE"/>
    <w:rsid w:val="008B3B01"/>
    <w:rsid w:val="008B3CB1"/>
    <w:rsid w:val="008B3DAA"/>
    <w:rsid w:val="008B3FF5"/>
    <w:rsid w:val="008B41C2"/>
    <w:rsid w:val="008B429F"/>
    <w:rsid w:val="008B43E9"/>
    <w:rsid w:val="008B43EF"/>
    <w:rsid w:val="008B45C3"/>
    <w:rsid w:val="008B4744"/>
    <w:rsid w:val="008B4823"/>
    <w:rsid w:val="008B4AC4"/>
    <w:rsid w:val="008B4ADB"/>
    <w:rsid w:val="008B4B4E"/>
    <w:rsid w:val="008B4D19"/>
    <w:rsid w:val="008B4E20"/>
    <w:rsid w:val="008B4E73"/>
    <w:rsid w:val="008B551C"/>
    <w:rsid w:val="008B56E7"/>
    <w:rsid w:val="008B5A26"/>
    <w:rsid w:val="008B5A89"/>
    <w:rsid w:val="008B5AA4"/>
    <w:rsid w:val="008B5C65"/>
    <w:rsid w:val="008B5DF6"/>
    <w:rsid w:val="008B5EC6"/>
    <w:rsid w:val="008B5F48"/>
    <w:rsid w:val="008B5F5A"/>
    <w:rsid w:val="008B610E"/>
    <w:rsid w:val="008B62BF"/>
    <w:rsid w:val="008B63B3"/>
    <w:rsid w:val="008B640D"/>
    <w:rsid w:val="008B646F"/>
    <w:rsid w:val="008B654C"/>
    <w:rsid w:val="008B65D8"/>
    <w:rsid w:val="008B6743"/>
    <w:rsid w:val="008B679A"/>
    <w:rsid w:val="008B6949"/>
    <w:rsid w:val="008B6A12"/>
    <w:rsid w:val="008B6C11"/>
    <w:rsid w:val="008B766C"/>
    <w:rsid w:val="008B79B5"/>
    <w:rsid w:val="008B7ECD"/>
    <w:rsid w:val="008B7F54"/>
    <w:rsid w:val="008C03E8"/>
    <w:rsid w:val="008C0848"/>
    <w:rsid w:val="008C0FCF"/>
    <w:rsid w:val="008C1085"/>
    <w:rsid w:val="008C10DD"/>
    <w:rsid w:val="008C1199"/>
    <w:rsid w:val="008C1200"/>
    <w:rsid w:val="008C1568"/>
    <w:rsid w:val="008C1626"/>
    <w:rsid w:val="008C16E6"/>
    <w:rsid w:val="008C1A11"/>
    <w:rsid w:val="008C1C34"/>
    <w:rsid w:val="008C1D7C"/>
    <w:rsid w:val="008C1E2E"/>
    <w:rsid w:val="008C1E52"/>
    <w:rsid w:val="008C1E91"/>
    <w:rsid w:val="008C1F01"/>
    <w:rsid w:val="008C21CD"/>
    <w:rsid w:val="008C23A0"/>
    <w:rsid w:val="008C24CB"/>
    <w:rsid w:val="008C26A0"/>
    <w:rsid w:val="008C27E6"/>
    <w:rsid w:val="008C280D"/>
    <w:rsid w:val="008C2825"/>
    <w:rsid w:val="008C2A7D"/>
    <w:rsid w:val="008C2D14"/>
    <w:rsid w:val="008C2EA9"/>
    <w:rsid w:val="008C3236"/>
    <w:rsid w:val="008C3405"/>
    <w:rsid w:val="008C34BF"/>
    <w:rsid w:val="008C356D"/>
    <w:rsid w:val="008C3810"/>
    <w:rsid w:val="008C3897"/>
    <w:rsid w:val="008C3921"/>
    <w:rsid w:val="008C3B6A"/>
    <w:rsid w:val="008C3E17"/>
    <w:rsid w:val="008C3E6E"/>
    <w:rsid w:val="008C4036"/>
    <w:rsid w:val="008C4055"/>
    <w:rsid w:val="008C4387"/>
    <w:rsid w:val="008C4549"/>
    <w:rsid w:val="008C4667"/>
    <w:rsid w:val="008C47C3"/>
    <w:rsid w:val="008C4D9E"/>
    <w:rsid w:val="008C4E5E"/>
    <w:rsid w:val="008C4E7D"/>
    <w:rsid w:val="008C51B1"/>
    <w:rsid w:val="008C5262"/>
    <w:rsid w:val="008C5641"/>
    <w:rsid w:val="008C5665"/>
    <w:rsid w:val="008C5796"/>
    <w:rsid w:val="008C5C16"/>
    <w:rsid w:val="008C5FA2"/>
    <w:rsid w:val="008C5FE7"/>
    <w:rsid w:val="008C60D9"/>
    <w:rsid w:val="008C63DB"/>
    <w:rsid w:val="008C6940"/>
    <w:rsid w:val="008C69B9"/>
    <w:rsid w:val="008C6F0C"/>
    <w:rsid w:val="008C7053"/>
    <w:rsid w:val="008C70FD"/>
    <w:rsid w:val="008C7611"/>
    <w:rsid w:val="008C7826"/>
    <w:rsid w:val="008C7F55"/>
    <w:rsid w:val="008D01DE"/>
    <w:rsid w:val="008D0B3D"/>
    <w:rsid w:val="008D0E10"/>
    <w:rsid w:val="008D0E40"/>
    <w:rsid w:val="008D0E51"/>
    <w:rsid w:val="008D0F35"/>
    <w:rsid w:val="008D1224"/>
    <w:rsid w:val="008D12A6"/>
    <w:rsid w:val="008D137D"/>
    <w:rsid w:val="008D14D7"/>
    <w:rsid w:val="008D19E1"/>
    <w:rsid w:val="008D1C94"/>
    <w:rsid w:val="008D1C96"/>
    <w:rsid w:val="008D2168"/>
    <w:rsid w:val="008D265B"/>
    <w:rsid w:val="008D2804"/>
    <w:rsid w:val="008D291B"/>
    <w:rsid w:val="008D2C5A"/>
    <w:rsid w:val="008D2D09"/>
    <w:rsid w:val="008D2F4F"/>
    <w:rsid w:val="008D3920"/>
    <w:rsid w:val="008D3BB3"/>
    <w:rsid w:val="008D3E17"/>
    <w:rsid w:val="008D4043"/>
    <w:rsid w:val="008D4105"/>
    <w:rsid w:val="008D4468"/>
    <w:rsid w:val="008D45C1"/>
    <w:rsid w:val="008D45DB"/>
    <w:rsid w:val="008D45EC"/>
    <w:rsid w:val="008D48B5"/>
    <w:rsid w:val="008D48EE"/>
    <w:rsid w:val="008D4972"/>
    <w:rsid w:val="008D4C77"/>
    <w:rsid w:val="008D4E82"/>
    <w:rsid w:val="008D512B"/>
    <w:rsid w:val="008D53A6"/>
    <w:rsid w:val="008D54AC"/>
    <w:rsid w:val="008D5C6C"/>
    <w:rsid w:val="008D5CCD"/>
    <w:rsid w:val="008D5D62"/>
    <w:rsid w:val="008D5DB7"/>
    <w:rsid w:val="008D6181"/>
    <w:rsid w:val="008D622E"/>
    <w:rsid w:val="008D6374"/>
    <w:rsid w:val="008D646A"/>
    <w:rsid w:val="008D6806"/>
    <w:rsid w:val="008D687B"/>
    <w:rsid w:val="008D6927"/>
    <w:rsid w:val="008D6A55"/>
    <w:rsid w:val="008D6B60"/>
    <w:rsid w:val="008D6BF3"/>
    <w:rsid w:val="008D6E69"/>
    <w:rsid w:val="008D6E86"/>
    <w:rsid w:val="008D73D6"/>
    <w:rsid w:val="008D742A"/>
    <w:rsid w:val="008D75B8"/>
    <w:rsid w:val="008D77BB"/>
    <w:rsid w:val="008D78C5"/>
    <w:rsid w:val="008D79D9"/>
    <w:rsid w:val="008D7CE9"/>
    <w:rsid w:val="008E098B"/>
    <w:rsid w:val="008E09B8"/>
    <w:rsid w:val="008E0A4C"/>
    <w:rsid w:val="008E0D99"/>
    <w:rsid w:val="008E11CA"/>
    <w:rsid w:val="008E1652"/>
    <w:rsid w:val="008E17AF"/>
    <w:rsid w:val="008E183A"/>
    <w:rsid w:val="008E1840"/>
    <w:rsid w:val="008E1854"/>
    <w:rsid w:val="008E19C3"/>
    <w:rsid w:val="008E1C18"/>
    <w:rsid w:val="008E215B"/>
    <w:rsid w:val="008E223A"/>
    <w:rsid w:val="008E2423"/>
    <w:rsid w:val="008E2640"/>
    <w:rsid w:val="008E29E2"/>
    <w:rsid w:val="008E2A75"/>
    <w:rsid w:val="008E2ABC"/>
    <w:rsid w:val="008E2CDB"/>
    <w:rsid w:val="008E2E16"/>
    <w:rsid w:val="008E2ED3"/>
    <w:rsid w:val="008E30E8"/>
    <w:rsid w:val="008E31CA"/>
    <w:rsid w:val="008E32FD"/>
    <w:rsid w:val="008E33F8"/>
    <w:rsid w:val="008E35A0"/>
    <w:rsid w:val="008E35E2"/>
    <w:rsid w:val="008E364A"/>
    <w:rsid w:val="008E3D09"/>
    <w:rsid w:val="008E3F74"/>
    <w:rsid w:val="008E3FCB"/>
    <w:rsid w:val="008E3FDE"/>
    <w:rsid w:val="008E40D5"/>
    <w:rsid w:val="008E41CA"/>
    <w:rsid w:val="008E439D"/>
    <w:rsid w:val="008E4485"/>
    <w:rsid w:val="008E4522"/>
    <w:rsid w:val="008E4735"/>
    <w:rsid w:val="008E47B1"/>
    <w:rsid w:val="008E47F0"/>
    <w:rsid w:val="008E4866"/>
    <w:rsid w:val="008E48CB"/>
    <w:rsid w:val="008E4967"/>
    <w:rsid w:val="008E4B7F"/>
    <w:rsid w:val="008E4B98"/>
    <w:rsid w:val="008E505B"/>
    <w:rsid w:val="008E5166"/>
    <w:rsid w:val="008E5568"/>
    <w:rsid w:val="008E55DC"/>
    <w:rsid w:val="008E562E"/>
    <w:rsid w:val="008E56B1"/>
    <w:rsid w:val="008E56DE"/>
    <w:rsid w:val="008E5B59"/>
    <w:rsid w:val="008E601B"/>
    <w:rsid w:val="008E676E"/>
    <w:rsid w:val="008E6878"/>
    <w:rsid w:val="008E6C26"/>
    <w:rsid w:val="008E6C6A"/>
    <w:rsid w:val="008E6D19"/>
    <w:rsid w:val="008E6DA6"/>
    <w:rsid w:val="008E7390"/>
    <w:rsid w:val="008E7A6F"/>
    <w:rsid w:val="008E7B1B"/>
    <w:rsid w:val="008E7F73"/>
    <w:rsid w:val="008E7FC1"/>
    <w:rsid w:val="008F018C"/>
    <w:rsid w:val="008F0202"/>
    <w:rsid w:val="008F0276"/>
    <w:rsid w:val="008F0343"/>
    <w:rsid w:val="008F0ABD"/>
    <w:rsid w:val="008F0D02"/>
    <w:rsid w:val="008F0D29"/>
    <w:rsid w:val="008F0D3E"/>
    <w:rsid w:val="008F1205"/>
    <w:rsid w:val="008F1491"/>
    <w:rsid w:val="008F1880"/>
    <w:rsid w:val="008F196D"/>
    <w:rsid w:val="008F1C20"/>
    <w:rsid w:val="008F1FEB"/>
    <w:rsid w:val="008F21A0"/>
    <w:rsid w:val="008F229C"/>
    <w:rsid w:val="008F231A"/>
    <w:rsid w:val="008F2613"/>
    <w:rsid w:val="008F2690"/>
    <w:rsid w:val="008F2917"/>
    <w:rsid w:val="008F2976"/>
    <w:rsid w:val="008F2A4E"/>
    <w:rsid w:val="008F2B46"/>
    <w:rsid w:val="008F2CC6"/>
    <w:rsid w:val="008F2E02"/>
    <w:rsid w:val="008F2EB6"/>
    <w:rsid w:val="008F2ECC"/>
    <w:rsid w:val="008F3357"/>
    <w:rsid w:val="008F33A0"/>
    <w:rsid w:val="008F34A1"/>
    <w:rsid w:val="008F3607"/>
    <w:rsid w:val="008F3876"/>
    <w:rsid w:val="008F3952"/>
    <w:rsid w:val="008F39A2"/>
    <w:rsid w:val="008F39D7"/>
    <w:rsid w:val="008F3ED9"/>
    <w:rsid w:val="008F42AC"/>
    <w:rsid w:val="008F43F1"/>
    <w:rsid w:val="008F4552"/>
    <w:rsid w:val="008F482B"/>
    <w:rsid w:val="008F4919"/>
    <w:rsid w:val="008F4DC6"/>
    <w:rsid w:val="008F4F24"/>
    <w:rsid w:val="008F4FBF"/>
    <w:rsid w:val="008F52A0"/>
    <w:rsid w:val="008F5690"/>
    <w:rsid w:val="008F585B"/>
    <w:rsid w:val="008F592C"/>
    <w:rsid w:val="008F5949"/>
    <w:rsid w:val="008F5A48"/>
    <w:rsid w:val="008F60B6"/>
    <w:rsid w:val="008F6758"/>
    <w:rsid w:val="008F6A19"/>
    <w:rsid w:val="008F6CDC"/>
    <w:rsid w:val="008F6F5D"/>
    <w:rsid w:val="008F749A"/>
    <w:rsid w:val="008F752F"/>
    <w:rsid w:val="008F7813"/>
    <w:rsid w:val="008F7A48"/>
    <w:rsid w:val="008F7E1F"/>
    <w:rsid w:val="008F7F9D"/>
    <w:rsid w:val="009003E4"/>
    <w:rsid w:val="00900457"/>
    <w:rsid w:val="00900685"/>
    <w:rsid w:val="0090094B"/>
    <w:rsid w:val="00900BAF"/>
    <w:rsid w:val="00900CAA"/>
    <w:rsid w:val="00900D21"/>
    <w:rsid w:val="00900FF7"/>
    <w:rsid w:val="00901097"/>
    <w:rsid w:val="0090122F"/>
    <w:rsid w:val="00901246"/>
    <w:rsid w:val="00901327"/>
    <w:rsid w:val="009016B1"/>
    <w:rsid w:val="00901905"/>
    <w:rsid w:val="00901C47"/>
    <w:rsid w:val="00901CBF"/>
    <w:rsid w:val="00901CCD"/>
    <w:rsid w:val="00901E7D"/>
    <w:rsid w:val="009023D5"/>
    <w:rsid w:val="0090287F"/>
    <w:rsid w:val="00902D0C"/>
    <w:rsid w:val="00902F1C"/>
    <w:rsid w:val="00903130"/>
    <w:rsid w:val="00903240"/>
    <w:rsid w:val="00903665"/>
    <w:rsid w:val="00903F6A"/>
    <w:rsid w:val="00904316"/>
    <w:rsid w:val="009045CF"/>
    <w:rsid w:val="009047E6"/>
    <w:rsid w:val="00904938"/>
    <w:rsid w:val="00904C9B"/>
    <w:rsid w:val="00904D8D"/>
    <w:rsid w:val="009050A5"/>
    <w:rsid w:val="009057DD"/>
    <w:rsid w:val="00905AAD"/>
    <w:rsid w:val="00905BA5"/>
    <w:rsid w:val="00905C65"/>
    <w:rsid w:val="00905CB0"/>
    <w:rsid w:val="00905E97"/>
    <w:rsid w:val="0090681D"/>
    <w:rsid w:val="00906C19"/>
    <w:rsid w:val="00906C57"/>
    <w:rsid w:val="00906DCA"/>
    <w:rsid w:val="00906DCD"/>
    <w:rsid w:val="00906E40"/>
    <w:rsid w:val="00906F11"/>
    <w:rsid w:val="00906FF1"/>
    <w:rsid w:val="00907541"/>
    <w:rsid w:val="00907667"/>
    <w:rsid w:val="0090768E"/>
    <w:rsid w:val="009077A1"/>
    <w:rsid w:val="00907844"/>
    <w:rsid w:val="00907AB5"/>
    <w:rsid w:val="0091001B"/>
    <w:rsid w:val="00910406"/>
    <w:rsid w:val="009104A0"/>
    <w:rsid w:val="00910AB6"/>
    <w:rsid w:val="00910AF9"/>
    <w:rsid w:val="00910C62"/>
    <w:rsid w:val="00910E33"/>
    <w:rsid w:val="00910E72"/>
    <w:rsid w:val="009110E9"/>
    <w:rsid w:val="0091121F"/>
    <w:rsid w:val="00911297"/>
    <w:rsid w:val="009113FD"/>
    <w:rsid w:val="00911421"/>
    <w:rsid w:val="00911687"/>
    <w:rsid w:val="009119D6"/>
    <w:rsid w:val="00911A82"/>
    <w:rsid w:val="00911C6A"/>
    <w:rsid w:val="0091229D"/>
    <w:rsid w:val="00912309"/>
    <w:rsid w:val="009123B6"/>
    <w:rsid w:val="00912995"/>
    <w:rsid w:val="00912AE3"/>
    <w:rsid w:val="009130AE"/>
    <w:rsid w:val="009130D4"/>
    <w:rsid w:val="0091314F"/>
    <w:rsid w:val="009131D4"/>
    <w:rsid w:val="009131E7"/>
    <w:rsid w:val="009132D5"/>
    <w:rsid w:val="00913504"/>
    <w:rsid w:val="00913611"/>
    <w:rsid w:val="00913651"/>
    <w:rsid w:val="009139A7"/>
    <w:rsid w:val="009139F6"/>
    <w:rsid w:val="00913BC9"/>
    <w:rsid w:val="00913D71"/>
    <w:rsid w:val="00913F9A"/>
    <w:rsid w:val="00914150"/>
    <w:rsid w:val="00914266"/>
    <w:rsid w:val="00914364"/>
    <w:rsid w:val="0091437D"/>
    <w:rsid w:val="00914624"/>
    <w:rsid w:val="009146CF"/>
    <w:rsid w:val="009146F2"/>
    <w:rsid w:val="00914901"/>
    <w:rsid w:val="00914B09"/>
    <w:rsid w:val="00914C38"/>
    <w:rsid w:val="00914D74"/>
    <w:rsid w:val="00914E22"/>
    <w:rsid w:val="00914FCF"/>
    <w:rsid w:val="00915079"/>
    <w:rsid w:val="0091586A"/>
    <w:rsid w:val="00915960"/>
    <w:rsid w:val="00915A2A"/>
    <w:rsid w:val="00915A86"/>
    <w:rsid w:val="00915B4E"/>
    <w:rsid w:val="00915D03"/>
    <w:rsid w:val="00915D93"/>
    <w:rsid w:val="00915F93"/>
    <w:rsid w:val="00916135"/>
    <w:rsid w:val="00916144"/>
    <w:rsid w:val="009164CD"/>
    <w:rsid w:val="0091691E"/>
    <w:rsid w:val="00916AF0"/>
    <w:rsid w:val="00916BAD"/>
    <w:rsid w:val="00916E6A"/>
    <w:rsid w:val="0091701F"/>
    <w:rsid w:val="00917147"/>
    <w:rsid w:val="009171CB"/>
    <w:rsid w:val="009174F8"/>
    <w:rsid w:val="0091756F"/>
    <w:rsid w:val="00917576"/>
    <w:rsid w:val="00917665"/>
    <w:rsid w:val="0091780A"/>
    <w:rsid w:val="00917940"/>
    <w:rsid w:val="009203B4"/>
    <w:rsid w:val="00920442"/>
    <w:rsid w:val="00920969"/>
    <w:rsid w:val="00920A3E"/>
    <w:rsid w:val="00920B1A"/>
    <w:rsid w:val="00920B57"/>
    <w:rsid w:val="00920DFE"/>
    <w:rsid w:val="00921194"/>
    <w:rsid w:val="009212C6"/>
    <w:rsid w:val="009212C8"/>
    <w:rsid w:val="00921BE3"/>
    <w:rsid w:val="00921CD9"/>
    <w:rsid w:val="00921EB8"/>
    <w:rsid w:val="00922243"/>
    <w:rsid w:val="00922444"/>
    <w:rsid w:val="009227D7"/>
    <w:rsid w:val="00922819"/>
    <w:rsid w:val="009229E1"/>
    <w:rsid w:val="00922A7F"/>
    <w:rsid w:val="00922DAE"/>
    <w:rsid w:val="00922F8B"/>
    <w:rsid w:val="00923158"/>
    <w:rsid w:val="009234AF"/>
    <w:rsid w:val="009236F7"/>
    <w:rsid w:val="00923A7F"/>
    <w:rsid w:val="00923B16"/>
    <w:rsid w:val="00923D89"/>
    <w:rsid w:val="0092407B"/>
    <w:rsid w:val="0092426B"/>
    <w:rsid w:val="0092437A"/>
    <w:rsid w:val="0092449E"/>
    <w:rsid w:val="00924545"/>
    <w:rsid w:val="00924657"/>
    <w:rsid w:val="00924715"/>
    <w:rsid w:val="0092475A"/>
    <w:rsid w:val="0092481B"/>
    <w:rsid w:val="00924956"/>
    <w:rsid w:val="00924B62"/>
    <w:rsid w:val="00924D12"/>
    <w:rsid w:val="00924F22"/>
    <w:rsid w:val="00925105"/>
    <w:rsid w:val="0092561A"/>
    <w:rsid w:val="0092574F"/>
    <w:rsid w:val="0092578C"/>
    <w:rsid w:val="00925B5B"/>
    <w:rsid w:val="00925D2B"/>
    <w:rsid w:val="00925E08"/>
    <w:rsid w:val="00926033"/>
    <w:rsid w:val="00926416"/>
    <w:rsid w:val="00926AA7"/>
    <w:rsid w:val="00926C3C"/>
    <w:rsid w:val="00926F2E"/>
    <w:rsid w:val="0092703A"/>
    <w:rsid w:val="0092722E"/>
    <w:rsid w:val="009272F8"/>
    <w:rsid w:val="00927354"/>
    <w:rsid w:val="00927523"/>
    <w:rsid w:val="009275AA"/>
    <w:rsid w:val="009275CA"/>
    <w:rsid w:val="009279CB"/>
    <w:rsid w:val="00927D15"/>
    <w:rsid w:val="00927F8B"/>
    <w:rsid w:val="0093084E"/>
    <w:rsid w:val="00930A60"/>
    <w:rsid w:val="00930B26"/>
    <w:rsid w:val="00930C55"/>
    <w:rsid w:val="00930DF1"/>
    <w:rsid w:val="00930E25"/>
    <w:rsid w:val="00931001"/>
    <w:rsid w:val="009310AA"/>
    <w:rsid w:val="0093218A"/>
    <w:rsid w:val="0093237E"/>
    <w:rsid w:val="0093239B"/>
    <w:rsid w:val="009327A6"/>
    <w:rsid w:val="00933053"/>
    <w:rsid w:val="009330EF"/>
    <w:rsid w:val="009331F0"/>
    <w:rsid w:val="00933640"/>
    <w:rsid w:val="009337C2"/>
    <w:rsid w:val="00933B47"/>
    <w:rsid w:val="00933DA6"/>
    <w:rsid w:val="00934054"/>
    <w:rsid w:val="0093420C"/>
    <w:rsid w:val="00934348"/>
    <w:rsid w:val="00934386"/>
    <w:rsid w:val="0093456C"/>
    <w:rsid w:val="0093468E"/>
    <w:rsid w:val="009349D8"/>
    <w:rsid w:val="00934C76"/>
    <w:rsid w:val="00934F05"/>
    <w:rsid w:val="00934F17"/>
    <w:rsid w:val="009358C7"/>
    <w:rsid w:val="00935915"/>
    <w:rsid w:val="00935BAC"/>
    <w:rsid w:val="00935E93"/>
    <w:rsid w:val="00935FD8"/>
    <w:rsid w:val="00936327"/>
    <w:rsid w:val="00936444"/>
    <w:rsid w:val="00936596"/>
    <w:rsid w:val="009368D3"/>
    <w:rsid w:val="00936C94"/>
    <w:rsid w:val="0093796A"/>
    <w:rsid w:val="00937B14"/>
    <w:rsid w:val="00937B9A"/>
    <w:rsid w:val="00937BCD"/>
    <w:rsid w:val="00937CF8"/>
    <w:rsid w:val="0094007F"/>
    <w:rsid w:val="0094011D"/>
    <w:rsid w:val="009403B5"/>
    <w:rsid w:val="0094048D"/>
    <w:rsid w:val="00940529"/>
    <w:rsid w:val="0094058B"/>
    <w:rsid w:val="009408D4"/>
    <w:rsid w:val="009409A9"/>
    <w:rsid w:val="009409B2"/>
    <w:rsid w:val="00940DA6"/>
    <w:rsid w:val="00940DF7"/>
    <w:rsid w:val="00941278"/>
    <w:rsid w:val="00941377"/>
    <w:rsid w:val="00941409"/>
    <w:rsid w:val="009416C7"/>
    <w:rsid w:val="00941734"/>
    <w:rsid w:val="009418AE"/>
    <w:rsid w:val="00941923"/>
    <w:rsid w:val="009419BC"/>
    <w:rsid w:val="00941A70"/>
    <w:rsid w:val="00941E14"/>
    <w:rsid w:val="00941F5A"/>
    <w:rsid w:val="00941FBE"/>
    <w:rsid w:val="00941FFB"/>
    <w:rsid w:val="009420BC"/>
    <w:rsid w:val="00942B98"/>
    <w:rsid w:val="00942BB6"/>
    <w:rsid w:val="00942CAC"/>
    <w:rsid w:val="00942CCF"/>
    <w:rsid w:val="009430A2"/>
    <w:rsid w:val="0094318C"/>
    <w:rsid w:val="009432B1"/>
    <w:rsid w:val="00943335"/>
    <w:rsid w:val="009433A3"/>
    <w:rsid w:val="00943549"/>
    <w:rsid w:val="0094355F"/>
    <w:rsid w:val="0094362F"/>
    <w:rsid w:val="00943F3B"/>
    <w:rsid w:val="00944245"/>
    <w:rsid w:val="0094433B"/>
    <w:rsid w:val="009443C0"/>
    <w:rsid w:val="009445C8"/>
    <w:rsid w:val="009446C9"/>
    <w:rsid w:val="009449F4"/>
    <w:rsid w:val="00944ADD"/>
    <w:rsid w:val="00944B0C"/>
    <w:rsid w:val="00944CB0"/>
    <w:rsid w:val="00944F65"/>
    <w:rsid w:val="009450E8"/>
    <w:rsid w:val="00945D97"/>
    <w:rsid w:val="00945E1D"/>
    <w:rsid w:val="00945E83"/>
    <w:rsid w:val="00945F72"/>
    <w:rsid w:val="00945FFA"/>
    <w:rsid w:val="0094638C"/>
    <w:rsid w:val="009465A6"/>
    <w:rsid w:val="00946754"/>
    <w:rsid w:val="009467E4"/>
    <w:rsid w:val="00946A62"/>
    <w:rsid w:val="00946C4A"/>
    <w:rsid w:val="00946CEF"/>
    <w:rsid w:val="00947182"/>
    <w:rsid w:val="009471F2"/>
    <w:rsid w:val="009472BF"/>
    <w:rsid w:val="00947515"/>
    <w:rsid w:val="009478B1"/>
    <w:rsid w:val="00947AAE"/>
    <w:rsid w:val="00947AEC"/>
    <w:rsid w:val="00947BCE"/>
    <w:rsid w:val="00947DC0"/>
    <w:rsid w:val="0095023F"/>
    <w:rsid w:val="00950279"/>
    <w:rsid w:val="00950384"/>
    <w:rsid w:val="009503B8"/>
    <w:rsid w:val="00950CF7"/>
    <w:rsid w:val="009510A1"/>
    <w:rsid w:val="00951450"/>
    <w:rsid w:val="00951630"/>
    <w:rsid w:val="00951647"/>
    <w:rsid w:val="009517D4"/>
    <w:rsid w:val="00951CE8"/>
    <w:rsid w:val="00951E8C"/>
    <w:rsid w:val="0095255A"/>
    <w:rsid w:val="009525B4"/>
    <w:rsid w:val="00952D3D"/>
    <w:rsid w:val="00952E07"/>
    <w:rsid w:val="00952F55"/>
    <w:rsid w:val="009530E1"/>
    <w:rsid w:val="00953514"/>
    <w:rsid w:val="00953752"/>
    <w:rsid w:val="00953B7E"/>
    <w:rsid w:val="00953CD1"/>
    <w:rsid w:val="00953D56"/>
    <w:rsid w:val="00953D8D"/>
    <w:rsid w:val="00953FD2"/>
    <w:rsid w:val="00954069"/>
    <w:rsid w:val="0095438A"/>
    <w:rsid w:val="00954460"/>
    <w:rsid w:val="00954673"/>
    <w:rsid w:val="009548E3"/>
    <w:rsid w:val="00954AF9"/>
    <w:rsid w:val="00954CC6"/>
    <w:rsid w:val="00954D06"/>
    <w:rsid w:val="00954F6C"/>
    <w:rsid w:val="00955748"/>
    <w:rsid w:val="00955852"/>
    <w:rsid w:val="009559A8"/>
    <w:rsid w:val="00955DA9"/>
    <w:rsid w:val="00955DD3"/>
    <w:rsid w:val="00955E71"/>
    <w:rsid w:val="0095610F"/>
    <w:rsid w:val="00956124"/>
    <w:rsid w:val="00956809"/>
    <w:rsid w:val="00956A03"/>
    <w:rsid w:val="00956CF9"/>
    <w:rsid w:val="00957015"/>
    <w:rsid w:val="00957294"/>
    <w:rsid w:val="00957515"/>
    <w:rsid w:val="00957786"/>
    <w:rsid w:val="0095788F"/>
    <w:rsid w:val="00957F35"/>
    <w:rsid w:val="00960093"/>
    <w:rsid w:val="00960239"/>
    <w:rsid w:val="0096071A"/>
    <w:rsid w:val="00960B30"/>
    <w:rsid w:val="00960C53"/>
    <w:rsid w:val="00960CE2"/>
    <w:rsid w:val="00960D0B"/>
    <w:rsid w:val="00960D49"/>
    <w:rsid w:val="00960E3C"/>
    <w:rsid w:val="009612D2"/>
    <w:rsid w:val="009613D8"/>
    <w:rsid w:val="00961516"/>
    <w:rsid w:val="009616DD"/>
    <w:rsid w:val="00961875"/>
    <w:rsid w:val="00961946"/>
    <w:rsid w:val="0096195B"/>
    <w:rsid w:val="00961A73"/>
    <w:rsid w:val="00961B8F"/>
    <w:rsid w:val="00961BDD"/>
    <w:rsid w:val="00961EE2"/>
    <w:rsid w:val="00961F5F"/>
    <w:rsid w:val="00962240"/>
    <w:rsid w:val="0096239C"/>
    <w:rsid w:val="0096240D"/>
    <w:rsid w:val="00962584"/>
    <w:rsid w:val="00962A40"/>
    <w:rsid w:val="00962A68"/>
    <w:rsid w:val="00962CCF"/>
    <w:rsid w:val="00963094"/>
    <w:rsid w:val="00963371"/>
    <w:rsid w:val="009633F2"/>
    <w:rsid w:val="0096346B"/>
    <w:rsid w:val="00963667"/>
    <w:rsid w:val="00963717"/>
    <w:rsid w:val="00963929"/>
    <w:rsid w:val="00963ED5"/>
    <w:rsid w:val="00963F23"/>
    <w:rsid w:val="00964193"/>
    <w:rsid w:val="009642C6"/>
    <w:rsid w:val="0096441B"/>
    <w:rsid w:val="009644C5"/>
    <w:rsid w:val="009645C2"/>
    <w:rsid w:val="00964677"/>
    <w:rsid w:val="00964712"/>
    <w:rsid w:val="009647FC"/>
    <w:rsid w:val="00964A96"/>
    <w:rsid w:val="00964BC1"/>
    <w:rsid w:val="00964DBB"/>
    <w:rsid w:val="00964EE0"/>
    <w:rsid w:val="00964EFE"/>
    <w:rsid w:val="00965402"/>
    <w:rsid w:val="0096545F"/>
    <w:rsid w:val="00965A07"/>
    <w:rsid w:val="00965B66"/>
    <w:rsid w:val="00965C95"/>
    <w:rsid w:val="00966380"/>
    <w:rsid w:val="00966B64"/>
    <w:rsid w:val="00966CCB"/>
    <w:rsid w:val="00966D15"/>
    <w:rsid w:val="00966E62"/>
    <w:rsid w:val="0096718B"/>
    <w:rsid w:val="00967289"/>
    <w:rsid w:val="009679C9"/>
    <w:rsid w:val="00967A20"/>
    <w:rsid w:val="00967BC0"/>
    <w:rsid w:val="00967BEB"/>
    <w:rsid w:val="00970045"/>
    <w:rsid w:val="009707D2"/>
    <w:rsid w:val="009708E0"/>
    <w:rsid w:val="00970CA4"/>
    <w:rsid w:val="00970E9D"/>
    <w:rsid w:val="00970F76"/>
    <w:rsid w:val="00971239"/>
    <w:rsid w:val="0097158B"/>
    <w:rsid w:val="00971945"/>
    <w:rsid w:val="009719E3"/>
    <w:rsid w:val="00971AC1"/>
    <w:rsid w:val="00971DD6"/>
    <w:rsid w:val="00971FB4"/>
    <w:rsid w:val="009720F3"/>
    <w:rsid w:val="00972298"/>
    <w:rsid w:val="0097266B"/>
    <w:rsid w:val="009729D2"/>
    <w:rsid w:val="00972D3B"/>
    <w:rsid w:val="00972EA7"/>
    <w:rsid w:val="0097304E"/>
    <w:rsid w:val="00973240"/>
    <w:rsid w:val="00973438"/>
    <w:rsid w:val="00973464"/>
    <w:rsid w:val="009736FF"/>
    <w:rsid w:val="00973B1C"/>
    <w:rsid w:val="00973B5F"/>
    <w:rsid w:val="00973CE0"/>
    <w:rsid w:val="00973F62"/>
    <w:rsid w:val="00974177"/>
    <w:rsid w:val="009743D6"/>
    <w:rsid w:val="009745F2"/>
    <w:rsid w:val="00974648"/>
    <w:rsid w:val="009747C8"/>
    <w:rsid w:val="0097493C"/>
    <w:rsid w:val="00974B13"/>
    <w:rsid w:val="00974CDE"/>
    <w:rsid w:val="00974E2F"/>
    <w:rsid w:val="00974F10"/>
    <w:rsid w:val="00975043"/>
    <w:rsid w:val="00975310"/>
    <w:rsid w:val="009753AB"/>
    <w:rsid w:val="00975965"/>
    <w:rsid w:val="009762FC"/>
    <w:rsid w:val="00976633"/>
    <w:rsid w:val="009766ED"/>
    <w:rsid w:val="00976904"/>
    <w:rsid w:val="00976CB0"/>
    <w:rsid w:val="00976D53"/>
    <w:rsid w:val="00976DD2"/>
    <w:rsid w:val="00976E7F"/>
    <w:rsid w:val="009770F0"/>
    <w:rsid w:val="00977266"/>
    <w:rsid w:val="00977521"/>
    <w:rsid w:val="0097766B"/>
    <w:rsid w:val="00977ACD"/>
    <w:rsid w:val="00977C93"/>
    <w:rsid w:val="00977D1C"/>
    <w:rsid w:val="00977D1D"/>
    <w:rsid w:val="009804B8"/>
    <w:rsid w:val="00980641"/>
    <w:rsid w:val="00980675"/>
    <w:rsid w:val="0098093D"/>
    <w:rsid w:val="0098096E"/>
    <w:rsid w:val="00980B5E"/>
    <w:rsid w:val="00980F66"/>
    <w:rsid w:val="00980F9E"/>
    <w:rsid w:val="00980FA9"/>
    <w:rsid w:val="009810BD"/>
    <w:rsid w:val="009816DE"/>
    <w:rsid w:val="009817AD"/>
    <w:rsid w:val="009817D6"/>
    <w:rsid w:val="00981841"/>
    <w:rsid w:val="00982121"/>
    <w:rsid w:val="009821F5"/>
    <w:rsid w:val="00982956"/>
    <w:rsid w:val="009829E0"/>
    <w:rsid w:val="00982B6D"/>
    <w:rsid w:val="00982D2D"/>
    <w:rsid w:val="00982EB2"/>
    <w:rsid w:val="00982F0B"/>
    <w:rsid w:val="009834EB"/>
    <w:rsid w:val="0098353A"/>
    <w:rsid w:val="00984071"/>
    <w:rsid w:val="0098426A"/>
    <w:rsid w:val="009842BB"/>
    <w:rsid w:val="009843BC"/>
    <w:rsid w:val="009843DE"/>
    <w:rsid w:val="0098442C"/>
    <w:rsid w:val="009844B5"/>
    <w:rsid w:val="009845B8"/>
    <w:rsid w:val="009846C7"/>
    <w:rsid w:val="0098471E"/>
    <w:rsid w:val="00984948"/>
    <w:rsid w:val="00984BBC"/>
    <w:rsid w:val="00984E97"/>
    <w:rsid w:val="00984F12"/>
    <w:rsid w:val="009851A8"/>
    <w:rsid w:val="0098536A"/>
    <w:rsid w:val="009855EB"/>
    <w:rsid w:val="00985707"/>
    <w:rsid w:val="00985818"/>
    <w:rsid w:val="009858CE"/>
    <w:rsid w:val="00985C99"/>
    <w:rsid w:val="00985D99"/>
    <w:rsid w:val="009863B4"/>
    <w:rsid w:val="0098653B"/>
    <w:rsid w:val="00986733"/>
    <w:rsid w:val="009868BB"/>
    <w:rsid w:val="00986BE2"/>
    <w:rsid w:val="00986DA5"/>
    <w:rsid w:val="00986ECD"/>
    <w:rsid w:val="009870E6"/>
    <w:rsid w:val="009872AF"/>
    <w:rsid w:val="009872C7"/>
    <w:rsid w:val="00987672"/>
    <w:rsid w:val="00987B1E"/>
    <w:rsid w:val="00987DDA"/>
    <w:rsid w:val="00990199"/>
    <w:rsid w:val="009901F5"/>
    <w:rsid w:val="009909CC"/>
    <w:rsid w:val="00990B59"/>
    <w:rsid w:val="00991296"/>
    <w:rsid w:val="009912B4"/>
    <w:rsid w:val="00991303"/>
    <w:rsid w:val="009916B3"/>
    <w:rsid w:val="00991855"/>
    <w:rsid w:val="009918D6"/>
    <w:rsid w:val="00991B3E"/>
    <w:rsid w:val="00991CA2"/>
    <w:rsid w:val="009921D1"/>
    <w:rsid w:val="00992350"/>
    <w:rsid w:val="009923EF"/>
    <w:rsid w:val="009924A9"/>
    <w:rsid w:val="00992764"/>
    <w:rsid w:val="009928D7"/>
    <w:rsid w:val="00992D2C"/>
    <w:rsid w:val="00992E0C"/>
    <w:rsid w:val="00992EDB"/>
    <w:rsid w:val="00992F29"/>
    <w:rsid w:val="00993139"/>
    <w:rsid w:val="00993250"/>
    <w:rsid w:val="0099350E"/>
    <w:rsid w:val="009935C0"/>
    <w:rsid w:val="00993655"/>
    <w:rsid w:val="009936BB"/>
    <w:rsid w:val="00993741"/>
    <w:rsid w:val="009938E0"/>
    <w:rsid w:val="009939B3"/>
    <w:rsid w:val="009939F6"/>
    <w:rsid w:val="00993A12"/>
    <w:rsid w:val="00993A79"/>
    <w:rsid w:val="00993AC8"/>
    <w:rsid w:val="00993BB4"/>
    <w:rsid w:val="00994350"/>
    <w:rsid w:val="009943EA"/>
    <w:rsid w:val="009944DF"/>
    <w:rsid w:val="00994770"/>
    <w:rsid w:val="009947C9"/>
    <w:rsid w:val="00994A53"/>
    <w:rsid w:val="00994CD1"/>
    <w:rsid w:val="00994E36"/>
    <w:rsid w:val="00995619"/>
    <w:rsid w:val="009957A1"/>
    <w:rsid w:val="00995835"/>
    <w:rsid w:val="00995962"/>
    <w:rsid w:val="00995B56"/>
    <w:rsid w:val="00995D68"/>
    <w:rsid w:val="00995DCE"/>
    <w:rsid w:val="00995F39"/>
    <w:rsid w:val="00996353"/>
    <w:rsid w:val="009963E0"/>
    <w:rsid w:val="0099679A"/>
    <w:rsid w:val="00996945"/>
    <w:rsid w:val="00996A37"/>
    <w:rsid w:val="00996F06"/>
    <w:rsid w:val="00996FCB"/>
    <w:rsid w:val="009970A8"/>
    <w:rsid w:val="00997154"/>
    <w:rsid w:val="009973DD"/>
    <w:rsid w:val="009974D8"/>
    <w:rsid w:val="0099765C"/>
    <w:rsid w:val="0099767F"/>
    <w:rsid w:val="009976B1"/>
    <w:rsid w:val="00997756"/>
    <w:rsid w:val="009978F1"/>
    <w:rsid w:val="00997A4E"/>
    <w:rsid w:val="00997F21"/>
    <w:rsid w:val="00997F3B"/>
    <w:rsid w:val="009A0577"/>
    <w:rsid w:val="009A07FD"/>
    <w:rsid w:val="009A09EE"/>
    <w:rsid w:val="009A0D63"/>
    <w:rsid w:val="009A0DA6"/>
    <w:rsid w:val="009A10A1"/>
    <w:rsid w:val="009A1290"/>
    <w:rsid w:val="009A1556"/>
    <w:rsid w:val="009A156F"/>
    <w:rsid w:val="009A18C2"/>
    <w:rsid w:val="009A1A35"/>
    <w:rsid w:val="009A1D3B"/>
    <w:rsid w:val="009A1E2D"/>
    <w:rsid w:val="009A1E9C"/>
    <w:rsid w:val="009A1F97"/>
    <w:rsid w:val="009A201A"/>
    <w:rsid w:val="009A2291"/>
    <w:rsid w:val="009A22AC"/>
    <w:rsid w:val="009A2A8A"/>
    <w:rsid w:val="009A2C51"/>
    <w:rsid w:val="009A2C8E"/>
    <w:rsid w:val="009A2E4A"/>
    <w:rsid w:val="009A2E6D"/>
    <w:rsid w:val="009A30B1"/>
    <w:rsid w:val="009A323E"/>
    <w:rsid w:val="009A3657"/>
    <w:rsid w:val="009A3B0A"/>
    <w:rsid w:val="009A3BC9"/>
    <w:rsid w:val="009A3FD0"/>
    <w:rsid w:val="009A405E"/>
    <w:rsid w:val="009A41F4"/>
    <w:rsid w:val="009A4368"/>
    <w:rsid w:val="009A4754"/>
    <w:rsid w:val="009A4A51"/>
    <w:rsid w:val="009A4A86"/>
    <w:rsid w:val="009A4EA5"/>
    <w:rsid w:val="009A5489"/>
    <w:rsid w:val="009A55ED"/>
    <w:rsid w:val="009A573B"/>
    <w:rsid w:val="009A5A81"/>
    <w:rsid w:val="009A5AEF"/>
    <w:rsid w:val="009A5B3B"/>
    <w:rsid w:val="009A5BBB"/>
    <w:rsid w:val="009A5F4E"/>
    <w:rsid w:val="009A640A"/>
    <w:rsid w:val="009A64FB"/>
    <w:rsid w:val="009A655C"/>
    <w:rsid w:val="009A6570"/>
    <w:rsid w:val="009A66E5"/>
    <w:rsid w:val="009A68EA"/>
    <w:rsid w:val="009A69D0"/>
    <w:rsid w:val="009A69E2"/>
    <w:rsid w:val="009A6BD5"/>
    <w:rsid w:val="009A6D47"/>
    <w:rsid w:val="009A6DD2"/>
    <w:rsid w:val="009A6E9C"/>
    <w:rsid w:val="009A7633"/>
    <w:rsid w:val="009A7642"/>
    <w:rsid w:val="009A7656"/>
    <w:rsid w:val="009A7901"/>
    <w:rsid w:val="009B00D6"/>
    <w:rsid w:val="009B016C"/>
    <w:rsid w:val="009B0352"/>
    <w:rsid w:val="009B03C9"/>
    <w:rsid w:val="009B0876"/>
    <w:rsid w:val="009B08D4"/>
    <w:rsid w:val="009B09BA"/>
    <w:rsid w:val="009B0AA2"/>
    <w:rsid w:val="009B0AD1"/>
    <w:rsid w:val="009B0E70"/>
    <w:rsid w:val="009B0F58"/>
    <w:rsid w:val="009B0F71"/>
    <w:rsid w:val="009B115D"/>
    <w:rsid w:val="009B144A"/>
    <w:rsid w:val="009B17AE"/>
    <w:rsid w:val="009B1E0D"/>
    <w:rsid w:val="009B1EBC"/>
    <w:rsid w:val="009B2221"/>
    <w:rsid w:val="009B226A"/>
    <w:rsid w:val="009B22D1"/>
    <w:rsid w:val="009B23AC"/>
    <w:rsid w:val="009B2A9E"/>
    <w:rsid w:val="009B2DC0"/>
    <w:rsid w:val="009B2EFA"/>
    <w:rsid w:val="009B2F57"/>
    <w:rsid w:val="009B303D"/>
    <w:rsid w:val="009B30AA"/>
    <w:rsid w:val="009B39E5"/>
    <w:rsid w:val="009B3A3C"/>
    <w:rsid w:val="009B3C46"/>
    <w:rsid w:val="009B3EFC"/>
    <w:rsid w:val="009B43E6"/>
    <w:rsid w:val="009B445B"/>
    <w:rsid w:val="009B4832"/>
    <w:rsid w:val="009B4971"/>
    <w:rsid w:val="009B4F3A"/>
    <w:rsid w:val="009B4F58"/>
    <w:rsid w:val="009B504E"/>
    <w:rsid w:val="009B5135"/>
    <w:rsid w:val="009B5234"/>
    <w:rsid w:val="009B529A"/>
    <w:rsid w:val="009B5306"/>
    <w:rsid w:val="009B568E"/>
    <w:rsid w:val="009B580C"/>
    <w:rsid w:val="009B5B77"/>
    <w:rsid w:val="009B5C26"/>
    <w:rsid w:val="009B6090"/>
    <w:rsid w:val="009B622F"/>
    <w:rsid w:val="009B6463"/>
    <w:rsid w:val="009B65A1"/>
    <w:rsid w:val="009B6AC3"/>
    <w:rsid w:val="009B6B65"/>
    <w:rsid w:val="009B6BA7"/>
    <w:rsid w:val="009B6CF9"/>
    <w:rsid w:val="009B6FBC"/>
    <w:rsid w:val="009B7103"/>
    <w:rsid w:val="009B75F3"/>
    <w:rsid w:val="009B7A5D"/>
    <w:rsid w:val="009B7BA6"/>
    <w:rsid w:val="009B7F22"/>
    <w:rsid w:val="009C0486"/>
    <w:rsid w:val="009C064A"/>
    <w:rsid w:val="009C072D"/>
    <w:rsid w:val="009C08E6"/>
    <w:rsid w:val="009C0A97"/>
    <w:rsid w:val="009C0D37"/>
    <w:rsid w:val="009C0D66"/>
    <w:rsid w:val="009C0E02"/>
    <w:rsid w:val="009C0E3B"/>
    <w:rsid w:val="009C0EFD"/>
    <w:rsid w:val="009C108F"/>
    <w:rsid w:val="009C1245"/>
    <w:rsid w:val="009C12B9"/>
    <w:rsid w:val="009C13CD"/>
    <w:rsid w:val="009C1407"/>
    <w:rsid w:val="009C1454"/>
    <w:rsid w:val="009C17F6"/>
    <w:rsid w:val="009C1882"/>
    <w:rsid w:val="009C1D35"/>
    <w:rsid w:val="009C1FB2"/>
    <w:rsid w:val="009C201A"/>
    <w:rsid w:val="009C2469"/>
    <w:rsid w:val="009C2940"/>
    <w:rsid w:val="009C2B58"/>
    <w:rsid w:val="009C2BCB"/>
    <w:rsid w:val="009C2F29"/>
    <w:rsid w:val="009C3221"/>
    <w:rsid w:val="009C3224"/>
    <w:rsid w:val="009C337E"/>
    <w:rsid w:val="009C3387"/>
    <w:rsid w:val="009C36C9"/>
    <w:rsid w:val="009C37CC"/>
    <w:rsid w:val="009C3991"/>
    <w:rsid w:val="009C399D"/>
    <w:rsid w:val="009C3B16"/>
    <w:rsid w:val="009C3B30"/>
    <w:rsid w:val="009C3BA6"/>
    <w:rsid w:val="009C3C38"/>
    <w:rsid w:val="009C3C73"/>
    <w:rsid w:val="009C3D16"/>
    <w:rsid w:val="009C46E1"/>
    <w:rsid w:val="009C48D2"/>
    <w:rsid w:val="009C49B2"/>
    <w:rsid w:val="009C4BE7"/>
    <w:rsid w:val="009C4C82"/>
    <w:rsid w:val="009C4DB6"/>
    <w:rsid w:val="009C51A5"/>
    <w:rsid w:val="009C51AD"/>
    <w:rsid w:val="009C55E5"/>
    <w:rsid w:val="009C5628"/>
    <w:rsid w:val="009C63E0"/>
    <w:rsid w:val="009C6763"/>
    <w:rsid w:val="009C6B9E"/>
    <w:rsid w:val="009C6C77"/>
    <w:rsid w:val="009C7041"/>
    <w:rsid w:val="009C72D5"/>
    <w:rsid w:val="009C765E"/>
    <w:rsid w:val="009C7853"/>
    <w:rsid w:val="009C78F7"/>
    <w:rsid w:val="009C7AFD"/>
    <w:rsid w:val="009C7C03"/>
    <w:rsid w:val="009D00E5"/>
    <w:rsid w:val="009D02D3"/>
    <w:rsid w:val="009D030F"/>
    <w:rsid w:val="009D0478"/>
    <w:rsid w:val="009D0A9B"/>
    <w:rsid w:val="009D0C6B"/>
    <w:rsid w:val="009D108A"/>
    <w:rsid w:val="009D119D"/>
    <w:rsid w:val="009D1329"/>
    <w:rsid w:val="009D16D9"/>
    <w:rsid w:val="009D17D5"/>
    <w:rsid w:val="009D1AEA"/>
    <w:rsid w:val="009D1B02"/>
    <w:rsid w:val="009D1E67"/>
    <w:rsid w:val="009D1FF9"/>
    <w:rsid w:val="009D20B0"/>
    <w:rsid w:val="009D20E5"/>
    <w:rsid w:val="009D21EA"/>
    <w:rsid w:val="009D2302"/>
    <w:rsid w:val="009D2343"/>
    <w:rsid w:val="009D234A"/>
    <w:rsid w:val="009D23C5"/>
    <w:rsid w:val="009D243C"/>
    <w:rsid w:val="009D2659"/>
    <w:rsid w:val="009D289A"/>
    <w:rsid w:val="009D2A3A"/>
    <w:rsid w:val="009D2A63"/>
    <w:rsid w:val="009D2BA3"/>
    <w:rsid w:val="009D2C19"/>
    <w:rsid w:val="009D2D7F"/>
    <w:rsid w:val="009D303E"/>
    <w:rsid w:val="009D313A"/>
    <w:rsid w:val="009D34EA"/>
    <w:rsid w:val="009D37EB"/>
    <w:rsid w:val="009D3A0C"/>
    <w:rsid w:val="009D3BE3"/>
    <w:rsid w:val="009D3C16"/>
    <w:rsid w:val="009D3D6A"/>
    <w:rsid w:val="009D3F68"/>
    <w:rsid w:val="009D4127"/>
    <w:rsid w:val="009D4287"/>
    <w:rsid w:val="009D431F"/>
    <w:rsid w:val="009D435E"/>
    <w:rsid w:val="009D4563"/>
    <w:rsid w:val="009D4683"/>
    <w:rsid w:val="009D49B6"/>
    <w:rsid w:val="009D4A62"/>
    <w:rsid w:val="009D4B05"/>
    <w:rsid w:val="009D4C8C"/>
    <w:rsid w:val="009D4DF6"/>
    <w:rsid w:val="009D4FE5"/>
    <w:rsid w:val="009D503F"/>
    <w:rsid w:val="009D5350"/>
    <w:rsid w:val="009D548E"/>
    <w:rsid w:val="009D55BE"/>
    <w:rsid w:val="009D56CB"/>
    <w:rsid w:val="009D5752"/>
    <w:rsid w:val="009D5930"/>
    <w:rsid w:val="009D5B70"/>
    <w:rsid w:val="009D6335"/>
    <w:rsid w:val="009D6563"/>
    <w:rsid w:val="009D65AD"/>
    <w:rsid w:val="009D661A"/>
    <w:rsid w:val="009D668F"/>
    <w:rsid w:val="009D6B82"/>
    <w:rsid w:val="009D6EA7"/>
    <w:rsid w:val="009D70AE"/>
    <w:rsid w:val="009D70C6"/>
    <w:rsid w:val="009D715D"/>
    <w:rsid w:val="009D7616"/>
    <w:rsid w:val="009D76BC"/>
    <w:rsid w:val="009D7709"/>
    <w:rsid w:val="009D7912"/>
    <w:rsid w:val="009D7B9B"/>
    <w:rsid w:val="009D7D6C"/>
    <w:rsid w:val="009D7E48"/>
    <w:rsid w:val="009E0113"/>
    <w:rsid w:val="009E05A4"/>
    <w:rsid w:val="009E0712"/>
    <w:rsid w:val="009E08C5"/>
    <w:rsid w:val="009E0A7F"/>
    <w:rsid w:val="009E0FEC"/>
    <w:rsid w:val="009E145B"/>
    <w:rsid w:val="009E154A"/>
    <w:rsid w:val="009E17E1"/>
    <w:rsid w:val="009E1ACE"/>
    <w:rsid w:val="009E1D83"/>
    <w:rsid w:val="009E2235"/>
    <w:rsid w:val="009E256D"/>
    <w:rsid w:val="009E27D8"/>
    <w:rsid w:val="009E2BE1"/>
    <w:rsid w:val="009E2C92"/>
    <w:rsid w:val="009E30B1"/>
    <w:rsid w:val="009E3161"/>
    <w:rsid w:val="009E3751"/>
    <w:rsid w:val="009E3850"/>
    <w:rsid w:val="009E3A0B"/>
    <w:rsid w:val="009E3B1C"/>
    <w:rsid w:val="009E3DB7"/>
    <w:rsid w:val="009E3EC3"/>
    <w:rsid w:val="009E41B1"/>
    <w:rsid w:val="009E41F1"/>
    <w:rsid w:val="009E4342"/>
    <w:rsid w:val="009E452D"/>
    <w:rsid w:val="009E4757"/>
    <w:rsid w:val="009E485F"/>
    <w:rsid w:val="009E48A0"/>
    <w:rsid w:val="009E4972"/>
    <w:rsid w:val="009E4C90"/>
    <w:rsid w:val="009E510D"/>
    <w:rsid w:val="009E51C1"/>
    <w:rsid w:val="009E5473"/>
    <w:rsid w:val="009E570B"/>
    <w:rsid w:val="009E57C1"/>
    <w:rsid w:val="009E5AEB"/>
    <w:rsid w:val="009E60F0"/>
    <w:rsid w:val="009E60F4"/>
    <w:rsid w:val="009E60FB"/>
    <w:rsid w:val="009E635E"/>
    <w:rsid w:val="009E661E"/>
    <w:rsid w:val="009E6D50"/>
    <w:rsid w:val="009E6FFA"/>
    <w:rsid w:val="009E7042"/>
    <w:rsid w:val="009E71FA"/>
    <w:rsid w:val="009E7266"/>
    <w:rsid w:val="009E75D7"/>
    <w:rsid w:val="009E762C"/>
    <w:rsid w:val="009E774A"/>
    <w:rsid w:val="009E77D1"/>
    <w:rsid w:val="009E7D2D"/>
    <w:rsid w:val="009E7DDD"/>
    <w:rsid w:val="009F01A9"/>
    <w:rsid w:val="009F02FA"/>
    <w:rsid w:val="009F06EF"/>
    <w:rsid w:val="009F08DB"/>
    <w:rsid w:val="009F09F4"/>
    <w:rsid w:val="009F0D75"/>
    <w:rsid w:val="009F0F61"/>
    <w:rsid w:val="009F0FE8"/>
    <w:rsid w:val="009F10AB"/>
    <w:rsid w:val="009F12D0"/>
    <w:rsid w:val="009F1373"/>
    <w:rsid w:val="009F173F"/>
    <w:rsid w:val="009F17E1"/>
    <w:rsid w:val="009F1867"/>
    <w:rsid w:val="009F1CC9"/>
    <w:rsid w:val="009F20F8"/>
    <w:rsid w:val="009F231B"/>
    <w:rsid w:val="009F2A56"/>
    <w:rsid w:val="009F2C70"/>
    <w:rsid w:val="009F2D6C"/>
    <w:rsid w:val="009F3175"/>
    <w:rsid w:val="009F31EC"/>
    <w:rsid w:val="009F39CB"/>
    <w:rsid w:val="009F3A0F"/>
    <w:rsid w:val="009F3A53"/>
    <w:rsid w:val="009F3B35"/>
    <w:rsid w:val="009F3F85"/>
    <w:rsid w:val="009F4485"/>
    <w:rsid w:val="009F4608"/>
    <w:rsid w:val="009F46B4"/>
    <w:rsid w:val="009F49C7"/>
    <w:rsid w:val="009F4C5A"/>
    <w:rsid w:val="009F4CE3"/>
    <w:rsid w:val="009F4D28"/>
    <w:rsid w:val="009F5020"/>
    <w:rsid w:val="009F52B8"/>
    <w:rsid w:val="009F53F9"/>
    <w:rsid w:val="009F5658"/>
    <w:rsid w:val="009F5C27"/>
    <w:rsid w:val="009F5D4C"/>
    <w:rsid w:val="009F614B"/>
    <w:rsid w:val="009F64DD"/>
    <w:rsid w:val="009F67AD"/>
    <w:rsid w:val="009F67B2"/>
    <w:rsid w:val="009F71CA"/>
    <w:rsid w:val="009F740D"/>
    <w:rsid w:val="009F7423"/>
    <w:rsid w:val="009F75EE"/>
    <w:rsid w:val="009F7703"/>
    <w:rsid w:val="009F771C"/>
    <w:rsid w:val="009F77B9"/>
    <w:rsid w:val="009F7BA9"/>
    <w:rsid w:val="009F7CB5"/>
    <w:rsid w:val="009F7D93"/>
    <w:rsid w:val="009F7DDC"/>
    <w:rsid w:val="00A0006F"/>
    <w:rsid w:val="00A0032B"/>
    <w:rsid w:val="00A00334"/>
    <w:rsid w:val="00A0053A"/>
    <w:rsid w:val="00A006C1"/>
    <w:rsid w:val="00A00A9E"/>
    <w:rsid w:val="00A00AFF"/>
    <w:rsid w:val="00A00B01"/>
    <w:rsid w:val="00A00F54"/>
    <w:rsid w:val="00A0141D"/>
    <w:rsid w:val="00A01494"/>
    <w:rsid w:val="00A015BD"/>
    <w:rsid w:val="00A015C7"/>
    <w:rsid w:val="00A015D0"/>
    <w:rsid w:val="00A0178F"/>
    <w:rsid w:val="00A01965"/>
    <w:rsid w:val="00A01A59"/>
    <w:rsid w:val="00A01CD4"/>
    <w:rsid w:val="00A01FC1"/>
    <w:rsid w:val="00A01FC4"/>
    <w:rsid w:val="00A02138"/>
    <w:rsid w:val="00A02CF0"/>
    <w:rsid w:val="00A033B2"/>
    <w:rsid w:val="00A033BB"/>
    <w:rsid w:val="00A034A6"/>
    <w:rsid w:val="00A03693"/>
    <w:rsid w:val="00A036C6"/>
    <w:rsid w:val="00A03A2C"/>
    <w:rsid w:val="00A03D8D"/>
    <w:rsid w:val="00A03F2E"/>
    <w:rsid w:val="00A04125"/>
    <w:rsid w:val="00A04225"/>
    <w:rsid w:val="00A04369"/>
    <w:rsid w:val="00A04727"/>
    <w:rsid w:val="00A047E7"/>
    <w:rsid w:val="00A04856"/>
    <w:rsid w:val="00A04917"/>
    <w:rsid w:val="00A04941"/>
    <w:rsid w:val="00A04C31"/>
    <w:rsid w:val="00A04E1C"/>
    <w:rsid w:val="00A04E66"/>
    <w:rsid w:val="00A04E9F"/>
    <w:rsid w:val="00A04FA0"/>
    <w:rsid w:val="00A05265"/>
    <w:rsid w:val="00A052A5"/>
    <w:rsid w:val="00A054B8"/>
    <w:rsid w:val="00A05940"/>
    <w:rsid w:val="00A05CBD"/>
    <w:rsid w:val="00A05CCE"/>
    <w:rsid w:val="00A05EDA"/>
    <w:rsid w:val="00A05F58"/>
    <w:rsid w:val="00A06212"/>
    <w:rsid w:val="00A06338"/>
    <w:rsid w:val="00A06369"/>
    <w:rsid w:val="00A0653B"/>
    <w:rsid w:val="00A06680"/>
    <w:rsid w:val="00A06803"/>
    <w:rsid w:val="00A0688F"/>
    <w:rsid w:val="00A06A05"/>
    <w:rsid w:val="00A06B28"/>
    <w:rsid w:val="00A06CAB"/>
    <w:rsid w:val="00A06D3E"/>
    <w:rsid w:val="00A06EDB"/>
    <w:rsid w:val="00A071B9"/>
    <w:rsid w:val="00A07208"/>
    <w:rsid w:val="00A072B8"/>
    <w:rsid w:val="00A072E9"/>
    <w:rsid w:val="00A0741A"/>
    <w:rsid w:val="00A074AA"/>
    <w:rsid w:val="00A07582"/>
    <w:rsid w:val="00A0777C"/>
    <w:rsid w:val="00A077D9"/>
    <w:rsid w:val="00A078DC"/>
    <w:rsid w:val="00A07971"/>
    <w:rsid w:val="00A100D8"/>
    <w:rsid w:val="00A10394"/>
    <w:rsid w:val="00A103B6"/>
    <w:rsid w:val="00A10A92"/>
    <w:rsid w:val="00A10B54"/>
    <w:rsid w:val="00A10B5D"/>
    <w:rsid w:val="00A10CE9"/>
    <w:rsid w:val="00A10D0F"/>
    <w:rsid w:val="00A11477"/>
    <w:rsid w:val="00A11479"/>
    <w:rsid w:val="00A11505"/>
    <w:rsid w:val="00A1152F"/>
    <w:rsid w:val="00A119D7"/>
    <w:rsid w:val="00A11ED5"/>
    <w:rsid w:val="00A12215"/>
    <w:rsid w:val="00A1221A"/>
    <w:rsid w:val="00A12400"/>
    <w:rsid w:val="00A124A3"/>
    <w:rsid w:val="00A1281A"/>
    <w:rsid w:val="00A12831"/>
    <w:rsid w:val="00A1284C"/>
    <w:rsid w:val="00A129E9"/>
    <w:rsid w:val="00A12A4A"/>
    <w:rsid w:val="00A12AC7"/>
    <w:rsid w:val="00A12B65"/>
    <w:rsid w:val="00A131AB"/>
    <w:rsid w:val="00A132A5"/>
    <w:rsid w:val="00A1366D"/>
    <w:rsid w:val="00A1384C"/>
    <w:rsid w:val="00A138A0"/>
    <w:rsid w:val="00A139F5"/>
    <w:rsid w:val="00A13BF8"/>
    <w:rsid w:val="00A13E68"/>
    <w:rsid w:val="00A13E87"/>
    <w:rsid w:val="00A141D3"/>
    <w:rsid w:val="00A14389"/>
    <w:rsid w:val="00A14400"/>
    <w:rsid w:val="00A1457C"/>
    <w:rsid w:val="00A14681"/>
    <w:rsid w:val="00A146DC"/>
    <w:rsid w:val="00A149E2"/>
    <w:rsid w:val="00A14C60"/>
    <w:rsid w:val="00A1503E"/>
    <w:rsid w:val="00A15128"/>
    <w:rsid w:val="00A15315"/>
    <w:rsid w:val="00A15575"/>
    <w:rsid w:val="00A15700"/>
    <w:rsid w:val="00A15736"/>
    <w:rsid w:val="00A15899"/>
    <w:rsid w:val="00A1589B"/>
    <w:rsid w:val="00A15968"/>
    <w:rsid w:val="00A15D98"/>
    <w:rsid w:val="00A15F3D"/>
    <w:rsid w:val="00A16537"/>
    <w:rsid w:val="00A16AF2"/>
    <w:rsid w:val="00A16C25"/>
    <w:rsid w:val="00A16EEB"/>
    <w:rsid w:val="00A174A0"/>
    <w:rsid w:val="00A1783E"/>
    <w:rsid w:val="00A17882"/>
    <w:rsid w:val="00A2018F"/>
    <w:rsid w:val="00A201E8"/>
    <w:rsid w:val="00A2057A"/>
    <w:rsid w:val="00A2061C"/>
    <w:rsid w:val="00A206CE"/>
    <w:rsid w:val="00A209D9"/>
    <w:rsid w:val="00A20F55"/>
    <w:rsid w:val="00A2115A"/>
    <w:rsid w:val="00A21161"/>
    <w:rsid w:val="00A214F2"/>
    <w:rsid w:val="00A2168C"/>
    <w:rsid w:val="00A2183E"/>
    <w:rsid w:val="00A21C75"/>
    <w:rsid w:val="00A21D4D"/>
    <w:rsid w:val="00A21D9F"/>
    <w:rsid w:val="00A224EB"/>
    <w:rsid w:val="00A2255B"/>
    <w:rsid w:val="00A225CF"/>
    <w:rsid w:val="00A229E0"/>
    <w:rsid w:val="00A22D43"/>
    <w:rsid w:val="00A22E5E"/>
    <w:rsid w:val="00A231A2"/>
    <w:rsid w:val="00A23301"/>
    <w:rsid w:val="00A23366"/>
    <w:rsid w:val="00A2358C"/>
    <w:rsid w:val="00A2361B"/>
    <w:rsid w:val="00A23A47"/>
    <w:rsid w:val="00A23F86"/>
    <w:rsid w:val="00A23FF8"/>
    <w:rsid w:val="00A2434D"/>
    <w:rsid w:val="00A2439A"/>
    <w:rsid w:val="00A2445C"/>
    <w:rsid w:val="00A24862"/>
    <w:rsid w:val="00A24952"/>
    <w:rsid w:val="00A24B72"/>
    <w:rsid w:val="00A24E34"/>
    <w:rsid w:val="00A24E72"/>
    <w:rsid w:val="00A24EBE"/>
    <w:rsid w:val="00A24F0C"/>
    <w:rsid w:val="00A25034"/>
    <w:rsid w:val="00A25185"/>
    <w:rsid w:val="00A2536E"/>
    <w:rsid w:val="00A25494"/>
    <w:rsid w:val="00A25735"/>
    <w:rsid w:val="00A25B8D"/>
    <w:rsid w:val="00A25D54"/>
    <w:rsid w:val="00A25D8D"/>
    <w:rsid w:val="00A25DFF"/>
    <w:rsid w:val="00A25FD4"/>
    <w:rsid w:val="00A260F4"/>
    <w:rsid w:val="00A26194"/>
    <w:rsid w:val="00A26195"/>
    <w:rsid w:val="00A262C7"/>
    <w:rsid w:val="00A26C5A"/>
    <w:rsid w:val="00A26DF4"/>
    <w:rsid w:val="00A26FE8"/>
    <w:rsid w:val="00A2722A"/>
    <w:rsid w:val="00A2739D"/>
    <w:rsid w:val="00A276E1"/>
    <w:rsid w:val="00A2771F"/>
    <w:rsid w:val="00A27B71"/>
    <w:rsid w:val="00A27BC0"/>
    <w:rsid w:val="00A27F0D"/>
    <w:rsid w:val="00A303D6"/>
    <w:rsid w:val="00A305BE"/>
    <w:rsid w:val="00A30640"/>
    <w:rsid w:val="00A306A1"/>
    <w:rsid w:val="00A308DA"/>
    <w:rsid w:val="00A308F6"/>
    <w:rsid w:val="00A309C2"/>
    <w:rsid w:val="00A30B73"/>
    <w:rsid w:val="00A30FB4"/>
    <w:rsid w:val="00A30FC8"/>
    <w:rsid w:val="00A30FF1"/>
    <w:rsid w:val="00A31472"/>
    <w:rsid w:val="00A315C5"/>
    <w:rsid w:val="00A315CE"/>
    <w:rsid w:val="00A318BC"/>
    <w:rsid w:val="00A31928"/>
    <w:rsid w:val="00A31B5A"/>
    <w:rsid w:val="00A31C14"/>
    <w:rsid w:val="00A31E85"/>
    <w:rsid w:val="00A31F72"/>
    <w:rsid w:val="00A323AE"/>
    <w:rsid w:val="00A3243B"/>
    <w:rsid w:val="00A32455"/>
    <w:rsid w:val="00A328AF"/>
    <w:rsid w:val="00A32D36"/>
    <w:rsid w:val="00A32D56"/>
    <w:rsid w:val="00A32E9A"/>
    <w:rsid w:val="00A33082"/>
    <w:rsid w:val="00A33377"/>
    <w:rsid w:val="00A33A48"/>
    <w:rsid w:val="00A33BE3"/>
    <w:rsid w:val="00A33CCB"/>
    <w:rsid w:val="00A340A1"/>
    <w:rsid w:val="00A341BE"/>
    <w:rsid w:val="00A34398"/>
    <w:rsid w:val="00A34556"/>
    <w:rsid w:val="00A3477A"/>
    <w:rsid w:val="00A34DEB"/>
    <w:rsid w:val="00A34E3B"/>
    <w:rsid w:val="00A34EF4"/>
    <w:rsid w:val="00A350C2"/>
    <w:rsid w:val="00A3516D"/>
    <w:rsid w:val="00A357D0"/>
    <w:rsid w:val="00A3584E"/>
    <w:rsid w:val="00A36384"/>
    <w:rsid w:val="00A3639B"/>
    <w:rsid w:val="00A36904"/>
    <w:rsid w:val="00A36A4A"/>
    <w:rsid w:val="00A36F2D"/>
    <w:rsid w:val="00A36F48"/>
    <w:rsid w:val="00A36FAE"/>
    <w:rsid w:val="00A37873"/>
    <w:rsid w:val="00A37AF9"/>
    <w:rsid w:val="00A37DCA"/>
    <w:rsid w:val="00A37F8B"/>
    <w:rsid w:val="00A4019E"/>
    <w:rsid w:val="00A402C2"/>
    <w:rsid w:val="00A40B76"/>
    <w:rsid w:val="00A40B93"/>
    <w:rsid w:val="00A40D00"/>
    <w:rsid w:val="00A40D09"/>
    <w:rsid w:val="00A40D38"/>
    <w:rsid w:val="00A40D55"/>
    <w:rsid w:val="00A40DEF"/>
    <w:rsid w:val="00A41012"/>
    <w:rsid w:val="00A41067"/>
    <w:rsid w:val="00A41344"/>
    <w:rsid w:val="00A416B5"/>
    <w:rsid w:val="00A4199D"/>
    <w:rsid w:val="00A41A38"/>
    <w:rsid w:val="00A41B87"/>
    <w:rsid w:val="00A41E34"/>
    <w:rsid w:val="00A41EC7"/>
    <w:rsid w:val="00A42687"/>
    <w:rsid w:val="00A42E88"/>
    <w:rsid w:val="00A43045"/>
    <w:rsid w:val="00A4309E"/>
    <w:rsid w:val="00A430F6"/>
    <w:rsid w:val="00A43199"/>
    <w:rsid w:val="00A4365A"/>
    <w:rsid w:val="00A4400A"/>
    <w:rsid w:val="00A44148"/>
    <w:rsid w:val="00A44236"/>
    <w:rsid w:val="00A44343"/>
    <w:rsid w:val="00A446C1"/>
    <w:rsid w:val="00A44791"/>
    <w:rsid w:val="00A447AC"/>
    <w:rsid w:val="00A448C5"/>
    <w:rsid w:val="00A44A26"/>
    <w:rsid w:val="00A44B5F"/>
    <w:rsid w:val="00A44C2A"/>
    <w:rsid w:val="00A4518C"/>
    <w:rsid w:val="00A4521D"/>
    <w:rsid w:val="00A453B0"/>
    <w:rsid w:val="00A456E5"/>
    <w:rsid w:val="00A45709"/>
    <w:rsid w:val="00A4580E"/>
    <w:rsid w:val="00A45816"/>
    <w:rsid w:val="00A4581C"/>
    <w:rsid w:val="00A45852"/>
    <w:rsid w:val="00A4591B"/>
    <w:rsid w:val="00A45A7C"/>
    <w:rsid w:val="00A45ECA"/>
    <w:rsid w:val="00A45EED"/>
    <w:rsid w:val="00A45F1D"/>
    <w:rsid w:val="00A46147"/>
    <w:rsid w:val="00A461BA"/>
    <w:rsid w:val="00A4620E"/>
    <w:rsid w:val="00A46266"/>
    <w:rsid w:val="00A46325"/>
    <w:rsid w:val="00A46456"/>
    <w:rsid w:val="00A464C2"/>
    <w:rsid w:val="00A46882"/>
    <w:rsid w:val="00A4698A"/>
    <w:rsid w:val="00A46C40"/>
    <w:rsid w:val="00A46C47"/>
    <w:rsid w:val="00A46E15"/>
    <w:rsid w:val="00A46E58"/>
    <w:rsid w:val="00A474BD"/>
    <w:rsid w:val="00A4763D"/>
    <w:rsid w:val="00A47CE0"/>
    <w:rsid w:val="00A47DBA"/>
    <w:rsid w:val="00A47ED1"/>
    <w:rsid w:val="00A47F4C"/>
    <w:rsid w:val="00A5022B"/>
    <w:rsid w:val="00A50842"/>
    <w:rsid w:val="00A511E9"/>
    <w:rsid w:val="00A5136C"/>
    <w:rsid w:val="00A51658"/>
    <w:rsid w:val="00A5181A"/>
    <w:rsid w:val="00A51886"/>
    <w:rsid w:val="00A51A32"/>
    <w:rsid w:val="00A51A74"/>
    <w:rsid w:val="00A51CD9"/>
    <w:rsid w:val="00A51DDA"/>
    <w:rsid w:val="00A52232"/>
    <w:rsid w:val="00A522AB"/>
    <w:rsid w:val="00A523F8"/>
    <w:rsid w:val="00A5247F"/>
    <w:rsid w:val="00A5271A"/>
    <w:rsid w:val="00A528EB"/>
    <w:rsid w:val="00A52AAB"/>
    <w:rsid w:val="00A52C2F"/>
    <w:rsid w:val="00A52CD0"/>
    <w:rsid w:val="00A53070"/>
    <w:rsid w:val="00A53140"/>
    <w:rsid w:val="00A53485"/>
    <w:rsid w:val="00A53733"/>
    <w:rsid w:val="00A5376E"/>
    <w:rsid w:val="00A53A12"/>
    <w:rsid w:val="00A53C8A"/>
    <w:rsid w:val="00A53D03"/>
    <w:rsid w:val="00A53DDC"/>
    <w:rsid w:val="00A5429E"/>
    <w:rsid w:val="00A545F3"/>
    <w:rsid w:val="00A549A5"/>
    <w:rsid w:val="00A54C04"/>
    <w:rsid w:val="00A54EFC"/>
    <w:rsid w:val="00A5502C"/>
    <w:rsid w:val="00A55288"/>
    <w:rsid w:val="00A55378"/>
    <w:rsid w:val="00A55A6F"/>
    <w:rsid w:val="00A55DDE"/>
    <w:rsid w:val="00A55FEB"/>
    <w:rsid w:val="00A561E0"/>
    <w:rsid w:val="00A562DA"/>
    <w:rsid w:val="00A56422"/>
    <w:rsid w:val="00A56647"/>
    <w:rsid w:val="00A5682A"/>
    <w:rsid w:val="00A56A77"/>
    <w:rsid w:val="00A56B22"/>
    <w:rsid w:val="00A56CF4"/>
    <w:rsid w:val="00A57105"/>
    <w:rsid w:val="00A57388"/>
    <w:rsid w:val="00A57850"/>
    <w:rsid w:val="00A57BAE"/>
    <w:rsid w:val="00A57D17"/>
    <w:rsid w:val="00A57D9C"/>
    <w:rsid w:val="00A57FB0"/>
    <w:rsid w:val="00A6030F"/>
    <w:rsid w:val="00A60593"/>
    <w:rsid w:val="00A60B8E"/>
    <w:rsid w:val="00A60BE0"/>
    <w:rsid w:val="00A60BFC"/>
    <w:rsid w:val="00A60BFE"/>
    <w:rsid w:val="00A60E96"/>
    <w:rsid w:val="00A60EEF"/>
    <w:rsid w:val="00A60FE4"/>
    <w:rsid w:val="00A60FF0"/>
    <w:rsid w:val="00A6105D"/>
    <w:rsid w:val="00A6112D"/>
    <w:rsid w:val="00A61C94"/>
    <w:rsid w:val="00A61EF7"/>
    <w:rsid w:val="00A62022"/>
    <w:rsid w:val="00A6261C"/>
    <w:rsid w:val="00A62A26"/>
    <w:rsid w:val="00A63058"/>
    <w:rsid w:val="00A6343F"/>
    <w:rsid w:val="00A63B9D"/>
    <w:rsid w:val="00A63D80"/>
    <w:rsid w:val="00A63E58"/>
    <w:rsid w:val="00A63EB3"/>
    <w:rsid w:val="00A641BD"/>
    <w:rsid w:val="00A641F9"/>
    <w:rsid w:val="00A64296"/>
    <w:rsid w:val="00A6443A"/>
    <w:rsid w:val="00A64666"/>
    <w:rsid w:val="00A6491E"/>
    <w:rsid w:val="00A64E58"/>
    <w:rsid w:val="00A64FA7"/>
    <w:rsid w:val="00A651B8"/>
    <w:rsid w:val="00A6524C"/>
    <w:rsid w:val="00A65564"/>
    <w:rsid w:val="00A655F0"/>
    <w:rsid w:val="00A65856"/>
    <w:rsid w:val="00A65D14"/>
    <w:rsid w:val="00A65E09"/>
    <w:rsid w:val="00A65F52"/>
    <w:rsid w:val="00A65FC8"/>
    <w:rsid w:val="00A661F2"/>
    <w:rsid w:val="00A6623E"/>
    <w:rsid w:val="00A662B9"/>
    <w:rsid w:val="00A662EE"/>
    <w:rsid w:val="00A663A4"/>
    <w:rsid w:val="00A6640D"/>
    <w:rsid w:val="00A66432"/>
    <w:rsid w:val="00A668B0"/>
    <w:rsid w:val="00A66994"/>
    <w:rsid w:val="00A66C43"/>
    <w:rsid w:val="00A670B0"/>
    <w:rsid w:val="00A67112"/>
    <w:rsid w:val="00A67294"/>
    <w:rsid w:val="00A67320"/>
    <w:rsid w:val="00A67469"/>
    <w:rsid w:val="00A67884"/>
    <w:rsid w:val="00A67D93"/>
    <w:rsid w:val="00A67E61"/>
    <w:rsid w:val="00A70012"/>
    <w:rsid w:val="00A70065"/>
    <w:rsid w:val="00A7023E"/>
    <w:rsid w:val="00A7044F"/>
    <w:rsid w:val="00A70478"/>
    <w:rsid w:val="00A70A5D"/>
    <w:rsid w:val="00A70B57"/>
    <w:rsid w:val="00A70B6C"/>
    <w:rsid w:val="00A70E44"/>
    <w:rsid w:val="00A70ED0"/>
    <w:rsid w:val="00A710BB"/>
    <w:rsid w:val="00A71398"/>
    <w:rsid w:val="00A716EB"/>
    <w:rsid w:val="00A7179B"/>
    <w:rsid w:val="00A717AE"/>
    <w:rsid w:val="00A71EFC"/>
    <w:rsid w:val="00A71F9D"/>
    <w:rsid w:val="00A720E4"/>
    <w:rsid w:val="00A7225F"/>
    <w:rsid w:val="00A72377"/>
    <w:rsid w:val="00A72420"/>
    <w:rsid w:val="00A7255A"/>
    <w:rsid w:val="00A7277E"/>
    <w:rsid w:val="00A72968"/>
    <w:rsid w:val="00A72C77"/>
    <w:rsid w:val="00A72E9D"/>
    <w:rsid w:val="00A7318F"/>
    <w:rsid w:val="00A733A4"/>
    <w:rsid w:val="00A739D9"/>
    <w:rsid w:val="00A73AE0"/>
    <w:rsid w:val="00A73F98"/>
    <w:rsid w:val="00A74496"/>
    <w:rsid w:val="00A749EA"/>
    <w:rsid w:val="00A74BD3"/>
    <w:rsid w:val="00A74C10"/>
    <w:rsid w:val="00A74CCC"/>
    <w:rsid w:val="00A74E71"/>
    <w:rsid w:val="00A750EF"/>
    <w:rsid w:val="00A751B8"/>
    <w:rsid w:val="00A754B2"/>
    <w:rsid w:val="00A75630"/>
    <w:rsid w:val="00A756BB"/>
    <w:rsid w:val="00A759F9"/>
    <w:rsid w:val="00A75BF7"/>
    <w:rsid w:val="00A75DE6"/>
    <w:rsid w:val="00A75F2B"/>
    <w:rsid w:val="00A75F6D"/>
    <w:rsid w:val="00A7609F"/>
    <w:rsid w:val="00A761F8"/>
    <w:rsid w:val="00A765AB"/>
    <w:rsid w:val="00A766AF"/>
    <w:rsid w:val="00A7691A"/>
    <w:rsid w:val="00A7691B"/>
    <w:rsid w:val="00A76AA9"/>
    <w:rsid w:val="00A76BDF"/>
    <w:rsid w:val="00A76C71"/>
    <w:rsid w:val="00A76DB6"/>
    <w:rsid w:val="00A77031"/>
    <w:rsid w:val="00A77045"/>
    <w:rsid w:val="00A7739F"/>
    <w:rsid w:val="00A776EB"/>
    <w:rsid w:val="00A7776C"/>
    <w:rsid w:val="00A77790"/>
    <w:rsid w:val="00A77934"/>
    <w:rsid w:val="00A779F5"/>
    <w:rsid w:val="00A779F9"/>
    <w:rsid w:val="00A77BB5"/>
    <w:rsid w:val="00A804B2"/>
    <w:rsid w:val="00A804F7"/>
    <w:rsid w:val="00A80714"/>
    <w:rsid w:val="00A807EB"/>
    <w:rsid w:val="00A80EFB"/>
    <w:rsid w:val="00A81335"/>
    <w:rsid w:val="00A8185A"/>
    <w:rsid w:val="00A81944"/>
    <w:rsid w:val="00A8198A"/>
    <w:rsid w:val="00A81A97"/>
    <w:rsid w:val="00A82000"/>
    <w:rsid w:val="00A82304"/>
    <w:rsid w:val="00A8234B"/>
    <w:rsid w:val="00A828CA"/>
    <w:rsid w:val="00A82D10"/>
    <w:rsid w:val="00A82F3E"/>
    <w:rsid w:val="00A83048"/>
    <w:rsid w:val="00A838BC"/>
    <w:rsid w:val="00A838D0"/>
    <w:rsid w:val="00A838E3"/>
    <w:rsid w:val="00A83AF7"/>
    <w:rsid w:val="00A83CDD"/>
    <w:rsid w:val="00A83D45"/>
    <w:rsid w:val="00A84193"/>
    <w:rsid w:val="00A84272"/>
    <w:rsid w:val="00A84E62"/>
    <w:rsid w:val="00A8504C"/>
    <w:rsid w:val="00A852BB"/>
    <w:rsid w:val="00A85631"/>
    <w:rsid w:val="00A85732"/>
    <w:rsid w:val="00A85A32"/>
    <w:rsid w:val="00A85B50"/>
    <w:rsid w:val="00A85BFD"/>
    <w:rsid w:val="00A85C6A"/>
    <w:rsid w:val="00A85D4D"/>
    <w:rsid w:val="00A85F1B"/>
    <w:rsid w:val="00A865F6"/>
    <w:rsid w:val="00A86667"/>
    <w:rsid w:val="00A8668D"/>
    <w:rsid w:val="00A86B60"/>
    <w:rsid w:val="00A86BB0"/>
    <w:rsid w:val="00A870DD"/>
    <w:rsid w:val="00A8759C"/>
    <w:rsid w:val="00A87699"/>
    <w:rsid w:val="00A87817"/>
    <w:rsid w:val="00A8787F"/>
    <w:rsid w:val="00A878E7"/>
    <w:rsid w:val="00A879FC"/>
    <w:rsid w:val="00A87A40"/>
    <w:rsid w:val="00A87D89"/>
    <w:rsid w:val="00A90032"/>
    <w:rsid w:val="00A90086"/>
    <w:rsid w:val="00A9008C"/>
    <w:rsid w:val="00A909B3"/>
    <w:rsid w:val="00A909EB"/>
    <w:rsid w:val="00A90B5D"/>
    <w:rsid w:val="00A90EAF"/>
    <w:rsid w:val="00A90F2F"/>
    <w:rsid w:val="00A90F3B"/>
    <w:rsid w:val="00A9116A"/>
    <w:rsid w:val="00A911FB"/>
    <w:rsid w:val="00A912E7"/>
    <w:rsid w:val="00A916F5"/>
    <w:rsid w:val="00A91710"/>
    <w:rsid w:val="00A9192F"/>
    <w:rsid w:val="00A91981"/>
    <w:rsid w:val="00A91AA1"/>
    <w:rsid w:val="00A91AAC"/>
    <w:rsid w:val="00A91AE8"/>
    <w:rsid w:val="00A91B57"/>
    <w:rsid w:val="00A91C42"/>
    <w:rsid w:val="00A91EA0"/>
    <w:rsid w:val="00A921BD"/>
    <w:rsid w:val="00A922B0"/>
    <w:rsid w:val="00A92F35"/>
    <w:rsid w:val="00A930D8"/>
    <w:rsid w:val="00A93328"/>
    <w:rsid w:val="00A93330"/>
    <w:rsid w:val="00A93463"/>
    <w:rsid w:val="00A9366C"/>
    <w:rsid w:val="00A936A1"/>
    <w:rsid w:val="00A938F3"/>
    <w:rsid w:val="00A93B0E"/>
    <w:rsid w:val="00A93B82"/>
    <w:rsid w:val="00A93BC3"/>
    <w:rsid w:val="00A94022"/>
    <w:rsid w:val="00A9418B"/>
    <w:rsid w:val="00A9426F"/>
    <w:rsid w:val="00A9447A"/>
    <w:rsid w:val="00A94633"/>
    <w:rsid w:val="00A9466D"/>
    <w:rsid w:val="00A94D1B"/>
    <w:rsid w:val="00A94D76"/>
    <w:rsid w:val="00A94E35"/>
    <w:rsid w:val="00A9502C"/>
    <w:rsid w:val="00A95206"/>
    <w:rsid w:val="00A956F0"/>
    <w:rsid w:val="00A958AC"/>
    <w:rsid w:val="00A95A4F"/>
    <w:rsid w:val="00A95AC0"/>
    <w:rsid w:val="00A95EF6"/>
    <w:rsid w:val="00A96571"/>
    <w:rsid w:val="00A96583"/>
    <w:rsid w:val="00A965AD"/>
    <w:rsid w:val="00A966F4"/>
    <w:rsid w:val="00A96700"/>
    <w:rsid w:val="00A967C1"/>
    <w:rsid w:val="00A967D8"/>
    <w:rsid w:val="00A96B74"/>
    <w:rsid w:val="00A96E3A"/>
    <w:rsid w:val="00A96F51"/>
    <w:rsid w:val="00A9748D"/>
    <w:rsid w:val="00A97717"/>
    <w:rsid w:val="00A97936"/>
    <w:rsid w:val="00A97EC0"/>
    <w:rsid w:val="00A97F4E"/>
    <w:rsid w:val="00AA01FC"/>
    <w:rsid w:val="00AA0374"/>
    <w:rsid w:val="00AA08E9"/>
    <w:rsid w:val="00AA0A48"/>
    <w:rsid w:val="00AA0D28"/>
    <w:rsid w:val="00AA0DCB"/>
    <w:rsid w:val="00AA1071"/>
    <w:rsid w:val="00AA11FA"/>
    <w:rsid w:val="00AA1291"/>
    <w:rsid w:val="00AA1707"/>
    <w:rsid w:val="00AA1759"/>
    <w:rsid w:val="00AA1844"/>
    <w:rsid w:val="00AA1A88"/>
    <w:rsid w:val="00AA1C80"/>
    <w:rsid w:val="00AA1D8A"/>
    <w:rsid w:val="00AA212B"/>
    <w:rsid w:val="00AA22C0"/>
    <w:rsid w:val="00AA234D"/>
    <w:rsid w:val="00AA265C"/>
    <w:rsid w:val="00AA2694"/>
    <w:rsid w:val="00AA284A"/>
    <w:rsid w:val="00AA2901"/>
    <w:rsid w:val="00AA2C26"/>
    <w:rsid w:val="00AA3155"/>
    <w:rsid w:val="00AA3236"/>
    <w:rsid w:val="00AA32A4"/>
    <w:rsid w:val="00AA336D"/>
    <w:rsid w:val="00AA3671"/>
    <w:rsid w:val="00AA3967"/>
    <w:rsid w:val="00AA3C2E"/>
    <w:rsid w:val="00AA3D62"/>
    <w:rsid w:val="00AA3D65"/>
    <w:rsid w:val="00AA4073"/>
    <w:rsid w:val="00AA4226"/>
    <w:rsid w:val="00AA469F"/>
    <w:rsid w:val="00AA4784"/>
    <w:rsid w:val="00AA4838"/>
    <w:rsid w:val="00AA48ED"/>
    <w:rsid w:val="00AA4CA7"/>
    <w:rsid w:val="00AA4FBA"/>
    <w:rsid w:val="00AA535B"/>
    <w:rsid w:val="00AA5757"/>
    <w:rsid w:val="00AA60BF"/>
    <w:rsid w:val="00AA63DB"/>
    <w:rsid w:val="00AA654E"/>
    <w:rsid w:val="00AA6704"/>
    <w:rsid w:val="00AA67DC"/>
    <w:rsid w:val="00AA6D2A"/>
    <w:rsid w:val="00AA6D5A"/>
    <w:rsid w:val="00AA6F4D"/>
    <w:rsid w:val="00AA6F8B"/>
    <w:rsid w:val="00AA6FE0"/>
    <w:rsid w:val="00AA73E2"/>
    <w:rsid w:val="00AA7455"/>
    <w:rsid w:val="00AA762C"/>
    <w:rsid w:val="00AA7796"/>
    <w:rsid w:val="00AA77F9"/>
    <w:rsid w:val="00AA785B"/>
    <w:rsid w:val="00AA79E7"/>
    <w:rsid w:val="00AA7B7D"/>
    <w:rsid w:val="00AA7D4D"/>
    <w:rsid w:val="00AA7E97"/>
    <w:rsid w:val="00AA7E9E"/>
    <w:rsid w:val="00AA7EAB"/>
    <w:rsid w:val="00AB0546"/>
    <w:rsid w:val="00AB09A6"/>
    <w:rsid w:val="00AB0AA7"/>
    <w:rsid w:val="00AB0BE9"/>
    <w:rsid w:val="00AB0F51"/>
    <w:rsid w:val="00AB1078"/>
    <w:rsid w:val="00AB143A"/>
    <w:rsid w:val="00AB1652"/>
    <w:rsid w:val="00AB167C"/>
    <w:rsid w:val="00AB16D9"/>
    <w:rsid w:val="00AB194E"/>
    <w:rsid w:val="00AB1A60"/>
    <w:rsid w:val="00AB1C47"/>
    <w:rsid w:val="00AB1FFB"/>
    <w:rsid w:val="00AB2315"/>
    <w:rsid w:val="00AB254C"/>
    <w:rsid w:val="00AB2876"/>
    <w:rsid w:val="00AB2909"/>
    <w:rsid w:val="00AB29F7"/>
    <w:rsid w:val="00AB2A7F"/>
    <w:rsid w:val="00AB2C88"/>
    <w:rsid w:val="00AB2CF6"/>
    <w:rsid w:val="00AB2D24"/>
    <w:rsid w:val="00AB2EBF"/>
    <w:rsid w:val="00AB2F3B"/>
    <w:rsid w:val="00AB2F7C"/>
    <w:rsid w:val="00AB3683"/>
    <w:rsid w:val="00AB388A"/>
    <w:rsid w:val="00AB3B30"/>
    <w:rsid w:val="00AB3E65"/>
    <w:rsid w:val="00AB41EA"/>
    <w:rsid w:val="00AB45E7"/>
    <w:rsid w:val="00AB46B4"/>
    <w:rsid w:val="00AB494A"/>
    <w:rsid w:val="00AB4B22"/>
    <w:rsid w:val="00AB4CA9"/>
    <w:rsid w:val="00AB4F43"/>
    <w:rsid w:val="00AB4FAC"/>
    <w:rsid w:val="00AB4FD5"/>
    <w:rsid w:val="00AB51BD"/>
    <w:rsid w:val="00AB52B5"/>
    <w:rsid w:val="00AB54A0"/>
    <w:rsid w:val="00AB550B"/>
    <w:rsid w:val="00AB58EC"/>
    <w:rsid w:val="00AB590D"/>
    <w:rsid w:val="00AB596F"/>
    <w:rsid w:val="00AB5A0D"/>
    <w:rsid w:val="00AB5BA2"/>
    <w:rsid w:val="00AB5C89"/>
    <w:rsid w:val="00AB5D98"/>
    <w:rsid w:val="00AB60B9"/>
    <w:rsid w:val="00AB611D"/>
    <w:rsid w:val="00AB6423"/>
    <w:rsid w:val="00AB64EF"/>
    <w:rsid w:val="00AB6566"/>
    <w:rsid w:val="00AB65F2"/>
    <w:rsid w:val="00AB67CF"/>
    <w:rsid w:val="00AB699A"/>
    <w:rsid w:val="00AB6B99"/>
    <w:rsid w:val="00AB6D84"/>
    <w:rsid w:val="00AB6DB3"/>
    <w:rsid w:val="00AB7118"/>
    <w:rsid w:val="00AB71AD"/>
    <w:rsid w:val="00AB72B7"/>
    <w:rsid w:val="00AB7416"/>
    <w:rsid w:val="00AB7438"/>
    <w:rsid w:val="00AB76B6"/>
    <w:rsid w:val="00AB76F5"/>
    <w:rsid w:val="00AB788A"/>
    <w:rsid w:val="00AB7B06"/>
    <w:rsid w:val="00AB7BA4"/>
    <w:rsid w:val="00AB7BB2"/>
    <w:rsid w:val="00AB7E92"/>
    <w:rsid w:val="00AC0105"/>
    <w:rsid w:val="00AC0357"/>
    <w:rsid w:val="00AC082D"/>
    <w:rsid w:val="00AC0907"/>
    <w:rsid w:val="00AC0E28"/>
    <w:rsid w:val="00AC1318"/>
    <w:rsid w:val="00AC13B7"/>
    <w:rsid w:val="00AC144E"/>
    <w:rsid w:val="00AC1EB3"/>
    <w:rsid w:val="00AC22B4"/>
    <w:rsid w:val="00AC22FA"/>
    <w:rsid w:val="00AC2458"/>
    <w:rsid w:val="00AC24A6"/>
    <w:rsid w:val="00AC29B5"/>
    <w:rsid w:val="00AC2B9A"/>
    <w:rsid w:val="00AC2D35"/>
    <w:rsid w:val="00AC2D3F"/>
    <w:rsid w:val="00AC30B4"/>
    <w:rsid w:val="00AC3109"/>
    <w:rsid w:val="00AC33D0"/>
    <w:rsid w:val="00AC3415"/>
    <w:rsid w:val="00AC3576"/>
    <w:rsid w:val="00AC3866"/>
    <w:rsid w:val="00AC3912"/>
    <w:rsid w:val="00AC3966"/>
    <w:rsid w:val="00AC3C92"/>
    <w:rsid w:val="00AC4016"/>
    <w:rsid w:val="00AC41C4"/>
    <w:rsid w:val="00AC4B18"/>
    <w:rsid w:val="00AC4D9E"/>
    <w:rsid w:val="00AC4E17"/>
    <w:rsid w:val="00AC4F7C"/>
    <w:rsid w:val="00AC53F8"/>
    <w:rsid w:val="00AC543C"/>
    <w:rsid w:val="00AC54C5"/>
    <w:rsid w:val="00AC567B"/>
    <w:rsid w:val="00AC5748"/>
    <w:rsid w:val="00AC5940"/>
    <w:rsid w:val="00AC5A25"/>
    <w:rsid w:val="00AC5C3E"/>
    <w:rsid w:val="00AC63A1"/>
    <w:rsid w:val="00AC63F0"/>
    <w:rsid w:val="00AC69CD"/>
    <w:rsid w:val="00AC6C14"/>
    <w:rsid w:val="00AC6F0A"/>
    <w:rsid w:val="00AC705C"/>
    <w:rsid w:val="00AC7378"/>
    <w:rsid w:val="00AC7711"/>
    <w:rsid w:val="00AC7746"/>
    <w:rsid w:val="00AC77E6"/>
    <w:rsid w:val="00AC785C"/>
    <w:rsid w:val="00AC7878"/>
    <w:rsid w:val="00AC7910"/>
    <w:rsid w:val="00AC7C7D"/>
    <w:rsid w:val="00AC7F00"/>
    <w:rsid w:val="00AD02F3"/>
    <w:rsid w:val="00AD0304"/>
    <w:rsid w:val="00AD08DE"/>
    <w:rsid w:val="00AD0A19"/>
    <w:rsid w:val="00AD0B45"/>
    <w:rsid w:val="00AD0D12"/>
    <w:rsid w:val="00AD0E98"/>
    <w:rsid w:val="00AD0F56"/>
    <w:rsid w:val="00AD113C"/>
    <w:rsid w:val="00AD12FD"/>
    <w:rsid w:val="00AD17FA"/>
    <w:rsid w:val="00AD19F9"/>
    <w:rsid w:val="00AD1A23"/>
    <w:rsid w:val="00AD2049"/>
    <w:rsid w:val="00AD205D"/>
    <w:rsid w:val="00AD2190"/>
    <w:rsid w:val="00AD234D"/>
    <w:rsid w:val="00AD24E8"/>
    <w:rsid w:val="00AD2532"/>
    <w:rsid w:val="00AD25C6"/>
    <w:rsid w:val="00AD2667"/>
    <w:rsid w:val="00AD2760"/>
    <w:rsid w:val="00AD3166"/>
    <w:rsid w:val="00AD326D"/>
    <w:rsid w:val="00AD32BB"/>
    <w:rsid w:val="00AD3419"/>
    <w:rsid w:val="00AD34C5"/>
    <w:rsid w:val="00AD3997"/>
    <w:rsid w:val="00AD3B1B"/>
    <w:rsid w:val="00AD3C59"/>
    <w:rsid w:val="00AD4136"/>
    <w:rsid w:val="00AD4653"/>
    <w:rsid w:val="00AD46DF"/>
    <w:rsid w:val="00AD477B"/>
    <w:rsid w:val="00AD48F0"/>
    <w:rsid w:val="00AD4C9F"/>
    <w:rsid w:val="00AD4FF8"/>
    <w:rsid w:val="00AD5123"/>
    <w:rsid w:val="00AD5622"/>
    <w:rsid w:val="00AD563C"/>
    <w:rsid w:val="00AD567E"/>
    <w:rsid w:val="00AD56A4"/>
    <w:rsid w:val="00AD58F7"/>
    <w:rsid w:val="00AD5930"/>
    <w:rsid w:val="00AD5A94"/>
    <w:rsid w:val="00AD600C"/>
    <w:rsid w:val="00AD6193"/>
    <w:rsid w:val="00AD65AF"/>
    <w:rsid w:val="00AD65BD"/>
    <w:rsid w:val="00AD6977"/>
    <w:rsid w:val="00AD6A69"/>
    <w:rsid w:val="00AD6C0B"/>
    <w:rsid w:val="00AD6CE1"/>
    <w:rsid w:val="00AD6D19"/>
    <w:rsid w:val="00AD6E12"/>
    <w:rsid w:val="00AD6ED4"/>
    <w:rsid w:val="00AD7079"/>
    <w:rsid w:val="00AD7241"/>
    <w:rsid w:val="00AD7646"/>
    <w:rsid w:val="00AD772A"/>
    <w:rsid w:val="00AD7D8E"/>
    <w:rsid w:val="00AD7E99"/>
    <w:rsid w:val="00AD7EE7"/>
    <w:rsid w:val="00AE072A"/>
    <w:rsid w:val="00AE087C"/>
    <w:rsid w:val="00AE0BDA"/>
    <w:rsid w:val="00AE0D47"/>
    <w:rsid w:val="00AE0DA7"/>
    <w:rsid w:val="00AE12C6"/>
    <w:rsid w:val="00AE13F3"/>
    <w:rsid w:val="00AE147A"/>
    <w:rsid w:val="00AE1500"/>
    <w:rsid w:val="00AE151D"/>
    <w:rsid w:val="00AE190C"/>
    <w:rsid w:val="00AE1C5E"/>
    <w:rsid w:val="00AE2244"/>
    <w:rsid w:val="00AE2338"/>
    <w:rsid w:val="00AE23D8"/>
    <w:rsid w:val="00AE2419"/>
    <w:rsid w:val="00AE24A0"/>
    <w:rsid w:val="00AE2793"/>
    <w:rsid w:val="00AE2863"/>
    <w:rsid w:val="00AE28AF"/>
    <w:rsid w:val="00AE2AFC"/>
    <w:rsid w:val="00AE2B77"/>
    <w:rsid w:val="00AE30A3"/>
    <w:rsid w:val="00AE31EB"/>
    <w:rsid w:val="00AE3316"/>
    <w:rsid w:val="00AE36C7"/>
    <w:rsid w:val="00AE3879"/>
    <w:rsid w:val="00AE38BD"/>
    <w:rsid w:val="00AE399C"/>
    <w:rsid w:val="00AE3A76"/>
    <w:rsid w:val="00AE3C0C"/>
    <w:rsid w:val="00AE3CBA"/>
    <w:rsid w:val="00AE434E"/>
    <w:rsid w:val="00AE4415"/>
    <w:rsid w:val="00AE4422"/>
    <w:rsid w:val="00AE49A1"/>
    <w:rsid w:val="00AE4A0E"/>
    <w:rsid w:val="00AE4FA5"/>
    <w:rsid w:val="00AE5166"/>
    <w:rsid w:val="00AE51AF"/>
    <w:rsid w:val="00AE545F"/>
    <w:rsid w:val="00AE551E"/>
    <w:rsid w:val="00AE558C"/>
    <w:rsid w:val="00AE5A35"/>
    <w:rsid w:val="00AE5AC9"/>
    <w:rsid w:val="00AE5C43"/>
    <w:rsid w:val="00AE60CA"/>
    <w:rsid w:val="00AE62C3"/>
    <w:rsid w:val="00AE633F"/>
    <w:rsid w:val="00AE6356"/>
    <w:rsid w:val="00AE643C"/>
    <w:rsid w:val="00AE658E"/>
    <w:rsid w:val="00AE68C1"/>
    <w:rsid w:val="00AE6E0D"/>
    <w:rsid w:val="00AE6E4F"/>
    <w:rsid w:val="00AE6FCA"/>
    <w:rsid w:val="00AE7231"/>
    <w:rsid w:val="00AE72C4"/>
    <w:rsid w:val="00AE7439"/>
    <w:rsid w:val="00AE767E"/>
    <w:rsid w:val="00AE78B7"/>
    <w:rsid w:val="00AE7D84"/>
    <w:rsid w:val="00AE7F61"/>
    <w:rsid w:val="00AF0158"/>
    <w:rsid w:val="00AF017D"/>
    <w:rsid w:val="00AF0221"/>
    <w:rsid w:val="00AF035E"/>
    <w:rsid w:val="00AF0590"/>
    <w:rsid w:val="00AF06BD"/>
    <w:rsid w:val="00AF078A"/>
    <w:rsid w:val="00AF09FE"/>
    <w:rsid w:val="00AF0BBF"/>
    <w:rsid w:val="00AF0C21"/>
    <w:rsid w:val="00AF0C66"/>
    <w:rsid w:val="00AF0D90"/>
    <w:rsid w:val="00AF1151"/>
    <w:rsid w:val="00AF12F0"/>
    <w:rsid w:val="00AF174A"/>
    <w:rsid w:val="00AF18BB"/>
    <w:rsid w:val="00AF1956"/>
    <w:rsid w:val="00AF1ADE"/>
    <w:rsid w:val="00AF1B77"/>
    <w:rsid w:val="00AF1D28"/>
    <w:rsid w:val="00AF1D88"/>
    <w:rsid w:val="00AF1DE9"/>
    <w:rsid w:val="00AF20E2"/>
    <w:rsid w:val="00AF21E3"/>
    <w:rsid w:val="00AF22C8"/>
    <w:rsid w:val="00AF23FB"/>
    <w:rsid w:val="00AF2460"/>
    <w:rsid w:val="00AF252C"/>
    <w:rsid w:val="00AF2756"/>
    <w:rsid w:val="00AF29ED"/>
    <w:rsid w:val="00AF2DC5"/>
    <w:rsid w:val="00AF2E1F"/>
    <w:rsid w:val="00AF2E97"/>
    <w:rsid w:val="00AF3110"/>
    <w:rsid w:val="00AF3186"/>
    <w:rsid w:val="00AF356E"/>
    <w:rsid w:val="00AF3580"/>
    <w:rsid w:val="00AF3791"/>
    <w:rsid w:val="00AF37C5"/>
    <w:rsid w:val="00AF37F0"/>
    <w:rsid w:val="00AF39E5"/>
    <w:rsid w:val="00AF3EB5"/>
    <w:rsid w:val="00AF3F31"/>
    <w:rsid w:val="00AF40F3"/>
    <w:rsid w:val="00AF4173"/>
    <w:rsid w:val="00AF42A2"/>
    <w:rsid w:val="00AF43A0"/>
    <w:rsid w:val="00AF441A"/>
    <w:rsid w:val="00AF45DA"/>
    <w:rsid w:val="00AF4977"/>
    <w:rsid w:val="00AF49B4"/>
    <w:rsid w:val="00AF4F8A"/>
    <w:rsid w:val="00AF51B8"/>
    <w:rsid w:val="00AF531A"/>
    <w:rsid w:val="00AF53EC"/>
    <w:rsid w:val="00AF5646"/>
    <w:rsid w:val="00AF598C"/>
    <w:rsid w:val="00AF5A45"/>
    <w:rsid w:val="00AF5A6B"/>
    <w:rsid w:val="00AF5DB3"/>
    <w:rsid w:val="00AF5DBD"/>
    <w:rsid w:val="00AF5DC9"/>
    <w:rsid w:val="00AF5E85"/>
    <w:rsid w:val="00AF5EB9"/>
    <w:rsid w:val="00AF5FA6"/>
    <w:rsid w:val="00AF606D"/>
    <w:rsid w:val="00AF6293"/>
    <w:rsid w:val="00AF657B"/>
    <w:rsid w:val="00AF6582"/>
    <w:rsid w:val="00AF65FA"/>
    <w:rsid w:val="00AF67DD"/>
    <w:rsid w:val="00AF6F4B"/>
    <w:rsid w:val="00AF709F"/>
    <w:rsid w:val="00AF7489"/>
    <w:rsid w:val="00AF7625"/>
    <w:rsid w:val="00AF78C8"/>
    <w:rsid w:val="00AF78CE"/>
    <w:rsid w:val="00B00213"/>
    <w:rsid w:val="00B005C9"/>
    <w:rsid w:val="00B0098F"/>
    <w:rsid w:val="00B00BD2"/>
    <w:rsid w:val="00B00C83"/>
    <w:rsid w:val="00B00CE9"/>
    <w:rsid w:val="00B00EBE"/>
    <w:rsid w:val="00B00F41"/>
    <w:rsid w:val="00B012A9"/>
    <w:rsid w:val="00B014B5"/>
    <w:rsid w:val="00B014D4"/>
    <w:rsid w:val="00B01A2E"/>
    <w:rsid w:val="00B01E1B"/>
    <w:rsid w:val="00B02137"/>
    <w:rsid w:val="00B0219E"/>
    <w:rsid w:val="00B021BC"/>
    <w:rsid w:val="00B024A6"/>
    <w:rsid w:val="00B02910"/>
    <w:rsid w:val="00B02D01"/>
    <w:rsid w:val="00B0323E"/>
    <w:rsid w:val="00B032F4"/>
    <w:rsid w:val="00B03B73"/>
    <w:rsid w:val="00B03EC9"/>
    <w:rsid w:val="00B03EEA"/>
    <w:rsid w:val="00B03F98"/>
    <w:rsid w:val="00B04229"/>
    <w:rsid w:val="00B0425E"/>
    <w:rsid w:val="00B04913"/>
    <w:rsid w:val="00B05006"/>
    <w:rsid w:val="00B0514B"/>
    <w:rsid w:val="00B052B9"/>
    <w:rsid w:val="00B05984"/>
    <w:rsid w:val="00B05D75"/>
    <w:rsid w:val="00B05EA2"/>
    <w:rsid w:val="00B05F30"/>
    <w:rsid w:val="00B06081"/>
    <w:rsid w:val="00B0616C"/>
    <w:rsid w:val="00B063B1"/>
    <w:rsid w:val="00B06419"/>
    <w:rsid w:val="00B064CD"/>
    <w:rsid w:val="00B064DF"/>
    <w:rsid w:val="00B06962"/>
    <w:rsid w:val="00B06B65"/>
    <w:rsid w:val="00B06CB3"/>
    <w:rsid w:val="00B07088"/>
    <w:rsid w:val="00B072A4"/>
    <w:rsid w:val="00B07408"/>
    <w:rsid w:val="00B0741A"/>
    <w:rsid w:val="00B075AA"/>
    <w:rsid w:val="00B076EB"/>
    <w:rsid w:val="00B07793"/>
    <w:rsid w:val="00B077BA"/>
    <w:rsid w:val="00B07B66"/>
    <w:rsid w:val="00B07D5A"/>
    <w:rsid w:val="00B07FF2"/>
    <w:rsid w:val="00B10287"/>
    <w:rsid w:val="00B102D9"/>
    <w:rsid w:val="00B1043B"/>
    <w:rsid w:val="00B106C5"/>
    <w:rsid w:val="00B106ED"/>
    <w:rsid w:val="00B10825"/>
    <w:rsid w:val="00B10A32"/>
    <w:rsid w:val="00B10C8F"/>
    <w:rsid w:val="00B10D20"/>
    <w:rsid w:val="00B10ED0"/>
    <w:rsid w:val="00B1105E"/>
    <w:rsid w:val="00B113E8"/>
    <w:rsid w:val="00B11632"/>
    <w:rsid w:val="00B11908"/>
    <w:rsid w:val="00B11C2A"/>
    <w:rsid w:val="00B11EF0"/>
    <w:rsid w:val="00B12329"/>
    <w:rsid w:val="00B12555"/>
    <w:rsid w:val="00B12672"/>
    <w:rsid w:val="00B1283D"/>
    <w:rsid w:val="00B12A26"/>
    <w:rsid w:val="00B12B3A"/>
    <w:rsid w:val="00B12C39"/>
    <w:rsid w:val="00B13276"/>
    <w:rsid w:val="00B1329A"/>
    <w:rsid w:val="00B1331B"/>
    <w:rsid w:val="00B133F0"/>
    <w:rsid w:val="00B1349D"/>
    <w:rsid w:val="00B13A65"/>
    <w:rsid w:val="00B13F8A"/>
    <w:rsid w:val="00B13FF1"/>
    <w:rsid w:val="00B14024"/>
    <w:rsid w:val="00B1435C"/>
    <w:rsid w:val="00B143E5"/>
    <w:rsid w:val="00B14448"/>
    <w:rsid w:val="00B1454C"/>
    <w:rsid w:val="00B149D5"/>
    <w:rsid w:val="00B14B6F"/>
    <w:rsid w:val="00B14B8E"/>
    <w:rsid w:val="00B14DAD"/>
    <w:rsid w:val="00B1526B"/>
    <w:rsid w:val="00B15646"/>
    <w:rsid w:val="00B15C98"/>
    <w:rsid w:val="00B15E4F"/>
    <w:rsid w:val="00B15E6A"/>
    <w:rsid w:val="00B160CF"/>
    <w:rsid w:val="00B1620E"/>
    <w:rsid w:val="00B165FD"/>
    <w:rsid w:val="00B16DB7"/>
    <w:rsid w:val="00B17341"/>
    <w:rsid w:val="00B17371"/>
    <w:rsid w:val="00B17570"/>
    <w:rsid w:val="00B1767A"/>
    <w:rsid w:val="00B17949"/>
    <w:rsid w:val="00B17E38"/>
    <w:rsid w:val="00B200E9"/>
    <w:rsid w:val="00B2019B"/>
    <w:rsid w:val="00B20342"/>
    <w:rsid w:val="00B20780"/>
    <w:rsid w:val="00B20852"/>
    <w:rsid w:val="00B20CA5"/>
    <w:rsid w:val="00B20CC1"/>
    <w:rsid w:val="00B20E73"/>
    <w:rsid w:val="00B2109B"/>
    <w:rsid w:val="00B215DC"/>
    <w:rsid w:val="00B215DE"/>
    <w:rsid w:val="00B21A80"/>
    <w:rsid w:val="00B21EFF"/>
    <w:rsid w:val="00B221D0"/>
    <w:rsid w:val="00B224CC"/>
    <w:rsid w:val="00B2274E"/>
    <w:rsid w:val="00B227E3"/>
    <w:rsid w:val="00B22EB7"/>
    <w:rsid w:val="00B22EED"/>
    <w:rsid w:val="00B2311C"/>
    <w:rsid w:val="00B2328B"/>
    <w:rsid w:val="00B2339E"/>
    <w:rsid w:val="00B23496"/>
    <w:rsid w:val="00B235CF"/>
    <w:rsid w:val="00B23BEC"/>
    <w:rsid w:val="00B23C82"/>
    <w:rsid w:val="00B23D93"/>
    <w:rsid w:val="00B23DB5"/>
    <w:rsid w:val="00B23F4E"/>
    <w:rsid w:val="00B24653"/>
    <w:rsid w:val="00B24739"/>
    <w:rsid w:val="00B2494E"/>
    <w:rsid w:val="00B24F11"/>
    <w:rsid w:val="00B25001"/>
    <w:rsid w:val="00B250DB"/>
    <w:rsid w:val="00B2515E"/>
    <w:rsid w:val="00B254F8"/>
    <w:rsid w:val="00B25A18"/>
    <w:rsid w:val="00B25D6B"/>
    <w:rsid w:val="00B269BE"/>
    <w:rsid w:val="00B26A03"/>
    <w:rsid w:val="00B26A29"/>
    <w:rsid w:val="00B26D56"/>
    <w:rsid w:val="00B271E5"/>
    <w:rsid w:val="00B2732D"/>
    <w:rsid w:val="00B27691"/>
    <w:rsid w:val="00B27B2E"/>
    <w:rsid w:val="00B27D79"/>
    <w:rsid w:val="00B27E8E"/>
    <w:rsid w:val="00B27F9E"/>
    <w:rsid w:val="00B3014F"/>
    <w:rsid w:val="00B30179"/>
    <w:rsid w:val="00B30472"/>
    <w:rsid w:val="00B3062A"/>
    <w:rsid w:val="00B306FB"/>
    <w:rsid w:val="00B308CD"/>
    <w:rsid w:val="00B308E8"/>
    <w:rsid w:val="00B30DC7"/>
    <w:rsid w:val="00B30F39"/>
    <w:rsid w:val="00B31272"/>
    <w:rsid w:val="00B31291"/>
    <w:rsid w:val="00B31B71"/>
    <w:rsid w:val="00B31C81"/>
    <w:rsid w:val="00B321ED"/>
    <w:rsid w:val="00B321FD"/>
    <w:rsid w:val="00B32608"/>
    <w:rsid w:val="00B32975"/>
    <w:rsid w:val="00B32A16"/>
    <w:rsid w:val="00B32DD8"/>
    <w:rsid w:val="00B32FEC"/>
    <w:rsid w:val="00B33085"/>
    <w:rsid w:val="00B3339A"/>
    <w:rsid w:val="00B333D2"/>
    <w:rsid w:val="00B33A2E"/>
    <w:rsid w:val="00B33A9D"/>
    <w:rsid w:val="00B33BFF"/>
    <w:rsid w:val="00B33CD9"/>
    <w:rsid w:val="00B3408D"/>
    <w:rsid w:val="00B3421D"/>
    <w:rsid w:val="00B34283"/>
    <w:rsid w:val="00B34402"/>
    <w:rsid w:val="00B345C9"/>
    <w:rsid w:val="00B348C2"/>
    <w:rsid w:val="00B34C5A"/>
    <w:rsid w:val="00B34CCD"/>
    <w:rsid w:val="00B34E34"/>
    <w:rsid w:val="00B3512B"/>
    <w:rsid w:val="00B351D6"/>
    <w:rsid w:val="00B35445"/>
    <w:rsid w:val="00B355F8"/>
    <w:rsid w:val="00B356C0"/>
    <w:rsid w:val="00B3589F"/>
    <w:rsid w:val="00B35A27"/>
    <w:rsid w:val="00B35D86"/>
    <w:rsid w:val="00B35DFA"/>
    <w:rsid w:val="00B35E5A"/>
    <w:rsid w:val="00B35E9D"/>
    <w:rsid w:val="00B35FFA"/>
    <w:rsid w:val="00B360D7"/>
    <w:rsid w:val="00B36330"/>
    <w:rsid w:val="00B366AA"/>
    <w:rsid w:val="00B367FE"/>
    <w:rsid w:val="00B36FF0"/>
    <w:rsid w:val="00B37266"/>
    <w:rsid w:val="00B375CF"/>
    <w:rsid w:val="00B375D2"/>
    <w:rsid w:val="00B37ABE"/>
    <w:rsid w:val="00B37B42"/>
    <w:rsid w:val="00B4012E"/>
    <w:rsid w:val="00B40254"/>
    <w:rsid w:val="00B40675"/>
    <w:rsid w:val="00B407CF"/>
    <w:rsid w:val="00B4089F"/>
    <w:rsid w:val="00B409B3"/>
    <w:rsid w:val="00B411E6"/>
    <w:rsid w:val="00B413A6"/>
    <w:rsid w:val="00B41447"/>
    <w:rsid w:val="00B4152B"/>
    <w:rsid w:val="00B4179C"/>
    <w:rsid w:val="00B41CBB"/>
    <w:rsid w:val="00B420AE"/>
    <w:rsid w:val="00B422EB"/>
    <w:rsid w:val="00B4233D"/>
    <w:rsid w:val="00B42459"/>
    <w:rsid w:val="00B426F0"/>
    <w:rsid w:val="00B428BB"/>
    <w:rsid w:val="00B429BF"/>
    <w:rsid w:val="00B42B0E"/>
    <w:rsid w:val="00B42DA1"/>
    <w:rsid w:val="00B431D2"/>
    <w:rsid w:val="00B43387"/>
    <w:rsid w:val="00B43405"/>
    <w:rsid w:val="00B43731"/>
    <w:rsid w:val="00B438F8"/>
    <w:rsid w:val="00B43A27"/>
    <w:rsid w:val="00B43B4D"/>
    <w:rsid w:val="00B44162"/>
    <w:rsid w:val="00B441B6"/>
    <w:rsid w:val="00B44234"/>
    <w:rsid w:val="00B4431A"/>
    <w:rsid w:val="00B44500"/>
    <w:rsid w:val="00B44549"/>
    <w:rsid w:val="00B44F2B"/>
    <w:rsid w:val="00B452EC"/>
    <w:rsid w:val="00B45387"/>
    <w:rsid w:val="00B45671"/>
    <w:rsid w:val="00B4585C"/>
    <w:rsid w:val="00B45C41"/>
    <w:rsid w:val="00B45DB0"/>
    <w:rsid w:val="00B45E66"/>
    <w:rsid w:val="00B462AD"/>
    <w:rsid w:val="00B46683"/>
    <w:rsid w:val="00B4686A"/>
    <w:rsid w:val="00B46889"/>
    <w:rsid w:val="00B46BC9"/>
    <w:rsid w:val="00B46EF3"/>
    <w:rsid w:val="00B4703C"/>
    <w:rsid w:val="00B4726F"/>
    <w:rsid w:val="00B4727A"/>
    <w:rsid w:val="00B4785D"/>
    <w:rsid w:val="00B47932"/>
    <w:rsid w:val="00B50319"/>
    <w:rsid w:val="00B5054D"/>
    <w:rsid w:val="00B506E7"/>
    <w:rsid w:val="00B50C29"/>
    <w:rsid w:val="00B50E6B"/>
    <w:rsid w:val="00B50E9A"/>
    <w:rsid w:val="00B51219"/>
    <w:rsid w:val="00B512D1"/>
    <w:rsid w:val="00B5158F"/>
    <w:rsid w:val="00B5196A"/>
    <w:rsid w:val="00B51A9D"/>
    <w:rsid w:val="00B51C65"/>
    <w:rsid w:val="00B51CA9"/>
    <w:rsid w:val="00B51E26"/>
    <w:rsid w:val="00B51E6F"/>
    <w:rsid w:val="00B51F3F"/>
    <w:rsid w:val="00B52056"/>
    <w:rsid w:val="00B52362"/>
    <w:rsid w:val="00B523E3"/>
    <w:rsid w:val="00B5252B"/>
    <w:rsid w:val="00B526FE"/>
    <w:rsid w:val="00B527FC"/>
    <w:rsid w:val="00B52867"/>
    <w:rsid w:val="00B528C3"/>
    <w:rsid w:val="00B52A03"/>
    <w:rsid w:val="00B52B0F"/>
    <w:rsid w:val="00B52BEC"/>
    <w:rsid w:val="00B52E84"/>
    <w:rsid w:val="00B52EE3"/>
    <w:rsid w:val="00B52F0F"/>
    <w:rsid w:val="00B5316C"/>
    <w:rsid w:val="00B53619"/>
    <w:rsid w:val="00B53674"/>
    <w:rsid w:val="00B53750"/>
    <w:rsid w:val="00B53CAF"/>
    <w:rsid w:val="00B53E2E"/>
    <w:rsid w:val="00B544A7"/>
    <w:rsid w:val="00B5465A"/>
    <w:rsid w:val="00B54879"/>
    <w:rsid w:val="00B548BD"/>
    <w:rsid w:val="00B54B64"/>
    <w:rsid w:val="00B54CBF"/>
    <w:rsid w:val="00B55391"/>
    <w:rsid w:val="00B557DE"/>
    <w:rsid w:val="00B55C94"/>
    <w:rsid w:val="00B55CA9"/>
    <w:rsid w:val="00B55CD4"/>
    <w:rsid w:val="00B55DAC"/>
    <w:rsid w:val="00B55FB2"/>
    <w:rsid w:val="00B560E6"/>
    <w:rsid w:val="00B56114"/>
    <w:rsid w:val="00B567C2"/>
    <w:rsid w:val="00B569F1"/>
    <w:rsid w:val="00B56A4D"/>
    <w:rsid w:val="00B56AC6"/>
    <w:rsid w:val="00B56E6C"/>
    <w:rsid w:val="00B57021"/>
    <w:rsid w:val="00B5727B"/>
    <w:rsid w:val="00B575F4"/>
    <w:rsid w:val="00B57833"/>
    <w:rsid w:val="00B57DA1"/>
    <w:rsid w:val="00B60407"/>
    <w:rsid w:val="00B606B0"/>
    <w:rsid w:val="00B60770"/>
    <w:rsid w:val="00B60C1C"/>
    <w:rsid w:val="00B60F90"/>
    <w:rsid w:val="00B61301"/>
    <w:rsid w:val="00B61832"/>
    <w:rsid w:val="00B6186A"/>
    <w:rsid w:val="00B619ED"/>
    <w:rsid w:val="00B61C2E"/>
    <w:rsid w:val="00B61E75"/>
    <w:rsid w:val="00B61FFE"/>
    <w:rsid w:val="00B62042"/>
    <w:rsid w:val="00B62089"/>
    <w:rsid w:val="00B620BC"/>
    <w:rsid w:val="00B62113"/>
    <w:rsid w:val="00B62521"/>
    <w:rsid w:val="00B626FD"/>
    <w:rsid w:val="00B62796"/>
    <w:rsid w:val="00B627C9"/>
    <w:rsid w:val="00B629B4"/>
    <w:rsid w:val="00B629FE"/>
    <w:rsid w:val="00B62CD5"/>
    <w:rsid w:val="00B62CD7"/>
    <w:rsid w:val="00B63083"/>
    <w:rsid w:val="00B631F1"/>
    <w:rsid w:val="00B63460"/>
    <w:rsid w:val="00B638C6"/>
    <w:rsid w:val="00B63A67"/>
    <w:rsid w:val="00B63C02"/>
    <w:rsid w:val="00B63D53"/>
    <w:rsid w:val="00B64100"/>
    <w:rsid w:val="00B642A9"/>
    <w:rsid w:val="00B647EB"/>
    <w:rsid w:val="00B64862"/>
    <w:rsid w:val="00B64A06"/>
    <w:rsid w:val="00B64B1F"/>
    <w:rsid w:val="00B64CE0"/>
    <w:rsid w:val="00B64D54"/>
    <w:rsid w:val="00B64E95"/>
    <w:rsid w:val="00B65199"/>
    <w:rsid w:val="00B65414"/>
    <w:rsid w:val="00B65433"/>
    <w:rsid w:val="00B659DA"/>
    <w:rsid w:val="00B65FCE"/>
    <w:rsid w:val="00B66076"/>
    <w:rsid w:val="00B661B0"/>
    <w:rsid w:val="00B6641F"/>
    <w:rsid w:val="00B666CD"/>
    <w:rsid w:val="00B666F7"/>
    <w:rsid w:val="00B66748"/>
    <w:rsid w:val="00B66794"/>
    <w:rsid w:val="00B66A5F"/>
    <w:rsid w:val="00B66B6A"/>
    <w:rsid w:val="00B66C4E"/>
    <w:rsid w:val="00B66D0A"/>
    <w:rsid w:val="00B66D3B"/>
    <w:rsid w:val="00B66DF5"/>
    <w:rsid w:val="00B66E7A"/>
    <w:rsid w:val="00B66EB8"/>
    <w:rsid w:val="00B67138"/>
    <w:rsid w:val="00B672AE"/>
    <w:rsid w:val="00B673FE"/>
    <w:rsid w:val="00B6749B"/>
    <w:rsid w:val="00B67545"/>
    <w:rsid w:val="00B679E5"/>
    <w:rsid w:val="00B67A1D"/>
    <w:rsid w:val="00B67AF8"/>
    <w:rsid w:val="00B67CE1"/>
    <w:rsid w:val="00B67DFF"/>
    <w:rsid w:val="00B70026"/>
    <w:rsid w:val="00B7012A"/>
    <w:rsid w:val="00B70160"/>
    <w:rsid w:val="00B70422"/>
    <w:rsid w:val="00B70865"/>
    <w:rsid w:val="00B70898"/>
    <w:rsid w:val="00B708A0"/>
    <w:rsid w:val="00B70B3C"/>
    <w:rsid w:val="00B70D74"/>
    <w:rsid w:val="00B70EDD"/>
    <w:rsid w:val="00B7115F"/>
    <w:rsid w:val="00B71271"/>
    <w:rsid w:val="00B712C5"/>
    <w:rsid w:val="00B715DB"/>
    <w:rsid w:val="00B71C68"/>
    <w:rsid w:val="00B721CE"/>
    <w:rsid w:val="00B7222D"/>
    <w:rsid w:val="00B725A0"/>
    <w:rsid w:val="00B72A46"/>
    <w:rsid w:val="00B72AF8"/>
    <w:rsid w:val="00B72D7F"/>
    <w:rsid w:val="00B73162"/>
    <w:rsid w:val="00B73164"/>
    <w:rsid w:val="00B7325C"/>
    <w:rsid w:val="00B73451"/>
    <w:rsid w:val="00B73494"/>
    <w:rsid w:val="00B73819"/>
    <w:rsid w:val="00B73989"/>
    <w:rsid w:val="00B73A38"/>
    <w:rsid w:val="00B73C60"/>
    <w:rsid w:val="00B73CBB"/>
    <w:rsid w:val="00B7416A"/>
    <w:rsid w:val="00B74220"/>
    <w:rsid w:val="00B743C7"/>
    <w:rsid w:val="00B743E3"/>
    <w:rsid w:val="00B744E6"/>
    <w:rsid w:val="00B74805"/>
    <w:rsid w:val="00B74968"/>
    <w:rsid w:val="00B74AD4"/>
    <w:rsid w:val="00B74C53"/>
    <w:rsid w:val="00B74DD6"/>
    <w:rsid w:val="00B74EB0"/>
    <w:rsid w:val="00B7510C"/>
    <w:rsid w:val="00B752CB"/>
    <w:rsid w:val="00B752DC"/>
    <w:rsid w:val="00B752F6"/>
    <w:rsid w:val="00B7550C"/>
    <w:rsid w:val="00B7574D"/>
    <w:rsid w:val="00B759C6"/>
    <w:rsid w:val="00B75FA2"/>
    <w:rsid w:val="00B7612D"/>
    <w:rsid w:val="00B76179"/>
    <w:rsid w:val="00B76364"/>
    <w:rsid w:val="00B7642A"/>
    <w:rsid w:val="00B765BA"/>
    <w:rsid w:val="00B766F9"/>
    <w:rsid w:val="00B7671C"/>
    <w:rsid w:val="00B767A0"/>
    <w:rsid w:val="00B76A09"/>
    <w:rsid w:val="00B76DFD"/>
    <w:rsid w:val="00B76E4B"/>
    <w:rsid w:val="00B770AD"/>
    <w:rsid w:val="00B770BA"/>
    <w:rsid w:val="00B77103"/>
    <w:rsid w:val="00B77191"/>
    <w:rsid w:val="00B771E3"/>
    <w:rsid w:val="00B77397"/>
    <w:rsid w:val="00B77788"/>
    <w:rsid w:val="00B77BC5"/>
    <w:rsid w:val="00B77C45"/>
    <w:rsid w:val="00B8012D"/>
    <w:rsid w:val="00B802E4"/>
    <w:rsid w:val="00B802FA"/>
    <w:rsid w:val="00B80343"/>
    <w:rsid w:val="00B80414"/>
    <w:rsid w:val="00B8057E"/>
    <w:rsid w:val="00B807C2"/>
    <w:rsid w:val="00B808ED"/>
    <w:rsid w:val="00B809C1"/>
    <w:rsid w:val="00B80BE0"/>
    <w:rsid w:val="00B80C38"/>
    <w:rsid w:val="00B80DC3"/>
    <w:rsid w:val="00B81058"/>
    <w:rsid w:val="00B81892"/>
    <w:rsid w:val="00B81F30"/>
    <w:rsid w:val="00B82011"/>
    <w:rsid w:val="00B820A8"/>
    <w:rsid w:val="00B82526"/>
    <w:rsid w:val="00B82784"/>
    <w:rsid w:val="00B82B5F"/>
    <w:rsid w:val="00B82D76"/>
    <w:rsid w:val="00B82F40"/>
    <w:rsid w:val="00B83248"/>
    <w:rsid w:val="00B835AE"/>
    <w:rsid w:val="00B8386B"/>
    <w:rsid w:val="00B83AAB"/>
    <w:rsid w:val="00B8414D"/>
    <w:rsid w:val="00B841E0"/>
    <w:rsid w:val="00B84391"/>
    <w:rsid w:val="00B84426"/>
    <w:rsid w:val="00B845A3"/>
    <w:rsid w:val="00B84A64"/>
    <w:rsid w:val="00B84BF4"/>
    <w:rsid w:val="00B84ED1"/>
    <w:rsid w:val="00B85058"/>
    <w:rsid w:val="00B850CE"/>
    <w:rsid w:val="00B852F6"/>
    <w:rsid w:val="00B8541E"/>
    <w:rsid w:val="00B854C5"/>
    <w:rsid w:val="00B8557A"/>
    <w:rsid w:val="00B85CC9"/>
    <w:rsid w:val="00B86273"/>
    <w:rsid w:val="00B86296"/>
    <w:rsid w:val="00B86515"/>
    <w:rsid w:val="00B8651A"/>
    <w:rsid w:val="00B86AED"/>
    <w:rsid w:val="00B86E54"/>
    <w:rsid w:val="00B86EB3"/>
    <w:rsid w:val="00B86F31"/>
    <w:rsid w:val="00B87205"/>
    <w:rsid w:val="00B87B0E"/>
    <w:rsid w:val="00B87C2A"/>
    <w:rsid w:val="00B90061"/>
    <w:rsid w:val="00B90151"/>
    <w:rsid w:val="00B90189"/>
    <w:rsid w:val="00B908F1"/>
    <w:rsid w:val="00B90BF0"/>
    <w:rsid w:val="00B90C2C"/>
    <w:rsid w:val="00B90CD5"/>
    <w:rsid w:val="00B91150"/>
    <w:rsid w:val="00B913D4"/>
    <w:rsid w:val="00B9146B"/>
    <w:rsid w:val="00B91585"/>
    <w:rsid w:val="00B918F3"/>
    <w:rsid w:val="00B91BCD"/>
    <w:rsid w:val="00B91CFE"/>
    <w:rsid w:val="00B91DDF"/>
    <w:rsid w:val="00B91FA0"/>
    <w:rsid w:val="00B92193"/>
    <w:rsid w:val="00B9280D"/>
    <w:rsid w:val="00B92E35"/>
    <w:rsid w:val="00B92E45"/>
    <w:rsid w:val="00B92F1E"/>
    <w:rsid w:val="00B93266"/>
    <w:rsid w:val="00B932C7"/>
    <w:rsid w:val="00B93637"/>
    <w:rsid w:val="00B93836"/>
    <w:rsid w:val="00B93DA7"/>
    <w:rsid w:val="00B93E84"/>
    <w:rsid w:val="00B93F55"/>
    <w:rsid w:val="00B94307"/>
    <w:rsid w:val="00B94928"/>
    <w:rsid w:val="00B94BC0"/>
    <w:rsid w:val="00B94E3C"/>
    <w:rsid w:val="00B94FD7"/>
    <w:rsid w:val="00B94FE2"/>
    <w:rsid w:val="00B9502D"/>
    <w:rsid w:val="00B9576F"/>
    <w:rsid w:val="00B95F21"/>
    <w:rsid w:val="00B96453"/>
    <w:rsid w:val="00B9646A"/>
    <w:rsid w:val="00B9646E"/>
    <w:rsid w:val="00B965A6"/>
    <w:rsid w:val="00B969E6"/>
    <w:rsid w:val="00B96EC5"/>
    <w:rsid w:val="00B96EE7"/>
    <w:rsid w:val="00B97023"/>
    <w:rsid w:val="00B9702D"/>
    <w:rsid w:val="00B97190"/>
    <w:rsid w:val="00B97297"/>
    <w:rsid w:val="00B9739F"/>
    <w:rsid w:val="00B97DAF"/>
    <w:rsid w:val="00BA0100"/>
    <w:rsid w:val="00BA0354"/>
    <w:rsid w:val="00BA05D3"/>
    <w:rsid w:val="00BA06DB"/>
    <w:rsid w:val="00BA06F4"/>
    <w:rsid w:val="00BA0708"/>
    <w:rsid w:val="00BA0928"/>
    <w:rsid w:val="00BA0939"/>
    <w:rsid w:val="00BA09FE"/>
    <w:rsid w:val="00BA0A82"/>
    <w:rsid w:val="00BA0B3E"/>
    <w:rsid w:val="00BA0B57"/>
    <w:rsid w:val="00BA0BDC"/>
    <w:rsid w:val="00BA0EF6"/>
    <w:rsid w:val="00BA0F9F"/>
    <w:rsid w:val="00BA1228"/>
    <w:rsid w:val="00BA12F8"/>
    <w:rsid w:val="00BA152E"/>
    <w:rsid w:val="00BA2215"/>
    <w:rsid w:val="00BA278D"/>
    <w:rsid w:val="00BA2826"/>
    <w:rsid w:val="00BA2BFE"/>
    <w:rsid w:val="00BA2CA8"/>
    <w:rsid w:val="00BA306B"/>
    <w:rsid w:val="00BA30A1"/>
    <w:rsid w:val="00BA334B"/>
    <w:rsid w:val="00BA345B"/>
    <w:rsid w:val="00BA3666"/>
    <w:rsid w:val="00BA3A6E"/>
    <w:rsid w:val="00BA3BFA"/>
    <w:rsid w:val="00BA3C75"/>
    <w:rsid w:val="00BA3D5D"/>
    <w:rsid w:val="00BA3DD7"/>
    <w:rsid w:val="00BA3E3B"/>
    <w:rsid w:val="00BA4150"/>
    <w:rsid w:val="00BA45E1"/>
    <w:rsid w:val="00BA47A5"/>
    <w:rsid w:val="00BA48E5"/>
    <w:rsid w:val="00BA4E49"/>
    <w:rsid w:val="00BA5018"/>
    <w:rsid w:val="00BA5205"/>
    <w:rsid w:val="00BA590C"/>
    <w:rsid w:val="00BA5BB2"/>
    <w:rsid w:val="00BA5D8D"/>
    <w:rsid w:val="00BA5ECC"/>
    <w:rsid w:val="00BA6472"/>
    <w:rsid w:val="00BA6CC1"/>
    <w:rsid w:val="00BA6D3F"/>
    <w:rsid w:val="00BA6D6A"/>
    <w:rsid w:val="00BA6ED6"/>
    <w:rsid w:val="00BA729E"/>
    <w:rsid w:val="00BA77E6"/>
    <w:rsid w:val="00BA77E9"/>
    <w:rsid w:val="00BA7A3C"/>
    <w:rsid w:val="00BB02DB"/>
    <w:rsid w:val="00BB09D2"/>
    <w:rsid w:val="00BB09E3"/>
    <w:rsid w:val="00BB142F"/>
    <w:rsid w:val="00BB1481"/>
    <w:rsid w:val="00BB16F2"/>
    <w:rsid w:val="00BB1716"/>
    <w:rsid w:val="00BB2011"/>
    <w:rsid w:val="00BB20FE"/>
    <w:rsid w:val="00BB2513"/>
    <w:rsid w:val="00BB2822"/>
    <w:rsid w:val="00BB2939"/>
    <w:rsid w:val="00BB3385"/>
    <w:rsid w:val="00BB33A0"/>
    <w:rsid w:val="00BB33DD"/>
    <w:rsid w:val="00BB3652"/>
    <w:rsid w:val="00BB368B"/>
    <w:rsid w:val="00BB36F4"/>
    <w:rsid w:val="00BB38C5"/>
    <w:rsid w:val="00BB3C07"/>
    <w:rsid w:val="00BB3D22"/>
    <w:rsid w:val="00BB3DB7"/>
    <w:rsid w:val="00BB4912"/>
    <w:rsid w:val="00BB4980"/>
    <w:rsid w:val="00BB4B61"/>
    <w:rsid w:val="00BB5236"/>
    <w:rsid w:val="00BB5288"/>
    <w:rsid w:val="00BB54F8"/>
    <w:rsid w:val="00BB5609"/>
    <w:rsid w:val="00BB56B5"/>
    <w:rsid w:val="00BB57B8"/>
    <w:rsid w:val="00BB57CA"/>
    <w:rsid w:val="00BB59D2"/>
    <w:rsid w:val="00BB5D6C"/>
    <w:rsid w:val="00BB5DB6"/>
    <w:rsid w:val="00BB6154"/>
    <w:rsid w:val="00BB64F1"/>
    <w:rsid w:val="00BB664B"/>
    <w:rsid w:val="00BB6A29"/>
    <w:rsid w:val="00BB6D86"/>
    <w:rsid w:val="00BB70AA"/>
    <w:rsid w:val="00BB70C6"/>
    <w:rsid w:val="00BB70F3"/>
    <w:rsid w:val="00BB726A"/>
    <w:rsid w:val="00BB7592"/>
    <w:rsid w:val="00BB765F"/>
    <w:rsid w:val="00BC0010"/>
    <w:rsid w:val="00BC01CE"/>
    <w:rsid w:val="00BC071D"/>
    <w:rsid w:val="00BC07F7"/>
    <w:rsid w:val="00BC0937"/>
    <w:rsid w:val="00BC134F"/>
    <w:rsid w:val="00BC1407"/>
    <w:rsid w:val="00BC15DD"/>
    <w:rsid w:val="00BC1706"/>
    <w:rsid w:val="00BC19AC"/>
    <w:rsid w:val="00BC1BB2"/>
    <w:rsid w:val="00BC1D56"/>
    <w:rsid w:val="00BC1EB2"/>
    <w:rsid w:val="00BC2015"/>
    <w:rsid w:val="00BC203A"/>
    <w:rsid w:val="00BC2506"/>
    <w:rsid w:val="00BC2526"/>
    <w:rsid w:val="00BC2736"/>
    <w:rsid w:val="00BC2AB4"/>
    <w:rsid w:val="00BC2ACB"/>
    <w:rsid w:val="00BC2CF2"/>
    <w:rsid w:val="00BC2D52"/>
    <w:rsid w:val="00BC2D8D"/>
    <w:rsid w:val="00BC2DF2"/>
    <w:rsid w:val="00BC2FA7"/>
    <w:rsid w:val="00BC31B5"/>
    <w:rsid w:val="00BC3297"/>
    <w:rsid w:val="00BC346D"/>
    <w:rsid w:val="00BC3618"/>
    <w:rsid w:val="00BC37E2"/>
    <w:rsid w:val="00BC3B76"/>
    <w:rsid w:val="00BC3E1F"/>
    <w:rsid w:val="00BC4172"/>
    <w:rsid w:val="00BC42D5"/>
    <w:rsid w:val="00BC4800"/>
    <w:rsid w:val="00BC4B4B"/>
    <w:rsid w:val="00BC4CAF"/>
    <w:rsid w:val="00BC501D"/>
    <w:rsid w:val="00BC502D"/>
    <w:rsid w:val="00BC5043"/>
    <w:rsid w:val="00BC52D8"/>
    <w:rsid w:val="00BC5660"/>
    <w:rsid w:val="00BC5667"/>
    <w:rsid w:val="00BC570B"/>
    <w:rsid w:val="00BC57B2"/>
    <w:rsid w:val="00BC59C3"/>
    <w:rsid w:val="00BC5D37"/>
    <w:rsid w:val="00BC63D5"/>
    <w:rsid w:val="00BC65E6"/>
    <w:rsid w:val="00BC6872"/>
    <w:rsid w:val="00BC69C5"/>
    <w:rsid w:val="00BC6AC4"/>
    <w:rsid w:val="00BC6AFB"/>
    <w:rsid w:val="00BC74DD"/>
    <w:rsid w:val="00BC7A7C"/>
    <w:rsid w:val="00BC7BDC"/>
    <w:rsid w:val="00BC7F3C"/>
    <w:rsid w:val="00BC7FD7"/>
    <w:rsid w:val="00BD04D3"/>
    <w:rsid w:val="00BD05C6"/>
    <w:rsid w:val="00BD07B6"/>
    <w:rsid w:val="00BD089E"/>
    <w:rsid w:val="00BD08A5"/>
    <w:rsid w:val="00BD0BDA"/>
    <w:rsid w:val="00BD0DEB"/>
    <w:rsid w:val="00BD1356"/>
    <w:rsid w:val="00BD167E"/>
    <w:rsid w:val="00BD17DB"/>
    <w:rsid w:val="00BD19BE"/>
    <w:rsid w:val="00BD1FAD"/>
    <w:rsid w:val="00BD1FF4"/>
    <w:rsid w:val="00BD23F5"/>
    <w:rsid w:val="00BD24A9"/>
    <w:rsid w:val="00BD2980"/>
    <w:rsid w:val="00BD2A35"/>
    <w:rsid w:val="00BD314A"/>
    <w:rsid w:val="00BD33A8"/>
    <w:rsid w:val="00BD3485"/>
    <w:rsid w:val="00BD3746"/>
    <w:rsid w:val="00BD4056"/>
    <w:rsid w:val="00BD4974"/>
    <w:rsid w:val="00BD4B84"/>
    <w:rsid w:val="00BD4E81"/>
    <w:rsid w:val="00BD526A"/>
    <w:rsid w:val="00BD5935"/>
    <w:rsid w:val="00BD5BEE"/>
    <w:rsid w:val="00BD5D87"/>
    <w:rsid w:val="00BD5DFA"/>
    <w:rsid w:val="00BD5F36"/>
    <w:rsid w:val="00BD5F3F"/>
    <w:rsid w:val="00BD6152"/>
    <w:rsid w:val="00BD6652"/>
    <w:rsid w:val="00BD69FA"/>
    <w:rsid w:val="00BD6B26"/>
    <w:rsid w:val="00BD6E28"/>
    <w:rsid w:val="00BD7078"/>
    <w:rsid w:val="00BD713D"/>
    <w:rsid w:val="00BD73C4"/>
    <w:rsid w:val="00BD7988"/>
    <w:rsid w:val="00BD7AFD"/>
    <w:rsid w:val="00BD7CE2"/>
    <w:rsid w:val="00BE0122"/>
    <w:rsid w:val="00BE062C"/>
    <w:rsid w:val="00BE08C8"/>
    <w:rsid w:val="00BE090A"/>
    <w:rsid w:val="00BE0B5B"/>
    <w:rsid w:val="00BE0E99"/>
    <w:rsid w:val="00BE1521"/>
    <w:rsid w:val="00BE15C8"/>
    <w:rsid w:val="00BE1669"/>
    <w:rsid w:val="00BE16EA"/>
    <w:rsid w:val="00BE17F6"/>
    <w:rsid w:val="00BE1EE9"/>
    <w:rsid w:val="00BE225B"/>
    <w:rsid w:val="00BE261C"/>
    <w:rsid w:val="00BE2995"/>
    <w:rsid w:val="00BE2A39"/>
    <w:rsid w:val="00BE2B54"/>
    <w:rsid w:val="00BE2C81"/>
    <w:rsid w:val="00BE36BF"/>
    <w:rsid w:val="00BE371B"/>
    <w:rsid w:val="00BE3B14"/>
    <w:rsid w:val="00BE3BB5"/>
    <w:rsid w:val="00BE3C8F"/>
    <w:rsid w:val="00BE3D6D"/>
    <w:rsid w:val="00BE3FBB"/>
    <w:rsid w:val="00BE43A7"/>
    <w:rsid w:val="00BE4A8C"/>
    <w:rsid w:val="00BE4AA5"/>
    <w:rsid w:val="00BE4AAB"/>
    <w:rsid w:val="00BE53A8"/>
    <w:rsid w:val="00BE5BEA"/>
    <w:rsid w:val="00BE6127"/>
    <w:rsid w:val="00BE63E6"/>
    <w:rsid w:val="00BE650E"/>
    <w:rsid w:val="00BE6866"/>
    <w:rsid w:val="00BE696B"/>
    <w:rsid w:val="00BE6A14"/>
    <w:rsid w:val="00BE6AD5"/>
    <w:rsid w:val="00BE6E62"/>
    <w:rsid w:val="00BE6E87"/>
    <w:rsid w:val="00BE76E7"/>
    <w:rsid w:val="00BE7BFF"/>
    <w:rsid w:val="00BF00E6"/>
    <w:rsid w:val="00BF0194"/>
    <w:rsid w:val="00BF039A"/>
    <w:rsid w:val="00BF03EA"/>
    <w:rsid w:val="00BF09E1"/>
    <w:rsid w:val="00BF0AC8"/>
    <w:rsid w:val="00BF0BE7"/>
    <w:rsid w:val="00BF0D31"/>
    <w:rsid w:val="00BF0D48"/>
    <w:rsid w:val="00BF0FAC"/>
    <w:rsid w:val="00BF134F"/>
    <w:rsid w:val="00BF138E"/>
    <w:rsid w:val="00BF19D2"/>
    <w:rsid w:val="00BF1BD4"/>
    <w:rsid w:val="00BF2180"/>
    <w:rsid w:val="00BF2851"/>
    <w:rsid w:val="00BF2B48"/>
    <w:rsid w:val="00BF3024"/>
    <w:rsid w:val="00BF3050"/>
    <w:rsid w:val="00BF38D6"/>
    <w:rsid w:val="00BF39A0"/>
    <w:rsid w:val="00BF3A93"/>
    <w:rsid w:val="00BF3BCB"/>
    <w:rsid w:val="00BF3EDE"/>
    <w:rsid w:val="00BF42C0"/>
    <w:rsid w:val="00BF4E24"/>
    <w:rsid w:val="00BF510C"/>
    <w:rsid w:val="00BF52C5"/>
    <w:rsid w:val="00BF53A9"/>
    <w:rsid w:val="00BF5461"/>
    <w:rsid w:val="00BF546B"/>
    <w:rsid w:val="00BF55AA"/>
    <w:rsid w:val="00BF59CF"/>
    <w:rsid w:val="00BF59DA"/>
    <w:rsid w:val="00BF5C15"/>
    <w:rsid w:val="00BF5EAD"/>
    <w:rsid w:val="00BF608D"/>
    <w:rsid w:val="00BF6301"/>
    <w:rsid w:val="00BF63E1"/>
    <w:rsid w:val="00BF63F3"/>
    <w:rsid w:val="00BF63F8"/>
    <w:rsid w:val="00BF64C8"/>
    <w:rsid w:val="00BF6790"/>
    <w:rsid w:val="00BF6812"/>
    <w:rsid w:val="00BF6937"/>
    <w:rsid w:val="00BF6B84"/>
    <w:rsid w:val="00BF6EF6"/>
    <w:rsid w:val="00BF7041"/>
    <w:rsid w:val="00BF70C9"/>
    <w:rsid w:val="00BF7177"/>
    <w:rsid w:val="00BF7801"/>
    <w:rsid w:val="00BF787A"/>
    <w:rsid w:val="00BF7AC3"/>
    <w:rsid w:val="00BF7F6D"/>
    <w:rsid w:val="00C000C4"/>
    <w:rsid w:val="00C0025B"/>
    <w:rsid w:val="00C00491"/>
    <w:rsid w:val="00C004AF"/>
    <w:rsid w:val="00C004F6"/>
    <w:rsid w:val="00C0065A"/>
    <w:rsid w:val="00C00B4C"/>
    <w:rsid w:val="00C00B67"/>
    <w:rsid w:val="00C00FE5"/>
    <w:rsid w:val="00C01242"/>
    <w:rsid w:val="00C016B4"/>
    <w:rsid w:val="00C016E0"/>
    <w:rsid w:val="00C01701"/>
    <w:rsid w:val="00C01C4B"/>
    <w:rsid w:val="00C01C55"/>
    <w:rsid w:val="00C01CDB"/>
    <w:rsid w:val="00C01E0A"/>
    <w:rsid w:val="00C01FBC"/>
    <w:rsid w:val="00C020F1"/>
    <w:rsid w:val="00C0231D"/>
    <w:rsid w:val="00C02CF1"/>
    <w:rsid w:val="00C02D80"/>
    <w:rsid w:val="00C02D93"/>
    <w:rsid w:val="00C02DE2"/>
    <w:rsid w:val="00C02E4C"/>
    <w:rsid w:val="00C0322F"/>
    <w:rsid w:val="00C033BC"/>
    <w:rsid w:val="00C03519"/>
    <w:rsid w:val="00C0355E"/>
    <w:rsid w:val="00C03AB8"/>
    <w:rsid w:val="00C03CC1"/>
    <w:rsid w:val="00C03EAE"/>
    <w:rsid w:val="00C04057"/>
    <w:rsid w:val="00C04235"/>
    <w:rsid w:val="00C0426F"/>
    <w:rsid w:val="00C04287"/>
    <w:rsid w:val="00C04433"/>
    <w:rsid w:val="00C0455F"/>
    <w:rsid w:val="00C045A2"/>
    <w:rsid w:val="00C046CD"/>
    <w:rsid w:val="00C0470C"/>
    <w:rsid w:val="00C0493D"/>
    <w:rsid w:val="00C0499E"/>
    <w:rsid w:val="00C04A29"/>
    <w:rsid w:val="00C04BEB"/>
    <w:rsid w:val="00C04C36"/>
    <w:rsid w:val="00C04E13"/>
    <w:rsid w:val="00C0500E"/>
    <w:rsid w:val="00C054AD"/>
    <w:rsid w:val="00C05516"/>
    <w:rsid w:val="00C05574"/>
    <w:rsid w:val="00C055E8"/>
    <w:rsid w:val="00C0585C"/>
    <w:rsid w:val="00C058C0"/>
    <w:rsid w:val="00C058C2"/>
    <w:rsid w:val="00C05DDE"/>
    <w:rsid w:val="00C061F3"/>
    <w:rsid w:val="00C063B6"/>
    <w:rsid w:val="00C0658C"/>
    <w:rsid w:val="00C066A9"/>
    <w:rsid w:val="00C066F9"/>
    <w:rsid w:val="00C06709"/>
    <w:rsid w:val="00C06B3C"/>
    <w:rsid w:val="00C06CEE"/>
    <w:rsid w:val="00C07323"/>
    <w:rsid w:val="00C07702"/>
    <w:rsid w:val="00C0787D"/>
    <w:rsid w:val="00C078C6"/>
    <w:rsid w:val="00C07949"/>
    <w:rsid w:val="00C07C1F"/>
    <w:rsid w:val="00C07D9E"/>
    <w:rsid w:val="00C1024B"/>
    <w:rsid w:val="00C10262"/>
    <w:rsid w:val="00C10290"/>
    <w:rsid w:val="00C103F7"/>
    <w:rsid w:val="00C10545"/>
    <w:rsid w:val="00C107A8"/>
    <w:rsid w:val="00C1084B"/>
    <w:rsid w:val="00C10A56"/>
    <w:rsid w:val="00C10C63"/>
    <w:rsid w:val="00C10CEA"/>
    <w:rsid w:val="00C10E8D"/>
    <w:rsid w:val="00C10E92"/>
    <w:rsid w:val="00C112AF"/>
    <w:rsid w:val="00C114DA"/>
    <w:rsid w:val="00C11628"/>
    <w:rsid w:val="00C117F7"/>
    <w:rsid w:val="00C11A7A"/>
    <w:rsid w:val="00C11C38"/>
    <w:rsid w:val="00C11CBD"/>
    <w:rsid w:val="00C11D85"/>
    <w:rsid w:val="00C120CC"/>
    <w:rsid w:val="00C120EC"/>
    <w:rsid w:val="00C12120"/>
    <w:rsid w:val="00C12361"/>
    <w:rsid w:val="00C126F0"/>
    <w:rsid w:val="00C1279D"/>
    <w:rsid w:val="00C12875"/>
    <w:rsid w:val="00C12B03"/>
    <w:rsid w:val="00C12E41"/>
    <w:rsid w:val="00C12E7E"/>
    <w:rsid w:val="00C12ECE"/>
    <w:rsid w:val="00C12F5D"/>
    <w:rsid w:val="00C13325"/>
    <w:rsid w:val="00C13742"/>
    <w:rsid w:val="00C13BBE"/>
    <w:rsid w:val="00C13C99"/>
    <w:rsid w:val="00C13CBC"/>
    <w:rsid w:val="00C14000"/>
    <w:rsid w:val="00C14107"/>
    <w:rsid w:val="00C14537"/>
    <w:rsid w:val="00C14621"/>
    <w:rsid w:val="00C147D7"/>
    <w:rsid w:val="00C149F4"/>
    <w:rsid w:val="00C14A25"/>
    <w:rsid w:val="00C14A7F"/>
    <w:rsid w:val="00C14A90"/>
    <w:rsid w:val="00C14AC6"/>
    <w:rsid w:val="00C14C60"/>
    <w:rsid w:val="00C14CAF"/>
    <w:rsid w:val="00C1514D"/>
    <w:rsid w:val="00C15426"/>
    <w:rsid w:val="00C161E8"/>
    <w:rsid w:val="00C162EA"/>
    <w:rsid w:val="00C164F4"/>
    <w:rsid w:val="00C16999"/>
    <w:rsid w:val="00C16DE6"/>
    <w:rsid w:val="00C16E1B"/>
    <w:rsid w:val="00C172DE"/>
    <w:rsid w:val="00C172F1"/>
    <w:rsid w:val="00C17358"/>
    <w:rsid w:val="00C1762B"/>
    <w:rsid w:val="00C17662"/>
    <w:rsid w:val="00C177EE"/>
    <w:rsid w:val="00C17D49"/>
    <w:rsid w:val="00C17F33"/>
    <w:rsid w:val="00C202C1"/>
    <w:rsid w:val="00C203EB"/>
    <w:rsid w:val="00C2053C"/>
    <w:rsid w:val="00C209DA"/>
    <w:rsid w:val="00C20A9E"/>
    <w:rsid w:val="00C20BDC"/>
    <w:rsid w:val="00C20CAA"/>
    <w:rsid w:val="00C20CB1"/>
    <w:rsid w:val="00C20D38"/>
    <w:rsid w:val="00C20E40"/>
    <w:rsid w:val="00C20F6B"/>
    <w:rsid w:val="00C212D9"/>
    <w:rsid w:val="00C213A1"/>
    <w:rsid w:val="00C2156C"/>
    <w:rsid w:val="00C21783"/>
    <w:rsid w:val="00C219AF"/>
    <w:rsid w:val="00C21E38"/>
    <w:rsid w:val="00C221E9"/>
    <w:rsid w:val="00C22559"/>
    <w:rsid w:val="00C227A9"/>
    <w:rsid w:val="00C227B2"/>
    <w:rsid w:val="00C22C92"/>
    <w:rsid w:val="00C22D45"/>
    <w:rsid w:val="00C22E1D"/>
    <w:rsid w:val="00C230BE"/>
    <w:rsid w:val="00C23121"/>
    <w:rsid w:val="00C231C3"/>
    <w:rsid w:val="00C238AA"/>
    <w:rsid w:val="00C23A2D"/>
    <w:rsid w:val="00C23ACA"/>
    <w:rsid w:val="00C23B6A"/>
    <w:rsid w:val="00C23CCC"/>
    <w:rsid w:val="00C23D3E"/>
    <w:rsid w:val="00C23DD8"/>
    <w:rsid w:val="00C23FAF"/>
    <w:rsid w:val="00C23FEE"/>
    <w:rsid w:val="00C24161"/>
    <w:rsid w:val="00C246E1"/>
    <w:rsid w:val="00C248E9"/>
    <w:rsid w:val="00C24AA4"/>
    <w:rsid w:val="00C24CC5"/>
    <w:rsid w:val="00C24D35"/>
    <w:rsid w:val="00C24E74"/>
    <w:rsid w:val="00C24F66"/>
    <w:rsid w:val="00C2520D"/>
    <w:rsid w:val="00C25281"/>
    <w:rsid w:val="00C25520"/>
    <w:rsid w:val="00C25651"/>
    <w:rsid w:val="00C2577B"/>
    <w:rsid w:val="00C258F1"/>
    <w:rsid w:val="00C25D13"/>
    <w:rsid w:val="00C25DFF"/>
    <w:rsid w:val="00C2626B"/>
    <w:rsid w:val="00C26285"/>
    <w:rsid w:val="00C262D7"/>
    <w:rsid w:val="00C264C8"/>
    <w:rsid w:val="00C2683C"/>
    <w:rsid w:val="00C26CC7"/>
    <w:rsid w:val="00C26EC1"/>
    <w:rsid w:val="00C2710E"/>
    <w:rsid w:val="00C27162"/>
    <w:rsid w:val="00C27233"/>
    <w:rsid w:val="00C275C4"/>
    <w:rsid w:val="00C276F2"/>
    <w:rsid w:val="00C27A52"/>
    <w:rsid w:val="00C27E2C"/>
    <w:rsid w:val="00C27E49"/>
    <w:rsid w:val="00C27F0C"/>
    <w:rsid w:val="00C3041D"/>
    <w:rsid w:val="00C308AC"/>
    <w:rsid w:val="00C30B2E"/>
    <w:rsid w:val="00C30DA5"/>
    <w:rsid w:val="00C30F9F"/>
    <w:rsid w:val="00C30FCF"/>
    <w:rsid w:val="00C310DA"/>
    <w:rsid w:val="00C31984"/>
    <w:rsid w:val="00C31A14"/>
    <w:rsid w:val="00C31A7D"/>
    <w:rsid w:val="00C31D7B"/>
    <w:rsid w:val="00C3221F"/>
    <w:rsid w:val="00C324E8"/>
    <w:rsid w:val="00C326CF"/>
    <w:rsid w:val="00C32801"/>
    <w:rsid w:val="00C32885"/>
    <w:rsid w:val="00C328A6"/>
    <w:rsid w:val="00C32AD0"/>
    <w:rsid w:val="00C32D95"/>
    <w:rsid w:val="00C32EAC"/>
    <w:rsid w:val="00C33115"/>
    <w:rsid w:val="00C33149"/>
    <w:rsid w:val="00C331F2"/>
    <w:rsid w:val="00C3333C"/>
    <w:rsid w:val="00C334D0"/>
    <w:rsid w:val="00C338AE"/>
    <w:rsid w:val="00C33C80"/>
    <w:rsid w:val="00C33DB3"/>
    <w:rsid w:val="00C33EAF"/>
    <w:rsid w:val="00C34039"/>
    <w:rsid w:val="00C3409D"/>
    <w:rsid w:val="00C341D0"/>
    <w:rsid w:val="00C342A6"/>
    <w:rsid w:val="00C34351"/>
    <w:rsid w:val="00C34862"/>
    <w:rsid w:val="00C34B96"/>
    <w:rsid w:val="00C34DF8"/>
    <w:rsid w:val="00C34E94"/>
    <w:rsid w:val="00C351F4"/>
    <w:rsid w:val="00C35270"/>
    <w:rsid w:val="00C35328"/>
    <w:rsid w:val="00C35553"/>
    <w:rsid w:val="00C35CAD"/>
    <w:rsid w:val="00C35DF3"/>
    <w:rsid w:val="00C368BE"/>
    <w:rsid w:val="00C36AEC"/>
    <w:rsid w:val="00C36BEA"/>
    <w:rsid w:val="00C36D3C"/>
    <w:rsid w:val="00C36F3B"/>
    <w:rsid w:val="00C3715D"/>
    <w:rsid w:val="00C371AF"/>
    <w:rsid w:val="00C371F6"/>
    <w:rsid w:val="00C374B9"/>
    <w:rsid w:val="00C3759C"/>
    <w:rsid w:val="00C37685"/>
    <w:rsid w:val="00C377EC"/>
    <w:rsid w:val="00C37CE1"/>
    <w:rsid w:val="00C37F82"/>
    <w:rsid w:val="00C400EB"/>
    <w:rsid w:val="00C4067B"/>
    <w:rsid w:val="00C406CD"/>
    <w:rsid w:val="00C40958"/>
    <w:rsid w:val="00C4115B"/>
    <w:rsid w:val="00C41223"/>
    <w:rsid w:val="00C41583"/>
    <w:rsid w:val="00C4180F"/>
    <w:rsid w:val="00C41852"/>
    <w:rsid w:val="00C4203F"/>
    <w:rsid w:val="00C42136"/>
    <w:rsid w:val="00C42138"/>
    <w:rsid w:val="00C424A1"/>
    <w:rsid w:val="00C429A6"/>
    <w:rsid w:val="00C42AB1"/>
    <w:rsid w:val="00C42C60"/>
    <w:rsid w:val="00C42D59"/>
    <w:rsid w:val="00C42D96"/>
    <w:rsid w:val="00C4320E"/>
    <w:rsid w:val="00C43282"/>
    <w:rsid w:val="00C43628"/>
    <w:rsid w:val="00C436C7"/>
    <w:rsid w:val="00C43B7E"/>
    <w:rsid w:val="00C43B8C"/>
    <w:rsid w:val="00C43D09"/>
    <w:rsid w:val="00C44281"/>
    <w:rsid w:val="00C44387"/>
    <w:rsid w:val="00C445CA"/>
    <w:rsid w:val="00C4469C"/>
    <w:rsid w:val="00C446F1"/>
    <w:rsid w:val="00C448EC"/>
    <w:rsid w:val="00C44BEC"/>
    <w:rsid w:val="00C44C0D"/>
    <w:rsid w:val="00C44CA9"/>
    <w:rsid w:val="00C44E0D"/>
    <w:rsid w:val="00C44FC4"/>
    <w:rsid w:val="00C44FDC"/>
    <w:rsid w:val="00C45293"/>
    <w:rsid w:val="00C45306"/>
    <w:rsid w:val="00C45425"/>
    <w:rsid w:val="00C45671"/>
    <w:rsid w:val="00C463CB"/>
    <w:rsid w:val="00C46495"/>
    <w:rsid w:val="00C46C13"/>
    <w:rsid w:val="00C46D40"/>
    <w:rsid w:val="00C46E49"/>
    <w:rsid w:val="00C46EB2"/>
    <w:rsid w:val="00C46F2F"/>
    <w:rsid w:val="00C46FD1"/>
    <w:rsid w:val="00C470C0"/>
    <w:rsid w:val="00C47103"/>
    <w:rsid w:val="00C474E0"/>
    <w:rsid w:val="00C47ABE"/>
    <w:rsid w:val="00C47CE6"/>
    <w:rsid w:val="00C47D96"/>
    <w:rsid w:val="00C47DD4"/>
    <w:rsid w:val="00C50001"/>
    <w:rsid w:val="00C50175"/>
    <w:rsid w:val="00C50330"/>
    <w:rsid w:val="00C5034F"/>
    <w:rsid w:val="00C503C0"/>
    <w:rsid w:val="00C50622"/>
    <w:rsid w:val="00C507D9"/>
    <w:rsid w:val="00C50BC7"/>
    <w:rsid w:val="00C511A8"/>
    <w:rsid w:val="00C51763"/>
    <w:rsid w:val="00C51A20"/>
    <w:rsid w:val="00C51B1B"/>
    <w:rsid w:val="00C51C1F"/>
    <w:rsid w:val="00C51EAC"/>
    <w:rsid w:val="00C5209D"/>
    <w:rsid w:val="00C52283"/>
    <w:rsid w:val="00C5240C"/>
    <w:rsid w:val="00C524DC"/>
    <w:rsid w:val="00C5254E"/>
    <w:rsid w:val="00C52B66"/>
    <w:rsid w:val="00C52ED9"/>
    <w:rsid w:val="00C52F3D"/>
    <w:rsid w:val="00C531FF"/>
    <w:rsid w:val="00C53357"/>
    <w:rsid w:val="00C5358E"/>
    <w:rsid w:val="00C53610"/>
    <w:rsid w:val="00C53AA6"/>
    <w:rsid w:val="00C54119"/>
    <w:rsid w:val="00C54190"/>
    <w:rsid w:val="00C542EF"/>
    <w:rsid w:val="00C54340"/>
    <w:rsid w:val="00C549F5"/>
    <w:rsid w:val="00C54A35"/>
    <w:rsid w:val="00C54A80"/>
    <w:rsid w:val="00C55155"/>
    <w:rsid w:val="00C55180"/>
    <w:rsid w:val="00C55277"/>
    <w:rsid w:val="00C552FF"/>
    <w:rsid w:val="00C5559F"/>
    <w:rsid w:val="00C55620"/>
    <w:rsid w:val="00C557BA"/>
    <w:rsid w:val="00C55857"/>
    <w:rsid w:val="00C558DD"/>
    <w:rsid w:val="00C55909"/>
    <w:rsid w:val="00C55A94"/>
    <w:rsid w:val="00C55E6A"/>
    <w:rsid w:val="00C55E7D"/>
    <w:rsid w:val="00C560D9"/>
    <w:rsid w:val="00C562BF"/>
    <w:rsid w:val="00C5631C"/>
    <w:rsid w:val="00C564FA"/>
    <w:rsid w:val="00C56529"/>
    <w:rsid w:val="00C5671A"/>
    <w:rsid w:val="00C56AF7"/>
    <w:rsid w:val="00C56C60"/>
    <w:rsid w:val="00C56D30"/>
    <w:rsid w:val="00C57040"/>
    <w:rsid w:val="00C5709A"/>
    <w:rsid w:val="00C570B4"/>
    <w:rsid w:val="00C572AA"/>
    <w:rsid w:val="00C57498"/>
    <w:rsid w:val="00C57516"/>
    <w:rsid w:val="00C576F3"/>
    <w:rsid w:val="00C57A00"/>
    <w:rsid w:val="00C57DE5"/>
    <w:rsid w:val="00C57E64"/>
    <w:rsid w:val="00C6027D"/>
    <w:rsid w:val="00C60474"/>
    <w:rsid w:val="00C6069A"/>
    <w:rsid w:val="00C60884"/>
    <w:rsid w:val="00C6091F"/>
    <w:rsid w:val="00C609A9"/>
    <w:rsid w:val="00C60AAD"/>
    <w:rsid w:val="00C60CE4"/>
    <w:rsid w:val="00C60DC0"/>
    <w:rsid w:val="00C60FA2"/>
    <w:rsid w:val="00C6130C"/>
    <w:rsid w:val="00C61376"/>
    <w:rsid w:val="00C618BF"/>
    <w:rsid w:val="00C61A5F"/>
    <w:rsid w:val="00C61C01"/>
    <w:rsid w:val="00C61EC8"/>
    <w:rsid w:val="00C61F2C"/>
    <w:rsid w:val="00C623D7"/>
    <w:rsid w:val="00C6247D"/>
    <w:rsid w:val="00C625AE"/>
    <w:rsid w:val="00C62785"/>
    <w:rsid w:val="00C62801"/>
    <w:rsid w:val="00C6281B"/>
    <w:rsid w:val="00C62A6F"/>
    <w:rsid w:val="00C62BC1"/>
    <w:rsid w:val="00C62C06"/>
    <w:rsid w:val="00C62C7D"/>
    <w:rsid w:val="00C62EB1"/>
    <w:rsid w:val="00C62EC1"/>
    <w:rsid w:val="00C62EC2"/>
    <w:rsid w:val="00C62FF7"/>
    <w:rsid w:val="00C6300D"/>
    <w:rsid w:val="00C63313"/>
    <w:rsid w:val="00C633B1"/>
    <w:rsid w:val="00C638D9"/>
    <w:rsid w:val="00C63A6F"/>
    <w:rsid w:val="00C63A95"/>
    <w:rsid w:val="00C63F3E"/>
    <w:rsid w:val="00C63F42"/>
    <w:rsid w:val="00C63FAB"/>
    <w:rsid w:val="00C640C3"/>
    <w:rsid w:val="00C645D5"/>
    <w:rsid w:val="00C6490E"/>
    <w:rsid w:val="00C64A68"/>
    <w:rsid w:val="00C64E51"/>
    <w:rsid w:val="00C64EB5"/>
    <w:rsid w:val="00C64FC7"/>
    <w:rsid w:val="00C6527E"/>
    <w:rsid w:val="00C65325"/>
    <w:rsid w:val="00C65767"/>
    <w:rsid w:val="00C6585C"/>
    <w:rsid w:val="00C659DC"/>
    <w:rsid w:val="00C65FF8"/>
    <w:rsid w:val="00C661CA"/>
    <w:rsid w:val="00C664E3"/>
    <w:rsid w:val="00C66569"/>
    <w:rsid w:val="00C668AE"/>
    <w:rsid w:val="00C66B01"/>
    <w:rsid w:val="00C66B7F"/>
    <w:rsid w:val="00C66CF4"/>
    <w:rsid w:val="00C66DFE"/>
    <w:rsid w:val="00C67471"/>
    <w:rsid w:val="00C679D9"/>
    <w:rsid w:val="00C679E9"/>
    <w:rsid w:val="00C67E87"/>
    <w:rsid w:val="00C67EB6"/>
    <w:rsid w:val="00C7056A"/>
    <w:rsid w:val="00C70649"/>
    <w:rsid w:val="00C70730"/>
    <w:rsid w:val="00C707AF"/>
    <w:rsid w:val="00C70968"/>
    <w:rsid w:val="00C70A83"/>
    <w:rsid w:val="00C70C99"/>
    <w:rsid w:val="00C70EC9"/>
    <w:rsid w:val="00C71128"/>
    <w:rsid w:val="00C7134F"/>
    <w:rsid w:val="00C71361"/>
    <w:rsid w:val="00C71558"/>
    <w:rsid w:val="00C715F6"/>
    <w:rsid w:val="00C7160C"/>
    <w:rsid w:val="00C7161C"/>
    <w:rsid w:val="00C7184E"/>
    <w:rsid w:val="00C719D2"/>
    <w:rsid w:val="00C71D86"/>
    <w:rsid w:val="00C7202E"/>
    <w:rsid w:val="00C7246C"/>
    <w:rsid w:val="00C7259B"/>
    <w:rsid w:val="00C726D9"/>
    <w:rsid w:val="00C72743"/>
    <w:rsid w:val="00C7296E"/>
    <w:rsid w:val="00C72A6D"/>
    <w:rsid w:val="00C72BDB"/>
    <w:rsid w:val="00C72C4D"/>
    <w:rsid w:val="00C72C7B"/>
    <w:rsid w:val="00C732F6"/>
    <w:rsid w:val="00C73487"/>
    <w:rsid w:val="00C73EBC"/>
    <w:rsid w:val="00C74154"/>
    <w:rsid w:val="00C741CA"/>
    <w:rsid w:val="00C741E9"/>
    <w:rsid w:val="00C74407"/>
    <w:rsid w:val="00C74B50"/>
    <w:rsid w:val="00C74B54"/>
    <w:rsid w:val="00C74B92"/>
    <w:rsid w:val="00C74E07"/>
    <w:rsid w:val="00C74F4C"/>
    <w:rsid w:val="00C7513D"/>
    <w:rsid w:val="00C751A7"/>
    <w:rsid w:val="00C75668"/>
    <w:rsid w:val="00C759D7"/>
    <w:rsid w:val="00C75EAE"/>
    <w:rsid w:val="00C75FE4"/>
    <w:rsid w:val="00C75FEC"/>
    <w:rsid w:val="00C76250"/>
    <w:rsid w:val="00C768CC"/>
    <w:rsid w:val="00C7694E"/>
    <w:rsid w:val="00C76A65"/>
    <w:rsid w:val="00C76BFB"/>
    <w:rsid w:val="00C77341"/>
    <w:rsid w:val="00C775F9"/>
    <w:rsid w:val="00C77616"/>
    <w:rsid w:val="00C77679"/>
    <w:rsid w:val="00C77951"/>
    <w:rsid w:val="00C8017B"/>
    <w:rsid w:val="00C801DD"/>
    <w:rsid w:val="00C802A8"/>
    <w:rsid w:val="00C80589"/>
    <w:rsid w:val="00C8063C"/>
    <w:rsid w:val="00C806C1"/>
    <w:rsid w:val="00C80A57"/>
    <w:rsid w:val="00C80B5C"/>
    <w:rsid w:val="00C80DD3"/>
    <w:rsid w:val="00C80E47"/>
    <w:rsid w:val="00C80FFA"/>
    <w:rsid w:val="00C81186"/>
    <w:rsid w:val="00C812D4"/>
    <w:rsid w:val="00C8145C"/>
    <w:rsid w:val="00C81587"/>
    <w:rsid w:val="00C818F1"/>
    <w:rsid w:val="00C81B80"/>
    <w:rsid w:val="00C81FB0"/>
    <w:rsid w:val="00C8208E"/>
    <w:rsid w:val="00C82123"/>
    <w:rsid w:val="00C82501"/>
    <w:rsid w:val="00C828CE"/>
    <w:rsid w:val="00C82E86"/>
    <w:rsid w:val="00C83364"/>
    <w:rsid w:val="00C83A0C"/>
    <w:rsid w:val="00C83D17"/>
    <w:rsid w:val="00C83E0E"/>
    <w:rsid w:val="00C83F6C"/>
    <w:rsid w:val="00C840BA"/>
    <w:rsid w:val="00C841EE"/>
    <w:rsid w:val="00C84215"/>
    <w:rsid w:val="00C84304"/>
    <w:rsid w:val="00C844F6"/>
    <w:rsid w:val="00C84518"/>
    <w:rsid w:val="00C846E6"/>
    <w:rsid w:val="00C84F36"/>
    <w:rsid w:val="00C851E2"/>
    <w:rsid w:val="00C85ACA"/>
    <w:rsid w:val="00C85C54"/>
    <w:rsid w:val="00C85DFF"/>
    <w:rsid w:val="00C85EC8"/>
    <w:rsid w:val="00C86239"/>
    <w:rsid w:val="00C86439"/>
    <w:rsid w:val="00C86489"/>
    <w:rsid w:val="00C865A8"/>
    <w:rsid w:val="00C86A0B"/>
    <w:rsid w:val="00C86AB1"/>
    <w:rsid w:val="00C86E70"/>
    <w:rsid w:val="00C86F0F"/>
    <w:rsid w:val="00C86FD8"/>
    <w:rsid w:val="00C8757B"/>
    <w:rsid w:val="00C875CD"/>
    <w:rsid w:val="00C879C0"/>
    <w:rsid w:val="00C87E8F"/>
    <w:rsid w:val="00C87EFA"/>
    <w:rsid w:val="00C90067"/>
    <w:rsid w:val="00C90097"/>
    <w:rsid w:val="00C90A0E"/>
    <w:rsid w:val="00C90B44"/>
    <w:rsid w:val="00C90EC6"/>
    <w:rsid w:val="00C9103A"/>
    <w:rsid w:val="00C91371"/>
    <w:rsid w:val="00C91766"/>
    <w:rsid w:val="00C91855"/>
    <w:rsid w:val="00C91DFF"/>
    <w:rsid w:val="00C91FF3"/>
    <w:rsid w:val="00C92142"/>
    <w:rsid w:val="00C924D5"/>
    <w:rsid w:val="00C92950"/>
    <w:rsid w:val="00C92A2A"/>
    <w:rsid w:val="00C92C3D"/>
    <w:rsid w:val="00C9347E"/>
    <w:rsid w:val="00C934D2"/>
    <w:rsid w:val="00C938A0"/>
    <w:rsid w:val="00C93A85"/>
    <w:rsid w:val="00C93AAA"/>
    <w:rsid w:val="00C93CED"/>
    <w:rsid w:val="00C93DB9"/>
    <w:rsid w:val="00C94174"/>
    <w:rsid w:val="00C9443A"/>
    <w:rsid w:val="00C944C4"/>
    <w:rsid w:val="00C94598"/>
    <w:rsid w:val="00C94856"/>
    <w:rsid w:val="00C949F8"/>
    <w:rsid w:val="00C94D8F"/>
    <w:rsid w:val="00C95093"/>
    <w:rsid w:val="00C95461"/>
    <w:rsid w:val="00C954B1"/>
    <w:rsid w:val="00C95575"/>
    <w:rsid w:val="00C955FB"/>
    <w:rsid w:val="00C95868"/>
    <w:rsid w:val="00C95BBB"/>
    <w:rsid w:val="00C96002"/>
    <w:rsid w:val="00C960D6"/>
    <w:rsid w:val="00C9627F"/>
    <w:rsid w:val="00C962E2"/>
    <w:rsid w:val="00C96339"/>
    <w:rsid w:val="00C964A3"/>
    <w:rsid w:val="00C965EF"/>
    <w:rsid w:val="00C96837"/>
    <w:rsid w:val="00C9697B"/>
    <w:rsid w:val="00C96EEE"/>
    <w:rsid w:val="00C96FE8"/>
    <w:rsid w:val="00C976C6"/>
    <w:rsid w:val="00C97A83"/>
    <w:rsid w:val="00CA0306"/>
    <w:rsid w:val="00CA0589"/>
    <w:rsid w:val="00CA0AFC"/>
    <w:rsid w:val="00CA10E8"/>
    <w:rsid w:val="00CA139C"/>
    <w:rsid w:val="00CA16A3"/>
    <w:rsid w:val="00CA17B9"/>
    <w:rsid w:val="00CA192B"/>
    <w:rsid w:val="00CA19F6"/>
    <w:rsid w:val="00CA1F73"/>
    <w:rsid w:val="00CA2117"/>
    <w:rsid w:val="00CA212E"/>
    <w:rsid w:val="00CA2235"/>
    <w:rsid w:val="00CA2644"/>
    <w:rsid w:val="00CA36FA"/>
    <w:rsid w:val="00CA3720"/>
    <w:rsid w:val="00CA3A2E"/>
    <w:rsid w:val="00CA3B80"/>
    <w:rsid w:val="00CA3DB6"/>
    <w:rsid w:val="00CA3DD2"/>
    <w:rsid w:val="00CA3F3C"/>
    <w:rsid w:val="00CA3FE0"/>
    <w:rsid w:val="00CA448A"/>
    <w:rsid w:val="00CA46FE"/>
    <w:rsid w:val="00CA473D"/>
    <w:rsid w:val="00CA47E4"/>
    <w:rsid w:val="00CA4B40"/>
    <w:rsid w:val="00CA4CB8"/>
    <w:rsid w:val="00CA4DA1"/>
    <w:rsid w:val="00CA527F"/>
    <w:rsid w:val="00CA529B"/>
    <w:rsid w:val="00CA53DF"/>
    <w:rsid w:val="00CA5468"/>
    <w:rsid w:val="00CA54E4"/>
    <w:rsid w:val="00CA5892"/>
    <w:rsid w:val="00CA58F0"/>
    <w:rsid w:val="00CA58F6"/>
    <w:rsid w:val="00CA598D"/>
    <w:rsid w:val="00CA59BC"/>
    <w:rsid w:val="00CA5CDA"/>
    <w:rsid w:val="00CA5E28"/>
    <w:rsid w:val="00CA62B9"/>
    <w:rsid w:val="00CA673F"/>
    <w:rsid w:val="00CA6B78"/>
    <w:rsid w:val="00CA6E14"/>
    <w:rsid w:val="00CA6F1A"/>
    <w:rsid w:val="00CA708D"/>
    <w:rsid w:val="00CA73E1"/>
    <w:rsid w:val="00CA7426"/>
    <w:rsid w:val="00CA7612"/>
    <w:rsid w:val="00CA7840"/>
    <w:rsid w:val="00CA795B"/>
    <w:rsid w:val="00CA7C50"/>
    <w:rsid w:val="00CB016B"/>
    <w:rsid w:val="00CB0594"/>
    <w:rsid w:val="00CB05D9"/>
    <w:rsid w:val="00CB070B"/>
    <w:rsid w:val="00CB0B41"/>
    <w:rsid w:val="00CB0FEF"/>
    <w:rsid w:val="00CB10B8"/>
    <w:rsid w:val="00CB10DF"/>
    <w:rsid w:val="00CB14B4"/>
    <w:rsid w:val="00CB156D"/>
    <w:rsid w:val="00CB1626"/>
    <w:rsid w:val="00CB1906"/>
    <w:rsid w:val="00CB1A3C"/>
    <w:rsid w:val="00CB1AA9"/>
    <w:rsid w:val="00CB1AF8"/>
    <w:rsid w:val="00CB1B24"/>
    <w:rsid w:val="00CB1C86"/>
    <w:rsid w:val="00CB1DD4"/>
    <w:rsid w:val="00CB1EBE"/>
    <w:rsid w:val="00CB1F8A"/>
    <w:rsid w:val="00CB1FB2"/>
    <w:rsid w:val="00CB1FC1"/>
    <w:rsid w:val="00CB20FE"/>
    <w:rsid w:val="00CB22D0"/>
    <w:rsid w:val="00CB2576"/>
    <w:rsid w:val="00CB2729"/>
    <w:rsid w:val="00CB2741"/>
    <w:rsid w:val="00CB28EE"/>
    <w:rsid w:val="00CB2CEF"/>
    <w:rsid w:val="00CB2EB0"/>
    <w:rsid w:val="00CB3025"/>
    <w:rsid w:val="00CB3371"/>
    <w:rsid w:val="00CB347C"/>
    <w:rsid w:val="00CB3B73"/>
    <w:rsid w:val="00CB3DF8"/>
    <w:rsid w:val="00CB3E66"/>
    <w:rsid w:val="00CB3EC4"/>
    <w:rsid w:val="00CB4246"/>
    <w:rsid w:val="00CB4253"/>
    <w:rsid w:val="00CB440E"/>
    <w:rsid w:val="00CB44C9"/>
    <w:rsid w:val="00CB45BD"/>
    <w:rsid w:val="00CB45F4"/>
    <w:rsid w:val="00CB4A5A"/>
    <w:rsid w:val="00CB4D1A"/>
    <w:rsid w:val="00CB4D25"/>
    <w:rsid w:val="00CB4E6D"/>
    <w:rsid w:val="00CB4EF8"/>
    <w:rsid w:val="00CB4F20"/>
    <w:rsid w:val="00CB5231"/>
    <w:rsid w:val="00CB5332"/>
    <w:rsid w:val="00CB545F"/>
    <w:rsid w:val="00CB581D"/>
    <w:rsid w:val="00CB5990"/>
    <w:rsid w:val="00CB626F"/>
    <w:rsid w:val="00CB643C"/>
    <w:rsid w:val="00CB68F3"/>
    <w:rsid w:val="00CB693B"/>
    <w:rsid w:val="00CB6B74"/>
    <w:rsid w:val="00CB739C"/>
    <w:rsid w:val="00CB77E6"/>
    <w:rsid w:val="00CB77F5"/>
    <w:rsid w:val="00CB7B1E"/>
    <w:rsid w:val="00CB7B72"/>
    <w:rsid w:val="00CC02B9"/>
    <w:rsid w:val="00CC0479"/>
    <w:rsid w:val="00CC0823"/>
    <w:rsid w:val="00CC0946"/>
    <w:rsid w:val="00CC0B8A"/>
    <w:rsid w:val="00CC1138"/>
    <w:rsid w:val="00CC1180"/>
    <w:rsid w:val="00CC1224"/>
    <w:rsid w:val="00CC17F6"/>
    <w:rsid w:val="00CC1A35"/>
    <w:rsid w:val="00CC1CD2"/>
    <w:rsid w:val="00CC1E07"/>
    <w:rsid w:val="00CC1F4A"/>
    <w:rsid w:val="00CC21C0"/>
    <w:rsid w:val="00CC22AC"/>
    <w:rsid w:val="00CC22D9"/>
    <w:rsid w:val="00CC245D"/>
    <w:rsid w:val="00CC2979"/>
    <w:rsid w:val="00CC297C"/>
    <w:rsid w:val="00CC2AC8"/>
    <w:rsid w:val="00CC2BA7"/>
    <w:rsid w:val="00CC2C4D"/>
    <w:rsid w:val="00CC2E5E"/>
    <w:rsid w:val="00CC2F28"/>
    <w:rsid w:val="00CC30C5"/>
    <w:rsid w:val="00CC31EE"/>
    <w:rsid w:val="00CC332A"/>
    <w:rsid w:val="00CC3426"/>
    <w:rsid w:val="00CC36BF"/>
    <w:rsid w:val="00CC3B1D"/>
    <w:rsid w:val="00CC3BF1"/>
    <w:rsid w:val="00CC3C70"/>
    <w:rsid w:val="00CC3D0D"/>
    <w:rsid w:val="00CC3D37"/>
    <w:rsid w:val="00CC3DC0"/>
    <w:rsid w:val="00CC4054"/>
    <w:rsid w:val="00CC41C6"/>
    <w:rsid w:val="00CC41E1"/>
    <w:rsid w:val="00CC4270"/>
    <w:rsid w:val="00CC4436"/>
    <w:rsid w:val="00CC45D9"/>
    <w:rsid w:val="00CC45FF"/>
    <w:rsid w:val="00CC4708"/>
    <w:rsid w:val="00CC480D"/>
    <w:rsid w:val="00CC4AE8"/>
    <w:rsid w:val="00CC4B6D"/>
    <w:rsid w:val="00CC4E21"/>
    <w:rsid w:val="00CC4E47"/>
    <w:rsid w:val="00CC4EE8"/>
    <w:rsid w:val="00CC4FEC"/>
    <w:rsid w:val="00CC5037"/>
    <w:rsid w:val="00CC50CA"/>
    <w:rsid w:val="00CC514E"/>
    <w:rsid w:val="00CC55CA"/>
    <w:rsid w:val="00CC5722"/>
    <w:rsid w:val="00CC5824"/>
    <w:rsid w:val="00CC58F7"/>
    <w:rsid w:val="00CC594E"/>
    <w:rsid w:val="00CC5A90"/>
    <w:rsid w:val="00CC5B01"/>
    <w:rsid w:val="00CC5B13"/>
    <w:rsid w:val="00CC5CF1"/>
    <w:rsid w:val="00CC60C3"/>
    <w:rsid w:val="00CC62F8"/>
    <w:rsid w:val="00CC6403"/>
    <w:rsid w:val="00CC6762"/>
    <w:rsid w:val="00CC678D"/>
    <w:rsid w:val="00CC68EE"/>
    <w:rsid w:val="00CC6CD4"/>
    <w:rsid w:val="00CC6DDB"/>
    <w:rsid w:val="00CC6E8E"/>
    <w:rsid w:val="00CC7072"/>
    <w:rsid w:val="00CC70AB"/>
    <w:rsid w:val="00CC766D"/>
    <w:rsid w:val="00CC76C7"/>
    <w:rsid w:val="00CC7725"/>
    <w:rsid w:val="00CC77F9"/>
    <w:rsid w:val="00CD03E8"/>
    <w:rsid w:val="00CD0521"/>
    <w:rsid w:val="00CD06D7"/>
    <w:rsid w:val="00CD07AF"/>
    <w:rsid w:val="00CD0B50"/>
    <w:rsid w:val="00CD0E41"/>
    <w:rsid w:val="00CD1062"/>
    <w:rsid w:val="00CD123A"/>
    <w:rsid w:val="00CD175F"/>
    <w:rsid w:val="00CD1928"/>
    <w:rsid w:val="00CD1B77"/>
    <w:rsid w:val="00CD1C86"/>
    <w:rsid w:val="00CD1CF9"/>
    <w:rsid w:val="00CD1EC3"/>
    <w:rsid w:val="00CD1F13"/>
    <w:rsid w:val="00CD1FEE"/>
    <w:rsid w:val="00CD22DD"/>
    <w:rsid w:val="00CD25E3"/>
    <w:rsid w:val="00CD26B0"/>
    <w:rsid w:val="00CD2931"/>
    <w:rsid w:val="00CD2AA4"/>
    <w:rsid w:val="00CD2BA1"/>
    <w:rsid w:val="00CD2D18"/>
    <w:rsid w:val="00CD2D1D"/>
    <w:rsid w:val="00CD2E1B"/>
    <w:rsid w:val="00CD322C"/>
    <w:rsid w:val="00CD356F"/>
    <w:rsid w:val="00CD39A3"/>
    <w:rsid w:val="00CD3C58"/>
    <w:rsid w:val="00CD3F09"/>
    <w:rsid w:val="00CD3F57"/>
    <w:rsid w:val="00CD436E"/>
    <w:rsid w:val="00CD45ED"/>
    <w:rsid w:val="00CD46B8"/>
    <w:rsid w:val="00CD4A0D"/>
    <w:rsid w:val="00CD4A66"/>
    <w:rsid w:val="00CD4B16"/>
    <w:rsid w:val="00CD4B86"/>
    <w:rsid w:val="00CD4F6F"/>
    <w:rsid w:val="00CD5034"/>
    <w:rsid w:val="00CD5089"/>
    <w:rsid w:val="00CD50BE"/>
    <w:rsid w:val="00CD53CF"/>
    <w:rsid w:val="00CD546F"/>
    <w:rsid w:val="00CD5765"/>
    <w:rsid w:val="00CD5892"/>
    <w:rsid w:val="00CD58B1"/>
    <w:rsid w:val="00CD58E8"/>
    <w:rsid w:val="00CD5AB7"/>
    <w:rsid w:val="00CD5C23"/>
    <w:rsid w:val="00CD5C5A"/>
    <w:rsid w:val="00CD5DED"/>
    <w:rsid w:val="00CD5F90"/>
    <w:rsid w:val="00CD6788"/>
    <w:rsid w:val="00CD67BF"/>
    <w:rsid w:val="00CD6946"/>
    <w:rsid w:val="00CD6C5F"/>
    <w:rsid w:val="00CD704E"/>
    <w:rsid w:val="00CD7836"/>
    <w:rsid w:val="00CD7910"/>
    <w:rsid w:val="00CD79D3"/>
    <w:rsid w:val="00CD7CC8"/>
    <w:rsid w:val="00CD7CCB"/>
    <w:rsid w:val="00CD7DAD"/>
    <w:rsid w:val="00CD7E2D"/>
    <w:rsid w:val="00CD7ED8"/>
    <w:rsid w:val="00CE017D"/>
    <w:rsid w:val="00CE01E5"/>
    <w:rsid w:val="00CE0271"/>
    <w:rsid w:val="00CE03AD"/>
    <w:rsid w:val="00CE0508"/>
    <w:rsid w:val="00CE064C"/>
    <w:rsid w:val="00CE06E4"/>
    <w:rsid w:val="00CE077E"/>
    <w:rsid w:val="00CE07D7"/>
    <w:rsid w:val="00CE09A1"/>
    <w:rsid w:val="00CE0A3B"/>
    <w:rsid w:val="00CE0AD7"/>
    <w:rsid w:val="00CE0CAA"/>
    <w:rsid w:val="00CE0E07"/>
    <w:rsid w:val="00CE0EFF"/>
    <w:rsid w:val="00CE0F9A"/>
    <w:rsid w:val="00CE1032"/>
    <w:rsid w:val="00CE1329"/>
    <w:rsid w:val="00CE1527"/>
    <w:rsid w:val="00CE16E2"/>
    <w:rsid w:val="00CE1951"/>
    <w:rsid w:val="00CE1980"/>
    <w:rsid w:val="00CE205D"/>
    <w:rsid w:val="00CE20F2"/>
    <w:rsid w:val="00CE2280"/>
    <w:rsid w:val="00CE250E"/>
    <w:rsid w:val="00CE253F"/>
    <w:rsid w:val="00CE25DD"/>
    <w:rsid w:val="00CE2B82"/>
    <w:rsid w:val="00CE2C77"/>
    <w:rsid w:val="00CE2FC2"/>
    <w:rsid w:val="00CE34E2"/>
    <w:rsid w:val="00CE36C3"/>
    <w:rsid w:val="00CE3892"/>
    <w:rsid w:val="00CE3909"/>
    <w:rsid w:val="00CE3921"/>
    <w:rsid w:val="00CE3B20"/>
    <w:rsid w:val="00CE4156"/>
    <w:rsid w:val="00CE4161"/>
    <w:rsid w:val="00CE4A52"/>
    <w:rsid w:val="00CE5039"/>
    <w:rsid w:val="00CE578D"/>
    <w:rsid w:val="00CE57D4"/>
    <w:rsid w:val="00CE5AFD"/>
    <w:rsid w:val="00CE5FF3"/>
    <w:rsid w:val="00CE6015"/>
    <w:rsid w:val="00CE6077"/>
    <w:rsid w:val="00CE61F7"/>
    <w:rsid w:val="00CE634E"/>
    <w:rsid w:val="00CE6527"/>
    <w:rsid w:val="00CE65F9"/>
    <w:rsid w:val="00CE6C66"/>
    <w:rsid w:val="00CE6D39"/>
    <w:rsid w:val="00CE6EF2"/>
    <w:rsid w:val="00CE70F2"/>
    <w:rsid w:val="00CE731A"/>
    <w:rsid w:val="00CE7853"/>
    <w:rsid w:val="00CE79F1"/>
    <w:rsid w:val="00CF0BE0"/>
    <w:rsid w:val="00CF13CC"/>
    <w:rsid w:val="00CF1452"/>
    <w:rsid w:val="00CF1571"/>
    <w:rsid w:val="00CF15CD"/>
    <w:rsid w:val="00CF16A7"/>
    <w:rsid w:val="00CF1BDA"/>
    <w:rsid w:val="00CF1CE2"/>
    <w:rsid w:val="00CF1CF4"/>
    <w:rsid w:val="00CF1ECC"/>
    <w:rsid w:val="00CF201E"/>
    <w:rsid w:val="00CF227A"/>
    <w:rsid w:val="00CF22B1"/>
    <w:rsid w:val="00CF236F"/>
    <w:rsid w:val="00CF240C"/>
    <w:rsid w:val="00CF24EC"/>
    <w:rsid w:val="00CF2B24"/>
    <w:rsid w:val="00CF2B49"/>
    <w:rsid w:val="00CF2F1F"/>
    <w:rsid w:val="00CF307D"/>
    <w:rsid w:val="00CF31DF"/>
    <w:rsid w:val="00CF328C"/>
    <w:rsid w:val="00CF3488"/>
    <w:rsid w:val="00CF3538"/>
    <w:rsid w:val="00CF375D"/>
    <w:rsid w:val="00CF3CDE"/>
    <w:rsid w:val="00CF41D7"/>
    <w:rsid w:val="00CF41F9"/>
    <w:rsid w:val="00CF421D"/>
    <w:rsid w:val="00CF442B"/>
    <w:rsid w:val="00CF446C"/>
    <w:rsid w:val="00CF446F"/>
    <w:rsid w:val="00CF44E3"/>
    <w:rsid w:val="00CF4578"/>
    <w:rsid w:val="00CF476D"/>
    <w:rsid w:val="00CF4AFB"/>
    <w:rsid w:val="00CF4BA3"/>
    <w:rsid w:val="00CF4E37"/>
    <w:rsid w:val="00CF5105"/>
    <w:rsid w:val="00CF5156"/>
    <w:rsid w:val="00CF5237"/>
    <w:rsid w:val="00CF58A3"/>
    <w:rsid w:val="00CF58E3"/>
    <w:rsid w:val="00CF5919"/>
    <w:rsid w:val="00CF5AB5"/>
    <w:rsid w:val="00CF5B38"/>
    <w:rsid w:val="00CF5CD9"/>
    <w:rsid w:val="00CF5CED"/>
    <w:rsid w:val="00CF5DE0"/>
    <w:rsid w:val="00CF5FBB"/>
    <w:rsid w:val="00CF612B"/>
    <w:rsid w:val="00CF6183"/>
    <w:rsid w:val="00CF63F6"/>
    <w:rsid w:val="00CF66D2"/>
    <w:rsid w:val="00CF68DB"/>
    <w:rsid w:val="00CF68F1"/>
    <w:rsid w:val="00CF6989"/>
    <w:rsid w:val="00CF6A06"/>
    <w:rsid w:val="00CF6B83"/>
    <w:rsid w:val="00CF6C14"/>
    <w:rsid w:val="00CF6DA3"/>
    <w:rsid w:val="00CF6F3F"/>
    <w:rsid w:val="00CF7445"/>
    <w:rsid w:val="00CF748D"/>
    <w:rsid w:val="00CF76DF"/>
    <w:rsid w:val="00CF792E"/>
    <w:rsid w:val="00CF798B"/>
    <w:rsid w:val="00CF7A11"/>
    <w:rsid w:val="00CF7C3A"/>
    <w:rsid w:val="00CF7D38"/>
    <w:rsid w:val="00D0049A"/>
    <w:rsid w:val="00D0070C"/>
    <w:rsid w:val="00D0075E"/>
    <w:rsid w:val="00D0079A"/>
    <w:rsid w:val="00D00959"/>
    <w:rsid w:val="00D00BD6"/>
    <w:rsid w:val="00D01419"/>
    <w:rsid w:val="00D0167A"/>
    <w:rsid w:val="00D01702"/>
    <w:rsid w:val="00D01713"/>
    <w:rsid w:val="00D0192F"/>
    <w:rsid w:val="00D01A8D"/>
    <w:rsid w:val="00D01DF5"/>
    <w:rsid w:val="00D01E3B"/>
    <w:rsid w:val="00D0264F"/>
    <w:rsid w:val="00D026D2"/>
    <w:rsid w:val="00D027CB"/>
    <w:rsid w:val="00D02B6C"/>
    <w:rsid w:val="00D02E95"/>
    <w:rsid w:val="00D03317"/>
    <w:rsid w:val="00D033BD"/>
    <w:rsid w:val="00D033CD"/>
    <w:rsid w:val="00D0353F"/>
    <w:rsid w:val="00D0378C"/>
    <w:rsid w:val="00D03C8F"/>
    <w:rsid w:val="00D03E40"/>
    <w:rsid w:val="00D03F9C"/>
    <w:rsid w:val="00D04022"/>
    <w:rsid w:val="00D0432E"/>
    <w:rsid w:val="00D044CD"/>
    <w:rsid w:val="00D04676"/>
    <w:rsid w:val="00D04792"/>
    <w:rsid w:val="00D047F5"/>
    <w:rsid w:val="00D049A5"/>
    <w:rsid w:val="00D04A96"/>
    <w:rsid w:val="00D04C84"/>
    <w:rsid w:val="00D04DA4"/>
    <w:rsid w:val="00D04E4A"/>
    <w:rsid w:val="00D0506B"/>
    <w:rsid w:val="00D05072"/>
    <w:rsid w:val="00D05093"/>
    <w:rsid w:val="00D0521C"/>
    <w:rsid w:val="00D05A28"/>
    <w:rsid w:val="00D05C2F"/>
    <w:rsid w:val="00D05CDC"/>
    <w:rsid w:val="00D05E43"/>
    <w:rsid w:val="00D06055"/>
    <w:rsid w:val="00D062BD"/>
    <w:rsid w:val="00D06372"/>
    <w:rsid w:val="00D06433"/>
    <w:rsid w:val="00D06876"/>
    <w:rsid w:val="00D069BE"/>
    <w:rsid w:val="00D06C3A"/>
    <w:rsid w:val="00D06DD7"/>
    <w:rsid w:val="00D06F05"/>
    <w:rsid w:val="00D06F25"/>
    <w:rsid w:val="00D0729F"/>
    <w:rsid w:val="00D072C0"/>
    <w:rsid w:val="00D072EA"/>
    <w:rsid w:val="00D0753D"/>
    <w:rsid w:val="00D07910"/>
    <w:rsid w:val="00D07937"/>
    <w:rsid w:val="00D07BF5"/>
    <w:rsid w:val="00D07E0A"/>
    <w:rsid w:val="00D07EC8"/>
    <w:rsid w:val="00D07FC0"/>
    <w:rsid w:val="00D10003"/>
    <w:rsid w:val="00D10129"/>
    <w:rsid w:val="00D10186"/>
    <w:rsid w:val="00D10267"/>
    <w:rsid w:val="00D102B2"/>
    <w:rsid w:val="00D103E2"/>
    <w:rsid w:val="00D1061E"/>
    <w:rsid w:val="00D109F2"/>
    <w:rsid w:val="00D10D9B"/>
    <w:rsid w:val="00D10F94"/>
    <w:rsid w:val="00D10FDB"/>
    <w:rsid w:val="00D11030"/>
    <w:rsid w:val="00D11282"/>
    <w:rsid w:val="00D112C7"/>
    <w:rsid w:val="00D11A32"/>
    <w:rsid w:val="00D11AB1"/>
    <w:rsid w:val="00D11D6E"/>
    <w:rsid w:val="00D11EE8"/>
    <w:rsid w:val="00D12338"/>
    <w:rsid w:val="00D1243E"/>
    <w:rsid w:val="00D125D9"/>
    <w:rsid w:val="00D12AC6"/>
    <w:rsid w:val="00D12B6E"/>
    <w:rsid w:val="00D12EDC"/>
    <w:rsid w:val="00D13296"/>
    <w:rsid w:val="00D13522"/>
    <w:rsid w:val="00D139BD"/>
    <w:rsid w:val="00D13B4E"/>
    <w:rsid w:val="00D13F24"/>
    <w:rsid w:val="00D14025"/>
    <w:rsid w:val="00D1404E"/>
    <w:rsid w:val="00D14209"/>
    <w:rsid w:val="00D14382"/>
    <w:rsid w:val="00D143CF"/>
    <w:rsid w:val="00D145F6"/>
    <w:rsid w:val="00D14654"/>
    <w:rsid w:val="00D1474C"/>
    <w:rsid w:val="00D14874"/>
    <w:rsid w:val="00D14DA0"/>
    <w:rsid w:val="00D15054"/>
    <w:rsid w:val="00D152A4"/>
    <w:rsid w:val="00D1568A"/>
    <w:rsid w:val="00D15A6E"/>
    <w:rsid w:val="00D15C1F"/>
    <w:rsid w:val="00D15EEE"/>
    <w:rsid w:val="00D15F3A"/>
    <w:rsid w:val="00D15FE1"/>
    <w:rsid w:val="00D1654F"/>
    <w:rsid w:val="00D16900"/>
    <w:rsid w:val="00D16974"/>
    <w:rsid w:val="00D16A1D"/>
    <w:rsid w:val="00D16DE8"/>
    <w:rsid w:val="00D16EC6"/>
    <w:rsid w:val="00D16F10"/>
    <w:rsid w:val="00D16FE4"/>
    <w:rsid w:val="00D17030"/>
    <w:rsid w:val="00D17328"/>
    <w:rsid w:val="00D174AD"/>
    <w:rsid w:val="00D177D7"/>
    <w:rsid w:val="00D17807"/>
    <w:rsid w:val="00D17848"/>
    <w:rsid w:val="00D17946"/>
    <w:rsid w:val="00D17B14"/>
    <w:rsid w:val="00D17B38"/>
    <w:rsid w:val="00D17D5F"/>
    <w:rsid w:val="00D17DC8"/>
    <w:rsid w:val="00D17E08"/>
    <w:rsid w:val="00D17FDC"/>
    <w:rsid w:val="00D17FEC"/>
    <w:rsid w:val="00D201D8"/>
    <w:rsid w:val="00D203C8"/>
    <w:rsid w:val="00D203F9"/>
    <w:rsid w:val="00D20863"/>
    <w:rsid w:val="00D2089B"/>
    <w:rsid w:val="00D20961"/>
    <w:rsid w:val="00D20C85"/>
    <w:rsid w:val="00D20D5C"/>
    <w:rsid w:val="00D2117A"/>
    <w:rsid w:val="00D21439"/>
    <w:rsid w:val="00D2148D"/>
    <w:rsid w:val="00D214A1"/>
    <w:rsid w:val="00D215CA"/>
    <w:rsid w:val="00D218FC"/>
    <w:rsid w:val="00D21ECD"/>
    <w:rsid w:val="00D21EF5"/>
    <w:rsid w:val="00D2202C"/>
    <w:rsid w:val="00D220C1"/>
    <w:rsid w:val="00D2234E"/>
    <w:rsid w:val="00D224D2"/>
    <w:rsid w:val="00D226CA"/>
    <w:rsid w:val="00D229D7"/>
    <w:rsid w:val="00D22D1B"/>
    <w:rsid w:val="00D22DDE"/>
    <w:rsid w:val="00D22EBC"/>
    <w:rsid w:val="00D231DF"/>
    <w:rsid w:val="00D23942"/>
    <w:rsid w:val="00D23C0A"/>
    <w:rsid w:val="00D23D88"/>
    <w:rsid w:val="00D240E0"/>
    <w:rsid w:val="00D247DD"/>
    <w:rsid w:val="00D24AA4"/>
    <w:rsid w:val="00D24AEA"/>
    <w:rsid w:val="00D24AFB"/>
    <w:rsid w:val="00D24B9F"/>
    <w:rsid w:val="00D2500B"/>
    <w:rsid w:val="00D25067"/>
    <w:rsid w:val="00D253A3"/>
    <w:rsid w:val="00D254C6"/>
    <w:rsid w:val="00D25A15"/>
    <w:rsid w:val="00D25D96"/>
    <w:rsid w:val="00D26113"/>
    <w:rsid w:val="00D2650D"/>
    <w:rsid w:val="00D26B36"/>
    <w:rsid w:val="00D26D20"/>
    <w:rsid w:val="00D26EE7"/>
    <w:rsid w:val="00D2727E"/>
    <w:rsid w:val="00D278D9"/>
    <w:rsid w:val="00D2797E"/>
    <w:rsid w:val="00D279A6"/>
    <w:rsid w:val="00D30549"/>
    <w:rsid w:val="00D306A5"/>
    <w:rsid w:val="00D309E4"/>
    <w:rsid w:val="00D30A5D"/>
    <w:rsid w:val="00D30E85"/>
    <w:rsid w:val="00D30F67"/>
    <w:rsid w:val="00D3142A"/>
    <w:rsid w:val="00D315B2"/>
    <w:rsid w:val="00D315C8"/>
    <w:rsid w:val="00D31792"/>
    <w:rsid w:val="00D317E1"/>
    <w:rsid w:val="00D318E1"/>
    <w:rsid w:val="00D31BD0"/>
    <w:rsid w:val="00D31D47"/>
    <w:rsid w:val="00D31EAC"/>
    <w:rsid w:val="00D31F68"/>
    <w:rsid w:val="00D320E6"/>
    <w:rsid w:val="00D321A3"/>
    <w:rsid w:val="00D3263B"/>
    <w:rsid w:val="00D32D47"/>
    <w:rsid w:val="00D33092"/>
    <w:rsid w:val="00D33206"/>
    <w:rsid w:val="00D33400"/>
    <w:rsid w:val="00D338C7"/>
    <w:rsid w:val="00D3395E"/>
    <w:rsid w:val="00D33B36"/>
    <w:rsid w:val="00D33E5F"/>
    <w:rsid w:val="00D340BD"/>
    <w:rsid w:val="00D34115"/>
    <w:rsid w:val="00D341B1"/>
    <w:rsid w:val="00D34312"/>
    <w:rsid w:val="00D346F8"/>
    <w:rsid w:val="00D34B07"/>
    <w:rsid w:val="00D34DD8"/>
    <w:rsid w:val="00D350CE"/>
    <w:rsid w:val="00D35102"/>
    <w:rsid w:val="00D35103"/>
    <w:rsid w:val="00D35303"/>
    <w:rsid w:val="00D35328"/>
    <w:rsid w:val="00D3538D"/>
    <w:rsid w:val="00D3555C"/>
    <w:rsid w:val="00D355C8"/>
    <w:rsid w:val="00D3576F"/>
    <w:rsid w:val="00D35E48"/>
    <w:rsid w:val="00D3629C"/>
    <w:rsid w:val="00D365FF"/>
    <w:rsid w:val="00D366FE"/>
    <w:rsid w:val="00D3682E"/>
    <w:rsid w:val="00D36991"/>
    <w:rsid w:val="00D36C71"/>
    <w:rsid w:val="00D36D1E"/>
    <w:rsid w:val="00D36EC2"/>
    <w:rsid w:val="00D370AB"/>
    <w:rsid w:val="00D372BA"/>
    <w:rsid w:val="00D3744A"/>
    <w:rsid w:val="00D37491"/>
    <w:rsid w:val="00D374B8"/>
    <w:rsid w:val="00D37937"/>
    <w:rsid w:val="00D37951"/>
    <w:rsid w:val="00D37AAB"/>
    <w:rsid w:val="00D37F72"/>
    <w:rsid w:val="00D40893"/>
    <w:rsid w:val="00D40BA2"/>
    <w:rsid w:val="00D40F07"/>
    <w:rsid w:val="00D40F94"/>
    <w:rsid w:val="00D412F6"/>
    <w:rsid w:val="00D414DB"/>
    <w:rsid w:val="00D414DD"/>
    <w:rsid w:val="00D41A63"/>
    <w:rsid w:val="00D41BB0"/>
    <w:rsid w:val="00D41CC5"/>
    <w:rsid w:val="00D41CE8"/>
    <w:rsid w:val="00D41E17"/>
    <w:rsid w:val="00D420DB"/>
    <w:rsid w:val="00D423EC"/>
    <w:rsid w:val="00D426AD"/>
    <w:rsid w:val="00D427E9"/>
    <w:rsid w:val="00D42A39"/>
    <w:rsid w:val="00D42A79"/>
    <w:rsid w:val="00D42A7E"/>
    <w:rsid w:val="00D42B1E"/>
    <w:rsid w:val="00D42B48"/>
    <w:rsid w:val="00D42ED9"/>
    <w:rsid w:val="00D42FE6"/>
    <w:rsid w:val="00D43228"/>
    <w:rsid w:val="00D432A2"/>
    <w:rsid w:val="00D435E5"/>
    <w:rsid w:val="00D4366E"/>
    <w:rsid w:val="00D436F4"/>
    <w:rsid w:val="00D4374C"/>
    <w:rsid w:val="00D43754"/>
    <w:rsid w:val="00D439FF"/>
    <w:rsid w:val="00D43F08"/>
    <w:rsid w:val="00D44037"/>
    <w:rsid w:val="00D4410E"/>
    <w:rsid w:val="00D44358"/>
    <w:rsid w:val="00D44424"/>
    <w:rsid w:val="00D44855"/>
    <w:rsid w:val="00D44967"/>
    <w:rsid w:val="00D44B7C"/>
    <w:rsid w:val="00D44E3F"/>
    <w:rsid w:val="00D45129"/>
    <w:rsid w:val="00D451CA"/>
    <w:rsid w:val="00D4542A"/>
    <w:rsid w:val="00D454C5"/>
    <w:rsid w:val="00D45520"/>
    <w:rsid w:val="00D4552D"/>
    <w:rsid w:val="00D45750"/>
    <w:rsid w:val="00D45ABC"/>
    <w:rsid w:val="00D46068"/>
    <w:rsid w:val="00D464CD"/>
    <w:rsid w:val="00D469F6"/>
    <w:rsid w:val="00D46DF5"/>
    <w:rsid w:val="00D470AA"/>
    <w:rsid w:val="00D472E5"/>
    <w:rsid w:val="00D475AB"/>
    <w:rsid w:val="00D47C5F"/>
    <w:rsid w:val="00D47D95"/>
    <w:rsid w:val="00D50244"/>
    <w:rsid w:val="00D502D9"/>
    <w:rsid w:val="00D502FB"/>
    <w:rsid w:val="00D50C28"/>
    <w:rsid w:val="00D50F35"/>
    <w:rsid w:val="00D512BB"/>
    <w:rsid w:val="00D514AA"/>
    <w:rsid w:val="00D51559"/>
    <w:rsid w:val="00D5155B"/>
    <w:rsid w:val="00D51632"/>
    <w:rsid w:val="00D51946"/>
    <w:rsid w:val="00D51D71"/>
    <w:rsid w:val="00D51E1E"/>
    <w:rsid w:val="00D525DB"/>
    <w:rsid w:val="00D527C0"/>
    <w:rsid w:val="00D527CC"/>
    <w:rsid w:val="00D528F2"/>
    <w:rsid w:val="00D52ACB"/>
    <w:rsid w:val="00D52C57"/>
    <w:rsid w:val="00D52CA2"/>
    <w:rsid w:val="00D52D42"/>
    <w:rsid w:val="00D52EC6"/>
    <w:rsid w:val="00D52F6F"/>
    <w:rsid w:val="00D530CB"/>
    <w:rsid w:val="00D530EC"/>
    <w:rsid w:val="00D53334"/>
    <w:rsid w:val="00D538D2"/>
    <w:rsid w:val="00D53931"/>
    <w:rsid w:val="00D53A23"/>
    <w:rsid w:val="00D53A2F"/>
    <w:rsid w:val="00D53AFC"/>
    <w:rsid w:val="00D53BA2"/>
    <w:rsid w:val="00D53E5A"/>
    <w:rsid w:val="00D53EF6"/>
    <w:rsid w:val="00D541A7"/>
    <w:rsid w:val="00D5421B"/>
    <w:rsid w:val="00D542A8"/>
    <w:rsid w:val="00D54564"/>
    <w:rsid w:val="00D5458D"/>
    <w:rsid w:val="00D54702"/>
    <w:rsid w:val="00D547C5"/>
    <w:rsid w:val="00D54B20"/>
    <w:rsid w:val="00D54E6D"/>
    <w:rsid w:val="00D54F2D"/>
    <w:rsid w:val="00D55119"/>
    <w:rsid w:val="00D5524D"/>
    <w:rsid w:val="00D5542E"/>
    <w:rsid w:val="00D5548F"/>
    <w:rsid w:val="00D559D0"/>
    <w:rsid w:val="00D55C73"/>
    <w:rsid w:val="00D560FE"/>
    <w:rsid w:val="00D562F7"/>
    <w:rsid w:val="00D56692"/>
    <w:rsid w:val="00D567BD"/>
    <w:rsid w:val="00D567E0"/>
    <w:rsid w:val="00D5685E"/>
    <w:rsid w:val="00D56CC7"/>
    <w:rsid w:val="00D56D8B"/>
    <w:rsid w:val="00D56F2B"/>
    <w:rsid w:val="00D57081"/>
    <w:rsid w:val="00D5722A"/>
    <w:rsid w:val="00D57328"/>
    <w:rsid w:val="00D57A18"/>
    <w:rsid w:val="00D57AC3"/>
    <w:rsid w:val="00D57B5A"/>
    <w:rsid w:val="00D57C23"/>
    <w:rsid w:val="00D57D7B"/>
    <w:rsid w:val="00D57EFF"/>
    <w:rsid w:val="00D57F30"/>
    <w:rsid w:val="00D57F4F"/>
    <w:rsid w:val="00D57F75"/>
    <w:rsid w:val="00D604A4"/>
    <w:rsid w:val="00D6078E"/>
    <w:rsid w:val="00D60940"/>
    <w:rsid w:val="00D60AED"/>
    <w:rsid w:val="00D60BB7"/>
    <w:rsid w:val="00D60F08"/>
    <w:rsid w:val="00D610A9"/>
    <w:rsid w:val="00D61377"/>
    <w:rsid w:val="00D61399"/>
    <w:rsid w:val="00D6154D"/>
    <w:rsid w:val="00D6199F"/>
    <w:rsid w:val="00D61A9A"/>
    <w:rsid w:val="00D61FB4"/>
    <w:rsid w:val="00D62645"/>
    <w:rsid w:val="00D6270F"/>
    <w:rsid w:val="00D62842"/>
    <w:rsid w:val="00D629BA"/>
    <w:rsid w:val="00D62A9B"/>
    <w:rsid w:val="00D62B2F"/>
    <w:rsid w:val="00D62CC1"/>
    <w:rsid w:val="00D62D59"/>
    <w:rsid w:val="00D62D66"/>
    <w:rsid w:val="00D62DF6"/>
    <w:rsid w:val="00D6351E"/>
    <w:rsid w:val="00D6357F"/>
    <w:rsid w:val="00D63A6D"/>
    <w:rsid w:val="00D63B2D"/>
    <w:rsid w:val="00D63C55"/>
    <w:rsid w:val="00D63DD5"/>
    <w:rsid w:val="00D63DF1"/>
    <w:rsid w:val="00D63E6D"/>
    <w:rsid w:val="00D640C2"/>
    <w:rsid w:val="00D644BB"/>
    <w:rsid w:val="00D647E6"/>
    <w:rsid w:val="00D647F3"/>
    <w:rsid w:val="00D648F1"/>
    <w:rsid w:val="00D64FAB"/>
    <w:rsid w:val="00D6510B"/>
    <w:rsid w:val="00D651D0"/>
    <w:rsid w:val="00D65399"/>
    <w:rsid w:val="00D6556A"/>
    <w:rsid w:val="00D65663"/>
    <w:rsid w:val="00D6571A"/>
    <w:rsid w:val="00D657AF"/>
    <w:rsid w:val="00D659B0"/>
    <w:rsid w:val="00D65FB3"/>
    <w:rsid w:val="00D665F0"/>
    <w:rsid w:val="00D666EA"/>
    <w:rsid w:val="00D667D0"/>
    <w:rsid w:val="00D667DC"/>
    <w:rsid w:val="00D669D8"/>
    <w:rsid w:val="00D669E4"/>
    <w:rsid w:val="00D67473"/>
    <w:rsid w:val="00D67629"/>
    <w:rsid w:val="00D67956"/>
    <w:rsid w:val="00D67C71"/>
    <w:rsid w:val="00D67F54"/>
    <w:rsid w:val="00D7002E"/>
    <w:rsid w:val="00D7004F"/>
    <w:rsid w:val="00D700DE"/>
    <w:rsid w:val="00D70700"/>
    <w:rsid w:val="00D707A4"/>
    <w:rsid w:val="00D708C4"/>
    <w:rsid w:val="00D708E5"/>
    <w:rsid w:val="00D7130F"/>
    <w:rsid w:val="00D713F1"/>
    <w:rsid w:val="00D713F4"/>
    <w:rsid w:val="00D713FE"/>
    <w:rsid w:val="00D71673"/>
    <w:rsid w:val="00D7177C"/>
    <w:rsid w:val="00D718D0"/>
    <w:rsid w:val="00D71AC3"/>
    <w:rsid w:val="00D71EDA"/>
    <w:rsid w:val="00D71EDD"/>
    <w:rsid w:val="00D71EF1"/>
    <w:rsid w:val="00D7216D"/>
    <w:rsid w:val="00D72180"/>
    <w:rsid w:val="00D721C0"/>
    <w:rsid w:val="00D728A3"/>
    <w:rsid w:val="00D72B90"/>
    <w:rsid w:val="00D72C5A"/>
    <w:rsid w:val="00D72E1F"/>
    <w:rsid w:val="00D72F7F"/>
    <w:rsid w:val="00D731B7"/>
    <w:rsid w:val="00D73331"/>
    <w:rsid w:val="00D73387"/>
    <w:rsid w:val="00D73613"/>
    <w:rsid w:val="00D73AA6"/>
    <w:rsid w:val="00D73D89"/>
    <w:rsid w:val="00D73DE5"/>
    <w:rsid w:val="00D73F27"/>
    <w:rsid w:val="00D74136"/>
    <w:rsid w:val="00D74194"/>
    <w:rsid w:val="00D7459C"/>
    <w:rsid w:val="00D7467F"/>
    <w:rsid w:val="00D747C2"/>
    <w:rsid w:val="00D749C6"/>
    <w:rsid w:val="00D74CCE"/>
    <w:rsid w:val="00D74D0B"/>
    <w:rsid w:val="00D74DE3"/>
    <w:rsid w:val="00D755B8"/>
    <w:rsid w:val="00D756F4"/>
    <w:rsid w:val="00D758FB"/>
    <w:rsid w:val="00D7595B"/>
    <w:rsid w:val="00D75B2C"/>
    <w:rsid w:val="00D75C0E"/>
    <w:rsid w:val="00D75EB1"/>
    <w:rsid w:val="00D760D7"/>
    <w:rsid w:val="00D761C0"/>
    <w:rsid w:val="00D762A6"/>
    <w:rsid w:val="00D7658C"/>
    <w:rsid w:val="00D768A7"/>
    <w:rsid w:val="00D76F06"/>
    <w:rsid w:val="00D771BF"/>
    <w:rsid w:val="00D772B0"/>
    <w:rsid w:val="00D77447"/>
    <w:rsid w:val="00D77682"/>
    <w:rsid w:val="00D776B8"/>
    <w:rsid w:val="00D776CE"/>
    <w:rsid w:val="00D777F7"/>
    <w:rsid w:val="00D77864"/>
    <w:rsid w:val="00D77A39"/>
    <w:rsid w:val="00D77AD6"/>
    <w:rsid w:val="00D77C5F"/>
    <w:rsid w:val="00D77DE5"/>
    <w:rsid w:val="00D80043"/>
    <w:rsid w:val="00D8022F"/>
    <w:rsid w:val="00D804E5"/>
    <w:rsid w:val="00D806AB"/>
    <w:rsid w:val="00D80AA6"/>
    <w:rsid w:val="00D80CC0"/>
    <w:rsid w:val="00D80E6B"/>
    <w:rsid w:val="00D80E72"/>
    <w:rsid w:val="00D80EB4"/>
    <w:rsid w:val="00D81022"/>
    <w:rsid w:val="00D8131F"/>
    <w:rsid w:val="00D81633"/>
    <w:rsid w:val="00D818B5"/>
    <w:rsid w:val="00D81BF8"/>
    <w:rsid w:val="00D81DB4"/>
    <w:rsid w:val="00D81DD2"/>
    <w:rsid w:val="00D82232"/>
    <w:rsid w:val="00D82760"/>
    <w:rsid w:val="00D82AF7"/>
    <w:rsid w:val="00D82D1B"/>
    <w:rsid w:val="00D82E46"/>
    <w:rsid w:val="00D831CB"/>
    <w:rsid w:val="00D83273"/>
    <w:rsid w:val="00D833E3"/>
    <w:rsid w:val="00D8373E"/>
    <w:rsid w:val="00D83CFA"/>
    <w:rsid w:val="00D83EBA"/>
    <w:rsid w:val="00D840A6"/>
    <w:rsid w:val="00D84449"/>
    <w:rsid w:val="00D844F7"/>
    <w:rsid w:val="00D847E5"/>
    <w:rsid w:val="00D848A3"/>
    <w:rsid w:val="00D849BC"/>
    <w:rsid w:val="00D84AFE"/>
    <w:rsid w:val="00D84FC0"/>
    <w:rsid w:val="00D84FEA"/>
    <w:rsid w:val="00D85392"/>
    <w:rsid w:val="00D85795"/>
    <w:rsid w:val="00D85A63"/>
    <w:rsid w:val="00D85B21"/>
    <w:rsid w:val="00D85EC9"/>
    <w:rsid w:val="00D86155"/>
    <w:rsid w:val="00D86267"/>
    <w:rsid w:val="00D864EB"/>
    <w:rsid w:val="00D86840"/>
    <w:rsid w:val="00D8686E"/>
    <w:rsid w:val="00D86C6A"/>
    <w:rsid w:val="00D86CFC"/>
    <w:rsid w:val="00D870E9"/>
    <w:rsid w:val="00D8729B"/>
    <w:rsid w:val="00D873C2"/>
    <w:rsid w:val="00D8748E"/>
    <w:rsid w:val="00D8761E"/>
    <w:rsid w:val="00D87962"/>
    <w:rsid w:val="00D87B50"/>
    <w:rsid w:val="00D87EF0"/>
    <w:rsid w:val="00D87F3E"/>
    <w:rsid w:val="00D90244"/>
    <w:rsid w:val="00D905CD"/>
    <w:rsid w:val="00D90791"/>
    <w:rsid w:val="00D90925"/>
    <w:rsid w:val="00D90AF8"/>
    <w:rsid w:val="00D90C5B"/>
    <w:rsid w:val="00D90D70"/>
    <w:rsid w:val="00D90DA9"/>
    <w:rsid w:val="00D90F90"/>
    <w:rsid w:val="00D9109D"/>
    <w:rsid w:val="00D91332"/>
    <w:rsid w:val="00D91737"/>
    <w:rsid w:val="00D91A25"/>
    <w:rsid w:val="00D91BCF"/>
    <w:rsid w:val="00D92025"/>
    <w:rsid w:val="00D920A0"/>
    <w:rsid w:val="00D922A6"/>
    <w:rsid w:val="00D924E3"/>
    <w:rsid w:val="00D92511"/>
    <w:rsid w:val="00D92789"/>
    <w:rsid w:val="00D9286D"/>
    <w:rsid w:val="00D92CD0"/>
    <w:rsid w:val="00D9309F"/>
    <w:rsid w:val="00D93297"/>
    <w:rsid w:val="00D9354B"/>
    <w:rsid w:val="00D9368D"/>
    <w:rsid w:val="00D93780"/>
    <w:rsid w:val="00D9383F"/>
    <w:rsid w:val="00D93C9D"/>
    <w:rsid w:val="00D93FFC"/>
    <w:rsid w:val="00D9410F"/>
    <w:rsid w:val="00D9417A"/>
    <w:rsid w:val="00D94199"/>
    <w:rsid w:val="00D9449C"/>
    <w:rsid w:val="00D9454E"/>
    <w:rsid w:val="00D9477F"/>
    <w:rsid w:val="00D947FF"/>
    <w:rsid w:val="00D949BF"/>
    <w:rsid w:val="00D94B2C"/>
    <w:rsid w:val="00D94DCB"/>
    <w:rsid w:val="00D94F6A"/>
    <w:rsid w:val="00D951B3"/>
    <w:rsid w:val="00D954FC"/>
    <w:rsid w:val="00D9556E"/>
    <w:rsid w:val="00D95A8E"/>
    <w:rsid w:val="00D95AA7"/>
    <w:rsid w:val="00D95AB9"/>
    <w:rsid w:val="00D964EE"/>
    <w:rsid w:val="00D965F8"/>
    <w:rsid w:val="00D96D15"/>
    <w:rsid w:val="00D96EC9"/>
    <w:rsid w:val="00D971C9"/>
    <w:rsid w:val="00D97590"/>
    <w:rsid w:val="00D975ED"/>
    <w:rsid w:val="00D97655"/>
    <w:rsid w:val="00D97709"/>
    <w:rsid w:val="00D97B62"/>
    <w:rsid w:val="00D97C00"/>
    <w:rsid w:val="00D97DED"/>
    <w:rsid w:val="00DA012C"/>
    <w:rsid w:val="00DA0303"/>
    <w:rsid w:val="00DA08F6"/>
    <w:rsid w:val="00DA0AF1"/>
    <w:rsid w:val="00DA0B6D"/>
    <w:rsid w:val="00DA0BF9"/>
    <w:rsid w:val="00DA1401"/>
    <w:rsid w:val="00DA1535"/>
    <w:rsid w:val="00DA1561"/>
    <w:rsid w:val="00DA159C"/>
    <w:rsid w:val="00DA1B2E"/>
    <w:rsid w:val="00DA1BEE"/>
    <w:rsid w:val="00DA21F5"/>
    <w:rsid w:val="00DA22FA"/>
    <w:rsid w:val="00DA24EC"/>
    <w:rsid w:val="00DA24EF"/>
    <w:rsid w:val="00DA25E4"/>
    <w:rsid w:val="00DA27D2"/>
    <w:rsid w:val="00DA2C1B"/>
    <w:rsid w:val="00DA2D64"/>
    <w:rsid w:val="00DA2DBF"/>
    <w:rsid w:val="00DA2F45"/>
    <w:rsid w:val="00DA32C3"/>
    <w:rsid w:val="00DA3422"/>
    <w:rsid w:val="00DA3749"/>
    <w:rsid w:val="00DA3C15"/>
    <w:rsid w:val="00DA3CF1"/>
    <w:rsid w:val="00DA3EAF"/>
    <w:rsid w:val="00DA3F65"/>
    <w:rsid w:val="00DA4129"/>
    <w:rsid w:val="00DA41EB"/>
    <w:rsid w:val="00DA438D"/>
    <w:rsid w:val="00DA43C0"/>
    <w:rsid w:val="00DA44CD"/>
    <w:rsid w:val="00DA467A"/>
    <w:rsid w:val="00DA489E"/>
    <w:rsid w:val="00DA4BD2"/>
    <w:rsid w:val="00DA4C12"/>
    <w:rsid w:val="00DA4D64"/>
    <w:rsid w:val="00DA4ED6"/>
    <w:rsid w:val="00DA50FE"/>
    <w:rsid w:val="00DA5547"/>
    <w:rsid w:val="00DA554C"/>
    <w:rsid w:val="00DA55FA"/>
    <w:rsid w:val="00DA55FE"/>
    <w:rsid w:val="00DA5888"/>
    <w:rsid w:val="00DA5DBB"/>
    <w:rsid w:val="00DA6061"/>
    <w:rsid w:val="00DA62F5"/>
    <w:rsid w:val="00DA6348"/>
    <w:rsid w:val="00DA6597"/>
    <w:rsid w:val="00DA65AC"/>
    <w:rsid w:val="00DA684D"/>
    <w:rsid w:val="00DA69E2"/>
    <w:rsid w:val="00DA6D0D"/>
    <w:rsid w:val="00DA6F85"/>
    <w:rsid w:val="00DA7147"/>
    <w:rsid w:val="00DA7366"/>
    <w:rsid w:val="00DA7371"/>
    <w:rsid w:val="00DA78E5"/>
    <w:rsid w:val="00DA795B"/>
    <w:rsid w:val="00DA7C36"/>
    <w:rsid w:val="00DA7DC2"/>
    <w:rsid w:val="00DA7EC6"/>
    <w:rsid w:val="00DB009B"/>
    <w:rsid w:val="00DB00C1"/>
    <w:rsid w:val="00DB053B"/>
    <w:rsid w:val="00DB07F4"/>
    <w:rsid w:val="00DB0839"/>
    <w:rsid w:val="00DB0D10"/>
    <w:rsid w:val="00DB0D21"/>
    <w:rsid w:val="00DB0EA6"/>
    <w:rsid w:val="00DB1015"/>
    <w:rsid w:val="00DB12A0"/>
    <w:rsid w:val="00DB14EF"/>
    <w:rsid w:val="00DB1642"/>
    <w:rsid w:val="00DB16FE"/>
    <w:rsid w:val="00DB19C6"/>
    <w:rsid w:val="00DB21FE"/>
    <w:rsid w:val="00DB2249"/>
    <w:rsid w:val="00DB24D4"/>
    <w:rsid w:val="00DB27C5"/>
    <w:rsid w:val="00DB2ECB"/>
    <w:rsid w:val="00DB3189"/>
    <w:rsid w:val="00DB31CA"/>
    <w:rsid w:val="00DB399B"/>
    <w:rsid w:val="00DB3E90"/>
    <w:rsid w:val="00DB3F90"/>
    <w:rsid w:val="00DB44DD"/>
    <w:rsid w:val="00DB454F"/>
    <w:rsid w:val="00DB4857"/>
    <w:rsid w:val="00DB4912"/>
    <w:rsid w:val="00DB4B0F"/>
    <w:rsid w:val="00DB4F0F"/>
    <w:rsid w:val="00DB5601"/>
    <w:rsid w:val="00DB56BD"/>
    <w:rsid w:val="00DB58D4"/>
    <w:rsid w:val="00DB5948"/>
    <w:rsid w:val="00DB5A7C"/>
    <w:rsid w:val="00DB5B1A"/>
    <w:rsid w:val="00DB5BA0"/>
    <w:rsid w:val="00DB5C28"/>
    <w:rsid w:val="00DB5CD3"/>
    <w:rsid w:val="00DB5FAF"/>
    <w:rsid w:val="00DB6046"/>
    <w:rsid w:val="00DB60E2"/>
    <w:rsid w:val="00DB62B0"/>
    <w:rsid w:val="00DB64D7"/>
    <w:rsid w:val="00DB66C7"/>
    <w:rsid w:val="00DB6795"/>
    <w:rsid w:val="00DB6B24"/>
    <w:rsid w:val="00DB6BA7"/>
    <w:rsid w:val="00DB6FB9"/>
    <w:rsid w:val="00DB6FC6"/>
    <w:rsid w:val="00DB744A"/>
    <w:rsid w:val="00DB75DD"/>
    <w:rsid w:val="00DB772E"/>
    <w:rsid w:val="00DB7870"/>
    <w:rsid w:val="00DB79FF"/>
    <w:rsid w:val="00DB7A44"/>
    <w:rsid w:val="00DB7B21"/>
    <w:rsid w:val="00DB7D57"/>
    <w:rsid w:val="00DB7DF9"/>
    <w:rsid w:val="00DC0010"/>
    <w:rsid w:val="00DC00D7"/>
    <w:rsid w:val="00DC0146"/>
    <w:rsid w:val="00DC02A6"/>
    <w:rsid w:val="00DC0319"/>
    <w:rsid w:val="00DC045A"/>
    <w:rsid w:val="00DC0581"/>
    <w:rsid w:val="00DC05EF"/>
    <w:rsid w:val="00DC08B7"/>
    <w:rsid w:val="00DC0B8F"/>
    <w:rsid w:val="00DC0B99"/>
    <w:rsid w:val="00DC0BB4"/>
    <w:rsid w:val="00DC0D89"/>
    <w:rsid w:val="00DC0EC9"/>
    <w:rsid w:val="00DC0F13"/>
    <w:rsid w:val="00DC1061"/>
    <w:rsid w:val="00DC1563"/>
    <w:rsid w:val="00DC1F9A"/>
    <w:rsid w:val="00DC20E2"/>
    <w:rsid w:val="00DC23E2"/>
    <w:rsid w:val="00DC248D"/>
    <w:rsid w:val="00DC2749"/>
    <w:rsid w:val="00DC2A5E"/>
    <w:rsid w:val="00DC2C2B"/>
    <w:rsid w:val="00DC351B"/>
    <w:rsid w:val="00DC36A2"/>
    <w:rsid w:val="00DC3776"/>
    <w:rsid w:val="00DC38AD"/>
    <w:rsid w:val="00DC3E79"/>
    <w:rsid w:val="00DC3FD0"/>
    <w:rsid w:val="00DC4380"/>
    <w:rsid w:val="00DC4640"/>
    <w:rsid w:val="00DC472F"/>
    <w:rsid w:val="00DC475D"/>
    <w:rsid w:val="00DC50B2"/>
    <w:rsid w:val="00DC5165"/>
    <w:rsid w:val="00DC549D"/>
    <w:rsid w:val="00DC56A0"/>
    <w:rsid w:val="00DC6201"/>
    <w:rsid w:val="00DC6284"/>
    <w:rsid w:val="00DC631F"/>
    <w:rsid w:val="00DC66B4"/>
    <w:rsid w:val="00DC6715"/>
    <w:rsid w:val="00DC67ED"/>
    <w:rsid w:val="00DC6992"/>
    <w:rsid w:val="00DC6B41"/>
    <w:rsid w:val="00DC6DB8"/>
    <w:rsid w:val="00DC6E5F"/>
    <w:rsid w:val="00DC6FC1"/>
    <w:rsid w:val="00DC7251"/>
    <w:rsid w:val="00DC7362"/>
    <w:rsid w:val="00DC7456"/>
    <w:rsid w:val="00DC76E9"/>
    <w:rsid w:val="00DC774D"/>
    <w:rsid w:val="00DC77F4"/>
    <w:rsid w:val="00DC789B"/>
    <w:rsid w:val="00DC7B40"/>
    <w:rsid w:val="00DC7D9B"/>
    <w:rsid w:val="00DC7FA6"/>
    <w:rsid w:val="00DD0162"/>
    <w:rsid w:val="00DD04D4"/>
    <w:rsid w:val="00DD08DA"/>
    <w:rsid w:val="00DD08DF"/>
    <w:rsid w:val="00DD0AFC"/>
    <w:rsid w:val="00DD0D75"/>
    <w:rsid w:val="00DD0FBC"/>
    <w:rsid w:val="00DD1447"/>
    <w:rsid w:val="00DD1617"/>
    <w:rsid w:val="00DD1766"/>
    <w:rsid w:val="00DD1987"/>
    <w:rsid w:val="00DD1C92"/>
    <w:rsid w:val="00DD1CE1"/>
    <w:rsid w:val="00DD1CE3"/>
    <w:rsid w:val="00DD1D55"/>
    <w:rsid w:val="00DD1E21"/>
    <w:rsid w:val="00DD21F9"/>
    <w:rsid w:val="00DD2290"/>
    <w:rsid w:val="00DD2353"/>
    <w:rsid w:val="00DD292C"/>
    <w:rsid w:val="00DD3208"/>
    <w:rsid w:val="00DD327B"/>
    <w:rsid w:val="00DD32B3"/>
    <w:rsid w:val="00DD341F"/>
    <w:rsid w:val="00DD3534"/>
    <w:rsid w:val="00DD35B0"/>
    <w:rsid w:val="00DD35F7"/>
    <w:rsid w:val="00DD3665"/>
    <w:rsid w:val="00DD3763"/>
    <w:rsid w:val="00DD3794"/>
    <w:rsid w:val="00DD386D"/>
    <w:rsid w:val="00DD389B"/>
    <w:rsid w:val="00DD38A7"/>
    <w:rsid w:val="00DD3939"/>
    <w:rsid w:val="00DD3D7A"/>
    <w:rsid w:val="00DD3E72"/>
    <w:rsid w:val="00DD424B"/>
    <w:rsid w:val="00DD42DA"/>
    <w:rsid w:val="00DD4531"/>
    <w:rsid w:val="00DD4649"/>
    <w:rsid w:val="00DD46C8"/>
    <w:rsid w:val="00DD481E"/>
    <w:rsid w:val="00DD486C"/>
    <w:rsid w:val="00DD4991"/>
    <w:rsid w:val="00DD4CDC"/>
    <w:rsid w:val="00DD4F8B"/>
    <w:rsid w:val="00DD513A"/>
    <w:rsid w:val="00DD525C"/>
    <w:rsid w:val="00DD54B9"/>
    <w:rsid w:val="00DD5552"/>
    <w:rsid w:val="00DD5564"/>
    <w:rsid w:val="00DD5630"/>
    <w:rsid w:val="00DD568B"/>
    <w:rsid w:val="00DD57CA"/>
    <w:rsid w:val="00DD5BC2"/>
    <w:rsid w:val="00DD5E8E"/>
    <w:rsid w:val="00DD5F62"/>
    <w:rsid w:val="00DD60C2"/>
    <w:rsid w:val="00DD6110"/>
    <w:rsid w:val="00DD651A"/>
    <w:rsid w:val="00DD6A76"/>
    <w:rsid w:val="00DD6BBD"/>
    <w:rsid w:val="00DD6BDF"/>
    <w:rsid w:val="00DD7388"/>
    <w:rsid w:val="00DD7698"/>
    <w:rsid w:val="00DD7750"/>
    <w:rsid w:val="00DD7DDD"/>
    <w:rsid w:val="00DE00E3"/>
    <w:rsid w:val="00DE016E"/>
    <w:rsid w:val="00DE0283"/>
    <w:rsid w:val="00DE03F4"/>
    <w:rsid w:val="00DE0486"/>
    <w:rsid w:val="00DE0A2C"/>
    <w:rsid w:val="00DE0F01"/>
    <w:rsid w:val="00DE1063"/>
    <w:rsid w:val="00DE1144"/>
    <w:rsid w:val="00DE12A1"/>
    <w:rsid w:val="00DE1602"/>
    <w:rsid w:val="00DE176E"/>
    <w:rsid w:val="00DE17AD"/>
    <w:rsid w:val="00DE1AD9"/>
    <w:rsid w:val="00DE1CA1"/>
    <w:rsid w:val="00DE1D22"/>
    <w:rsid w:val="00DE1EBE"/>
    <w:rsid w:val="00DE1F43"/>
    <w:rsid w:val="00DE21F2"/>
    <w:rsid w:val="00DE29BA"/>
    <w:rsid w:val="00DE2A8E"/>
    <w:rsid w:val="00DE2B4E"/>
    <w:rsid w:val="00DE2BE5"/>
    <w:rsid w:val="00DE315D"/>
    <w:rsid w:val="00DE32DC"/>
    <w:rsid w:val="00DE36D7"/>
    <w:rsid w:val="00DE3903"/>
    <w:rsid w:val="00DE3A5F"/>
    <w:rsid w:val="00DE3C22"/>
    <w:rsid w:val="00DE3D44"/>
    <w:rsid w:val="00DE408F"/>
    <w:rsid w:val="00DE437F"/>
    <w:rsid w:val="00DE4504"/>
    <w:rsid w:val="00DE47D8"/>
    <w:rsid w:val="00DE48A8"/>
    <w:rsid w:val="00DE48D9"/>
    <w:rsid w:val="00DE5BF4"/>
    <w:rsid w:val="00DE5D47"/>
    <w:rsid w:val="00DE5E0F"/>
    <w:rsid w:val="00DE5F7B"/>
    <w:rsid w:val="00DE5FFF"/>
    <w:rsid w:val="00DE62D2"/>
    <w:rsid w:val="00DE6592"/>
    <w:rsid w:val="00DE6698"/>
    <w:rsid w:val="00DE683C"/>
    <w:rsid w:val="00DE68A8"/>
    <w:rsid w:val="00DE6AB1"/>
    <w:rsid w:val="00DE6F02"/>
    <w:rsid w:val="00DE6F08"/>
    <w:rsid w:val="00DE7037"/>
    <w:rsid w:val="00DE7596"/>
    <w:rsid w:val="00DE7C34"/>
    <w:rsid w:val="00DE7C9B"/>
    <w:rsid w:val="00DE7E87"/>
    <w:rsid w:val="00DE7EA0"/>
    <w:rsid w:val="00DE7FEC"/>
    <w:rsid w:val="00DF00B5"/>
    <w:rsid w:val="00DF10C2"/>
    <w:rsid w:val="00DF127D"/>
    <w:rsid w:val="00DF1388"/>
    <w:rsid w:val="00DF1995"/>
    <w:rsid w:val="00DF1CEA"/>
    <w:rsid w:val="00DF24DD"/>
    <w:rsid w:val="00DF27EF"/>
    <w:rsid w:val="00DF2A5F"/>
    <w:rsid w:val="00DF2D4F"/>
    <w:rsid w:val="00DF3010"/>
    <w:rsid w:val="00DF35E8"/>
    <w:rsid w:val="00DF3EDB"/>
    <w:rsid w:val="00DF3F42"/>
    <w:rsid w:val="00DF4011"/>
    <w:rsid w:val="00DF42F4"/>
    <w:rsid w:val="00DF4B65"/>
    <w:rsid w:val="00DF4C74"/>
    <w:rsid w:val="00DF5050"/>
    <w:rsid w:val="00DF57B9"/>
    <w:rsid w:val="00DF5992"/>
    <w:rsid w:val="00DF5EF1"/>
    <w:rsid w:val="00DF5F9A"/>
    <w:rsid w:val="00DF606A"/>
    <w:rsid w:val="00DF62CF"/>
    <w:rsid w:val="00DF62FC"/>
    <w:rsid w:val="00DF6480"/>
    <w:rsid w:val="00DF66E4"/>
    <w:rsid w:val="00DF66FA"/>
    <w:rsid w:val="00DF6755"/>
    <w:rsid w:val="00DF68A5"/>
    <w:rsid w:val="00DF6AA0"/>
    <w:rsid w:val="00DF6EC2"/>
    <w:rsid w:val="00DF72AC"/>
    <w:rsid w:val="00DF72B9"/>
    <w:rsid w:val="00DF7422"/>
    <w:rsid w:val="00DF7438"/>
    <w:rsid w:val="00DF7492"/>
    <w:rsid w:val="00DF7899"/>
    <w:rsid w:val="00DF7A5C"/>
    <w:rsid w:val="00DF7D91"/>
    <w:rsid w:val="00DF7D98"/>
    <w:rsid w:val="00E00000"/>
    <w:rsid w:val="00E0000E"/>
    <w:rsid w:val="00E0026C"/>
    <w:rsid w:val="00E00615"/>
    <w:rsid w:val="00E0072F"/>
    <w:rsid w:val="00E007D2"/>
    <w:rsid w:val="00E007FC"/>
    <w:rsid w:val="00E013F9"/>
    <w:rsid w:val="00E0147B"/>
    <w:rsid w:val="00E017FB"/>
    <w:rsid w:val="00E018FF"/>
    <w:rsid w:val="00E01A31"/>
    <w:rsid w:val="00E01AD1"/>
    <w:rsid w:val="00E01BFA"/>
    <w:rsid w:val="00E01E0D"/>
    <w:rsid w:val="00E01F22"/>
    <w:rsid w:val="00E02367"/>
    <w:rsid w:val="00E02769"/>
    <w:rsid w:val="00E028D7"/>
    <w:rsid w:val="00E02B5A"/>
    <w:rsid w:val="00E02C27"/>
    <w:rsid w:val="00E03419"/>
    <w:rsid w:val="00E03448"/>
    <w:rsid w:val="00E0364A"/>
    <w:rsid w:val="00E03DF1"/>
    <w:rsid w:val="00E03DF2"/>
    <w:rsid w:val="00E03E5C"/>
    <w:rsid w:val="00E04177"/>
    <w:rsid w:val="00E0424E"/>
    <w:rsid w:val="00E044B2"/>
    <w:rsid w:val="00E04FB2"/>
    <w:rsid w:val="00E055C3"/>
    <w:rsid w:val="00E05D62"/>
    <w:rsid w:val="00E0628C"/>
    <w:rsid w:val="00E063D4"/>
    <w:rsid w:val="00E065FC"/>
    <w:rsid w:val="00E0660C"/>
    <w:rsid w:val="00E0661E"/>
    <w:rsid w:val="00E068DE"/>
    <w:rsid w:val="00E069E1"/>
    <w:rsid w:val="00E069F3"/>
    <w:rsid w:val="00E06EDA"/>
    <w:rsid w:val="00E06F5C"/>
    <w:rsid w:val="00E072DA"/>
    <w:rsid w:val="00E07994"/>
    <w:rsid w:val="00E103C2"/>
    <w:rsid w:val="00E10607"/>
    <w:rsid w:val="00E10669"/>
    <w:rsid w:val="00E106ED"/>
    <w:rsid w:val="00E10A19"/>
    <w:rsid w:val="00E10D63"/>
    <w:rsid w:val="00E112C3"/>
    <w:rsid w:val="00E1132C"/>
    <w:rsid w:val="00E11418"/>
    <w:rsid w:val="00E1182D"/>
    <w:rsid w:val="00E118CA"/>
    <w:rsid w:val="00E118D1"/>
    <w:rsid w:val="00E118DC"/>
    <w:rsid w:val="00E119F6"/>
    <w:rsid w:val="00E11C65"/>
    <w:rsid w:val="00E11D58"/>
    <w:rsid w:val="00E120E9"/>
    <w:rsid w:val="00E127D9"/>
    <w:rsid w:val="00E12C34"/>
    <w:rsid w:val="00E12D65"/>
    <w:rsid w:val="00E12D66"/>
    <w:rsid w:val="00E13364"/>
    <w:rsid w:val="00E134FA"/>
    <w:rsid w:val="00E137AE"/>
    <w:rsid w:val="00E137F8"/>
    <w:rsid w:val="00E138DC"/>
    <w:rsid w:val="00E13CB6"/>
    <w:rsid w:val="00E13D88"/>
    <w:rsid w:val="00E141F6"/>
    <w:rsid w:val="00E142B6"/>
    <w:rsid w:val="00E1434C"/>
    <w:rsid w:val="00E1461A"/>
    <w:rsid w:val="00E14812"/>
    <w:rsid w:val="00E149B4"/>
    <w:rsid w:val="00E14A99"/>
    <w:rsid w:val="00E15036"/>
    <w:rsid w:val="00E1510E"/>
    <w:rsid w:val="00E1512D"/>
    <w:rsid w:val="00E155C8"/>
    <w:rsid w:val="00E1563E"/>
    <w:rsid w:val="00E15788"/>
    <w:rsid w:val="00E159F8"/>
    <w:rsid w:val="00E15B41"/>
    <w:rsid w:val="00E15DEA"/>
    <w:rsid w:val="00E15E02"/>
    <w:rsid w:val="00E1615F"/>
    <w:rsid w:val="00E16386"/>
    <w:rsid w:val="00E164D5"/>
    <w:rsid w:val="00E16892"/>
    <w:rsid w:val="00E16A89"/>
    <w:rsid w:val="00E16E7B"/>
    <w:rsid w:val="00E170CD"/>
    <w:rsid w:val="00E17522"/>
    <w:rsid w:val="00E1759D"/>
    <w:rsid w:val="00E175D6"/>
    <w:rsid w:val="00E1787F"/>
    <w:rsid w:val="00E1794B"/>
    <w:rsid w:val="00E17B34"/>
    <w:rsid w:val="00E17B95"/>
    <w:rsid w:val="00E17EC7"/>
    <w:rsid w:val="00E17F0A"/>
    <w:rsid w:val="00E20201"/>
    <w:rsid w:val="00E2027A"/>
    <w:rsid w:val="00E20334"/>
    <w:rsid w:val="00E20459"/>
    <w:rsid w:val="00E207DF"/>
    <w:rsid w:val="00E209A3"/>
    <w:rsid w:val="00E20D93"/>
    <w:rsid w:val="00E20E5F"/>
    <w:rsid w:val="00E20F6F"/>
    <w:rsid w:val="00E211AE"/>
    <w:rsid w:val="00E21BF1"/>
    <w:rsid w:val="00E21C54"/>
    <w:rsid w:val="00E21CDF"/>
    <w:rsid w:val="00E21CE0"/>
    <w:rsid w:val="00E21FFC"/>
    <w:rsid w:val="00E22395"/>
    <w:rsid w:val="00E224B1"/>
    <w:rsid w:val="00E226E8"/>
    <w:rsid w:val="00E227F0"/>
    <w:rsid w:val="00E22C7E"/>
    <w:rsid w:val="00E22D78"/>
    <w:rsid w:val="00E23481"/>
    <w:rsid w:val="00E239FF"/>
    <w:rsid w:val="00E23A7D"/>
    <w:rsid w:val="00E23AC2"/>
    <w:rsid w:val="00E23B03"/>
    <w:rsid w:val="00E24061"/>
    <w:rsid w:val="00E240DD"/>
    <w:rsid w:val="00E24802"/>
    <w:rsid w:val="00E24AE3"/>
    <w:rsid w:val="00E24B4C"/>
    <w:rsid w:val="00E24BC5"/>
    <w:rsid w:val="00E24C5C"/>
    <w:rsid w:val="00E24DB7"/>
    <w:rsid w:val="00E24FF5"/>
    <w:rsid w:val="00E250A9"/>
    <w:rsid w:val="00E2561B"/>
    <w:rsid w:val="00E2570F"/>
    <w:rsid w:val="00E2581A"/>
    <w:rsid w:val="00E258E0"/>
    <w:rsid w:val="00E25992"/>
    <w:rsid w:val="00E25A24"/>
    <w:rsid w:val="00E25D80"/>
    <w:rsid w:val="00E25DA0"/>
    <w:rsid w:val="00E26421"/>
    <w:rsid w:val="00E2644E"/>
    <w:rsid w:val="00E26730"/>
    <w:rsid w:val="00E26B4C"/>
    <w:rsid w:val="00E26D50"/>
    <w:rsid w:val="00E26F9D"/>
    <w:rsid w:val="00E26FAA"/>
    <w:rsid w:val="00E27041"/>
    <w:rsid w:val="00E27082"/>
    <w:rsid w:val="00E271E2"/>
    <w:rsid w:val="00E273B4"/>
    <w:rsid w:val="00E27DD6"/>
    <w:rsid w:val="00E27E64"/>
    <w:rsid w:val="00E27EBC"/>
    <w:rsid w:val="00E27F55"/>
    <w:rsid w:val="00E27F8F"/>
    <w:rsid w:val="00E27FA8"/>
    <w:rsid w:val="00E301E7"/>
    <w:rsid w:val="00E304D1"/>
    <w:rsid w:val="00E3061D"/>
    <w:rsid w:val="00E30690"/>
    <w:rsid w:val="00E30747"/>
    <w:rsid w:val="00E3074B"/>
    <w:rsid w:val="00E30999"/>
    <w:rsid w:val="00E30A14"/>
    <w:rsid w:val="00E30D58"/>
    <w:rsid w:val="00E30E53"/>
    <w:rsid w:val="00E30E6A"/>
    <w:rsid w:val="00E30F62"/>
    <w:rsid w:val="00E30F64"/>
    <w:rsid w:val="00E30F6D"/>
    <w:rsid w:val="00E30F82"/>
    <w:rsid w:val="00E30FBE"/>
    <w:rsid w:val="00E311CB"/>
    <w:rsid w:val="00E313C1"/>
    <w:rsid w:val="00E3158C"/>
    <w:rsid w:val="00E3169B"/>
    <w:rsid w:val="00E31812"/>
    <w:rsid w:val="00E31A09"/>
    <w:rsid w:val="00E31A9E"/>
    <w:rsid w:val="00E31B3A"/>
    <w:rsid w:val="00E31BE2"/>
    <w:rsid w:val="00E31C7F"/>
    <w:rsid w:val="00E31D1D"/>
    <w:rsid w:val="00E31EF6"/>
    <w:rsid w:val="00E3203C"/>
    <w:rsid w:val="00E32402"/>
    <w:rsid w:val="00E326A3"/>
    <w:rsid w:val="00E327E7"/>
    <w:rsid w:val="00E328A9"/>
    <w:rsid w:val="00E32936"/>
    <w:rsid w:val="00E329C0"/>
    <w:rsid w:val="00E32C89"/>
    <w:rsid w:val="00E32E6E"/>
    <w:rsid w:val="00E32F9F"/>
    <w:rsid w:val="00E32FA8"/>
    <w:rsid w:val="00E33154"/>
    <w:rsid w:val="00E3315E"/>
    <w:rsid w:val="00E335D0"/>
    <w:rsid w:val="00E338EC"/>
    <w:rsid w:val="00E33998"/>
    <w:rsid w:val="00E33DFB"/>
    <w:rsid w:val="00E33F14"/>
    <w:rsid w:val="00E34660"/>
    <w:rsid w:val="00E34B6E"/>
    <w:rsid w:val="00E34BE2"/>
    <w:rsid w:val="00E34CC2"/>
    <w:rsid w:val="00E34D91"/>
    <w:rsid w:val="00E34E69"/>
    <w:rsid w:val="00E352A7"/>
    <w:rsid w:val="00E354F7"/>
    <w:rsid w:val="00E35540"/>
    <w:rsid w:val="00E35A7B"/>
    <w:rsid w:val="00E35A92"/>
    <w:rsid w:val="00E35B8A"/>
    <w:rsid w:val="00E35BE8"/>
    <w:rsid w:val="00E35E19"/>
    <w:rsid w:val="00E35FCC"/>
    <w:rsid w:val="00E35FFD"/>
    <w:rsid w:val="00E36226"/>
    <w:rsid w:val="00E36319"/>
    <w:rsid w:val="00E369D9"/>
    <w:rsid w:val="00E36D0E"/>
    <w:rsid w:val="00E36DB6"/>
    <w:rsid w:val="00E36E1A"/>
    <w:rsid w:val="00E36EC2"/>
    <w:rsid w:val="00E37115"/>
    <w:rsid w:val="00E37177"/>
    <w:rsid w:val="00E3734D"/>
    <w:rsid w:val="00E373C2"/>
    <w:rsid w:val="00E37456"/>
    <w:rsid w:val="00E37752"/>
    <w:rsid w:val="00E378F9"/>
    <w:rsid w:val="00E379AA"/>
    <w:rsid w:val="00E37C33"/>
    <w:rsid w:val="00E37C41"/>
    <w:rsid w:val="00E37D59"/>
    <w:rsid w:val="00E37DBF"/>
    <w:rsid w:val="00E40005"/>
    <w:rsid w:val="00E400A5"/>
    <w:rsid w:val="00E402BC"/>
    <w:rsid w:val="00E403E0"/>
    <w:rsid w:val="00E40C5D"/>
    <w:rsid w:val="00E40EED"/>
    <w:rsid w:val="00E40F0B"/>
    <w:rsid w:val="00E41012"/>
    <w:rsid w:val="00E410C8"/>
    <w:rsid w:val="00E41224"/>
    <w:rsid w:val="00E413A5"/>
    <w:rsid w:val="00E4179A"/>
    <w:rsid w:val="00E41B50"/>
    <w:rsid w:val="00E41EBB"/>
    <w:rsid w:val="00E4210F"/>
    <w:rsid w:val="00E42632"/>
    <w:rsid w:val="00E426DF"/>
    <w:rsid w:val="00E42722"/>
    <w:rsid w:val="00E427CD"/>
    <w:rsid w:val="00E4286D"/>
    <w:rsid w:val="00E428E3"/>
    <w:rsid w:val="00E42920"/>
    <w:rsid w:val="00E4299B"/>
    <w:rsid w:val="00E42A3A"/>
    <w:rsid w:val="00E430E1"/>
    <w:rsid w:val="00E4324E"/>
    <w:rsid w:val="00E432B9"/>
    <w:rsid w:val="00E435BD"/>
    <w:rsid w:val="00E43673"/>
    <w:rsid w:val="00E4378A"/>
    <w:rsid w:val="00E43B4C"/>
    <w:rsid w:val="00E44029"/>
    <w:rsid w:val="00E44107"/>
    <w:rsid w:val="00E44542"/>
    <w:rsid w:val="00E44640"/>
    <w:rsid w:val="00E44B5F"/>
    <w:rsid w:val="00E44CE7"/>
    <w:rsid w:val="00E44DF5"/>
    <w:rsid w:val="00E44F3F"/>
    <w:rsid w:val="00E44FEB"/>
    <w:rsid w:val="00E45114"/>
    <w:rsid w:val="00E451C7"/>
    <w:rsid w:val="00E4589D"/>
    <w:rsid w:val="00E45D33"/>
    <w:rsid w:val="00E46284"/>
    <w:rsid w:val="00E46699"/>
    <w:rsid w:val="00E46E58"/>
    <w:rsid w:val="00E47170"/>
    <w:rsid w:val="00E47183"/>
    <w:rsid w:val="00E4739C"/>
    <w:rsid w:val="00E47716"/>
    <w:rsid w:val="00E47928"/>
    <w:rsid w:val="00E47D13"/>
    <w:rsid w:val="00E47D6A"/>
    <w:rsid w:val="00E47DD9"/>
    <w:rsid w:val="00E47E20"/>
    <w:rsid w:val="00E47F21"/>
    <w:rsid w:val="00E47FA7"/>
    <w:rsid w:val="00E50155"/>
    <w:rsid w:val="00E5044B"/>
    <w:rsid w:val="00E504DC"/>
    <w:rsid w:val="00E5059B"/>
    <w:rsid w:val="00E50664"/>
    <w:rsid w:val="00E50BD3"/>
    <w:rsid w:val="00E510F5"/>
    <w:rsid w:val="00E5157B"/>
    <w:rsid w:val="00E51853"/>
    <w:rsid w:val="00E51879"/>
    <w:rsid w:val="00E519F3"/>
    <w:rsid w:val="00E51A11"/>
    <w:rsid w:val="00E51B1E"/>
    <w:rsid w:val="00E51BAB"/>
    <w:rsid w:val="00E5229E"/>
    <w:rsid w:val="00E524C6"/>
    <w:rsid w:val="00E526AD"/>
    <w:rsid w:val="00E52823"/>
    <w:rsid w:val="00E52BE2"/>
    <w:rsid w:val="00E52BE5"/>
    <w:rsid w:val="00E52D45"/>
    <w:rsid w:val="00E5309D"/>
    <w:rsid w:val="00E53263"/>
    <w:rsid w:val="00E53BB3"/>
    <w:rsid w:val="00E53D27"/>
    <w:rsid w:val="00E53ED6"/>
    <w:rsid w:val="00E53EEC"/>
    <w:rsid w:val="00E5409F"/>
    <w:rsid w:val="00E5412F"/>
    <w:rsid w:val="00E5437A"/>
    <w:rsid w:val="00E54593"/>
    <w:rsid w:val="00E5493D"/>
    <w:rsid w:val="00E54EAB"/>
    <w:rsid w:val="00E54F3B"/>
    <w:rsid w:val="00E54F44"/>
    <w:rsid w:val="00E54F84"/>
    <w:rsid w:val="00E55113"/>
    <w:rsid w:val="00E55359"/>
    <w:rsid w:val="00E55396"/>
    <w:rsid w:val="00E55652"/>
    <w:rsid w:val="00E557AE"/>
    <w:rsid w:val="00E55928"/>
    <w:rsid w:val="00E559F6"/>
    <w:rsid w:val="00E55AE2"/>
    <w:rsid w:val="00E55E8D"/>
    <w:rsid w:val="00E5624A"/>
    <w:rsid w:val="00E56449"/>
    <w:rsid w:val="00E56569"/>
    <w:rsid w:val="00E56662"/>
    <w:rsid w:val="00E569C8"/>
    <w:rsid w:val="00E56D19"/>
    <w:rsid w:val="00E56D55"/>
    <w:rsid w:val="00E5702A"/>
    <w:rsid w:val="00E570C0"/>
    <w:rsid w:val="00E571FF"/>
    <w:rsid w:val="00E57932"/>
    <w:rsid w:val="00E57A68"/>
    <w:rsid w:val="00E57E4C"/>
    <w:rsid w:val="00E57F5B"/>
    <w:rsid w:val="00E6076C"/>
    <w:rsid w:val="00E6097F"/>
    <w:rsid w:val="00E60A9B"/>
    <w:rsid w:val="00E60AAC"/>
    <w:rsid w:val="00E60AB9"/>
    <w:rsid w:val="00E610EE"/>
    <w:rsid w:val="00E614BE"/>
    <w:rsid w:val="00E61604"/>
    <w:rsid w:val="00E61665"/>
    <w:rsid w:val="00E616B9"/>
    <w:rsid w:val="00E616D6"/>
    <w:rsid w:val="00E617E8"/>
    <w:rsid w:val="00E617F1"/>
    <w:rsid w:val="00E61B33"/>
    <w:rsid w:val="00E61E94"/>
    <w:rsid w:val="00E62966"/>
    <w:rsid w:val="00E62A9E"/>
    <w:rsid w:val="00E62B22"/>
    <w:rsid w:val="00E62E1D"/>
    <w:rsid w:val="00E62FB3"/>
    <w:rsid w:val="00E634DA"/>
    <w:rsid w:val="00E6352C"/>
    <w:rsid w:val="00E6353C"/>
    <w:rsid w:val="00E63894"/>
    <w:rsid w:val="00E63BA6"/>
    <w:rsid w:val="00E63C72"/>
    <w:rsid w:val="00E63E26"/>
    <w:rsid w:val="00E63E45"/>
    <w:rsid w:val="00E63E6E"/>
    <w:rsid w:val="00E64249"/>
    <w:rsid w:val="00E642A9"/>
    <w:rsid w:val="00E6438F"/>
    <w:rsid w:val="00E646EC"/>
    <w:rsid w:val="00E647C6"/>
    <w:rsid w:val="00E6497D"/>
    <w:rsid w:val="00E64DE5"/>
    <w:rsid w:val="00E64EB9"/>
    <w:rsid w:val="00E6560B"/>
    <w:rsid w:val="00E65BC2"/>
    <w:rsid w:val="00E65FB3"/>
    <w:rsid w:val="00E662BA"/>
    <w:rsid w:val="00E66514"/>
    <w:rsid w:val="00E66E85"/>
    <w:rsid w:val="00E66E90"/>
    <w:rsid w:val="00E673E1"/>
    <w:rsid w:val="00E67574"/>
    <w:rsid w:val="00E676D5"/>
    <w:rsid w:val="00E6770E"/>
    <w:rsid w:val="00E67759"/>
    <w:rsid w:val="00E67ABC"/>
    <w:rsid w:val="00E67AF4"/>
    <w:rsid w:val="00E67BA7"/>
    <w:rsid w:val="00E67F08"/>
    <w:rsid w:val="00E67FC6"/>
    <w:rsid w:val="00E702B8"/>
    <w:rsid w:val="00E70798"/>
    <w:rsid w:val="00E70916"/>
    <w:rsid w:val="00E71146"/>
    <w:rsid w:val="00E7164D"/>
    <w:rsid w:val="00E718CD"/>
    <w:rsid w:val="00E71E1F"/>
    <w:rsid w:val="00E71E4F"/>
    <w:rsid w:val="00E71F43"/>
    <w:rsid w:val="00E720D9"/>
    <w:rsid w:val="00E72413"/>
    <w:rsid w:val="00E72483"/>
    <w:rsid w:val="00E72BD4"/>
    <w:rsid w:val="00E72EE8"/>
    <w:rsid w:val="00E73277"/>
    <w:rsid w:val="00E733DE"/>
    <w:rsid w:val="00E733F2"/>
    <w:rsid w:val="00E73673"/>
    <w:rsid w:val="00E7371E"/>
    <w:rsid w:val="00E738FC"/>
    <w:rsid w:val="00E73B4D"/>
    <w:rsid w:val="00E73CB7"/>
    <w:rsid w:val="00E73DA5"/>
    <w:rsid w:val="00E73DED"/>
    <w:rsid w:val="00E73F4E"/>
    <w:rsid w:val="00E7453D"/>
    <w:rsid w:val="00E746A9"/>
    <w:rsid w:val="00E747E8"/>
    <w:rsid w:val="00E74AF6"/>
    <w:rsid w:val="00E74B6A"/>
    <w:rsid w:val="00E74C0D"/>
    <w:rsid w:val="00E74EF3"/>
    <w:rsid w:val="00E7505D"/>
    <w:rsid w:val="00E75269"/>
    <w:rsid w:val="00E757D8"/>
    <w:rsid w:val="00E75B78"/>
    <w:rsid w:val="00E762EA"/>
    <w:rsid w:val="00E7646A"/>
    <w:rsid w:val="00E7647B"/>
    <w:rsid w:val="00E7659A"/>
    <w:rsid w:val="00E765F6"/>
    <w:rsid w:val="00E76896"/>
    <w:rsid w:val="00E76B6E"/>
    <w:rsid w:val="00E76C2E"/>
    <w:rsid w:val="00E76E57"/>
    <w:rsid w:val="00E7746A"/>
    <w:rsid w:val="00E7768C"/>
    <w:rsid w:val="00E77799"/>
    <w:rsid w:val="00E77F8D"/>
    <w:rsid w:val="00E8039F"/>
    <w:rsid w:val="00E80420"/>
    <w:rsid w:val="00E80542"/>
    <w:rsid w:val="00E80637"/>
    <w:rsid w:val="00E809C4"/>
    <w:rsid w:val="00E81044"/>
    <w:rsid w:val="00E8135F"/>
    <w:rsid w:val="00E814A1"/>
    <w:rsid w:val="00E8180A"/>
    <w:rsid w:val="00E81921"/>
    <w:rsid w:val="00E819A8"/>
    <w:rsid w:val="00E81C01"/>
    <w:rsid w:val="00E81CE8"/>
    <w:rsid w:val="00E82150"/>
    <w:rsid w:val="00E821F8"/>
    <w:rsid w:val="00E827B9"/>
    <w:rsid w:val="00E829ED"/>
    <w:rsid w:val="00E82B0A"/>
    <w:rsid w:val="00E82BCC"/>
    <w:rsid w:val="00E82D88"/>
    <w:rsid w:val="00E82ED8"/>
    <w:rsid w:val="00E83208"/>
    <w:rsid w:val="00E8323E"/>
    <w:rsid w:val="00E8367E"/>
    <w:rsid w:val="00E8376C"/>
    <w:rsid w:val="00E83A46"/>
    <w:rsid w:val="00E83D13"/>
    <w:rsid w:val="00E83E81"/>
    <w:rsid w:val="00E83F0B"/>
    <w:rsid w:val="00E84510"/>
    <w:rsid w:val="00E84646"/>
    <w:rsid w:val="00E84786"/>
    <w:rsid w:val="00E84DE7"/>
    <w:rsid w:val="00E84F45"/>
    <w:rsid w:val="00E851E7"/>
    <w:rsid w:val="00E853C4"/>
    <w:rsid w:val="00E85DCC"/>
    <w:rsid w:val="00E862AF"/>
    <w:rsid w:val="00E86585"/>
    <w:rsid w:val="00E86787"/>
    <w:rsid w:val="00E86A48"/>
    <w:rsid w:val="00E86D88"/>
    <w:rsid w:val="00E86D8D"/>
    <w:rsid w:val="00E86F97"/>
    <w:rsid w:val="00E87033"/>
    <w:rsid w:val="00E87198"/>
    <w:rsid w:val="00E8719A"/>
    <w:rsid w:val="00E871FB"/>
    <w:rsid w:val="00E875A9"/>
    <w:rsid w:val="00E876A2"/>
    <w:rsid w:val="00E876B8"/>
    <w:rsid w:val="00E876EF"/>
    <w:rsid w:val="00E8786E"/>
    <w:rsid w:val="00E87D85"/>
    <w:rsid w:val="00E87EC6"/>
    <w:rsid w:val="00E901AB"/>
    <w:rsid w:val="00E901CC"/>
    <w:rsid w:val="00E90314"/>
    <w:rsid w:val="00E904BE"/>
    <w:rsid w:val="00E90796"/>
    <w:rsid w:val="00E908C3"/>
    <w:rsid w:val="00E9097B"/>
    <w:rsid w:val="00E909C4"/>
    <w:rsid w:val="00E90DD5"/>
    <w:rsid w:val="00E910A3"/>
    <w:rsid w:val="00E911C8"/>
    <w:rsid w:val="00E9134A"/>
    <w:rsid w:val="00E91715"/>
    <w:rsid w:val="00E918CE"/>
    <w:rsid w:val="00E918EA"/>
    <w:rsid w:val="00E91CE2"/>
    <w:rsid w:val="00E9207A"/>
    <w:rsid w:val="00E92128"/>
    <w:rsid w:val="00E9269D"/>
    <w:rsid w:val="00E92769"/>
    <w:rsid w:val="00E927D9"/>
    <w:rsid w:val="00E92882"/>
    <w:rsid w:val="00E92AD0"/>
    <w:rsid w:val="00E92BC4"/>
    <w:rsid w:val="00E92ECA"/>
    <w:rsid w:val="00E92F9A"/>
    <w:rsid w:val="00E92FD5"/>
    <w:rsid w:val="00E93478"/>
    <w:rsid w:val="00E9354C"/>
    <w:rsid w:val="00E93753"/>
    <w:rsid w:val="00E938E3"/>
    <w:rsid w:val="00E939BB"/>
    <w:rsid w:val="00E93BA4"/>
    <w:rsid w:val="00E93D3E"/>
    <w:rsid w:val="00E93D68"/>
    <w:rsid w:val="00E93D6C"/>
    <w:rsid w:val="00E93E79"/>
    <w:rsid w:val="00E93EB7"/>
    <w:rsid w:val="00E9401E"/>
    <w:rsid w:val="00E94084"/>
    <w:rsid w:val="00E941E6"/>
    <w:rsid w:val="00E9486A"/>
    <w:rsid w:val="00E94B4E"/>
    <w:rsid w:val="00E94EE8"/>
    <w:rsid w:val="00E95158"/>
    <w:rsid w:val="00E952C4"/>
    <w:rsid w:val="00E9550B"/>
    <w:rsid w:val="00E9561C"/>
    <w:rsid w:val="00E95760"/>
    <w:rsid w:val="00E9584A"/>
    <w:rsid w:val="00E958C2"/>
    <w:rsid w:val="00E95BEF"/>
    <w:rsid w:val="00E95C0D"/>
    <w:rsid w:val="00E95F5B"/>
    <w:rsid w:val="00E960D3"/>
    <w:rsid w:val="00E962D2"/>
    <w:rsid w:val="00E96A09"/>
    <w:rsid w:val="00E96AA7"/>
    <w:rsid w:val="00E96CC1"/>
    <w:rsid w:val="00E96D5E"/>
    <w:rsid w:val="00E96DC6"/>
    <w:rsid w:val="00E97050"/>
    <w:rsid w:val="00E97102"/>
    <w:rsid w:val="00E976CB"/>
    <w:rsid w:val="00E97C05"/>
    <w:rsid w:val="00E97DBD"/>
    <w:rsid w:val="00E97F10"/>
    <w:rsid w:val="00E97F80"/>
    <w:rsid w:val="00E97FAB"/>
    <w:rsid w:val="00EA04DA"/>
    <w:rsid w:val="00EA050E"/>
    <w:rsid w:val="00EA089C"/>
    <w:rsid w:val="00EA0916"/>
    <w:rsid w:val="00EA098C"/>
    <w:rsid w:val="00EA0BFC"/>
    <w:rsid w:val="00EA0C98"/>
    <w:rsid w:val="00EA107D"/>
    <w:rsid w:val="00EA11BB"/>
    <w:rsid w:val="00EA13AD"/>
    <w:rsid w:val="00EA13B1"/>
    <w:rsid w:val="00EA1436"/>
    <w:rsid w:val="00EA14A5"/>
    <w:rsid w:val="00EA1E21"/>
    <w:rsid w:val="00EA243B"/>
    <w:rsid w:val="00EA25C3"/>
    <w:rsid w:val="00EA2676"/>
    <w:rsid w:val="00EA26ED"/>
    <w:rsid w:val="00EA2AC4"/>
    <w:rsid w:val="00EA2C1B"/>
    <w:rsid w:val="00EA2DF2"/>
    <w:rsid w:val="00EA3209"/>
    <w:rsid w:val="00EA36E6"/>
    <w:rsid w:val="00EA376D"/>
    <w:rsid w:val="00EA3C43"/>
    <w:rsid w:val="00EA3DB9"/>
    <w:rsid w:val="00EA407A"/>
    <w:rsid w:val="00EA42ED"/>
    <w:rsid w:val="00EA43F6"/>
    <w:rsid w:val="00EA451D"/>
    <w:rsid w:val="00EA454A"/>
    <w:rsid w:val="00EA462F"/>
    <w:rsid w:val="00EA4745"/>
    <w:rsid w:val="00EA4C2F"/>
    <w:rsid w:val="00EA4C79"/>
    <w:rsid w:val="00EA4D1D"/>
    <w:rsid w:val="00EA4ED4"/>
    <w:rsid w:val="00EA4F6B"/>
    <w:rsid w:val="00EA5669"/>
    <w:rsid w:val="00EA5E34"/>
    <w:rsid w:val="00EA5EED"/>
    <w:rsid w:val="00EA5FE0"/>
    <w:rsid w:val="00EA60C4"/>
    <w:rsid w:val="00EA60DB"/>
    <w:rsid w:val="00EA610B"/>
    <w:rsid w:val="00EA61E1"/>
    <w:rsid w:val="00EA61FB"/>
    <w:rsid w:val="00EA681F"/>
    <w:rsid w:val="00EA69A0"/>
    <w:rsid w:val="00EA6AC9"/>
    <w:rsid w:val="00EA6AE6"/>
    <w:rsid w:val="00EA6F1F"/>
    <w:rsid w:val="00EA6F76"/>
    <w:rsid w:val="00EA6F7A"/>
    <w:rsid w:val="00EA7210"/>
    <w:rsid w:val="00EA763E"/>
    <w:rsid w:val="00EA772D"/>
    <w:rsid w:val="00EA7813"/>
    <w:rsid w:val="00EA78B9"/>
    <w:rsid w:val="00EA792B"/>
    <w:rsid w:val="00EA7934"/>
    <w:rsid w:val="00EB0407"/>
    <w:rsid w:val="00EB0743"/>
    <w:rsid w:val="00EB09C1"/>
    <w:rsid w:val="00EB0AFF"/>
    <w:rsid w:val="00EB0C1F"/>
    <w:rsid w:val="00EB0F0E"/>
    <w:rsid w:val="00EB1020"/>
    <w:rsid w:val="00EB10FE"/>
    <w:rsid w:val="00EB131F"/>
    <w:rsid w:val="00EB1361"/>
    <w:rsid w:val="00EB167D"/>
    <w:rsid w:val="00EB16A5"/>
    <w:rsid w:val="00EB18D1"/>
    <w:rsid w:val="00EB1932"/>
    <w:rsid w:val="00EB1FD2"/>
    <w:rsid w:val="00EB24E9"/>
    <w:rsid w:val="00EB2530"/>
    <w:rsid w:val="00EB2662"/>
    <w:rsid w:val="00EB27F7"/>
    <w:rsid w:val="00EB2878"/>
    <w:rsid w:val="00EB2E07"/>
    <w:rsid w:val="00EB32F0"/>
    <w:rsid w:val="00EB3331"/>
    <w:rsid w:val="00EB3359"/>
    <w:rsid w:val="00EB3399"/>
    <w:rsid w:val="00EB37C8"/>
    <w:rsid w:val="00EB3FF6"/>
    <w:rsid w:val="00EB4046"/>
    <w:rsid w:val="00EB42BC"/>
    <w:rsid w:val="00EB4365"/>
    <w:rsid w:val="00EB4821"/>
    <w:rsid w:val="00EB4B5C"/>
    <w:rsid w:val="00EB4BCD"/>
    <w:rsid w:val="00EB4CBA"/>
    <w:rsid w:val="00EB4E83"/>
    <w:rsid w:val="00EB4F3B"/>
    <w:rsid w:val="00EB522B"/>
    <w:rsid w:val="00EB5318"/>
    <w:rsid w:val="00EB571B"/>
    <w:rsid w:val="00EB5AAE"/>
    <w:rsid w:val="00EB5E44"/>
    <w:rsid w:val="00EB5E46"/>
    <w:rsid w:val="00EB5F37"/>
    <w:rsid w:val="00EB6478"/>
    <w:rsid w:val="00EB64F5"/>
    <w:rsid w:val="00EB6566"/>
    <w:rsid w:val="00EB6998"/>
    <w:rsid w:val="00EB706B"/>
    <w:rsid w:val="00EB75EB"/>
    <w:rsid w:val="00EB7745"/>
    <w:rsid w:val="00EB780F"/>
    <w:rsid w:val="00EB7CB7"/>
    <w:rsid w:val="00EB7DF5"/>
    <w:rsid w:val="00EB7EDB"/>
    <w:rsid w:val="00EB7FDA"/>
    <w:rsid w:val="00EC0187"/>
    <w:rsid w:val="00EC0982"/>
    <w:rsid w:val="00EC0A46"/>
    <w:rsid w:val="00EC0CF3"/>
    <w:rsid w:val="00EC0E2D"/>
    <w:rsid w:val="00EC1206"/>
    <w:rsid w:val="00EC130B"/>
    <w:rsid w:val="00EC14F6"/>
    <w:rsid w:val="00EC174F"/>
    <w:rsid w:val="00EC1845"/>
    <w:rsid w:val="00EC1B9C"/>
    <w:rsid w:val="00EC1CDB"/>
    <w:rsid w:val="00EC1D76"/>
    <w:rsid w:val="00EC2264"/>
    <w:rsid w:val="00EC25C9"/>
    <w:rsid w:val="00EC25FB"/>
    <w:rsid w:val="00EC2CE5"/>
    <w:rsid w:val="00EC2F7C"/>
    <w:rsid w:val="00EC3467"/>
    <w:rsid w:val="00EC384C"/>
    <w:rsid w:val="00EC3878"/>
    <w:rsid w:val="00EC4767"/>
    <w:rsid w:val="00EC4AF6"/>
    <w:rsid w:val="00EC5391"/>
    <w:rsid w:val="00EC53C3"/>
    <w:rsid w:val="00EC549A"/>
    <w:rsid w:val="00EC55F0"/>
    <w:rsid w:val="00EC5C85"/>
    <w:rsid w:val="00EC5CED"/>
    <w:rsid w:val="00EC5E1F"/>
    <w:rsid w:val="00EC60CD"/>
    <w:rsid w:val="00EC61F3"/>
    <w:rsid w:val="00EC6589"/>
    <w:rsid w:val="00EC6634"/>
    <w:rsid w:val="00EC6995"/>
    <w:rsid w:val="00EC6CC0"/>
    <w:rsid w:val="00EC71B8"/>
    <w:rsid w:val="00EC7203"/>
    <w:rsid w:val="00EC76DC"/>
    <w:rsid w:val="00EC78D9"/>
    <w:rsid w:val="00EC78E3"/>
    <w:rsid w:val="00EC7BD0"/>
    <w:rsid w:val="00EC7D0B"/>
    <w:rsid w:val="00ED0149"/>
    <w:rsid w:val="00ED06A2"/>
    <w:rsid w:val="00ED07E0"/>
    <w:rsid w:val="00ED093A"/>
    <w:rsid w:val="00ED0B07"/>
    <w:rsid w:val="00ED0CED"/>
    <w:rsid w:val="00ED0D23"/>
    <w:rsid w:val="00ED0D41"/>
    <w:rsid w:val="00ED0F4F"/>
    <w:rsid w:val="00ED1029"/>
    <w:rsid w:val="00ED114D"/>
    <w:rsid w:val="00ED13E8"/>
    <w:rsid w:val="00ED1403"/>
    <w:rsid w:val="00ED1614"/>
    <w:rsid w:val="00ED1796"/>
    <w:rsid w:val="00ED1945"/>
    <w:rsid w:val="00ED1982"/>
    <w:rsid w:val="00ED1BD6"/>
    <w:rsid w:val="00ED1E39"/>
    <w:rsid w:val="00ED1F44"/>
    <w:rsid w:val="00ED1FA6"/>
    <w:rsid w:val="00ED2159"/>
    <w:rsid w:val="00ED21BE"/>
    <w:rsid w:val="00ED22CD"/>
    <w:rsid w:val="00ED25B7"/>
    <w:rsid w:val="00ED283B"/>
    <w:rsid w:val="00ED29F3"/>
    <w:rsid w:val="00ED2DA7"/>
    <w:rsid w:val="00ED2E99"/>
    <w:rsid w:val="00ED2F4F"/>
    <w:rsid w:val="00ED2F5E"/>
    <w:rsid w:val="00ED32A1"/>
    <w:rsid w:val="00ED33C4"/>
    <w:rsid w:val="00ED3479"/>
    <w:rsid w:val="00ED3612"/>
    <w:rsid w:val="00ED37F2"/>
    <w:rsid w:val="00ED3901"/>
    <w:rsid w:val="00ED3968"/>
    <w:rsid w:val="00ED3996"/>
    <w:rsid w:val="00ED3B23"/>
    <w:rsid w:val="00ED433A"/>
    <w:rsid w:val="00ED44DF"/>
    <w:rsid w:val="00ED4520"/>
    <w:rsid w:val="00ED4549"/>
    <w:rsid w:val="00ED4798"/>
    <w:rsid w:val="00ED47A6"/>
    <w:rsid w:val="00ED4CAB"/>
    <w:rsid w:val="00ED4FCC"/>
    <w:rsid w:val="00ED51CE"/>
    <w:rsid w:val="00ED53F3"/>
    <w:rsid w:val="00ED5B7C"/>
    <w:rsid w:val="00ED5CD1"/>
    <w:rsid w:val="00ED5EE8"/>
    <w:rsid w:val="00ED6343"/>
    <w:rsid w:val="00ED6785"/>
    <w:rsid w:val="00ED68E0"/>
    <w:rsid w:val="00ED6ABC"/>
    <w:rsid w:val="00ED6BCB"/>
    <w:rsid w:val="00ED6CEF"/>
    <w:rsid w:val="00ED6EC6"/>
    <w:rsid w:val="00ED704B"/>
    <w:rsid w:val="00ED7390"/>
    <w:rsid w:val="00ED7BB1"/>
    <w:rsid w:val="00ED7C76"/>
    <w:rsid w:val="00ED7CCE"/>
    <w:rsid w:val="00EE002F"/>
    <w:rsid w:val="00EE0148"/>
    <w:rsid w:val="00EE01AF"/>
    <w:rsid w:val="00EE05D6"/>
    <w:rsid w:val="00EE08BC"/>
    <w:rsid w:val="00EE0AB6"/>
    <w:rsid w:val="00EE0E4E"/>
    <w:rsid w:val="00EE1075"/>
    <w:rsid w:val="00EE15C3"/>
    <w:rsid w:val="00EE17DB"/>
    <w:rsid w:val="00EE1895"/>
    <w:rsid w:val="00EE1A73"/>
    <w:rsid w:val="00EE1B22"/>
    <w:rsid w:val="00EE1B50"/>
    <w:rsid w:val="00EE1D0C"/>
    <w:rsid w:val="00EE2330"/>
    <w:rsid w:val="00EE23A9"/>
    <w:rsid w:val="00EE2A28"/>
    <w:rsid w:val="00EE2AA0"/>
    <w:rsid w:val="00EE3321"/>
    <w:rsid w:val="00EE33EB"/>
    <w:rsid w:val="00EE368C"/>
    <w:rsid w:val="00EE38ED"/>
    <w:rsid w:val="00EE3A4F"/>
    <w:rsid w:val="00EE3E2E"/>
    <w:rsid w:val="00EE3E96"/>
    <w:rsid w:val="00EE3F66"/>
    <w:rsid w:val="00EE429E"/>
    <w:rsid w:val="00EE43FF"/>
    <w:rsid w:val="00EE4468"/>
    <w:rsid w:val="00EE48A2"/>
    <w:rsid w:val="00EE49C1"/>
    <w:rsid w:val="00EE4F46"/>
    <w:rsid w:val="00EE4F6C"/>
    <w:rsid w:val="00EE51A8"/>
    <w:rsid w:val="00EE522D"/>
    <w:rsid w:val="00EE5428"/>
    <w:rsid w:val="00EE54D7"/>
    <w:rsid w:val="00EE564F"/>
    <w:rsid w:val="00EE56D0"/>
    <w:rsid w:val="00EE58A1"/>
    <w:rsid w:val="00EE5921"/>
    <w:rsid w:val="00EE5A06"/>
    <w:rsid w:val="00EE5A98"/>
    <w:rsid w:val="00EE5EF0"/>
    <w:rsid w:val="00EE5EF4"/>
    <w:rsid w:val="00EE63B8"/>
    <w:rsid w:val="00EE6A68"/>
    <w:rsid w:val="00EE6AB0"/>
    <w:rsid w:val="00EE6C6C"/>
    <w:rsid w:val="00EE7259"/>
    <w:rsid w:val="00EE72A9"/>
    <w:rsid w:val="00EE7548"/>
    <w:rsid w:val="00EE7736"/>
    <w:rsid w:val="00EE7C6B"/>
    <w:rsid w:val="00EE7DA0"/>
    <w:rsid w:val="00EE7F09"/>
    <w:rsid w:val="00EF0293"/>
    <w:rsid w:val="00EF0375"/>
    <w:rsid w:val="00EF05C0"/>
    <w:rsid w:val="00EF08C9"/>
    <w:rsid w:val="00EF09D3"/>
    <w:rsid w:val="00EF0A4C"/>
    <w:rsid w:val="00EF0D18"/>
    <w:rsid w:val="00EF0D42"/>
    <w:rsid w:val="00EF1720"/>
    <w:rsid w:val="00EF1C4C"/>
    <w:rsid w:val="00EF1C4D"/>
    <w:rsid w:val="00EF1EBA"/>
    <w:rsid w:val="00EF1ECD"/>
    <w:rsid w:val="00EF1F59"/>
    <w:rsid w:val="00EF1FA6"/>
    <w:rsid w:val="00EF202B"/>
    <w:rsid w:val="00EF2149"/>
    <w:rsid w:val="00EF253D"/>
    <w:rsid w:val="00EF25BF"/>
    <w:rsid w:val="00EF2C25"/>
    <w:rsid w:val="00EF2C53"/>
    <w:rsid w:val="00EF2E29"/>
    <w:rsid w:val="00EF30B6"/>
    <w:rsid w:val="00EF359D"/>
    <w:rsid w:val="00EF35B7"/>
    <w:rsid w:val="00EF3786"/>
    <w:rsid w:val="00EF39B7"/>
    <w:rsid w:val="00EF3C25"/>
    <w:rsid w:val="00EF422B"/>
    <w:rsid w:val="00EF428A"/>
    <w:rsid w:val="00EF4396"/>
    <w:rsid w:val="00EF46A8"/>
    <w:rsid w:val="00EF47B5"/>
    <w:rsid w:val="00EF491F"/>
    <w:rsid w:val="00EF4DF7"/>
    <w:rsid w:val="00EF5096"/>
    <w:rsid w:val="00EF53D1"/>
    <w:rsid w:val="00EF53DA"/>
    <w:rsid w:val="00EF58D2"/>
    <w:rsid w:val="00EF594B"/>
    <w:rsid w:val="00EF5B0D"/>
    <w:rsid w:val="00EF5DBA"/>
    <w:rsid w:val="00EF63E5"/>
    <w:rsid w:val="00EF6593"/>
    <w:rsid w:val="00EF66DF"/>
    <w:rsid w:val="00EF674E"/>
    <w:rsid w:val="00EF691E"/>
    <w:rsid w:val="00EF6CA6"/>
    <w:rsid w:val="00EF6E1D"/>
    <w:rsid w:val="00EF6F80"/>
    <w:rsid w:val="00EF718C"/>
    <w:rsid w:val="00EF7437"/>
    <w:rsid w:val="00EF75B7"/>
    <w:rsid w:val="00EF7BAD"/>
    <w:rsid w:val="00EF7D34"/>
    <w:rsid w:val="00EF7EB0"/>
    <w:rsid w:val="00EF7F31"/>
    <w:rsid w:val="00F00075"/>
    <w:rsid w:val="00F003E1"/>
    <w:rsid w:val="00F00417"/>
    <w:rsid w:val="00F004F8"/>
    <w:rsid w:val="00F00642"/>
    <w:rsid w:val="00F007B4"/>
    <w:rsid w:val="00F00981"/>
    <w:rsid w:val="00F010E1"/>
    <w:rsid w:val="00F01471"/>
    <w:rsid w:val="00F014AF"/>
    <w:rsid w:val="00F01636"/>
    <w:rsid w:val="00F01687"/>
    <w:rsid w:val="00F01702"/>
    <w:rsid w:val="00F01709"/>
    <w:rsid w:val="00F01951"/>
    <w:rsid w:val="00F02084"/>
    <w:rsid w:val="00F020C1"/>
    <w:rsid w:val="00F02196"/>
    <w:rsid w:val="00F023D4"/>
    <w:rsid w:val="00F02756"/>
    <w:rsid w:val="00F029F1"/>
    <w:rsid w:val="00F02A27"/>
    <w:rsid w:val="00F02EEE"/>
    <w:rsid w:val="00F032BA"/>
    <w:rsid w:val="00F0337E"/>
    <w:rsid w:val="00F033A4"/>
    <w:rsid w:val="00F03416"/>
    <w:rsid w:val="00F037C4"/>
    <w:rsid w:val="00F039E3"/>
    <w:rsid w:val="00F03BE7"/>
    <w:rsid w:val="00F03C6B"/>
    <w:rsid w:val="00F03E04"/>
    <w:rsid w:val="00F04190"/>
    <w:rsid w:val="00F0490B"/>
    <w:rsid w:val="00F049EE"/>
    <w:rsid w:val="00F04A0D"/>
    <w:rsid w:val="00F04A5B"/>
    <w:rsid w:val="00F04C70"/>
    <w:rsid w:val="00F04CFB"/>
    <w:rsid w:val="00F04E7C"/>
    <w:rsid w:val="00F05768"/>
    <w:rsid w:val="00F058BB"/>
    <w:rsid w:val="00F05BFF"/>
    <w:rsid w:val="00F05C22"/>
    <w:rsid w:val="00F060A2"/>
    <w:rsid w:val="00F0620E"/>
    <w:rsid w:val="00F062CC"/>
    <w:rsid w:val="00F0640E"/>
    <w:rsid w:val="00F0650C"/>
    <w:rsid w:val="00F065D2"/>
    <w:rsid w:val="00F0671C"/>
    <w:rsid w:val="00F06E0B"/>
    <w:rsid w:val="00F0742B"/>
    <w:rsid w:val="00F076A5"/>
    <w:rsid w:val="00F079BE"/>
    <w:rsid w:val="00F079D8"/>
    <w:rsid w:val="00F07BB7"/>
    <w:rsid w:val="00F07C80"/>
    <w:rsid w:val="00F10033"/>
    <w:rsid w:val="00F102A5"/>
    <w:rsid w:val="00F1030F"/>
    <w:rsid w:val="00F10601"/>
    <w:rsid w:val="00F107A6"/>
    <w:rsid w:val="00F107EE"/>
    <w:rsid w:val="00F114CF"/>
    <w:rsid w:val="00F118F8"/>
    <w:rsid w:val="00F11B3B"/>
    <w:rsid w:val="00F11ED3"/>
    <w:rsid w:val="00F124B7"/>
    <w:rsid w:val="00F12A50"/>
    <w:rsid w:val="00F12BF1"/>
    <w:rsid w:val="00F12D3D"/>
    <w:rsid w:val="00F12F21"/>
    <w:rsid w:val="00F130BF"/>
    <w:rsid w:val="00F13348"/>
    <w:rsid w:val="00F13488"/>
    <w:rsid w:val="00F134EE"/>
    <w:rsid w:val="00F137B5"/>
    <w:rsid w:val="00F13DD1"/>
    <w:rsid w:val="00F13E5E"/>
    <w:rsid w:val="00F1406F"/>
    <w:rsid w:val="00F140FC"/>
    <w:rsid w:val="00F1415D"/>
    <w:rsid w:val="00F142CD"/>
    <w:rsid w:val="00F14832"/>
    <w:rsid w:val="00F1497F"/>
    <w:rsid w:val="00F14BD8"/>
    <w:rsid w:val="00F155AB"/>
    <w:rsid w:val="00F15652"/>
    <w:rsid w:val="00F1577E"/>
    <w:rsid w:val="00F15E50"/>
    <w:rsid w:val="00F160E7"/>
    <w:rsid w:val="00F1615D"/>
    <w:rsid w:val="00F161DE"/>
    <w:rsid w:val="00F16228"/>
    <w:rsid w:val="00F162A8"/>
    <w:rsid w:val="00F16467"/>
    <w:rsid w:val="00F164B5"/>
    <w:rsid w:val="00F16518"/>
    <w:rsid w:val="00F1658F"/>
    <w:rsid w:val="00F165F7"/>
    <w:rsid w:val="00F16728"/>
    <w:rsid w:val="00F16A03"/>
    <w:rsid w:val="00F16D19"/>
    <w:rsid w:val="00F16ECD"/>
    <w:rsid w:val="00F16F5B"/>
    <w:rsid w:val="00F171AB"/>
    <w:rsid w:val="00F17240"/>
    <w:rsid w:val="00F17349"/>
    <w:rsid w:val="00F17975"/>
    <w:rsid w:val="00F20121"/>
    <w:rsid w:val="00F20122"/>
    <w:rsid w:val="00F20238"/>
    <w:rsid w:val="00F20294"/>
    <w:rsid w:val="00F20525"/>
    <w:rsid w:val="00F20854"/>
    <w:rsid w:val="00F20917"/>
    <w:rsid w:val="00F2092E"/>
    <w:rsid w:val="00F209FD"/>
    <w:rsid w:val="00F20AE5"/>
    <w:rsid w:val="00F20E77"/>
    <w:rsid w:val="00F20F6E"/>
    <w:rsid w:val="00F2114E"/>
    <w:rsid w:val="00F21735"/>
    <w:rsid w:val="00F21D2B"/>
    <w:rsid w:val="00F22499"/>
    <w:rsid w:val="00F22743"/>
    <w:rsid w:val="00F227DC"/>
    <w:rsid w:val="00F22944"/>
    <w:rsid w:val="00F22A96"/>
    <w:rsid w:val="00F235E6"/>
    <w:rsid w:val="00F2389F"/>
    <w:rsid w:val="00F23B8E"/>
    <w:rsid w:val="00F24079"/>
    <w:rsid w:val="00F242E6"/>
    <w:rsid w:val="00F244E9"/>
    <w:rsid w:val="00F2486F"/>
    <w:rsid w:val="00F24CF6"/>
    <w:rsid w:val="00F252C1"/>
    <w:rsid w:val="00F252D6"/>
    <w:rsid w:val="00F255EB"/>
    <w:rsid w:val="00F257C6"/>
    <w:rsid w:val="00F258C7"/>
    <w:rsid w:val="00F25A2F"/>
    <w:rsid w:val="00F25E41"/>
    <w:rsid w:val="00F26040"/>
    <w:rsid w:val="00F26098"/>
    <w:rsid w:val="00F26230"/>
    <w:rsid w:val="00F264A5"/>
    <w:rsid w:val="00F26984"/>
    <w:rsid w:val="00F26C61"/>
    <w:rsid w:val="00F26C9D"/>
    <w:rsid w:val="00F26CBC"/>
    <w:rsid w:val="00F26DCE"/>
    <w:rsid w:val="00F26E6F"/>
    <w:rsid w:val="00F26EF9"/>
    <w:rsid w:val="00F2719B"/>
    <w:rsid w:val="00F27396"/>
    <w:rsid w:val="00F27467"/>
    <w:rsid w:val="00F27490"/>
    <w:rsid w:val="00F2784B"/>
    <w:rsid w:val="00F27934"/>
    <w:rsid w:val="00F2795B"/>
    <w:rsid w:val="00F279DE"/>
    <w:rsid w:val="00F27C3F"/>
    <w:rsid w:val="00F27E38"/>
    <w:rsid w:val="00F300B7"/>
    <w:rsid w:val="00F30109"/>
    <w:rsid w:val="00F305A0"/>
    <w:rsid w:val="00F306CE"/>
    <w:rsid w:val="00F3092F"/>
    <w:rsid w:val="00F30AB1"/>
    <w:rsid w:val="00F30ADC"/>
    <w:rsid w:val="00F30B0C"/>
    <w:rsid w:val="00F30D46"/>
    <w:rsid w:val="00F3104E"/>
    <w:rsid w:val="00F311E4"/>
    <w:rsid w:val="00F31275"/>
    <w:rsid w:val="00F3161A"/>
    <w:rsid w:val="00F318F1"/>
    <w:rsid w:val="00F31932"/>
    <w:rsid w:val="00F31A73"/>
    <w:rsid w:val="00F31DBE"/>
    <w:rsid w:val="00F32044"/>
    <w:rsid w:val="00F320CD"/>
    <w:rsid w:val="00F32469"/>
    <w:rsid w:val="00F326B1"/>
    <w:rsid w:val="00F32707"/>
    <w:rsid w:val="00F3286F"/>
    <w:rsid w:val="00F329BF"/>
    <w:rsid w:val="00F32B12"/>
    <w:rsid w:val="00F32DB6"/>
    <w:rsid w:val="00F32EC5"/>
    <w:rsid w:val="00F3313D"/>
    <w:rsid w:val="00F331A2"/>
    <w:rsid w:val="00F33388"/>
    <w:rsid w:val="00F337B6"/>
    <w:rsid w:val="00F337EA"/>
    <w:rsid w:val="00F338A9"/>
    <w:rsid w:val="00F33C88"/>
    <w:rsid w:val="00F33D5B"/>
    <w:rsid w:val="00F33F58"/>
    <w:rsid w:val="00F34042"/>
    <w:rsid w:val="00F3482E"/>
    <w:rsid w:val="00F3485B"/>
    <w:rsid w:val="00F34C6E"/>
    <w:rsid w:val="00F34CDD"/>
    <w:rsid w:val="00F34D3E"/>
    <w:rsid w:val="00F34E8A"/>
    <w:rsid w:val="00F35088"/>
    <w:rsid w:val="00F351A1"/>
    <w:rsid w:val="00F35253"/>
    <w:rsid w:val="00F352FF"/>
    <w:rsid w:val="00F35338"/>
    <w:rsid w:val="00F35374"/>
    <w:rsid w:val="00F354A7"/>
    <w:rsid w:val="00F354A9"/>
    <w:rsid w:val="00F35564"/>
    <w:rsid w:val="00F35877"/>
    <w:rsid w:val="00F35B05"/>
    <w:rsid w:val="00F35D03"/>
    <w:rsid w:val="00F35E5F"/>
    <w:rsid w:val="00F36027"/>
    <w:rsid w:val="00F360AF"/>
    <w:rsid w:val="00F3615F"/>
    <w:rsid w:val="00F3618E"/>
    <w:rsid w:val="00F364FE"/>
    <w:rsid w:val="00F369D1"/>
    <w:rsid w:val="00F36A72"/>
    <w:rsid w:val="00F36D34"/>
    <w:rsid w:val="00F36DD9"/>
    <w:rsid w:val="00F37129"/>
    <w:rsid w:val="00F3713D"/>
    <w:rsid w:val="00F371AF"/>
    <w:rsid w:val="00F371CB"/>
    <w:rsid w:val="00F37511"/>
    <w:rsid w:val="00F376BB"/>
    <w:rsid w:val="00F3771B"/>
    <w:rsid w:val="00F378D2"/>
    <w:rsid w:val="00F37AF1"/>
    <w:rsid w:val="00F37C27"/>
    <w:rsid w:val="00F37C36"/>
    <w:rsid w:val="00F37D8A"/>
    <w:rsid w:val="00F4007C"/>
    <w:rsid w:val="00F4032C"/>
    <w:rsid w:val="00F40464"/>
    <w:rsid w:val="00F404F1"/>
    <w:rsid w:val="00F40F16"/>
    <w:rsid w:val="00F40F67"/>
    <w:rsid w:val="00F41134"/>
    <w:rsid w:val="00F41162"/>
    <w:rsid w:val="00F4137E"/>
    <w:rsid w:val="00F414C9"/>
    <w:rsid w:val="00F41610"/>
    <w:rsid w:val="00F41FFA"/>
    <w:rsid w:val="00F421F4"/>
    <w:rsid w:val="00F423CE"/>
    <w:rsid w:val="00F423DC"/>
    <w:rsid w:val="00F428EC"/>
    <w:rsid w:val="00F428F3"/>
    <w:rsid w:val="00F42998"/>
    <w:rsid w:val="00F429B0"/>
    <w:rsid w:val="00F42AB2"/>
    <w:rsid w:val="00F42D23"/>
    <w:rsid w:val="00F43097"/>
    <w:rsid w:val="00F43438"/>
    <w:rsid w:val="00F43895"/>
    <w:rsid w:val="00F439FD"/>
    <w:rsid w:val="00F43ABC"/>
    <w:rsid w:val="00F43C4F"/>
    <w:rsid w:val="00F43ECD"/>
    <w:rsid w:val="00F44255"/>
    <w:rsid w:val="00F4437E"/>
    <w:rsid w:val="00F44659"/>
    <w:rsid w:val="00F44846"/>
    <w:rsid w:val="00F44D04"/>
    <w:rsid w:val="00F44D08"/>
    <w:rsid w:val="00F44D20"/>
    <w:rsid w:val="00F453D2"/>
    <w:rsid w:val="00F455FB"/>
    <w:rsid w:val="00F458A3"/>
    <w:rsid w:val="00F4599B"/>
    <w:rsid w:val="00F45C74"/>
    <w:rsid w:val="00F45F92"/>
    <w:rsid w:val="00F46316"/>
    <w:rsid w:val="00F464B0"/>
    <w:rsid w:val="00F46529"/>
    <w:rsid w:val="00F4660F"/>
    <w:rsid w:val="00F46E44"/>
    <w:rsid w:val="00F47412"/>
    <w:rsid w:val="00F474DB"/>
    <w:rsid w:val="00F47939"/>
    <w:rsid w:val="00F47A62"/>
    <w:rsid w:val="00F501E3"/>
    <w:rsid w:val="00F50230"/>
    <w:rsid w:val="00F50297"/>
    <w:rsid w:val="00F50298"/>
    <w:rsid w:val="00F50885"/>
    <w:rsid w:val="00F50A0C"/>
    <w:rsid w:val="00F50A97"/>
    <w:rsid w:val="00F50AD6"/>
    <w:rsid w:val="00F50ED6"/>
    <w:rsid w:val="00F50F22"/>
    <w:rsid w:val="00F512D0"/>
    <w:rsid w:val="00F51364"/>
    <w:rsid w:val="00F51428"/>
    <w:rsid w:val="00F5143F"/>
    <w:rsid w:val="00F5149E"/>
    <w:rsid w:val="00F5150F"/>
    <w:rsid w:val="00F51772"/>
    <w:rsid w:val="00F51944"/>
    <w:rsid w:val="00F51B10"/>
    <w:rsid w:val="00F51C66"/>
    <w:rsid w:val="00F51CA5"/>
    <w:rsid w:val="00F51D3C"/>
    <w:rsid w:val="00F51F69"/>
    <w:rsid w:val="00F52152"/>
    <w:rsid w:val="00F5243F"/>
    <w:rsid w:val="00F5261A"/>
    <w:rsid w:val="00F527BD"/>
    <w:rsid w:val="00F52B0E"/>
    <w:rsid w:val="00F52C77"/>
    <w:rsid w:val="00F52E61"/>
    <w:rsid w:val="00F52EB7"/>
    <w:rsid w:val="00F534C8"/>
    <w:rsid w:val="00F53889"/>
    <w:rsid w:val="00F5399F"/>
    <w:rsid w:val="00F53A9F"/>
    <w:rsid w:val="00F53BAE"/>
    <w:rsid w:val="00F53E43"/>
    <w:rsid w:val="00F53E9E"/>
    <w:rsid w:val="00F54006"/>
    <w:rsid w:val="00F54017"/>
    <w:rsid w:val="00F54706"/>
    <w:rsid w:val="00F54EA5"/>
    <w:rsid w:val="00F552F0"/>
    <w:rsid w:val="00F554C6"/>
    <w:rsid w:val="00F5598D"/>
    <w:rsid w:val="00F559BC"/>
    <w:rsid w:val="00F55A07"/>
    <w:rsid w:val="00F55AFD"/>
    <w:rsid w:val="00F55B62"/>
    <w:rsid w:val="00F56669"/>
    <w:rsid w:val="00F566F0"/>
    <w:rsid w:val="00F567AA"/>
    <w:rsid w:val="00F56D83"/>
    <w:rsid w:val="00F56F69"/>
    <w:rsid w:val="00F57068"/>
    <w:rsid w:val="00F57125"/>
    <w:rsid w:val="00F57188"/>
    <w:rsid w:val="00F5731F"/>
    <w:rsid w:val="00F575F9"/>
    <w:rsid w:val="00F57A2C"/>
    <w:rsid w:val="00F57E56"/>
    <w:rsid w:val="00F601A1"/>
    <w:rsid w:val="00F60290"/>
    <w:rsid w:val="00F60393"/>
    <w:rsid w:val="00F603A3"/>
    <w:rsid w:val="00F60533"/>
    <w:rsid w:val="00F605FF"/>
    <w:rsid w:val="00F6064A"/>
    <w:rsid w:val="00F6072D"/>
    <w:rsid w:val="00F6074B"/>
    <w:rsid w:val="00F6079C"/>
    <w:rsid w:val="00F60957"/>
    <w:rsid w:val="00F60A6B"/>
    <w:rsid w:val="00F60B70"/>
    <w:rsid w:val="00F60C34"/>
    <w:rsid w:val="00F60D9A"/>
    <w:rsid w:val="00F60EDF"/>
    <w:rsid w:val="00F60F05"/>
    <w:rsid w:val="00F60FF8"/>
    <w:rsid w:val="00F612C1"/>
    <w:rsid w:val="00F61344"/>
    <w:rsid w:val="00F617F1"/>
    <w:rsid w:val="00F61A2E"/>
    <w:rsid w:val="00F61A8F"/>
    <w:rsid w:val="00F62172"/>
    <w:rsid w:val="00F621B5"/>
    <w:rsid w:val="00F623B8"/>
    <w:rsid w:val="00F62B6C"/>
    <w:rsid w:val="00F62D59"/>
    <w:rsid w:val="00F62F5C"/>
    <w:rsid w:val="00F6322E"/>
    <w:rsid w:val="00F6328B"/>
    <w:rsid w:val="00F633D7"/>
    <w:rsid w:val="00F6358A"/>
    <w:rsid w:val="00F6369D"/>
    <w:rsid w:val="00F63B8D"/>
    <w:rsid w:val="00F63E44"/>
    <w:rsid w:val="00F63ED4"/>
    <w:rsid w:val="00F64201"/>
    <w:rsid w:val="00F6439E"/>
    <w:rsid w:val="00F646C6"/>
    <w:rsid w:val="00F64707"/>
    <w:rsid w:val="00F6498B"/>
    <w:rsid w:val="00F64BB6"/>
    <w:rsid w:val="00F64DC5"/>
    <w:rsid w:val="00F650D1"/>
    <w:rsid w:val="00F65148"/>
    <w:rsid w:val="00F6516F"/>
    <w:rsid w:val="00F65269"/>
    <w:rsid w:val="00F656CC"/>
    <w:rsid w:val="00F65A28"/>
    <w:rsid w:val="00F65BFB"/>
    <w:rsid w:val="00F65C05"/>
    <w:rsid w:val="00F65E32"/>
    <w:rsid w:val="00F6642B"/>
    <w:rsid w:val="00F667AD"/>
    <w:rsid w:val="00F66C15"/>
    <w:rsid w:val="00F66C25"/>
    <w:rsid w:val="00F6722D"/>
    <w:rsid w:val="00F674FC"/>
    <w:rsid w:val="00F701E2"/>
    <w:rsid w:val="00F70462"/>
    <w:rsid w:val="00F706D1"/>
    <w:rsid w:val="00F7081A"/>
    <w:rsid w:val="00F70942"/>
    <w:rsid w:val="00F70DB5"/>
    <w:rsid w:val="00F710E1"/>
    <w:rsid w:val="00F711A8"/>
    <w:rsid w:val="00F71B4B"/>
    <w:rsid w:val="00F71C06"/>
    <w:rsid w:val="00F71CBF"/>
    <w:rsid w:val="00F7224D"/>
    <w:rsid w:val="00F725BF"/>
    <w:rsid w:val="00F72935"/>
    <w:rsid w:val="00F7294C"/>
    <w:rsid w:val="00F72E1F"/>
    <w:rsid w:val="00F730B6"/>
    <w:rsid w:val="00F730CB"/>
    <w:rsid w:val="00F730F9"/>
    <w:rsid w:val="00F73181"/>
    <w:rsid w:val="00F7336C"/>
    <w:rsid w:val="00F73595"/>
    <w:rsid w:val="00F73893"/>
    <w:rsid w:val="00F738A2"/>
    <w:rsid w:val="00F738E9"/>
    <w:rsid w:val="00F73964"/>
    <w:rsid w:val="00F74534"/>
    <w:rsid w:val="00F74614"/>
    <w:rsid w:val="00F749BF"/>
    <w:rsid w:val="00F74D97"/>
    <w:rsid w:val="00F74F22"/>
    <w:rsid w:val="00F75056"/>
    <w:rsid w:val="00F7511B"/>
    <w:rsid w:val="00F752A5"/>
    <w:rsid w:val="00F75379"/>
    <w:rsid w:val="00F753BA"/>
    <w:rsid w:val="00F756F6"/>
    <w:rsid w:val="00F75709"/>
    <w:rsid w:val="00F758C3"/>
    <w:rsid w:val="00F75A29"/>
    <w:rsid w:val="00F75AC7"/>
    <w:rsid w:val="00F75AF3"/>
    <w:rsid w:val="00F75F0A"/>
    <w:rsid w:val="00F75F80"/>
    <w:rsid w:val="00F7647B"/>
    <w:rsid w:val="00F76516"/>
    <w:rsid w:val="00F76821"/>
    <w:rsid w:val="00F76B7D"/>
    <w:rsid w:val="00F76C20"/>
    <w:rsid w:val="00F76DD8"/>
    <w:rsid w:val="00F76ED4"/>
    <w:rsid w:val="00F76F43"/>
    <w:rsid w:val="00F76F9A"/>
    <w:rsid w:val="00F7711E"/>
    <w:rsid w:val="00F77167"/>
    <w:rsid w:val="00F772D3"/>
    <w:rsid w:val="00F77433"/>
    <w:rsid w:val="00F7750D"/>
    <w:rsid w:val="00F77724"/>
    <w:rsid w:val="00F77C61"/>
    <w:rsid w:val="00F77EEB"/>
    <w:rsid w:val="00F80058"/>
    <w:rsid w:val="00F80192"/>
    <w:rsid w:val="00F80398"/>
    <w:rsid w:val="00F80530"/>
    <w:rsid w:val="00F80562"/>
    <w:rsid w:val="00F80958"/>
    <w:rsid w:val="00F80C75"/>
    <w:rsid w:val="00F81074"/>
    <w:rsid w:val="00F81112"/>
    <w:rsid w:val="00F81187"/>
    <w:rsid w:val="00F814DA"/>
    <w:rsid w:val="00F8168C"/>
    <w:rsid w:val="00F816C4"/>
    <w:rsid w:val="00F81D36"/>
    <w:rsid w:val="00F81EB6"/>
    <w:rsid w:val="00F81EC2"/>
    <w:rsid w:val="00F81F72"/>
    <w:rsid w:val="00F822EF"/>
    <w:rsid w:val="00F82450"/>
    <w:rsid w:val="00F8259D"/>
    <w:rsid w:val="00F825A1"/>
    <w:rsid w:val="00F8260D"/>
    <w:rsid w:val="00F82FF5"/>
    <w:rsid w:val="00F83009"/>
    <w:rsid w:val="00F832BC"/>
    <w:rsid w:val="00F8339D"/>
    <w:rsid w:val="00F837FB"/>
    <w:rsid w:val="00F83945"/>
    <w:rsid w:val="00F83B09"/>
    <w:rsid w:val="00F83B5C"/>
    <w:rsid w:val="00F840E1"/>
    <w:rsid w:val="00F84111"/>
    <w:rsid w:val="00F84424"/>
    <w:rsid w:val="00F84597"/>
    <w:rsid w:val="00F845CF"/>
    <w:rsid w:val="00F849A5"/>
    <w:rsid w:val="00F84DB9"/>
    <w:rsid w:val="00F85111"/>
    <w:rsid w:val="00F857F3"/>
    <w:rsid w:val="00F858F6"/>
    <w:rsid w:val="00F85AC8"/>
    <w:rsid w:val="00F85D8B"/>
    <w:rsid w:val="00F85EAE"/>
    <w:rsid w:val="00F85FE4"/>
    <w:rsid w:val="00F86117"/>
    <w:rsid w:val="00F86162"/>
    <w:rsid w:val="00F864B3"/>
    <w:rsid w:val="00F86571"/>
    <w:rsid w:val="00F865C7"/>
    <w:rsid w:val="00F865DC"/>
    <w:rsid w:val="00F866FB"/>
    <w:rsid w:val="00F86BC3"/>
    <w:rsid w:val="00F86D2C"/>
    <w:rsid w:val="00F86F91"/>
    <w:rsid w:val="00F870C8"/>
    <w:rsid w:val="00F87165"/>
    <w:rsid w:val="00F87236"/>
    <w:rsid w:val="00F87336"/>
    <w:rsid w:val="00F87380"/>
    <w:rsid w:val="00F87487"/>
    <w:rsid w:val="00F87542"/>
    <w:rsid w:val="00F875EE"/>
    <w:rsid w:val="00F876E2"/>
    <w:rsid w:val="00F877F8"/>
    <w:rsid w:val="00F87DE7"/>
    <w:rsid w:val="00F9015F"/>
    <w:rsid w:val="00F9030E"/>
    <w:rsid w:val="00F90658"/>
    <w:rsid w:val="00F906D5"/>
    <w:rsid w:val="00F90A0A"/>
    <w:rsid w:val="00F90E1B"/>
    <w:rsid w:val="00F90E9C"/>
    <w:rsid w:val="00F90F82"/>
    <w:rsid w:val="00F90FE3"/>
    <w:rsid w:val="00F91026"/>
    <w:rsid w:val="00F91171"/>
    <w:rsid w:val="00F91250"/>
    <w:rsid w:val="00F912F8"/>
    <w:rsid w:val="00F914AF"/>
    <w:rsid w:val="00F9155C"/>
    <w:rsid w:val="00F91843"/>
    <w:rsid w:val="00F91B5A"/>
    <w:rsid w:val="00F91BF5"/>
    <w:rsid w:val="00F92052"/>
    <w:rsid w:val="00F9258A"/>
    <w:rsid w:val="00F92862"/>
    <w:rsid w:val="00F928E9"/>
    <w:rsid w:val="00F92A5D"/>
    <w:rsid w:val="00F92B54"/>
    <w:rsid w:val="00F92C8B"/>
    <w:rsid w:val="00F92EB8"/>
    <w:rsid w:val="00F93063"/>
    <w:rsid w:val="00F934F4"/>
    <w:rsid w:val="00F93A34"/>
    <w:rsid w:val="00F93B3B"/>
    <w:rsid w:val="00F9423D"/>
    <w:rsid w:val="00F94A5D"/>
    <w:rsid w:val="00F94D30"/>
    <w:rsid w:val="00F94F29"/>
    <w:rsid w:val="00F950F5"/>
    <w:rsid w:val="00F9513F"/>
    <w:rsid w:val="00F9535B"/>
    <w:rsid w:val="00F954BA"/>
    <w:rsid w:val="00F955B8"/>
    <w:rsid w:val="00F955D6"/>
    <w:rsid w:val="00F9566D"/>
    <w:rsid w:val="00F956CD"/>
    <w:rsid w:val="00F95700"/>
    <w:rsid w:val="00F958FE"/>
    <w:rsid w:val="00F95B5D"/>
    <w:rsid w:val="00F95C88"/>
    <w:rsid w:val="00F95D89"/>
    <w:rsid w:val="00F95F07"/>
    <w:rsid w:val="00F961E5"/>
    <w:rsid w:val="00F963B4"/>
    <w:rsid w:val="00F96812"/>
    <w:rsid w:val="00F96934"/>
    <w:rsid w:val="00F96935"/>
    <w:rsid w:val="00F96962"/>
    <w:rsid w:val="00F96E9E"/>
    <w:rsid w:val="00F96FE5"/>
    <w:rsid w:val="00F9720D"/>
    <w:rsid w:val="00F975DE"/>
    <w:rsid w:val="00F978F2"/>
    <w:rsid w:val="00F97E51"/>
    <w:rsid w:val="00F97E5D"/>
    <w:rsid w:val="00F97F38"/>
    <w:rsid w:val="00F97FD5"/>
    <w:rsid w:val="00F97FF6"/>
    <w:rsid w:val="00FA01AF"/>
    <w:rsid w:val="00FA0510"/>
    <w:rsid w:val="00FA060A"/>
    <w:rsid w:val="00FA0682"/>
    <w:rsid w:val="00FA0700"/>
    <w:rsid w:val="00FA096C"/>
    <w:rsid w:val="00FA0B8A"/>
    <w:rsid w:val="00FA0B91"/>
    <w:rsid w:val="00FA0CCB"/>
    <w:rsid w:val="00FA0CE4"/>
    <w:rsid w:val="00FA1345"/>
    <w:rsid w:val="00FA1AB1"/>
    <w:rsid w:val="00FA1B8C"/>
    <w:rsid w:val="00FA1BC0"/>
    <w:rsid w:val="00FA1BEE"/>
    <w:rsid w:val="00FA1C14"/>
    <w:rsid w:val="00FA1D9D"/>
    <w:rsid w:val="00FA1F3A"/>
    <w:rsid w:val="00FA206D"/>
    <w:rsid w:val="00FA2494"/>
    <w:rsid w:val="00FA2549"/>
    <w:rsid w:val="00FA2595"/>
    <w:rsid w:val="00FA2773"/>
    <w:rsid w:val="00FA27FB"/>
    <w:rsid w:val="00FA2809"/>
    <w:rsid w:val="00FA2C34"/>
    <w:rsid w:val="00FA30B1"/>
    <w:rsid w:val="00FA32A7"/>
    <w:rsid w:val="00FA35DB"/>
    <w:rsid w:val="00FA3654"/>
    <w:rsid w:val="00FA374D"/>
    <w:rsid w:val="00FA377B"/>
    <w:rsid w:val="00FA37E7"/>
    <w:rsid w:val="00FA38F2"/>
    <w:rsid w:val="00FA3917"/>
    <w:rsid w:val="00FA3977"/>
    <w:rsid w:val="00FA3D5C"/>
    <w:rsid w:val="00FA3F49"/>
    <w:rsid w:val="00FA3FF4"/>
    <w:rsid w:val="00FA41F8"/>
    <w:rsid w:val="00FA4719"/>
    <w:rsid w:val="00FA4F40"/>
    <w:rsid w:val="00FA5573"/>
    <w:rsid w:val="00FA57E9"/>
    <w:rsid w:val="00FA583A"/>
    <w:rsid w:val="00FA5D6E"/>
    <w:rsid w:val="00FA5DB4"/>
    <w:rsid w:val="00FA5F62"/>
    <w:rsid w:val="00FA6015"/>
    <w:rsid w:val="00FA6054"/>
    <w:rsid w:val="00FA616B"/>
    <w:rsid w:val="00FA61A1"/>
    <w:rsid w:val="00FA6708"/>
    <w:rsid w:val="00FA6AF4"/>
    <w:rsid w:val="00FA6C8D"/>
    <w:rsid w:val="00FA6E55"/>
    <w:rsid w:val="00FA7260"/>
    <w:rsid w:val="00FA73C7"/>
    <w:rsid w:val="00FA760F"/>
    <w:rsid w:val="00FA7654"/>
    <w:rsid w:val="00FA76DC"/>
    <w:rsid w:val="00FA77C2"/>
    <w:rsid w:val="00FA77EC"/>
    <w:rsid w:val="00FA7C1C"/>
    <w:rsid w:val="00FA7C2B"/>
    <w:rsid w:val="00FA7C9C"/>
    <w:rsid w:val="00FA7D72"/>
    <w:rsid w:val="00FA7DB0"/>
    <w:rsid w:val="00FA7EF4"/>
    <w:rsid w:val="00FB0035"/>
    <w:rsid w:val="00FB0421"/>
    <w:rsid w:val="00FB0681"/>
    <w:rsid w:val="00FB081F"/>
    <w:rsid w:val="00FB089F"/>
    <w:rsid w:val="00FB0F30"/>
    <w:rsid w:val="00FB0F8E"/>
    <w:rsid w:val="00FB1003"/>
    <w:rsid w:val="00FB1362"/>
    <w:rsid w:val="00FB14E9"/>
    <w:rsid w:val="00FB1702"/>
    <w:rsid w:val="00FB1A87"/>
    <w:rsid w:val="00FB1E44"/>
    <w:rsid w:val="00FB23B2"/>
    <w:rsid w:val="00FB247A"/>
    <w:rsid w:val="00FB2655"/>
    <w:rsid w:val="00FB2875"/>
    <w:rsid w:val="00FB2A3F"/>
    <w:rsid w:val="00FB301E"/>
    <w:rsid w:val="00FB30FE"/>
    <w:rsid w:val="00FB3196"/>
    <w:rsid w:val="00FB3682"/>
    <w:rsid w:val="00FB369C"/>
    <w:rsid w:val="00FB3701"/>
    <w:rsid w:val="00FB3919"/>
    <w:rsid w:val="00FB3ECB"/>
    <w:rsid w:val="00FB41CF"/>
    <w:rsid w:val="00FB42E7"/>
    <w:rsid w:val="00FB448C"/>
    <w:rsid w:val="00FB476A"/>
    <w:rsid w:val="00FB4EA4"/>
    <w:rsid w:val="00FB4F45"/>
    <w:rsid w:val="00FB4F7F"/>
    <w:rsid w:val="00FB4FA7"/>
    <w:rsid w:val="00FB4FC5"/>
    <w:rsid w:val="00FB5157"/>
    <w:rsid w:val="00FB51EF"/>
    <w:rsid w:val="00FB56E1"/>
    <w:rsid w:val="00FB5808"/>
    <w:rsid w:val="00FB58ED"/>
    <w:rsid w:val="00FB5BB5"/>
    <w:rsid w:val="00FB5C37"/>
    <w:rsid w:val="00FB5C58"/>
    <w:rsid w:val="00FB5CC5"/>
    <w:rsid w:val="00FB6065"/>
    <w:rsid w:val="00FB621E"/>
    <w:rsid w:val="00FB6B27"/>
    <w:rsid w:val="00FB6B54"/>
    <w:rsid w:val="00FB6BC7"/>
    <w:rsid w:val="00FB6C9D"/>
    <w:rsid w:val="00FB6E05"/>
    <w:rsid w:val="00FB6F28"/>
    <w:rsid w:val="00FB6FA5"/>
    <w:rsid w:val="00FB702E"/>
    <w:rsid w:val="00FB7277"/>
    <w:rsid w:val="00FB72A7"/>
    <w:rsid w:val="00FB73A7"/>
    <w:rsid w:val="00FB7804"/>
    <w:rsid w:val="00FB79D2"/>
    <w:rsid w:val="00FB7C31"/>
    <w:rsid w:val="00FB7DD9"/>
    <w:rsid w:val="00FB7F86"/>
    <w:rsid w:val="00FC05B2"/>
    <w:rsid w:val="00FC05C3"/>
    <w:rsid w:val="00FC076B"/>
    <w:rsid w:val="00FC078F"/>
    <w:rsid w:val="00FC08C8"/>
    <w:rsid w:val="00FC0BA9"/>
    <w:rsid w:val="00FC0C7B"/>
    <w:rsid w:val="00FC0E16"/>
    <w:rsid w:val="00FC0EBD"/>
    <w:rsid w:val="00FC1149"/>
    <w:rsid w:val="00FC13BC"/>
    <w:rsid w:val="00FC184C"/>
    <w:rsid w:val="00FC18EF"/>
    <w:rsid w:val="00FC1A46"/>
    <w:rsid w:val="00FC1A7C"/>
    <w:rsid w:val="00FC1C41"/>
    <w:rsid w:val="00FC1F0B"/>
    <w:rsid w:val="00FC226F"/>
    <w:rsid w:val="00FC271E"/>
    <w:rsid w:val="00FC2849"/>
    <w:rsid w:val="00FC286A"/>
    <w:rsid w:val="00FC2C40"/>
    <w:rsid w:val="00FC2EF0"/>
    <w:rsid w:val="00FC3140"/>
    <w:rsid w:val="00FC36DD"/>
    <w:rsid w:val="00FC3941"/>
    <w:rsid w:val="00FC3CA9"/>
    <w:rsid w:val="00FC3F6C"/>
    <w:rsid w:val="00FC4206"/>
    <w:rsid w:val="00FC45AA"/>
    <w:rsid w:val="00FC46FB"/>
    <w:rsid w:val="00FC4912"/>
    <w:rsid w:val="00FC4DA7"/>
    <w:rsid w:val="00FC516A"/>
    <w:rsid w:val="00FC51B7"/>
    <w:rsid w:val="00FC51CF"/>
    <w:rsid w:val="00FC533D"/>
    <w:rsid w:val="00FC5CAA"/>
    <w:rsid w:val="00FC5D26"/>
    <w:rsid w:val="00FC5DBB"/>
    <w:rsid w:val="00FC638A"/>
    <w:rsid w:val="00FC6731"/>
    <w:rsid w:val="00FC682C"/>
    <w:rsid w:val="00FC6AE1"/>
    <w:rsid w:val="00FC7028"/>
    <w:rsid w:val="00FC72BE"/>
    <w:rsid w:val="00FC7433"/>
    <w:rsid w:val="00FC7825"/>
    <w:rsid w:val="00FC7B65"/>
    <w:rsid w:val="00FC7CA3"/>
    <w:rsid w:val="00FC7DF6"/>
    <w:rsid w:val="00FC7F06"/>
    <w:rsid w:val="00FD014F"/>
    <w:rsid w:val="00FD0178"/>
    <w:rsid w:val="00FD0257"/>
    <w:rsid w:val="00FD0390"/>
    <w:rsid w:val="00FD0503"/>
    <w:rsid w:val="00FD07CF"/>
    <w:rsid w:val="00FD08DF"/>
    <w:rsid w:val="00FD097A"/>
    <w:rsid w:val="00FD09C2"/>
    <w:rsid w:val="00FD0B68"/>
    <w:rsid w:val="00FD0C13"/>
    <w:rsid w:val="00FD0C4D"/>
    <w:rsid w:val="00FD0CE3"/>
    <w:rsid w:val="00FD0E4E"/>
    <w:rsid w:val="00FD0E61"/>
    <w:rsid w:val="00FD0F64"/>
    <w:rsid w:val="00FD100E"/>
    <w:rsid w:val="00FD116F"/>
    <w:rsid w:val="00FD14F8"/>
    <w:rsid w:val="00FD177A"/>
    <w:rsid w:val="00FD1831"/>
    <w:rsid w:val="00FD1FD6"/>
    <w:rsid w:val="00FD2605"/>
    <w:rsid w:val="00FD27F6"/>
    <w:rsid w:val="00FD285E"/>
    <w:rsid w:val="00FD2935"/>
    <w:rsid w:val="00FD2A5F"/>
    <w:rsid w:val="00FD2AB5"/>
    <w:rsid w:val="00FD2ACC"/>
    <w:rsid w:val="00FD2AF2"/>
    <w:rsid w:val="00FD2CD3"/>
    <w:rsid w:val="00FD2D08"/>
    <w:rsid w:val="00FD2EF5"/>
    <w:rsid w:val="00FD2F9D"/>
    <w:rsid w:val="00FD3076"/>
    <w:rsid w:val="00FD314B"/>
    <w:rsid w:val="00FD338A"/>
    <w:rsid w:val="00FD369E"/>
    <w:rsid w:val="00FD377B"/>
    <w:rsid w:val="00FD3904"/>
    <w:rsid w:val="00FD3D29"/>
    <w:rsid w:val="00FD3D50"/>
    <w:rsid w:val="00FD493F"/>
    <w:rsid w:val="00FD4B6B"/>
    <w:rsid w:val="00FD4C09"/>
    <w:rsid w:val="00FD4C66"/>
    <w:rsid w:val="00FD4E2C"/>
    <w:rsid w:val="00FD4EB1"/>
    <w:rsid w:val="00FD51F6"/>
    <w:rsid w:val="00FD520D"/>
    <w:rsid w:val="00FD53D1"/>
    <w:rsid w:val="00FD547A"/>
    <w:rsid w:val="00FD549A"/>
    <w:rsid w:val="00FD54E0"/>
    <w:rsid w:val="00FD567A"/>
    <w:rsid w:val="00FD5890"/>
    <w:rsid w:val="00FD5A7E"/>
    <w:rsid w:val="00FD607A"/>
    <w:rsid w:val="00FD61AC"/>
    <w:rsid w:val="00FD61DB"/>
    <w:rsid w:val="00FD6791"/>
    <w:rsid w:val="00FD684C"/>
    <w:rsid w:val="00FD69FC"/>
    <w:rsid w:val="00FD6BBF"/>
    <w:rsid w:val="00FD6D50"/>
    <w:rsid w:val="00FD6DC6"/>
    <w:rsid w:val="00FD6EB9"/>
    <w:rsid w:val="00FD71FD"/>
    <w:rsid w:val="00FD727F"/>
    <w:rsid w:val="00FD77F1"/>
    <w:rsid w:val="00FD7903"/>
    <w:rsid w:val="00FD7914"/>
    <w:rsid w:val="00FD797F"/>
    <w:rsid w:val="00FD7B1B"/>
    <w:rsid w:val="00FD7B2A"/>
    <w:rsid w:val="00FD7D88"/>
    <w:rsid w:val="00FE0012"/>
    <w:rsid w:val="00FE0071"/>
    <w:rsid w:val="00FE0141"/>
    <w:rsid w:val="00FE0423"/>
    <w:rsid w:val="00FE0437"/>
    <w:rsid w:val="00FE0D79"/>
    <w:rsid w:val="00FE0E5C"/>
    <w:rsid w:val="00FE1052"/>
    <w:rsid w:val="00FE10D8"/>
    <w:rsid w:val="00FE1397"/>
    <w:rsid w:val="00FE168D"/>
    <w:rsid w:val="00FE1719"/>
    <w:rsid w:val="00FE1787"/>
    <w:rsid w:val="00FE1D22"/>
    <w:rsid w:val="00FE1E35"/>
    <w:rsid w:val="00FE2189"/>
    <w:rsid w:val="00FE21A0"/>
    <w:rsid w:val="00FE27A4"/>
    <w:rsid w:val="00FE27E9"/>
    <w:rsid w:val="00FE27F9"/>
    <w:rsid w:val="00FE281E"/>
    <w:rsid w:val="00FE295D"/>
    <w:rsid w:val="00FE29DA"/>
    <w:rsid w:val="00FE2C7A"/>
    <w:rsid w:val="00FE2C9D"/>
    <w:rsid w:val="00FE2F05"/>
    <w:rsid w:val="00FE2F75"/>
    <w:rsid w:val="00FE2FFD"/>
    <w:rsid w:val="00FE32BB"/>
    <w:rsid w:val="00FE3AFA"/>
    <w:rsid w:val="00FE3B45"/>
    <w:rsid w:val="00FE3CAA"/>
    <w:rsid w:val="00FE40A1"/>
    <w:rsid w:val="00FE4248"/>
    <w:rsid w:val="00FE4396"/>
    <w:rsid w:val="00FE46CA"/>
    <w:rsid w:val="00FE48C8"/>
    <w:rsid w:val="00FE48E1"/>
    <w:rsid w:val="00FE48E3"/>
    <w:rsid w:val="00FE490E"/>
    <w:rsid w:val="00FE4C5E"/>
    <w:rsid w:val="00FE4F34"/>
    <w:rsid w:val="00FE5011"/>
    <w:rsid w:val="00FE50BD"/>
    <w:rsid w:val="00FE5397"/>
    <w:rsid w:val="00FE5422"/>
    <w:rsid w:val="00FE553B"/>
    <w:rsid w:val="00FE56D6"/>
    <w:rsid w:val="00FE627F"/>
    <w:rsid w:val="00FE6955"/>
    <w:rsid w:val="00FE6AB3"/>
    <w:rsid w:val="00FE6D68"/>
    <w:rsid w:val="00FE6E5A"/>
    <w:rsid w:val="00FE6EE5"/>
    <w:rsid w:val="00FE7096"/>
    <w:rsid w:val="00FE720E"/>
    <w:rsid w:val="00FE76A1"/>
    <w:rsid w:val="00FE7A53"/>
    <w:rsid w:val="00FE7CE9"/>
    <w:rsid w:val="00FE7DDB"/>
    <w:rsid w:val="00FE7E03"/>
    <w:rsid w:val="00FE7EDD"/>
    <w:rsid w:val="00FF002A"/>
    <w:rsid w:val="00FF0144"/>
    <w:rsid w:val="00FF0210"/>
    <w:rsid w:val="00FF021B"/>
    <w:rsid w:val="00FF0289"/>
    <w:rsid w:val="00FF03CB"/>
    <w:rsid w:val="00FF082E"/>
    <w:rsid w:val="00FF088A"/>
    <w:rsid w:val="00FF0AA6"/>
    <w:rsid w:val="00FF0BF3"/>
    <w:rsid w:val="00FF0C7E"/>
    <w:rsid w:val="00FF10BA"/>
    <w:rsid w:val="00FF13F0"/>
    <w:rsid w:val="00FF17CC"/>
    <w:rsid w:val="00FF2257"/>
    <w:rsid w:val="00FF24D2"/>
    <w:rsid w:val="00FF2C9D"/>
    <w:rsid w:val="00FF2D80"/>
    <w:rsid w:val="00FF2E11"/>
    <w:rsid w:val="00FF312A"/>
    <w:rsid w:val="00FF32CD"/>
    <w:rsid w:val="00FF3343"/>
    <w:rsid w:val="00FF356E"/>
    <w:rsid w:val="00FF36C0"/>
    <w:rsid w:val="00FF3800"/>
    <w:rsid w:val="00FF3802"/>
    <w:rsid w:val="00FF3B1E"/>
    <w:rsid w:val="00FF3C28"/>
    <w:rsid w:val="00FF3F27"/>
    <w:rsid w:val="00FF3FE1"/>
    <w:rsid w:val="00FF4086"/>
    <w:rsid w:val="00FF40A8"/>
    <w:rsid w:val="00FF4439"/>
    <w:rsid w:val="00FF4501"/>
    <w:rsid w:val="00FF49D4"/>
    <w:rsid w:val="00FF4A2F"/>
    <w:rsid w:val="00FF4F6F"/>
    <w:rsid w:val="00FF5077"/>
    <w:rsid w:val="00FF54AF"/>
    <w:rsid w:val="00FF5732"/>
    <w:rsid w:val="00FF57AC"/>
    <w:rsid w:val="00FF57C7"/>
    <w:rsid w:val="00FF57FE"/>
    <w:rsid w:val="00FF58D5"/>
    <w:rsid w:val="00FF597E"/>
    <w:rsid w:val="00FF5CF1"/>
    <w:rsid w:val="00FF5D0D"/>
    <w:rsid w:val="00FF5DE1"/>
    <w:rsid w:val="00FF5DEE"/>
    <w:rsid w:val="00FF5E98"/>
    <w:rsid w:val="00FF5FB1"/>
    <w:rsid w:val="00FF617B"/>
    <w:rsid w:val="00FF6287"/>
    <w:rsid w:val="00FF631A"/>
    <w:rsid w:val="00FF64EB"/>
    <w:rsid w:val="00FF65C4"/>
    <w:rsid w:val="00FF66D5"/>
    <w:rsid w:val="00FF69DF"/>
    <w:rsid w:val="00FF6BC7"/>
    <w:rsid w:val="00FF6BDC"/>
    <w:rsid w:val="00FF6D43"/>
    <w:rsid w:val="00FF6DC5"/>
    <w:rsid w:val="00FF6F03"/>
    <w:rsid w:val="00FF73BD"/>
    <w:rsid w:val="00FF754D"/>
    <w:rsid w:val="00FF779A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18F888E"/>
  <w15:docId w15:val="{1874DB4F-3331-4198-B5EB-13714EFB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1573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A1573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A1573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A1573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B05EA2"/>
    <w:rPr>
      <w:rFonts w:ascii="Arial" w:hAnsi="Arial" w:cs="Times New Roman"/>
      <w:b/>
      <w:bCs/>
      <w:sz w:val="18"/>
      <w:szCs w:val="18"/>
    </w:rPr>
  </w:style>
  <w:style w:type="paragraph" w:styleId="Header">
    <w:name w:val="header"/>
    <w:basedOn w:val="Normal"/>
    <w:link w:val="HeaderChar"/>
    <w:rsid w:val="00A1573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B05EA2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A157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A157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1573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A10DE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A15736"/>
    <w:rPr>
      <w:rFonts w:cs="Times New Roman"/>
      <w:b/>
      <w:bCs/>
    </w:rPr>
  </w:style>
  <w:style w:type="paragraph" w:styleId="ListBullet">
    <w:name w:val="List Bullet"/>
    <w:basedOn w:val="Normal"/>
    <w:rsid w:val="00A1573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A1573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A1573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A1573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1573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1573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1573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15736"/>
    <w:pPr>
      <w:ind w:left="284"/>
    </w:pPr>
  </w:style>
  <w:style w:type="paragraph" w:customStyle="1" w:styleId="AAFrameAddress">
    <w:name w:val="AA Frame Address"/>
    <w:basedOn w:val="Heading1"/>
    <w:uiPriority w:val="99"/>
    <w:rsid w:val="00A1573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A1573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1573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1573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1573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1573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1573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1573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1573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1573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1573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1573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15736"/>
    <w:pPr>
      <w:ind w:left="2552" w:hanging="284"/>
    </w:pPr>
  </w:style>
  <w:style w:type="paragraph" w:styleId="TOC2">
    <w:name w:val="toc 2"/>
    <w:basedOn w:val="Normal"/>
    <w:next w:val="Normal"/>
    <w:semiHidden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1573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1573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1573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1573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1573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1573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15736"/>
    <w:pPr>
      <w:ind w:left="567" w:hanging="567"/>
    </w:pPr>
  </w:style>
  <w:style w:type="paragraph" w:styleId="ListBullet5">
    <w:name w:val="List Bullet 5"/>
    <w:basedOn w:val="Normal"/>
    <w:uiPriority w:val="99"/>
    <w:rsid w:val="00A1573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A1573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8345B3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uiPriority w:val="99"/>
    <w:rsid w:val="00A15736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A1573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uiPriority w:val="99"/>
    <w:rsid w:val="00A15736"/>
    <w:pPr>
      <w:ind w:left="284" w:firstLine="284"/>
    </w:pPr>
  </w:style>
  <w:style w:type="character" w:styleId="Strong">
    <w:name w:val="Strong"/>
    <w:uiPriority w:val="99"/>
    <w:qFormat/>
    <w:rsid w:val="00A157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1573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1573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A157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573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A1573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1573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1573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15736"/>
    <w:pPr>
      <w:framePr w:h="443" w:wrap="around" w:y="8223"/>
    </w:pPr>
  </w:style>
  <w:style w:type="paragraph" w:customStyle="1" w:styleId="a">
    <w:name w:val="¢éÍ¤ÇÒÁ"/>
    <w:basedOn w:val="Normal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A1573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1573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1573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157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573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1573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B05EA2"/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A15736"/>
  </w:style>
  <w:style w:type="paragraph" w:customStyle="1" w:styleId="a0">
    <w:name w:val="Åº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A157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uiPriority w:val="99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uiPriority w:val="99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uiPriority w:val="99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B05EA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05E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05EA2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05E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B05EA2"/>
    <w:rPr>
      <w:rFonts w:ascii="Angsana New" w:eastAsia="Calibri" w:hAnsi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B05EA2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05EA2"/>
    <w:rPr>
      <w:rFonts w:ascii="Calibri" w:hAnsi="Calibri" w:cs="Cordia New"/>
      <w:sz w:val="22"/>
      <w:szCs w:val="22"/>
      <w:lang w:val="en-US" w:eastAsia="en-US" w:bidi="ar-SA"/>
    </w:rPr>
  </w:style>
  <w:style w:type="character" w:styleId="CommentReference">
    <w:name w:val="annotation reference"/>
    <w:uiPriority w:val="99"/>
    <w:rsid w:val="00B05E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05EA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05EA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05EA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B05EA2"/>
    <w:rPr>
      <w:rFonts w:ascii="Arial" w:hAnsi="Arial"/>
      <w:b/>
      <w:bCs/>
      <w:szCs w:val="25"/>
    </w:rPr>
  </w:style>
  <w:style w:type="character" w:customStyle="1" w:styleId="HeaderChar1">
    <w:name w:val="Header Char1"/>
    <w:rsid w:val="00C35DF3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35D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5856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585635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iPriority w:val="99"/>
    <w:semiHidden/>
    <w:unhideWhenUsed/>
    <w:rsid w:val="00585635"/>
    <w:rPr>
      <w:vertAlign w:val="superscript"/>
    </w:rPr>
  </w:style>
  <w:style w:type="character" w:customStyle="1" w:styleId="Heading1Char1">
    <w:name w:val="Heading 1 Char1"/>
    <w:basedOn w:val="DefaultParagraphFont"/>
    <w:link w:val="Heading1"/>
    <w:rsid w:val="003D36D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3D36D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3D36D8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3D36D8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3D36D8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3D36D8"/>
    <w:rPr>
      <w:rFonts w:cs="EucrosiaUPC"/>
      <w:b/>
      <w:bCs/>
      <w:sz w:val="30"/>
      <w:szCs w:val="30"/>
    </w:rPr>
  </w:style>
  <w:style w:type="character" w:customStyle="1" w:styleId="Heading7Char1">
    <w:name w:val="Heading 7 Char1"/>
    <w:basedOn w:val="DefaultParagraphFont"/>
    <w:link w:val="Heading7"/>
    <w:rsid w:val="003D36D8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3D36D8"/>
    <w:rPr>
      <w:rFonts w:cs="EucrosiaUPC"/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3D36D8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3D36D8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uiPriority w:val="99"/>
    <w:rsid w:val="003D36D8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link w:val="BodyTextFirstIndent"/>
    <w:rsid w:val="003D36D8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3D36D8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rsid w:val="003D36D8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3D36D8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link w:val="BodyText3"/>
    <w:rsid w:val="003D36D8"/>
    <w:rPr>
      <w:rFonts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uiPriority w:val="99"/>
    <w:rsid w:val="003D36D8"/>
    <w:rPr>
      <w:rFonts w:ascii="Arial" w:hAnsi="Arial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3D36D8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3D36D8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3D36D8"/>
    <w:rPr>
      <w:rFonts w:ascii="Angsana New" w:eastAsia="Calibri" w:hAnsi="Angsana New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3D36D8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3D36D8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3D36D8"/>
    <w:rPr>
      <w:rFonts w:ascii="Arial" w:hAnsi="Arial" w:cs="Times New Roman"/>
      <w:sz w:val="18"/>
      <w:szCs w:val="18"/>
    </w:rPr>
  </w:style>
  <w:style w:type="paragraph" w:customStyle="1" w:styleId="Graphic">
    <w:name w:val="Graphic"/>
    <w:basedOn w:val="Signature"/>
    <w:rsid w:val="003D36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D36D8"/>
    <w:pPr>
      <w:spacing w:after="0"/>
    </w:pPr>
  </w:style>
  <w:style w:type="paragraph" w:customStyle="1" w:styleId="acctdividends">
    <w:name w:val="acct dividends"/>
    <w:aliases w:val="a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D36D8"/>
    <w:pPr>
      <w:spacing w:after="0"/>
    </w:pPr>
  </w:style>
  <w:style w:type="paragraph" w:customStyle="1" w:styleId="acctindent">
    <w:name w:val="acct indent"/>
    <w:aliases w:val="ai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D36D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D36D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D36D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D36D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D36D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D36D8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3D36D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D36D8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3D36D8"/>
    <w:pPr>
      <w:spacing w:after="0"/>
    </w:pPr>
  </w:style>
  <w:style w:type="paragraph" w:customStyle="1" w:styleId="List1a">
    <w:name w:val="List 1a"/>
    <w:aliases w:val="1a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D36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3D36D8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D36D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D36D8"/>
  </w:style>
  <w:style w:type="paragraph" w:customStyle="1" w:styleId="zreportaddinfo">
    <w:name w:val="zreport addinfo"/>
    <w:basedOn w:val="Normal"/>
    <w:rsid w:val="003D36D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D36D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D36D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D36D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D36D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D36D8"/>
    <w:rPr>
      <w:b/>
      <w:bCs/>
    </w:rPr>
  </w:style>
  <w:style w:type="paragraph" w:customStyle="1" w:styleId="nineptbodytext">
    <w:name w:val="nine pt body text"/>
    <w:aliases w:val="9bt"/>
    <w:basedOn w:val="nineptnormal"/>
    <w:rsid w:val="003D36D8"/>
    <w:pPr>
      <w:spacing w:after="220"/>
    </w:pPr>
  </w:style>
  <w:style w:type="paragraph" w:customStyle="1" w:styleId="nineptnormal">
    <w:name w:val="nine pt normal"/>
    <w:aliases w:val="9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D36D8"/>
    <w:pPr>
      <w:jc w:val="center"/>
    </w:pPr>
  </w:style>
  <w:style w:type="paragraph" w:customStyle="1" w:styleId="heading">
    <w:name w:val="heading"/>
    <w:aliases w:val="h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D36D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D36D8"/>
  </w:style>
  <w:style w:type="paragraph" w:customStyle="1" w:styleId="nineptheadingcentredbold">
    <w:name w:val="nine pt heading centred bold"/>
    <w:aliases w:val="9hcb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D36D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D36D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D36D8"/>
    <w:rPr>
      <w:b/>
    </w:rPr>
  </w:style>
  <w:style w:type="paragraph" w:customStyle="1" w:styleId="nineptcolumntab1">
    <w:name w:val="nine pt column tab1"/>
    <w:aliases w:val="a91"/>
    <w:basedOn w:val="nineptnormal"/>
    <w:rsid w:val="003D36D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D36D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D36D8"/>
    <w:pPr>
      <w:jc w:val="center"/>
    </w:pPr>
  </w:style>
  <w:style w:type="paragraph" w:customStyle="1" w:styleId="Normalheading">
    <w:name w:val="Normal heading"/>
    <w:aliases w:val="nh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D36D8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D36D8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D36D8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D36D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D36D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D36D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D36D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D36D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D36D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D36D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D36D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D36D8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3D36D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D36D8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3D36D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D36D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D36D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D36D8"/>
    <w:pPr>
      <w:spacing w:after="0"/>
    </w:pPr>
  </w:style>
  <w:style w:type="paragraph" w:customStyle="1" w:styleId="smallreturn">
    <w:name w:val="small return"/>
    <w:aliases w:val="sr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D36D8"/>
    <w:pPr>
      <w:spacing w:after="0"/>
    </w:pPr>
  </w:style>
  <w:style w:type="paragraph" w:customStyle="1" w:styleId="headingbolditalic">
    <w:name w:val="heading bold italic"/>
    <w:aliases w:val="hbi"/>
    <w:basedOn w:val="heading"/>
    <w:rsid w:val="003D36D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D36D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D36D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D36D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D36D8"/>
    <w:pPr>
      <w:spacing w:after="0"/>
    </w:pPr>
  </w:style>
  <w:style w:type="paragraph" w:customStyle="1" w:styleId="blockbullet">
    <w:name w:val="block bullet"/>
    <w:aliases w:val="bb"/>
    <w:basedOn w:val="block"/>
    <w:rsid w:val="003D36D8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D36D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D36D8"/>
    <w:pPr>
      <w:spacing w:after="0"/>
    </w:pPr>
  </w:style>
  <w:style w:type="paragraph" w:customStyle="1" w:styleId="eightptnormal">
    <w:name w:val="eight pt normal"/>
    <w:aliases w:val="8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D36D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D36D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D36D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D36D8"/>
    <w:rPr>
      <w:b/>
      <w:bCs/>
    </w:rPr>
  </w:style>
  <w:style w:type="paragraph" w:customStyle="1" w:styleId="eightptbodytext">
    <w:name w:val="eight pt body text"/>
    <w:aliases w:val="8bt"/>
    <w:basedOn w:val="eightptnormal"/>
    <w:rsid w:val="003D36D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D36D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D36D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D36D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D36D8"/>
    <w:pPr>
      <w:spacing w:after="0"/>
    </w:pPr>
  </w:style>
  <w:style w:type="paragraph" w:customStyle="1" w:styleId="eightptblock">
    <w:name w:val="eight pt block"/>
    <w:aliases w:val="8b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D36D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D36D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D36D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D36D8"/>
    <w:pPr>
      <w:spacing w:after="0"/>
    </w:pPr>
  </w:style>
  <w:style w:type="paragraph" w:customStyle="1" w:styleId="blockindent">
    <w:name w:val="block indent"/>
    <w:aliases w:val="bi"/>
    <w:basedOn w:val="block"/>
    <w:rsid w:val="003D36D8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3D36D8"/>
    <w:pPr>
      <w:jc w:val="center"/>
    </w:pPr>
  </w:style>
  <w:style w:type="paragraph" w:customStyle="1" w:styleId="nineptcol">
    <w:name w:val="nine pt %col"/>
    <w:aliases w:val="9%"/>
    <w:basedOn w:val="nineptnormal"/>
    <w:rsid w:val="003D36D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D36D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D36D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D36D8"/>
    <w:pPr>
      <w:spacing w:after="0"/>
    </w:pPr>
  </w:style>
  <w:style w:type="paragraph" w:customStyle="1" w:styleId="nineptblocklist">
    <w:name w:val="nine pt block list"/>
    <w:aliases w:val="9bl"/>
    <w:basedOn w:val="nineptblock"/>
    <w:rsid w:val="003D36D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D36D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D36D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D36D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D36D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D36D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D36D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D36D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D36D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D36D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D36D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D36D8"/>
    <w:pPr>
      <w:spacing w:after="80"/>
    </w:pPr>
  </w:style>
  <w:style w:type="paragraph" w:customStyle="1" w:styleId="nineptratecol">
    <w:name w:val="nine pt rate col"/>
    <w:aliases w:val="a9r"/>
    <w:basedOn w:val="nineptnormal"/>
    <w:rsid w:val="003D36D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D36D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D36D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D36D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D36D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D36D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D36D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D36D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D36D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D36D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D36D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D36D8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3D36D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D36D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D36D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D36D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D36D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D36D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D36D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D36D8"/>
    <w:pPr>
      <w:spacing w:after="80"/>
    </w:pPr>
  </w:style>
  <w:style w:type="paragraph" w:customStyle="1" w:styleId="blockbullet2">
    <w:name w:val="block bullet 2"/>
    <w:aliases w:val="bb2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D36D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D36D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D36D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D36D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D36D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3D36D8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D36D8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D36D8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D36D8"/>
  </w:style>
  <w:style w:type="paragraph" w:styleId="PlainText">
    <w:name w:val="Plain Text"/>
    <w:basedOn w:val="Normal"/>
    <w:link w:val="PlainTextChar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D36D8"/>
    <w:rPr>
      <w:rFonts w:ascii="Consolas" w:hAnsi="Consolas"/>
      <w:sz w:val="21"/>
      <w:szCs w:val="26"/>
    </w:rPr>
  </w:style>
  <w:style w:type="character" w:customStyle="1" w:styleId="Heading1Char">
    <w:name w:val="Heading 1 Char"/>
    <w:basedOn w:val="DefaultParagraphFont"/>
    <w:locked/>
    <w:rsid w:val="003D36D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3D36D8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3D36D8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3D36D8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3D36D8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3D36D8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3D36D8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3D36D8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odyTextChar1"/>
    <w:uiPriority w:val="99"/>
    <w:locked/>
    <w:rsid w:val="003D36D8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3D36D8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3D36D8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3D36D8"/>
    <w:rPr>
      <w:rFonts w:cs="EucrosiaUPC"/>
      <w:sz w:val="30"/>
      <w:szCs w:val="30"/>
      <w:lang w:bidi="th-TH"/>
    </w:rPr>
  </w:style>
  <w:style w:type="character" w:customStyle="1" w:styleId="hps">
    <w:name w:val="hps"/>
    <w:basedOn w:val="DefaultParagraphFont"/>
    <w:uiPriority w:val="99"/>
    <w:rsid w:val="003D36D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D36D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3D36D8"/>
    <w:rPr>
      <w:rFonts w:cs="Times New Roman"/>
    </w:rPr>
  </w:style>
  <w:style w:type="character" w:customStyle="1" w:styleId="CharChar22">
    <w:name w:val="Char Char22"/>
    <w:basedOn w:val="DefaultParagraphFont"/>
    <w:rsid w:val="003D36D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3D36D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3D36D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D36D8"/>
  </w:style>
  <w:style w:type="character" w:styleId="Emphasis">
    <w:name w:val="Emphasis"/>
    <w:basedOn w:val="DefaultParagraphFont"/>
    <w:uiPriority w:val="20"/>
    <w:qFormat/>
    <w:rsid w:val="003D36D8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D36D8"/>
  </w:style>
  <w:style w:type="paragraph" w:styleId="Revision">
    <w:name w:val="Revision"/>
    <w:hidden/>
    <w:uiPriority w:val="99"/>
    <w:semiHidden/>
    <w:rsid w:val="003D36D8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nhideWhenUsed/>
    <w:rsid w:val="003D36D8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3D36D8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36D8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3D36D8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3D36D8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3D36D8"/>
    <w:rPr>
      <w:color w:val="954F72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3D36D8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36D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36D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36D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36D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36D8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36D8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36D8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36D8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36D8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36D8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36D8"/>
  </w:style>
  <w:style w:type="paragraph" w:customStyle="1" w:styleId="TableParagraph">
    <w:name w:val="Table Paragraph"/>
    <w:basedOn w:val="Normal"/>
    <w:uiPriority w:val="1"/>
    <w:qFormat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3D36D8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BA5018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CD3F09"/>
    <w:rPr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FD08D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C01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11D5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5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4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1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26" Type="http://schemas.openxmlformats.org/officeDocument/2006/relationships/header" Target="header14.xml"/><Relationship Id="rId3" Type="http://schemas.openxmlformats.org/officeDocument/2006/relationships/customXml" Target="../customXml/item3.xml"/><Relationship Id="rId21" Type="http://schemas.openxmlformats.org/officeDocument/2006/relationships/header" Target="header9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header" Target="header1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12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header" Target="header11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10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EB6005A381B34FA056742695F6BEB5" ma:contentTypeVersion="13" ma:contentTypeDescription="Create a new document." ma:contentTypeScope="" ma:versionID="ce8dcf336a6f135069d9c351cd10c146">
  <xsd:schema xmlns:xsd="http://www.w3.org/2001/XMLSchema" xmlns:xs="http://www.w3.org/2001/XMLSchema" xmlns:p="http://schemas.microsoft.com/office/2006/metadata/properties" xmlns:ns3="6a0f456d-fad0-4319-96ae-5ec982f59add" xmlns:ns4="b1b8c3df-9206-48cb-895d-0dc3a9b9b481" targetNamespace="http://schemas.microsoft.com/office/2006/metadata/properties" ma:root="true" ma:fieldsID="3161b636e4d5080aec707434a822948c" ns3:_="" ns4:_="">
    <xsd:import namespace="6a0f456d-fad0-4319-96ae-5ec982f59add"/>
    <xsd:import namespace="b1b8c3df-9206-48cb-895d-0dc3a9b9b48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f456d-fad0-4319-96ae-5ec982f59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b8c3df-9206-48cb-895d-0dc3a9b9b4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913238-E03F-4A3D-B317-397721AAF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9B8A6A-8E57-4AFA-939C-AD6A129A9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f456d-fad0-4319-96ae-5ec982f59add"/>
    <ds:schemaRef ds:uri="b1b8c3df-9206-48cb-895d-0dc3a9b9b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D9DB49-BA17-43D1-9CD3-9551F1EDEC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E1C80C0-B2EF-4667-9FC2-04AD4578B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83</Pages>
  <Words>17311</Words>
  <Characters>98673</Characters>
  <Application>Microsoft Office Word</Application>
  <DocSecurity>0</DocSecurity>
  <Lines>822</Lines>
  <Paragraphs>231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115753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dc:description/>
  <cp:lastModifiedBy>sudaluck</cp:lastModifiedBy>
  <cp:revision>2</cp:revision>
  <cp:lastPrinted>2021-02-22T12:39:00Z</cp:lastPrinted>
  <dcterms:created xsi:type="dcterms:W3CDTF">2021-02-25T04:13:00Z</dcterms:created>
  <dcterms:modified xsi:type="dcterms:W3CDTF">2021-02-25T04:13:00Z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0x010100FDEB6005A381B34FA056742695F6BEB5</vt:lpwstr>
  </property>
</Properties>
</file>