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A551A" w14:textId="52931D09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092C8603" w14:textId="29B50B61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E203F7A" w14:textId="77777777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5E7602B5" w14:textId="77777777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1E5A731" w14:textId="77777777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46B8140E" w14:textId="77777777" w:rsidR="00916653" w:rsidRDefault="00916653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300B4D61" w14:textId="79622F28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="002E314B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2E314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E314B" w:rsidRPr="006D58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ศูนย์บริการเหล็กสยาม</w:t>
      </w:r>
      <w:r w:rsidR="002E314B" w:rsidRPr="006D58C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2E314B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2E314B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2E314B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2E314B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5B22F3" w14:textId="4840DF39" w:rsidR="006D72B8" w:rsidRPr="006D72B8" w:rsidRDefault="006D72B8" w:rsidP="006D72B8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6D72B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7BC06B97" w14:textId="77777777" w:rsidR="006D72B8" w:rsidRPr="00AD3B26" w:rsidRDefault="006D72B8" w:rsidP="001766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33243FD8" w:rsidR="00CD4D4E" w:rsidRPr="00DC1188" w:rsidRDefault="00142624" w:rsidP="001766CF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8130BE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  <w:r w:rsidR="0069319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C34E2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2E314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4E27" w:rsidRPr="002E314B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E465E7">
        <w:rPr>
          <w:rFonts w:ascii="Browallia New" w:hAnsi="Browallia New" w:cs="Browallia New"/>
          <w:sz w:val="28"/>
          <w:szCs w:val="28"/>
          <w:cs/>
          <w:lang w:bidi="th-TH"/>
        </w:rPr>
        <w:t xml:space="preserve"> (“</w:t>
      </w:r>
      <w:r w:rsidR="00E465E7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="00E465E7">
        <w:rPr>
          <w:rFonts w:ascii="Browallia New" w:hAnsi="Browallia New" w:cs="Browallia New"/>
          <w:sz w:val="28"/>
          <w:szCs w:val="28"/>
          <w:cs/>
          <w:lang w:val="en-US" w:bidi="th-TH"/>
        </w:rPr>
        <w:t>”)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E687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</w:t>
      </w:r>
      <w:r w:rsidR="0071369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</w:t>
      </w:r>
      <w:r w:rsidR="00E4627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766CF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       </w:t>
      </w:r>
      <w:r w:rsidR="00B32AF7">
        <w:rPr>
          <w:rFonts w:ascii="Browallia New" w:hAnsi="Browallia New" w:cs="Browallia New"/>
          <w:sz w:val="28"/>
          <w:szCs w:val="28"/>
          <w:lang w:bidi="th-TH"/>
        </w:rPr>
        <w:t>3</w:t>
      </w:r>
      <w:r w:rsidR="00EE3363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32A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FD213E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344FA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887416" w:rsidRPr="0054414E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AB1178"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</w:t>
      </w:r>
      <w:r w:rsidR="00F81F60"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F81F6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B51B47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</w:t>
      </w:r>
      <w:r w:rsidR="00EC0722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การบัญชีที่สำคัญ</w:t>
      </w:r>
      <w:r w:rsidR="00DD0F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7610F67" w14:textId="59A9EBF7" w:rsidR="003F5A96" w:rsidRDefault="003F5A96" w:rsidP="001766C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3944095" w14:textId="7C85FC74" w:rsidR="004C7819" w:rsidRPr="00AC48F3" w:rsidRDefault="004C7819" w:rsidP="004C781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DC03C2">
        <w:rPr>
          <w:rFonts w:ascii="Browallia New" w:hAnsi="Browallia New" w:cs="Browallia New" w:hint="cs"/>
          <w:sz w:val="28"/>
          <w:szCs w:val="28"/>
          <w:cs/>
          <w:lang w:bidi="th-TH"/>
        </w:rPr>
        <w:t>ที่แนบมา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6B2FE3"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7671BE" w:rsidRPr="00A85E8A">
        <w:rPr>
          <w:rFonts w:ascii="Browallia New" w:hAnsi="Browallia New" w:cs="Browallia New"/>
          <w:sz w:val="28"/>
          <w:szCs w:val="28"/>
          <w:cs/>
          <w:lang w:bidi="th-TH"/>
        </w:rPr>
        <w:t>เฉพาะของ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2E314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ศูนย์บริการเหล็กสยาม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2E314B" w:rsidRPr="00BC1D2E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="002E314B" w:rsidRPr="00BC1D2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80B62" w:rsidRPr="002E314B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2E314B">
        <w:rPr>
          <w:rFonts w:ascii="Browallia New" w:hAnsi="Browallia New" w:cs="Browallia New"/>
          <w:sz w:val="28"/>
          <w:szCs w:val="28"/>
          <w:cs/>
          <w:lang w:bidi="th-TH"/>
        </w:rPr>
        <w:t xml:space="preserve"> ณ</w:t>
      </w:r>
      <w:r w:rsidRPr="002E314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E314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2E314B">
        <w:rPr>
          <w:rFonts w:ascii="Browallia New" w:hAnsi="Browallia New" w:cs="Browallia New"/>
          <w:sz w:val="28"/>
          <w:szCs w:val="28"/>
        </w:rPr>
        <w:t xml:space="preserve"> 31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>
        <w:rPr>
          <w:rFonts w:ascii="Browallia New" w:hAnsi="Browallia New" w:cs="Browallia New"/>
          <w:sz w:val="28"/>
          <w:szCs w:val="28"/>
        </w:rPr>
        <w:t>6</w:t>
      </w:r>
      <w:r w:rsidR="0054414E">
        <w:rPr>
          <w:rFonts w:ascii="Browallia New" w:hAnsi="Browallia New" w:cs="Browallia New"/>
          <w:sz w:val="28"/>
          <w:szCs w:val="28"/>
          <w:lang w:val="en-US"/>
        </w:rPr>
        <w:t>3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BE315C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="00BE315C"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6CE4E07" w14:textId="77777777" w:rsidR="004C7819" w:rsidRDefault="004C7819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7D0DA1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D80A71E" w14:textId="77777777" w:rsidR="003E6CB6" w:rsidRPr="00AC48F3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1B97E445" w14:textId="28BDC44F" w:rsidR="003E6CB6" w:rsidRDefault="003E6CB6" w:rsidP="003E6C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D54D6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โดยระบุ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ความรับผิดชอบของข้าพเจ้าไว้ใน</w:t>
      </w:r>
      <w:r w:rsidR="00404B7E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วรรคความรับผิดชอบของผู้สอบบัญช</w:t>
      </w:r>
      <w:r w:rsidR="003F09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ีใน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 w:rsidR="003F09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9F4998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</w:t>
      </w:r>
      <w:r w:rsidR="009F4998"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รายงาน</w:t>
      </w:r>
      <w:r w:rsidR="003F09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นี้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4677F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</w:t>
      </w:r>
      <w:r w:rsidR="006A6BB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วบรวม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มานั้นเพียงพอและเหมาะสมเพื่อใช้เป็นเกณฑ์ในการแสดงความเห็นของข้าพเจ้า</w:t>
      </w:r>
    </w:p>
    <w:p w14:paraId="63A94251" w14:textId="0DB69270" w:rsidR="0034149A" w:rsidRDefault="0034149A" w:rsidP="00CD4D4E">
      <w:pPr>
        <w:jc w:val="thaiDistribute"/>
        <w:rPr>
          <w:noProof/>
          <w:lang w:bidi="th-TH"/>
        </w:rPr>
      </w:pPr>
    </w:p>
    <w:p w14:paraId="301C9440" w14:textId="032A3D44" w:rsidR="006127A3" w:rsidRDefault="006127A3" w:rsidP="00CD4D4E">
      <w:pPr>
        <w:jc w:val="thaiDistribute"/>
        <w:rPr>
          <w:noProof/>
          <w:lang w:bidi="th-TH"/>
        </w:rPr>
      </w:pPr>
    </w:p>
    <w:p w14:paraId="067D0ED5" w14:textId="06AEAC8B" w:rsidR="00B2413B" w:rsidRDefault="00B2413B" w:rsidP="00CD4D4E">
      <w:pPr>
        <w:jc w:val="thaiDistribute"/>
        <w:rPr>
          <w:noProof/>
          <w:lang w:bidi="th-TH"/>
        </w:rPr>
      </w:pPr>
    </w:p>
    <w:p w14:paraId="761E0C94" w14:textId="79D56E45" w:rsidR="00B2413B" w:rsidRDefault="00B2413B" w:rsidP="00CD4D4E">
      <w:pPr>
        <w:jc w:val="thaiDistribute"/>
        <w:rPr>
          <w:noProof/>
          <w:lang w:bidi="th-TH"/>
        </w:rPr>
      </w:pPr>
    </w:p>
    <w:p w14:paraId="0BF44495" w14:textId="77777777" w:rsidR="00B2413B" w:rsidRDefault="00B2413B" w:rsidP="00CD4D4E">
      <w:pPr>
        <w:jc w:val="thaiDistribute"/>
        <w:rPr>
          <w:noProof/>
          <w:lang w:bidi="th-TH"/>
        </w:rPr>
      </w:pPr>
    </w:p>
    <w:p w14:paraId="222A93E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6783977" w14:textId="77777777" w:rsidR="00BA5CF6" w:rsidRPr="00996C0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D416771" w14:textId="4DA6F7F8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</w:t>
      </w:r>
      <w:r w:rsidR="006A6BB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312A3264" w14:textId="77777777" w:rsidR="00BA5CF6" w:rsidRPr="00851D8B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616F48" w:rsidRPr="00616F48" w14:paraId="77801AFF" w14:textId="77777777" w:rsidTr="00616F48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3ADC0616" w14:textId="77777777" w:rsidR="00BA5CF6" w:rsidRPr="00A85E8A" w:rsidRDefault="00BA5CF6" w:rsidP="00CF6E4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25E25914" w14:textId="77777777" w:rsidR="00BA5CF6" w:rsidRPr="00A85E8A" w:rsidRDefault="00BA5CF6" w:rsidP="00CF6E4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2631D9" w:rsidRPr="00AC48F3" w14:paraId="51DAA841" w14:textId="77777777" w:rsidTr="00CF6E4F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0F70AFA5" w14:textId="77777777" w:rsidR="002631D9" w:rsidRDefault="002631D9" w:rsidP="002631D9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</w:pP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การรับรู้รายได้จา</w:t>
            </w:r>
            <w:r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กการขายซึ่งรวมการ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ติดตั้ง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การวัดมูลค่าของงานระหว่างติดตั้ง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และ</w:t>
            </w:r>
            <w:r w:rsidRPr="005E4F8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การประมาณต้นทุนงานติดตั้ง</w:t>
            </w:r>
          </w:p>
          <w:p w14:paraId="710F1924" w14:textId="77777777" w:rsidR="002631D9" w:rsidRPr="002B3556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</w:p>
          <w:p w14:paraId="6B446FDD" w14:textId="140EAD9A" w:rsidR="002631D9" w:rsidRPr="00F848CA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กลุ่มบริษัทและบริษัทรับรู้รายได้จาก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การขายซึ่งรวมการ</w:t>
            </w:r>
            <w:r w:rsidRPr="001734C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ติดตั้ง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สำหรับปีสิ้นสุดวันที่ 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1734C7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6069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110989">
              <w:rPr>
                <w:rFonts w:ascii="Browallia New" w:hAnsi="Browallia New" w:cs="Browallia New"/>
                <w:sz w:val="26"/>
                <w:szCs w:val="26"/>
                <w:lang w:bidi="th-TH"/>
              </w:rPr>
              <w:t>787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และจำนวน </w:t>
            </w:r>
            <w:r w:rsidR="0022647A">
              <w:rPr>
                <w:rFonts w:ascii="Browallia New" w:hAnsi="Browallia New" w:cs="Browallia New"/>
                <w:sz w:val="26"/>
                <w:szCs w:val="26"/>
                <w:lang w:bidi="th-TH"/>
              </w:rPr>
              <w:t>673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734C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ตามลำดับ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     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ซึ่งบันทึกรวมอยู่ในรายได้จากการขายและรายได้จากการติดตั้ง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  <w:p w14:paraId="3B845FCE" w14:textId="77777777" w:rsidR="002631D9" w:rsidRPr="00F848CA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05C38AD" w14:textId="77777777" w:rsidR="002631D9" w:rsidRPr="00F848CA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กลุ่มบริษัทรับรู้รายได้จาก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การขายพร้อม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ติดตั้งในงบกำไรขาดทุน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โดยใช้วิธีสำรวจงานที่ทำแล้ว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ประมาณจากการสำรวจทางกายภาพโดยวิศวกรของกลุ่มบริษัทควบคู่กับการคำนวณตามต้นทุนที่เกิดขึ้นจริงเทียบกับประมาณการต้นทุนทั้งหมด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และบันทึกบัญชีต้นทุนของงานตามสัญญาเมื่อเกิดขึ้นจริงตามเกณฑ์สิทธิ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นอกจากนี้การประมาณการต้นทุน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ขายพร้อม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งานติดตั้งต้องใช้ดุลยพินิจค่อนข้างมาก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และต้องพิจารณาถึงการเปลี่ยนแปลงของปัจจัยแวดล้อมของงาน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รวมทั้งสภาพเศรษฐกิจและภาวะราคาตลาดของวัตถุดิบและแรงงานในอนาคต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ทั้งนี้ต้นทุนที่เกิดขึ้นจริงอาจแตกต่างจากต้นทุนที่ประมาณการไว้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และอาจมีผลกระทบที่มีสาระสำคัญต่อกำไรขาดทุนในงวดปัจจุบัน</w:t>
            </w:r>
            <w:r w:rsidRPr="00F848C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4CF732B1" w14:textId="77777777" w:rsidR="002631D9" w:rsidRPr="00F848CA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2609514" w14:textId="77777777" w:rsidR="002631D9" w:rsidRPr="00342B02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848C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กลุ่มบริษัทและบริษัทได้เปิดเผยนโยบายการบัญชีที่เกี่ยวกับการรับรู้รายได้จากงานติดตั้งใน</w:t>
            </w:r>
            <w:r w:rsidRPr="001C17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หมายเหตุประกอบงบการเงินข้อ</w:t>
            </w:r>
            <w:r w:rsidRPr="001C17C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  <w:p w14:paraId="3979DAD3" w14:textId="77777777" w:rsidR="002631D9" w:rsidRPr="00AC48F3" w:rsidRDefault="002631D9" w:rsidP="002631D9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0E4405DF" w14:textId="77777777" w:rsidR="002631D9" w:rsidRDefault="002631D9" w:rsidP="002631D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2A1FB2D" w14:textId="77777777" w:rsidR="002631D9" w:rsidRDefault="002631D9" w:rsidP="002631D9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B2DCBE7" w14:textId="77777777" w:rsidR="002631D9" w:rsidRPr="002B3556" w:rsidRDefault="002631D9" w:rsidP="002631D9">
            <w:pPr>
              <w:spacing w:after="0"/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14:paraId="26F465F7" w14:textId="77777777" w:rsidR="002631D9" w:rsidRPr="002B3556" w:rsidRDefault="002631D9" w:rsidP="002631D9">
            <w:pPr>
              <w:spacing w:after="0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08F870C0" w14:textId="3919B7BF" w:rsidR="002631D9" w:rsidRPr="006A3CDD" w:rsidRDefault="002631D9" w:rsidP="002631D9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วิธีการตรวจสอบของข้าพเจ้า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โดยการสุ่มตัวอย่าง </w:t>
            </w:r>
            <w:r w:rsidR="001766C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   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สรุป ได้ดังนี้</w:t>
            </w:r>
          </w:p>
          <w:p w14:paraId="3E0A3C2F" w14:textId="6D6D3CFA" w:rsidR="002631D9" w:rsidRDefault="002631D9" w:rsidP="002631D9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ทำความเข้าใจและประเมินความเหมาะสมของวิธีการ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คำนวณ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อัตราส่วนของงานก่อสร้างที่ทำเสร็จ</w:t>
            </w:r>
            <w:r w:rsidR="007232F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Pr="006A3C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ใช้ในการพิจารณารับรู้รายได้ตามส่วนงานที่สำเร็จ</w:t>
            </w:r>
          </w:p>
          <w:p w14:paraId="29B3A706" w14:textId="77777777" w:rsidR="002631D9" w:rsidRDefault="002631D9" w:rsidP="002631D9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เข้าร่วมสังเกตการณ์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สำรวจทางกายภาพของงานระหว่างติดตั้งในช่วงใกล้สิ้นรอบระยะเวลาบัญชี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และ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ตรวจสอบรายงานสัดส่วนความสำเร็จทางกายภาพของวิศวกร</w:t>
            </w:r>
          </w:p>
          <w:p w14:paraId="6C1B63C0" w14:textId="77777777" w:rsidR="002631D9" w:rsidRDefault="002631D9" w:rsidP="002631D9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ตรวจสอบหลักฐานการคำนวณประมาณการต้นทุนงานติดตั้ง</w:t>
            </w:r>
            <w:r w:rsidRPr="005E4F8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รวมถึงต้นทุนที่เกิดขึ้นจริ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งและที่จะเกิดขึ้นในการทำงานให้เสร็จสิ้น</w:t>
            </w:r>
          </w:p>
          <w:p w14:paraId="71CE9D08" w14:textId="752AB05E" w:rsidR="002631D9" w:rsidRDefault="002631D9" w:rsidP="002631D9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A3CDD">
              <w:rPr>
                <w:rFonts w:ascii="Browallia New" w:hAnsi="Browallia New" w:cs="Browallia New" w:hint="eastAsia"/>
                <w:sz w:val="26"/>
                <w:szCs w:val="26"/>
                <w:cs/>
                <w:lang w:bidi="th-TH"/>
              </w:rPr>
              <w:t>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พิจารณาอัตราส่วนของต้นทุนที่เกิดขึ้นจริงเปรียบเทียบกับประมาณการต้นทุนงานติดตั้ง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ทั้งหมด เพื่อพิจารณาว่าขั้นความสำเร็จของงานที่ใช้ในการบันทึกบัญชี </w:t>
            </w:r>
            <w:r w:rsidRPr="005E4F8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สอดคล้องกับอัตราส่วนของงานที่ทำเสร็จโดยการสำรวจทางกายภาพ</w:t>
            </w:r>
            <w:r w:rsidR="007232F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และมีการบันทึกบัญชี</w:t>
            </w:r>
            <w:r w:rsidR="0064354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อย่างเหมาะสม</w:t>
            </w:r>
          </w:p>
          <w:p w14:paraId="1E6B257C" w14:textId="77777777" w:rsidR="002631D9" w:rsidRPr="006A3CDD" w:rsidRDefault="002631D9" w:rsidP="002631D9">
            <w:pPr>
              <w:ind w:left="252" w:hanging="2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CCB223" w14:textId="77777777" w:rsidR="002631D9" w:rsidRPr="00AC616F" w:rsidRDefault="002631D9" w:rsidP="002631D9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</w:tbl>
    <w:p w14:paraId="52109E4E" w14:textId="77777777" w:rsidR="00BA5CF6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6EEB189" w14:textId="77777777" w:rsidR="002631D9" w:rsidRDefault="002631D9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6295F1E6" w14:textId="5D9EFA21" w:rsidR="00BA5CF6" w:rsidRPr="00AC48F3" w:rsidRDefault="00BA5CF6" w:rsidP="00BA5CF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2D6DDD0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C5DCB0" w14:textId="00C83910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</w:t>
      </w:r>
      <w:r w:rsidR="0064354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สอบทาน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</w:p>
    <w:p w14:paraId="43B04925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CF2D7FF" w14:textId="12BCD5C5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6B553D62" w14:textId="77777777" w:rsidR="00BA5CF6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20BA15" w14:textId="1BA73281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</w:t>
      </w:r>
      <w:r w:rsidR="0064354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ได้มีการ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จัดทำแล้ว และพิจารณาว่าข้อมูลอื่นมีความขัดแย้งที่มีสาระสำคัญกับงบการเงิน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</w:t>
      </w:r>
      <w:r w:rsidR="006B5D8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เข้าใจ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 w:rsidR="006B5D8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ได้รับจากการตรวจสอบ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428F9D9B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A9E2551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00A5E61" w14:textId="77777777" w:rsidR="00BA5CF6" w:rsidRPr="00AC48F3" w:rsidRDefault="00BA5CF6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8D393CA" w14:textId="0F77FA3D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ความรับผิดชอบของผู้บริหารและผู้มีหน้าที่กำกับดูแล</w:t>
      </w:r>
      <w:r w:rsidR="00C84041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ในการจัดทำ</w:t>
      </w: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ของบริษัท</w:t>
      </w:r>
    </w:p>
    <w:p w14:paraId="17D9A372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36017F2" w14:textId="72B2F773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C84041">
        <w:rPr>
          <w:rFonts w:ascii="Browallia New" w:hAnsi="Browallia New" w:cs="Browallia New" w:hint="cs"/>
          <w:sz w:val="28"/>
          <w:szCs w:val="28"/>
          <w:cs/>
          <w:lang w:bidi="th-TH"/>
        </w:rPr>
        <w:t>โ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8355FC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8691CC" w14:textId="0F0517B0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</w:t>
      </w:r>
      <w:r w:rsidR="00ED788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7293EC2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D7014A" w14:textId="285333FC" w:rsidR="00BA5CF6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</w:t>
      </w:r>
      <w:r w:rsidR="005A7EB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กำกับ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6659300C" w14:textId="77777777" w:rsidR="00BA5CF6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136C592" w14:textId="77777777" w:rsidR="002631D9" w:rsidRDefault="002631D9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06953719" w14:textId="37F60277" w:rsidR="00BA5CF6" w:rsidRPr="00AC48F3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C8404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การตรวจสอบงบการเงินของบริษัท</w:t>
      </w:r>
    </w:p>
    <w:p w14:paraId="256F5B6D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9072472" w14:textId="7FF2B2C6" w:rsidR="00A1213F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B05DA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เพื่อแสดง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 w:rsidR="00B05DA1"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เศรษฐกิจของผู้ใช้งบการเงินจากการใช้งบการเงินรวมและเฉพาะของบริษัท</w:t>
      </w:r>
      <w:r w:rsidR="001D705A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4E60B6D2" w14:textId="77777777" w:rsidR="002631D9" w:rsidRDefault="002631D9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119E8B" w14:textId="1B9DC7C2" w:rsidR="00740A8A" w:rsidRDefault="00740A8A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</w:t>
      </w:r>
      <w:r w:rsidR="00690D3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การสังเกต</w:t>
      </w:r>
      <w:r w:rsidR="00690D3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="00690D3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การตั้งข้อ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62665CD5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044C0C" w14:textId="6B6F27AE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690D3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เพื่อให้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1BE614B8" w14:textId="77777777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64B59EB3" w14:textId="77777777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26961A49" w14:textId="237756E2" w:rsidR="00BA5CF6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     เฉพาะของบริษัท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</w:t>
      </w:r>
      <w:r w:rsidR="00690D3A">
        <w:rPr>
          <w:rFonts w:ascii="Browallia New" w:hAnsi="Browallia New" w:cs="Browallia New" w:hint="cs"/>
          <w:sz w:val="28"/>
          <w:szCs w:val="28"/>
          <w:cs/>
          <w:lang w:bidi="th-TH"/>
        </w:rPr>
        <w:t>วบรวมมา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344CE8C1" w14:textId="058A06FD" w:rsidR="00BD499B" w:rsidRDefault="00BD499B" w:rsidP="00BD499B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3AC758" w14:textId="38FE2D9F" w:rsidR="00BD499B" w:rsidRDefault="00BD499B" w:rsidP="00BD499B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28FE83" w14:textId="61B8A195" w:rsidR="00BD499B" w:rsidRDefault="00BD499B" w:rsidP="00BD499B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1BC19A" w14:textId="77777777" w:rsidR="00BD499B" w:rsidRDefault="00BD499B" w:rsidP="00BD499B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77B3384" w14:textId="02D7F65B" w:rsidR="00BA5CF6" w:rsidRPr="00BD499B" w:rsidRDefault="00BA5CF6" w:rsidP="000E13E3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BD499B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</w:t>
      </w:r>
      <w:r w:rsidR="00863A3E" w:rsidRPr="00BD499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D499B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 w:rsidR="00081D85" w:rsidRPr="00BD499B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BD499B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Pr="00BD499B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BD499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C74365A" w14:textId="42532292" w:rsidR="00BA5CF6" w:rsidRPr="00AC48F3" w:rsidRDefault="00690D3A" w:rsidP="00BA5CF6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</w:t>
      </w:r>
      <w:r w:rsidR="000A702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หรือกิจกรรมทางธุรกิจภายในกลุ่มบริษัท</w:t>
      </w:r>
      <w:r w:rsidR="000A702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เพื่อแสดงความเห็นต่องบการเงิน</w:t>
      </w:r>
      <w:r w:rsidR="000A7022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BA5CF6"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C76DB8B" w14:textId="77777777" w:rsidR="00C22B53" w:rsidRDefault="00C22B53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800F0C5" w14:textId="6B1439C1" w:rsidR="002053D2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FA0C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98370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</w:t>
      </w:r>
      <w:r w:rsidR="000A702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C71F91C" w14:textId="77777777" w:rsidR="00BA5CF6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6E6B48" w14:textId="72E5956A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ข้าพเจ้าได้ให้คำรับรองแก่ผู้มีหน้าที่กำกับดูแลว่า</w:t>
      </w:r>
      <w:r w:rsidR="005D313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2622E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6168744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9501AF1" w14:textId="1ABE9663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ในการตรวจสอบงบการเงินรวมและเฉพาะของบริษัทใน</w:t>
      </w:r>
      <w:r w:rsidR="002622E5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</w:t>
      </w:r>
      <w:r w:rsidR="00825BF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</w:t>
      </w:r>
      <w:r w:rsidR="00F72B7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</w:t>
      </w:r>
      <w:r w:rsidR="00754C1B">
        <w:rPr>
          <w:rFonts w:ascii="Browallia New" w:hAnsi="Browallia New" w:cs="Browallia New" w:hint="cs"/>
          <w:sz w:val="28"/>
          <w:szCs w:val="28"/>
          <w:cs/>
          <w:lang w:bidi="th-TH"/>
        </w:rPr>
        <w:t>ไม่ค่อยจะปรากฏ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54C1B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</w:t>
      </w:r>
      <w:r w:rsidR="00754C1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E85182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จากการสื่อสารดังกล่าว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1263DDC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1FDE24" w14:textId="77777777" w:rsidR="00BA5CF6" w:rsidRPr="00AC48F3" w:rsidRDefault="00BA5CF6" w:rsidP="00BA5CF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899CDEB" w14:textId="77777777" w:rsidR="00BA5CF6" w:rsidRPr="00AC48F3" w:rsidRDefault="00BA5CF6" w:rsidP="00BA5CF6">
      <w:pPr>
        <w:pStyle w:val="RNormal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7F99E5" w14:textId="77777777" w:rsidR="00641932" w:rsidRPr="006D58CC" w:rsidRDefault="00641932" w:rsidP="0064193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D8292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D829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8292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713FB2FD" w14:textId="77777777" w:rsidR="00641932" w:rsidRPr="00142624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3C29B15" w14:textId="77777777" w:rsidR="00641932" w:rsidRPr="003C08B4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4BC4422E" w14:textId="77777777" w:rsidR="00641932" w:rsidRPr="00142624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32BB87A" w14:textId="77777777" w:rsidR="00641932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F50EB05" w14:textId="77777777" w:rsidR="00641932" w:rsidRPr="00142624" w:rsidRDefault="00641932" w:rsidP="0064193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5E5522B0" w14:textId="1D4ACF66" w:rsidR="00641932" w:rsidRPr="00641932" w:rsidRDefault="00641932" w:rsidP="00641932">
      <w:pPr>
        <w:spacing w:after="0" w:line="240" w:lineRule="auto"/>
        <w:rPr>
          <w:sz w:val="28"/>
          <w:szCs w:val="28"/>
          <w:lang w:val="en-US"/>
        </w:rPr>
      </w:pPr>
      <w:proofErr w:type="gramStart"/>
      <w:r>
        <w:rPr>
          <w:rFonts w:ascii="Browallia New" w:hAnsi="Browallia New" w:cs="Browallia New"/>
          <w:sz w:val="28"/>
          <w:szCs w:val="28"/>
          <w:lang w:bidi="th-TH"/>
        </w:rPr>
        <w:t>25</w:t>
      </w:r>
      <w:proofErr w:type="gramEnd"/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กุมภาพันธ์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CFD42" w14:textId="77777777" w:rsidR="005614EF" w:rsidRDefault="005614EF">
      <w:r>
        <w:separator/>
      </w:r>
    </w:p>
  </w:endnote>
  <w:endnote w:type="continuationSeparator" w:id="0">
    <w:p w14:paraId="73A7BD8E" w14:textId="77777777" w:rsidR="005614EF" w:rsidRDefault="00561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912F1" w14:textId="77777777" w:rsidR="005614EF" w:rsidRDefault="005614EF">
      <w:bookmarkStart w:id="0" w:name="_Hlk482348182"/>
      <w:bookmarkEnd w:id="0"/>
      <w:r>
        <w:separator/>
      </w:r>
    </w:p>
  </w:footnote>
  <w:footnote w:type="continuationSeparator" w:id="0">
    <w:p w14:paraId="0D8AD895" w14:textId="77777777" w:rsidR="005614EF" w:rsidRDefault="00561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3F004" w14:textId="5B91A40D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57082DF0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208A"/>
    <w:rsid w:val="00044ACE"/>
    <w:rsid w:val="0004550E"/>
    <w:rsid w:val="00052614"/>
    <w:rsid w:val="00055CAD"/>
    <w:rsid w:val="00067A2B"/>
    <w:rsid w:val="000723F7"/>
    <w:rsid w:val="00074485"/>
    <w:rsid w:val="00080552"/>
    <w:rsid w:val="000813C3"/>
    <w:rsid w:val="00081D85"/>
    <w:rsid w:val="000828F1"/>
    <w:rsid w:val="00082F59"/>
    <w:rsid w:val="00084DB3"/>
    <w:rsid w:val="000875D8"/>
    <w:rsid w:val="000903D1"/>
    <w:rsid w:val="00094333"/>
    <w:rsid w:val="00097FAB"/>
    <w:rsid w:val="000A7022"/>
    <w:rsid w:val="000B65E3"/>
    <w:rsid w:val="000B7090"/>
    <w:rsid w:val="000C2481"/>
    <w:rsid w:val="000E52CE"/>
    <w:rsid w:val="000F3AAB"/>
    <w:rsid w:val="000F6E25"/>
    <w:rsid w:val="001011DF"/>
    <w:rsid w:val="00105DDF"/>
    <w:rsid w:val="00110989"/>
    <w:rsid w:val="00112B69"/>
    <w:rsid w:val="00113898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766CA"/>
    <w:rsid w:val="001766CF"/>
    <w:rsid w:val="00182F9F"/>
    <w:rsid w:val="00183CA9"/>
    <w:rsid w:val="0019210D"/>
    <w:rsid w:val="001950D2"/>
    <w:rsid w:val="001A32E3"/>
    <w:rsid w:val="001A3BFB"/>
    <w:rsid w:val="001A3C20"/>
    <w:rsid w:val="001B198C"/>
    <w:rsid w:val="001B4277"/>
    <w:rsid w:val="001B7388"/>
    <w:rsid w:val="001C53CA"/>
    <w:rsid w:val="001D2302"/>
    <w:rsid w:val="001D705A"/>
    <w:rsid w:val="001D7BB3"/>
    <w:rsid w:val="001E12A6"/>
    <w:rsid w:val="001E3E4A"/>
    <w:rsid w:val="001E498F"/>
    <w:rsid w:val="002053D2"/>
    <w:rsid w:val="0022518C"/>
    <w:rsid w:val="0022647A"/>
    <w:rsid w:val="00235A5C"/>
    <w:rsid w:val="00237A7E"/>
    <w:rsid w:val="00240A27"/>
    <w:rsid w:val="00241F16"/>
    <w:rsid w:val="0024405B"/>
    <w:rsid w:val="00247969"/>
    <w:rsid w:val="00250B6B"/>
    <w:rsid w:val="0026182A"/>
    <w:rsid w:val="002622E5"/>
    <w:rsid w:val="002631D9"/>
    <w:rsid w:val="0026643A"/>
    <w:rsid w:val="00272604"/>
    <w:rsid w:val="00277EBE"/>
    <w:rsid w:val="002838FB"/>
    <w:rsid w:val="00285249"/>
    <w:rsid w:val="002A252E"/>
    <w:rsid w:val="002A5AB1"/>
    <w:rsid w:val="002B0BF8"/>
    <w:rsid w:val="002B5A4A"/>
    <w:rsid w:val="002C623D"/>
    <w:rsid w:val="002D5A0F"/>
    <w:rsid w:val="002D6E25"/>
    <w:rsid w:val="002E02F4"/>
    <w:rsid w:val="002E314B"/>
    <w:rsid w:val="002E3892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2458A"/>
    <w:rsid w:val="003304A5"/>
    <w:rsid w:val="00335E5B"/>
    <w:rsid w:val="0034149A"/>
    <w:rsid w:val="00342105"/>
    <w:rsid w:val="00344FA8"/>
    <w:rsid w:val="00354F5D"/>
    <w:rsid w:val="003555D2"/>
    <w:rsid w:val="00363BA3"/>
    <w:rsid w:val="00365ECE"/>
    <w:rsid w:val="00372921"/>
    <w:rsid w:val="003744DA"/>
    <w:rsid w:val="00374B4C"/>
    <w:rsid w:val="00384904"/>
    <w:rsid w:val="00394AB3"/>
    <w:rsid w:val="003A0EED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260"/>
    <w:rsid w:val="003E034A"/>
    <w:rsid w:val="003E3E21"/>
    <w:rsid w:val="003E6CB6"/>
    <w:rsid w:val="003E6EC4"/>
    <w:rsid w:val="003F0972"/>
    <w:rsid w:val="003F1162"/>
    <w:rsid w:val="003F5A96"/>
    <w:rsid w:val="003F5FD8"/>
    <w:rsid w:val="00404B7E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677F4"/>
    <w:rsid w:val="00480B62"/>
    <w:rsid w:val="00481FE7"/>
    <w:rsid w:val="0048532C"/>
    <w:rsid w:val="004876B0"/>
    <w:rsid w:val="00487E39"/>
    <w:rsid w:val="0049103F"/>
    <w:rsid w:val="004A0DFE"/>
    <w:rsid w:val="004A3C62"/>
    <w:rsid w:val="004A7455"/>
    <w:rsid w:val="004C0971"/>
    <w:rsid w:val="004C0C25"/>
    <w:rsid w:val="004C2111"/>
    <w:rsid w:val="004C732E"/>
    <w:rsid w:val="004C7819"/>
    <w:rsid w:val="004D0FD8"/>
    <w:rsid w:val="004D20AE"/>
    <w:rsid w:val="004D3578"/>
    <w:rsid w:val="004D6145"/>
    <w:rsid w:val="004F1A16"/>
    <w:rsid w:val="004F207F"/>
    <w:rsid w:val="004F5191"/>
    <w:rsid w:val="004F5D91"/>
    <w:rsid w:val="005070FA"/>
    <w:rsid w:val="005117F5"/>
    <w:rsid w:val="0052186A"/>
    <w:rsid w:val="005321DA"/>
    <w:rsid w:val="00541CAF"/>
    <w:rsid w:val="0054414E"/>
    <w:rsid w:val="00547541"/>
    <w:rsid w:val="0054756D"/>
    <w:rsid w:val="00551365"/>
    <w:rsid w:val="005614EF"/>
    <w:rsid w:val="005627FF"/>
    <w:rsid w:val="00577D61"/>
    <w:rsid w:val="005822AC"/>
    <w:rsid w:val="005905AF"/>
    <w:rsid w:val="00591F0D"/>
    <w:rsid w:val="00594DA2"/>
    <w:rsid w:val="005A29D0"/>
    <w:rsid w:val="005A7EBD"/>
    <w:rsid w:val="005B1823"/>
    <w:rsid w:val="005B405A"/>
    <w:rsid w:val="005C2CCB"/>
    <w:rsid w:val="005C6479"/>
    <w:rsid w:val="005C69FD"/>
    <w:rsid w:val="005D1D53"/>
    <w:rsid w:val="005D313D"/>
    <w:rsid w:val="005D7025"/>
    <w:rsid w:val="005E2D67"/>
    <w:rsid w:val="005E5578"/>
    <w:rsid w:val="005F066B"/>
    <w:rsid w:val="005F4D62"/>
    <w:rsid w:val="006014C1"/>
    <w:rsid w:val="00606C07"/>
    <w:rsid w:val="00610ED7"/>
    <w:rsid w:val="006127A3"/>
    <w:rsid w:val="00616F48"/>
    <w:rsid w:val="00620CE3"/>
    <w:rsid w:val="00621086"/>
    <w:rsid w:val="00634D49"/>
    <w:rsid w:val="006365A1"/>
    <w:rsid w:val="00636AA2"/>
    <w:rsid w:val="00641932"/>
    <w:rsid w:val="00643543"/>
    <w:rsid w:val="00653B85"/>
    <w:rsid w:val="00660C17"/>
    <w:rsid w:val="00666764"/>
    <w:rsid w:val="0066694B"/>
    <w:rsid w:val="00667DB6"/>
    <w:rsid w:val="006771E8"/>
    <w:rsid w:val="00677C01"/>
    <w:rsid w:val="00681CCA"/>
    <w:rsid w:val="00683934"/>
    <w:rsid w:val="00683CC7"/>
    <w:rsid w:val="0068563F"/>
    <w:rsid w:val="00690D3A"/>
    <w:rsid w:val="00692CA5"/>
    <w:rsid w:val="0069319C"/>
    <w:rsid w:val="006932D7"/>
    <w:rsid w:val="00696C42"/>
    <w:rsid w:val="006A1945"/>
    <w:rsid w:val="006A3B2F"/>
    <w:rsid w:val="006A6BB9"/>
    <w:rsid w:val="006A797F"/>
    <w:rsid w:val="006B06A2"/>
    <w:rsid w:val="006B2FE3"/>
    <w:rsid w:val="006B5D82"/>
    <w:rsid w:val="006C2994"/>
    <w:rsid w:val="006C3D37"/>
    <w:rsid w:val="006C6376"/>
    <w:rsid w:val="006D6FF5"/>
    <w:rsid w:val="006D72B8"/>
    <w:rsid w:val="006E0DBB"/>
    <w:rsid w:val="006F1B19"/>
    <w:rsid w:val="006F29ED"/>
    <w:rsid w:val="006F4F77"/>
    <w:rsid w:val="006F53EE"/>
    <w:rsid w:val="0070147C"/>
    <w:rsid w:val="007064E7"/>
    <w:rsid w:val="00713699"/>
    <w:rsid w:val="00714826"/>
    <w:rsid w:val="00714FD6"/>
    <w:rsid w:val="00717313"/>
    <w:rsid w:val="007232F8"/>
    <w:rsid w:val="007265F7"/>
    <w:rsid w:val="00731894"/>
    <w:rsid w:val="00734885"/>
    <w:rsid w:val="00740A8A"/>
    <w:rsid w:val="00746796"/>
    <w:rsid w:val="00746D91"/>
    <w:rsid w:val="00754C1B"/>
    <w:rsid w:val="0075598A"/>
    <w:rsid w:val="00761813"/>
    <w:rsid w:val="007671BE"/>
    <w:rsid w:val="00767313"/>
    <w:rsid w:val="00771B85"/>
    <w:rsid w:val="00775DA6"/>
    <w:rsid w:val="0078170A"/>
    <w:rsid w:val="00790174"/>
    <w:rsid w:val="00790956"/>
    <w:rsid w:val="0079502D"/>
    <w:rsid w:val="007A0755"/>
    <w:rsid w:val="007A31D9"/>
    <w:rsid w:val="007A74F9"/>
    <w:rsid w:val="007C6354"/>
    <w:rsid w:val="007D41A1"/>
    <w:rsid w:val="007E6873"/>
    <w:rsid w:val="007F2896"/>
    <w:rsid w:val="008033D0"/>
    <w:rsid w:val="00803FB6"/>
    <w:rsid w:val="008059EF"/>
    <w:rsid w:val="00806118"/>
    <w:rsid w:val="008128F7"/>
    <w:rsid w:val="00812938"/>
    <w:rsid w:val="008130BE"/>
    <w:rsid w:val="0081651C"/>
    <w:rsid w:val="00825BF1"/>
    <w:rsid w:val="00825E3A"/>
    <w:rsid w:val="00827B71"/>
    <w:rsid w:val="00830DAC"/>
    <w:rsid w:val="0083134C"/>
    <w:rsid w:val="00832F51"/>
    <w:rsid w:val="00836000"/>
    <w:rsid w:val="008367AC"/>
    <w:rsid w:val="00837B54"/>
    <w:rsid w:val="00843100"/>
    <w:rsid w:val="00847054"/>
    <w:rsid w:val="00850F25"/>
    <w:rsid w:val="008534AA"/>
    <w:rsid w:val="008541C2"/>
    <w:rsid w:val="00863A3E"/>
    <w:rsid w:val="008719C2"/>
    <w:rsid w:val="00882558"/>
    <w:rsid w:val="00884701"/>
    <w:rsid w:val="00884FF7"/>
    <w:rsid w:val="00887416"/>
    <w:rsid w:val="008909CF"/>
    <w:rsid w:val="00894ACE"/>
    <w:rsid w:val="008A1F2A"/>
    <w:rsid w:val="008A3206"/>
    <w:rsid w:val="008A6DDC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598F"/>
    <w:rsid w:val="00906ACE"/>
    <w:rsid w:val="00912F98"/>
    <w:rsid w:val="00916653"/>
    <w:rsid w:val="00917FBB"/>
    <w:rsid w:val="009219CA"/>
    <w:rsid w:val="009223D3"/>
    <w:rsid w:val="009233C2"/>
    <w:rsid w:val="00931D7A"/>
    <w:rsid w:val="00935D8D"/>
    <w:rsid w:val="00942FE8"/>
    <w:rsid w:val="00947939"/>
    <w:rsid w:val="00957E70"/>
    <w:rsid w:val="00970DAB"/>
    <w:rsid w:val="0097321D"/>
    <w:rsid w:val="00973827"/>
    <w:rsid w:val="00974FF6"/>
    <w:rsid w:val="00983709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1404"/>
    <w:rsid w:val="009F4998"/>
    <w:rsid w:val="009F6EDC"/>
    <w:rsid w:val="00A035CE"/>
    <w:rsid w:val="00A0537F"/>
    <w:rsid w:val="00A0602E"/>
    <w:rsid w:val="00A06C1F"/>
    <w:rsid w:val="00A07FFA"/>
    <w:rsid w:val="00A11FB4"/>
    <w:rsid w:val="00A1213F"/>
    <w:rsid w:val="00A1550B"/>
    <w:rsid w:val="00A21134"/>
    <w:rsid w:val="00A30D5D"/>
    <w:rsid w:val="00A35782"/>
    <w:rsid w:val="00A357F5"/>
    <w:rsid w:val="00A362F9"/>
    <w:rsid w:val="00A42285"/>
    <w:rsid w:val="00A43EE6"/>
    <w:rsid w:val="00A4585A"/>
    <w:rsid w:val="00A60F49"/>
    <w:rsid w:val="00A61E15"/>
    <w:rsid w:val="00A66F91"/>
    <w:rsid w:val="00A70229"/>
    <w:rsid w:val="00A72D32"/>
    <w:rsid w:val="00A85E8A"/>
    <w:rsid w:val="00A918D1"/>
    <w:rsid w:val="00A931A8"/>
    <w:rsid w:val="00A93A9A"/>
    <w:rsid w:val="00AA219C"/>
    <w:rsid w:val="00AA5C16"/>
    <w:rsid w:val="00AA7146"/>
    <w:rsid w:val="00AB1178"/>
    <w:rsid w:val="00AB1F31"/>
    <w:rsid w:val="00AB690D"/>
    <w:rsid w:val="00AC0BA1"/>
    <w:rsid w:val="00AC107E"/>
    <w:rsid w:val="00AC31D4"/>
    <w:rsid w:val="00AC6098"/>
    <w:rsid w:val="00AD3B26"/>
    <w:rsid w:val="00AD3BA9"/>
    <w:rsid w:val="00AE2BF6"/>
    <w:rsid w:val="00AE3370"/>
    <w:rsid w:val="00AE64CA"/>
    <w:rsid w:val="00AF388E"/>
    <w:rsid w:val="00AF7092"/>
    <w:rsid w:val="00B05DA1"/>
    <w:rsid w:val="00B07427"/>
    <w:rsid w:val="00B1324D"/>
    <w:rsid w:val="00B1491C"/>
    <w:rsid w:val="00B157E2"/>
    <w:rsid w:val="00B2413B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44BFD"/>
    <w:rsid w:val="00B45B39"/>
    <w:rsid w:val="00B51B47"/>
    <w:rsid w:val="00B55EE8"/>
    <w:rsid w:val="00B56E6C"/>
    <w:rsid w:val="00B63D0E"/>
    <w:rsid w:val="00B65CCF"/>
    <w:rsid w:val="00B7581D"/>
    <w:rsid w:val="00B83039"/>
    <w:rsid w:val="00B90C4F"/>
    <w:rsid w:val="00BA5B00"/>
    <w:rsid w:val="00BA5CF6"/>
    <w:rsid w:val="00BB1A07"/>
    <w:rsid w:val="00BB6DAD"/>
    <w:rsid w:val="00BB7346"/>
    <w:rsid w:val="00BC1555"/>
    <w:rsid w:val="00BC60A9"/>
    <w:rsid w:val="00BC6662"/>
    <w:rsid w:val="00BD1B7B"/>
    <w:rsid w:val="00BD2A32"/>
    <w:rsid w:val="00BD499B"/>
    <w:rsid w:val="00BE0C8A"/>
    <w:rsid w:val="00BE315C"/>
    <w:rsid w:val="00BE334D"/>
    <w:rsid w:val="00BE4988"/>
    <w:rsid w:val="00BE5F37"/>
    <w:rsid w:val="00BF1C24"/>
    <w:rsid w:val="00BF5E73"/>
    <w:rsid w:val="00C00A5E"/>
    <w:rsid w:val="00C06939"/>
    <w:rsid w:val="00C173BF"/>
    <w:rsid w:val="00C21E3B"/>
    <w:rsid w:val="00C22B53"/>
    <w:rsid w:val="00C322E3"/>
    <w:rsid w:val="00C3462C"/>
    <w:rsid w:val="00C34E27"/>
    <w:rsid w:val="00C35B1A"/>
    <w:rsid w:val="00C41C7D"/>
    <w:rsid w:val="00C54445"/>
    <w:rsid w:val="00C63023"/>
    <w:rsid w:val="00C63743"/>
    <w:rsid w:val="00C72FCF"/>
    <w:rsid w:val="00C76C6C"/>
    <w:rsid w:val="00C80EC5"/>
    <w:rsid w:val="00C84041"/>
    <w:rsid w:val="00C85669"/>
    <w:rsid w:val="00C86BB9"/>
    <w:rsid w:val="00C8772C"/>
    <w:rsid w:val="00C95E2B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CF5366"/>
    <w:rsid w:val="00D078C4"/>
    <w:rsid w:val="00D14EDC"/>
    <w:rsid w:val="00D15EA5"/>
    <w:rsid w:val="00D2100B"/>
    <w:rsid w:val="00D24220"/>
    <w:rsid w:val="00D3089E"/>
    <w:rsid w:val="00D31D7A"/>
    <w:rsid w:val="00D3367E"/>
    <w:rsid w:val="00D33E60"/>
    <w:rsid w:val="00D460E7"/>
    <w:rsid w:val="00D54D67"/>
    <w:rsid w:val="00D63ABC"/>
    <w:rsid w:val="00D643B7"/>
    <w:rsid w:val="00D6458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C03C2"/>
    <w:rsid w:val="00DC1188"/>
    <w:rsid w:val="00DD0F01"/>
    <w:rsid w:val="00DD1E47"/>
    <w:rsid w:val="00DD61A9"/>
    <w:rsid w:val="00DD6EF1"/>
    <w:rsid w:val="00DE21F6"/>
    <w:rsid w:val="00DE4958"/>
    <w:rsid w:val="00E04361"/>
    <w:rsid w:val="00E064FD"/>
    <w:rsid w:val="00E067A8"/>
    <w:rsid w:val="00E1053A"/>
    <w:rsid w:val="00E12EBC"/>
    <w:rsid w:val="00E13654"/>
    <w:rsid w:val="00E16418"/>
    <w:rsid w:val="00E26AF3"/>
    <w:rsid w:val="00E276E0"/>
    <w:rsid w:val="00E314EA"/>
    <w:rsid w:val="00E33FDA"/>
    <w:rsid w:val="00E406D5"/>
    <w:rsid w:val="00E4627C"/>
    <w:rsid w:val="00E465E7"/>
    <w:rsid w:val="00E536CA"/>
    <w:rsid w:val="00E56701"/>
    <w:rsid w:val="00E62754"/>
    <w:rsid w:val="00E64D2D"/>
    <w:rsid w:val="00E71E75"/>
    <w:rsid w:val="00E85182"/>
    <w:rsid w:val="00E86B53"/>
    <w:rsid w:val="00E9110B"/>
    <w:rsid w:val="00EA2B6F"/>
    <w:rsid w:val="00EB3478"/>
    <w:rsid w:val="00EB4B39"/>
    <w:rsid w:val="00EB6FE3"/>
    <w:rsid w:val="00EC0722"/>
    <w:rsid w:val="00EC21F6"/>
    <w:rsid w:val="00ED2359"/>
    <w:rsid w:val="00ED788D"/>
    <w:rsid w:val="00EE0F65"/>
    <w:rsid w:val="00EE3363"/>
    <w:rsid w:val="00EE406B"/>
    <w:rsid w:val="00EE44DA"/>
    <w:rsid w:val="00EE59BD"/>
    <w:rsid w:val="00EF190C"/>
    <w:rsid w:val="00F01358"/>
    <w:rsid w:val="00F107F3"/>
    <w:rsid w:val="00F13311"/>
    <w:rsid w:val="00F144E0"/>
    <w:rsid w:val="00F22225"/>
    <w:rsid w:val="00F246A1"/>
    <w:rsid w:val="00F37917"/>
    <w:rsid w:val="00F42DCC"/>
    <w:rsid w:val="00F43D66"/>
    <w:rsid w:val="00F517A3"/>
    <w:rsid w:val="00F5513E"/>
    <w:rsid w:val="00F63F3F"/>
    <w:rsid w:val="00F66FA5"/>
    <w:rsid w:val="00F71678"/>
    <w:rsid w:val="00F72B7A"/>
    <w:rsid w:val="00F730E3"/>
    <w:rsid w:val="00F755E9"/>
    <w:rsid w:val="00F81F60"/>
    <w:rsid w:val="00F909CD"/>
    <w:rsid w:val="00F951DD"/>
    <w:rsid w:val="00F974D1"/>
    <w:rsid w:val="00FA0CF1"/>
    <w:rsid w:val="00FA121E"/>
    <w:rsid w:val="00FA16E0"/>
    <w:rsid w:val="00FC1657"/>
    <w:rsid w:val="00FC4397"/>
    <w:rsid w:val="00FC499D"/>
    <w:rsid w:val="00FD05AD"/>
    <w:rsid w:val="00FD0666"/>
    <w:rsid w:val="00FD213E"/>
    <w:rsid w:val="00FD7295"/>
    <w:rsid w:val="00FE2187"/>
    <w:rsid w:val="00FE320C"/>
    <w:rsid w:val="00FE6B12"/>
    <w:rsid w:val="00FF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1766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10" ma:contentTypeDescription="Create a new document." ma:contentTypeScope="" ma:versionID="1f0ce9c3acbca5d96b4e10246b0519d3">
  <xsd:schema xmlns:xsd="http://www.w3.org/2001/XMLSchema" xmlns:xs="http://www.w3.org/2001/XMLSchema" xmlns:p="http://schemas.microsoft.com/office/2006/metadata/properties" xmlns:ns2="020f492e-a77f-4278-87f4-9272f37a7eea" xmlns:ns3="68977692-7f51-4061-9340-5ca34e58b187" targetNamespace="http://schemas.microsoft.com/office/2006/metadata/properties" ma:root="true" ma:fieldsID="644664a9995b622b639384b642e89cd8" ns2:_="" ns3:_="">
    <xsd:import namespace="020f492e-a77f-4278-87f4-9272f37a7eea"/>
    <xsd:import namespace="68977692-7f51-4061-9340-5ca34e58b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18D0A6-E777-4FB1-B549-862641A54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AA0CF1-2824-40E0-8D61-2A29EB835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5</Pages>
  <Words>1496</Words>
  <Characters>8530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2017-11-14T11:56:00Z</cp:lastPrinted>
  <dcterms:created xsi:type="dcterms:W3CDTF">2021-02-25T08:31:00Z</dcterms:created>
  <dcterms:modified xsi:type="dcterms:W3CDTF">2021-02-25T08:31:00Z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</Properties>
</file>