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FBA" w:rsidRPr="00EA5766" w:rsidRDefault="00793FBA" w:rsidP="00793FBA">
      <w:pPr>
        <w:pStyle w:val="IndexHeading1"/>
        <w:spacing w:after="120"/>
        <w:ind w:left="1620" w:hanging="162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EA5766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:rsidR="00793FBA" w:rsidRPr="00EA5766" w:rsidRDefault="00793FBA" w:rsidP="00FB31B0">
      <w:pPr>
        <w:pStyle w:val="index"/>
        <w:tabs>
          <w:tab w:val="clear" w:pos="1134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16"/>
          <w:szCs w:val="16"/>
          <w:lang w:bidi="th-TH"/>
        </w:rPr>
      </w:pPr>
    </w:p>
    <w:p w:rsidR="00EB5996" w:rsidRPr="00EA5766" w:rsidRDefault="0057416E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B5996"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ทั่วไป</w:t>
      </w:r>
    </w:p>
    <w:p w:rsidR="00EB5996" w:rsidRPr="00EA5766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</w:p>
    <w:p w:rsidR="00915CF5" w:rsidRPr="00EA5766" w:rsidRDefault="00915CF5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915CF5" w:rsidRPr="00EA5766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915CF5" w:rsidRPr="00EA5766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915CF5" w:rsidRPr="00EA5766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915CF5" w:rsidRPr="00EA5766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F714A1" w:rsidRPr="00EA576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:rsidR="00915CF5" w:rsidRPr="00EA5766" w:rsidRDefault="00D227CB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:rsidR="00915CF5" w:rsidRPr="00EA5766" w:rsidRDefault="0019090D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:rsidR="00915CF5" w:rsidRPr="00EA5766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915CF5" w:rsidRPr="00EA5766" w:rsidRDefault="0038504F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  <w:r w:rsidR="0077163B">
        <w:rPr>
          <w:rFonts w:ascii="Angsana New" w:hAnsi="Angsana New" w:cs="Angsana New" w:hint="cs"/>
          <w:sz w:val="30"/>
          <w:szCs w:val="30"/>
          <w:cs/>
          <w:lang w:bidi="th-TH"/>
        </w:rPr>
        <w:t>กิจการอื่น</w:t>
      </w:r>
    </w:p>
    <w:p w:rsidR="00915CF5" w:rsidRPr="00EA5766" w:rsidRDefault="00EA75F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4F2ABA" w:rsidRPr="00EA5766">
        <w:rPr>
          <w:rFonts w:ascii="Angsana New" w:hAnsi="Angsana New" w:cs="Angsana New" w:hint="cs"/>
          <w:sz w:val="30"/>
          <w:szCs w:val="30"/>
          <w:cs/>
        </w:rPr>
        <w:t>ผลประโยชน์พนักงาน</w:t>
      </w:r>
    </w:p>
    <w:p w:rsidR="00915CF5" w:rsidRPr="00EA5766" w:rsidRDefault="002812E2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</w:t>
      </w:r>
      <w:r w:rsidR="007615C9"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:rsidR="00915CF5" w:rsidRPr="00EA5766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B15B9D"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938AE"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915CF5" w:rsidRPr="00EA5766" w:rsidRDefault="00D227CB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:rsidR="00915CF5" w:rsidRPr="00EA5766" w:rsidRDefault="00EA75F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:rsidR="00915CF5" w:rsidRPr="00EA5766" w:rsidRDefault="00DC49F5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:rsidR="00915CF5" w:rsidRPr="00EA5766" w:rsidRDefault="00D227CB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DC49F5"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</w:t>
      </w:r>
      <w:r w:rsidR="008E2F4C"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:rsidR="00915CF5" w:rsidRPr="00EA5766" w:rsidRDefault="0038504F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915CF5" w:rsidRPr="00EA5766" w:rsidRDefault="00E544DB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1D3470" w:rsidRPr="00EA5766" w:rsidRDefault="001D3470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E95CA5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985E6C" w:rsidRPr="00EA5766" w:rsidRDefault="00985E6C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915CF5" w:rsidRDefault="00915CF5" w:rsidP="00085073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1A2B3F" w:rsidRPr="001A2B3F" w:rsidRDefault="001A2B3F" w:rsidP="001A2B3F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2B3F">
        <w:rPr>
          <w:rFonts w:ascii="Angsana New" w:hAnsi="Angsana New" w:cs="Angsana New"/>
          <w:sz w:val="30"/>
          <w:szCs w:val="30"/>
          <w:cs/>
          <w:lang w:bidi="th-TH"/>
        </w:rPr>
        <w:t>การบริหาร</w:t>
      </w:r>
      <w:r w:rsidRPr="001A2B3F">
        <w:rPr>
          <w:rFonts w:ascii="Angsana New" w:hAnsi="Angsana New" w:cs="Angsana New" w:hint="cs"/>
          <w:sz w:val="30"/>
          <w:szCs w:val="30"/>
          <w:cs/>
          <w:lang w:bidi="th-TH"/>
        </w:rPr>
        <w:t>จัดการทุน</w:t>
      </w:r>
    </w:p>
    <w:p w:rsidR="0057416E" w:rsidRPr="00EA5766" w:rsidRDefault="0057416E" w:rsidP="00085073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7A2048"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:rsidR="00314BE9" w:rsidRPr="00EA5766" w:rsidRDefault="00595B6B" w:rsidP="00595B6B">
      <w:pPr>
        <w:pStyle w:val="index"/>
        <w:numPr>
          <w:ilvl w:val="0"/>
          <w:numId w:val="4"/>
        </w:numPr>
        <w:spacing w:after="0" w:line="240" w:lineRule="auto"/>
        <w:ind w:left="630" w:hanging="63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</w:t>
      </w:r>
      <w:r w:rsidR="007E0129" w:rsidRPr="00EA5766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 w:rsidR="00602835" w:rsidRPr="00EA5766">
        <w:rPr>
          <w:rFonts w:ascii="Angsana New" w:hAnsi="Angsana New" w:hint="cs"/>
          <w:sz w:val="30"/>
          <w:szCs w:val="30"/>
        </w:rPr>
        <w:tab/>
      </w:r>
      <w:r w:rsidR="00602835" w:rsidRPr="00EA5766">
        <w:rPr>
          <w:rFonts w:ascii="Angsana New" w:hAnsi="Angsana New" w:hint="cs"/>
          <w:sz w:val="30"/>
          <w:szCs w:val="30"/>
        </w:rPr>
        <w:tab/>
      </w:r>
      <w:r w:rsidR="00EB5996" w:rsidRPr="00EA5766">
        <w:rPr>
          <w:rFonts w:ascii="Angsana New" w:hAnsi="Angsana New" w:hint="cs"/>
          <w:sz w:val="30"/>
          <w:szCs w:val="30"/>
          <w:cs/>
        </w:rPr>
        <w:br w:type="page"/>
      </w:r>
      <w:r w:rsidR="00314BE9" w:rsidRPr="00EA5766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314BE9" w:rsidRPr="00E95CA5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84562F" w:rsidRPr="001A2B3F" w:rsidRDefault="00314BE9" w:rsidP="0084562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งบกา</w:t>
      </w:r>
      <w:r w:rsidR="00AD7E77" w:rsidRPr="00EA5766">
        <w:rPr>
          <w:rFonts w:ascii="Angsana New" w:hAnsi="Angsana New" w:hint="cs"/>
          <w:sz w:val="30"/>
          <w:szCs w:val="30"/>
          <w:cs/>
        </w:rPr>
        <w:t>รเงิน</w:t>
      </w:r>
      <w:r w:rsidR="0029555F" w:rsidRPr="00EA5766">
        <w:rPr>
          <w:rFonts w:ascii="Angsana New" w:hAnsi="Angsana New" w:hint="cs"/>
          <w:sz w:val="30"/>
          <w:szCs w:val="30"/>
          <w:cs/>
        </w:rPr>
        <w:t>นี้</w:t>
      </w:r>
      <w:r w:rsidR="00AD7E77" w:rsidRPr="00EA5766">
        <w:rPr>
          <w:rFonts w:ascii="Angsana New" w:hAnsi="Angsana New" w:hint="cs"/>
          <w:sz w:val="30"/>
          <w:szCs w:val="30"/>
          <w:cs/>
        </w:rPr>
        <w:t>ได้รับอนุมัติ</w:t>
      </w:r>
      <w:r w:rsidR="00D227CB" w:rsidRPr="00EA5766">
        <w:rPr>
          <w:rFonts w:ascii="Angsana New" w:hAnsi="Angsana New" w:hint="cs"/>
          <w:sz w:val="30"/>
          <w:szCs w:val="30"/>
          <w:cs/>
        </w:rPr>
        <w:t>ให้ออกงบการเงินจาก</w:t>
      </w:r>
      <w:r w:rsidR="008A4428" w:rsidRPr="00EA5766">
        <w:rPr>
          <w:rFonts w:ascii="Angsana New" w:hAnsi="Angsana New" w:hint="cs"/>
          <w:sz w:val="30"/>
          <w:szCs w:val="30"/>
          <w:cs/>
        </w:rPr>
        <w:t>คณะ</w:t>
      </w:r>
      <w:r w:rsidR="00D227CB" w:rsidRPr="00EA5766">
        <w:rPr>
          <w:rFonts w:ascii="Angsana New" w:hAnsi="Angsana New" w:hint="cs"/>
          <w:sz w:val="30"/>
          <w:szCs w:val="30"/>
          <w:cs/>
        </w:rPr>
        <w:t>กรรมการเมื่อ</w:t>
      </w:r>
      <w:r w:rsidR="00446C7F" w:rsidRPr="00EA5766">
        <w:rPr>
          <w:rFonts w:ascii="Angsana New" w:hAnsi="Angsana New" w:hint="cs"/>
          <w:sz w:val="30"/>
          <w:szCs w:val="30"/>
          <w:cs/>
        </w:rPr>
        <w:t>วันที่</w:t>
      </w:r>
      <w:r w:rsidR="00E75ACF" w:rsidRPr="00EA576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4562F">
        <w:rPr>
          <w:rFonts w:ascii="Angsana New" w:hAnsi="Angsana New"/>
          <w:sz w:val="30"/>
          <w:szCs w:val="30"/>
        </w:rPr>
        <w:t xml:space="preserve">25 </w:t>
      </w:r>
      <w:r w:rsidR="0084562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4562F">
        <w:rPr>
          <w:rFonts w:ascii="Angsana New" w:hAnsi="Angsana New"/>
          <w:sz w:val="30"/>
          <w:szCs w:val="30"/>
        </w:rPr>
        <w:t>2564</w:t>
      </w:r>
    </w:p>
    <w:p w:rsidR="00314BE9" w:rsidRPr="00E95CA5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4A5132" w:rsidRPr="00EA5766" w:rsidRDefault="004A5132" w:rsidP="0088797B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5766">
        <w:rPr>
          <w:rFonts w:ascii="Angsana New" w:hAnsi="Angsana New" w:hint="cs"/>
          <w:b/>
          <w:bCs/>
          <w:sz w:val="30"/>
          <w:szCs w:val="30"/>
        </w:rPr>
        <w:t>1</w:t>
      </w:r>
      <w:r w:rsidRPr="00EA5766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9555F" w:rsidRPr="00EA5766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EA5766">
        <w:rPr>
          <w:rFonts w:ascii="Angsana New" w:hAnsi="Angsana New" w:hint="cs"/>
          <w:b/>
          <w:bCs/>
          <w:sz w:val="30"/>
          <w:szCs w:val="30"/>
          <w:cs/>
        </w:rPr>
        <w:t>ทั่วไป</w:t>
      </w:r>
    </w:p>
    <w:p w:rsidR="00AF4B32" w:rsidRPr="00E95CA5" w:rsidRDefault="00AF4B32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:rsidR="007172E2" w:rsidRPr="00EA5766" w:rsidRDefault="004A513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09636A" w:rsidRPr="00EA5766">
        <w:rPr>
          <w:rFonts w:ascii="Angsana New" w:hAnsi="Angsana New" w:hint="cs"/>
          <w:sz w:val="30"/>
          <w:szCs w:val="30"/>
          <w:cs/>
        </w:rPr>
        <w:t>อลูคอน</w:t>
      </w:r>
      <w:r w:rsidRPr="00EA5766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1840A9" w:rsidRPr="00EA5766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172E2"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EA5766">
        <w:rPr>
          <w:rFonts w:ascii="Angsana New" w:hAnsi="Angsana New" w:hint="cs"/>
          <w:sz w:val="30"/>
          <w:szCs w:val="30"/>
        </w:rPr>
        <w:t>“</w:t>
      </w:r>
      <w:r w:rsidR="007172E2" w:rsidRPr="00EA5766">
        <w:rPr>
          <w:rFonts w:ascii="Angsana New" w:hAnsi="Angsana New" w:hint="cs"/>
          <w:sz w:val="30"/>
          <w:szCs w:val="30"/>
          <w:cs/>
        </w:rPr>
        <w:t>บริษัท</w:t>
      </w:r>
      <w:r w:rsidR="007172E2" w:rsidRPr="00EA5766">
        <w:rPr>
          <w:rFonts w:ascii="Angsana New" w:hAnsi="Angsana New" w:hint="cs"/>
          <w:sz w:val="30"/>
          <w:szCs w:val="30"/>
        </w:rPr>
        <w:t>”</w:t>
      </w:r>
      <w:r w:rsidR="00EC1120"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EA5766">
        <w:rPr>
          <w:rFonts w:ascii="Angsana New" w:hAnsi="Angsana New" w:hint="cs"/>
          <w:sz w:val="30"/>
          <w:szCs w:val="30"/>
          <w:cs/>
        </w:rPr>
        <w:t>เป็นนิต</w:t>
      </w:r>
      <w:r w:rsidR="00242B1F" w:rsidRPr="00EA5766">
        <w:rPr>
          <w:rFonts w:ascii="Angsana New" w:hAnsi="Angsana New" w:hint="cs"/>
          <w:sz w:val="30"/>
          <w:szCs w:val="30"/>
          <w:cs/>
        </w:rPr>
        <w:t>ิบุคคลที่จัดตั้งขึ้นในประเทศไทย</w:t>
      </w:r>
      <w:r w:rsidR="007172E2" w:rsidRPr="00EA5766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2B78" w:rsidRPr="00EA5766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712B78" w:rsidRPr="00EA5766">
        <w:rPr>
          <w:rFonts w:ascii="Angsana New" w:hAnsi="Angsana New" w:hint="cs"/>
          <w:sz w:val="30"/>
          <w:szCs w:val="30"/>
        </w:rPr>
        <w:t>2532</w:t>
      </w:r>
      <w:r w:rsidR="00712B78" w:rsidRPr="00EA5766">
        <w:rPr>
          <w:rFonts w:ascii="Angsana New" w:hAnsi="Angsana New" w:hint="cs"/>
          <w:sz w:val="30"/>
          <w:szCs w:val="30"/>
          <w:cs/>
        </w:rPr>
        <w:t xml:space="preserve"> และจดทะเบียนแปรสภาพเป็นบริษัทมหาชนจำกัดเมื่อ</w:t>
      </w:r>
      <w:r w:rsidR="00E95CA5">
        <w:rPr>
          <w:rFonts w:ascii="Angsana New" w:hAnsi="Angsana New"/>
          <w:sz w:val="30"/>
          <w:szCs w:val="30"/>
          <w:cs/>
        </w:rPr>
        <w:br/>
      </w:r>
      <w:r w:rsidR="00712B78" w:rsidRPr="00EA5766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5777C9">
        <w:rPr>
          <w:rFonts w:ascii="Angsana New" w:hAnsi="Angsana New"/>
          <w:sz w:val="30"/>
          <w:szCs w:val="30"/>
          <w:lang w:val="en-US"/>
        </w:rPr>
        <w:t xml:space="preserve"> 2537</w:t>
      </w:r>
      <w:r w:rsidR="0040310C" w:rsidRPr="00EA5766">
        <w:rPr>
          <w:rFonts w:ascii="Angsana New" w:hAnsi="Angsana New" w:hint="cs"/>
          <w:sz w:val="30"/>
          <w:szCs w:val="30"/>
        </w:rPr>
        <w:t xml:space="preserve"> </w:t>
      </w:r>
      <w:r w:rsidR="008B1045" w:rsidRPr="00EA5766">
        <w:rPr>
          <w:rFonts w:ascii="Angsana New" w:hAnsi="Angsana New" w:hint="cs"/>
          <w:sz w:val="30"/>
          <w:szCs w:val="30"/>
          <w:cs/>
        </w:rPr>
        <w:t>โดย</w:t>
      </w:r>
      <w:r w:rsidR="00BE498E" w:rsidRPr="00EA5766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7172E2" w:rsidRPr="00EA5766"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="00404440" w:rsidRPr="00EA5766">
        <w:rPr>
          <w:rFonts w:ascii="Angsana New" w:hAnsi="Angsana New" w:hint="cs"/>
          <w:sz w:val="30"/>
          <w:szCs w:val="30"/>
        </w:rPr>
        <w:t>500</w:t>
      </w:r>
      <w:r w:rsidR="00404440" w:rsidRPr="00EA5766">
        <w:rPr>
          <w:rFonts w:ascii="Angsana New" w:hAnsi="Angsana New" w:hint="cs"/>
          <w:sz w:val="30"/>
          <w:szCs w:val="30"/>
          <w:cs/>
        </w:rPr>
        <w:t xml:space="preserve"> หมู่ </w:t>
      </w:r>
      <w:r w:rsidR="00404440" w:rsidRPr="00EA5766">
        <w:rPr>
          <w:rFonts w:ascii="Angsana New" w:hAnsi="Angsana New" w:hint="cs"/>
          <w:sz w:val="30"/>
          <w:szCs w:val="30"/>
        </w:rPr>
        <w:t>1</w:t>
      </w:r>
      <w:r w:rsidR="00404440"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EA5766">
        <w:rPr>
          <w:rFonts w:ascii="Angsana New" w:hAnsi="Angsana New" w:hint="cs"/>
          <w:sz w:val="30"/>
          <w:szCs w:val="30"/>
          <w:cs/>
        </w:rPr>
        <w:t xml:space="preserve">ซอยศิริคาม ถนนสุขุมวิท </w:t>
      </w:r>
      <w:r w:rsidR="00EC1120" w:rsidRPr="00EA5766">
        <w:rPr>
          <w:rFonts w:ascii="Angsana New" w:hAnsi="Angsana New" w:hint="cs"/>
          <w:sz w:val="30"/>
          <w:szCs w:val="30"/>
        </w:rPr>
        <w:t>72</w:t>
      </w:r>
      <w:r w:rsidR="00CB5AAD" w:rsidRPr="00EA5766">
        <w:rPr>
          <w:rFonts w:ascii="Angsana New" w:hAnsi="Angsana New" w:hint="cs"/>
          <w:sz w:val="30"/>
          <w:szCs w:val="30"/>
          <w:cs/>
        </w:rPr>
        <w:t xml:space="preserve"> ตำบลสำโรงเหนือ อำเภอเมือง </w:t>
      </w:r>
      <w:r w:rsidR="00EC1120" w:rsidRPr="00EA5766">
        <w:rPr>
          <w:rFonts w:ascii="Angsana New" w:hAnsi="Angsana New" w:hint="cs"/>
          <w:sz w:val="30"/>
          <w:szCs w:val="30"/>
          <w:cs/>
        </w:rPr>
        <w:t>จังหวัดสมุทรป</w:t>
      </w:r>
      <w:r w:rsidR="00242B1F" w:rsidRPr="00EA5766">
        <w:rPr>
          <w:rFonts w:ascii="Angsana New" w:hAnsi="Angsana New" w:hint="cs"/>
          <w:sz w:val="30"/>
          <w:szCs w:val="30"/>
          <w:cs/>
        </w:rPr>
        <w:t>ราการ และ</w:t>
      </w:r>
      <w:r w:rsidR="00EC1120" w:rsidRPr="00EA5766">
        <w:rPr>
          <w:rFonts w:ascii="Angsana New" w:hAnsi="Angsana New" w:hint="cs"/>
          <w:sz w:val="30"/>
          <w:szCs w:val="30"/>
          <w:cs/>
        </w:rPr>
        <w:t xml:space="preserve">โรงงานที่จังหวัดชลบุรีตั้งอยู่เลขที่ </w:t>
      </w:r>
      <w:r w:rsidR="00EC1120" w:rsidRPr="00EA5766">
        <w:rPr>
          <w:rFonts w:ascii="Angsana New" w:hAnsi="Angsana New" w:hint="cs"/>
          <w:sz w:val="30"/>
          <w:szCs w:val="30"/>
        </w:rPr>
        <w:t xml:space="preserve">272/5 </w:t>
      </w:r>
      <w:r w:rsidR="00EC1120" w:rsidRPr="00EA5766">
        <w:rPr>
          <w:rFonts w:ascii="Angsana New" w:hAnsi="Angsana New" w:hint="cs"/>
          <w:sz w:val="30"/>
          <w:szCs w:val="30"/>
          <w:cs/>
        </w:rPr>
        <w:t>หมู่</w:t>
      </w:r>
      <w:r w:rsidR="00EC1120" w:rsidRPr="00EA5766">
        <w:rPr>
          <w:rFonts w:ascii="Angsana New" w:hAnsi="Angsana New" w:hint="cs"/>
          <w:sz w:val="30"/>
          <w:szCs w:val="30"/>
        </w:rPr>
        <w:t xml:space="preserve"> 3</w:t>
      </w:r>
      <w:r w:rsidR="00EC1120" w:rsidRPr="00EA5766">
        <w:rPr>
          <w:rFonts w:ascii="Angsana New" w:hAnsi="Angsana New" w:hint="cs"/>
          <w:sz w:val="30"/>
          <w:szCs w:val="30"/>
          <w:cs/>
        </w:rPr>
        <w:t xml:space="preserve"> ตำบลบ่อวิน อำเภอศรีราชา จังหวัดชลบุรี</w:t>
      </w:r>
    </w:p>
    <w:p w:rsidR="002A37B2" w:rsidRPr="00E95CA5" w:rsidRDefault="002A37B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EC1120" w:rsidRPr="00EA5766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A5766">
        <w:rPr>
          <w:rFonts w:ascii="Angsana New" w:hAnsi="Angsana New" w:hint="cs"/>
          <w:sz w:val="30"/>
          <w:szCs w:val="30"/>
          <w:cs/>
        </w:rPr>
        <w:t>บริษัทใหญ่ในระหว่างปี</w:t>
      </w:r>
      <w:r w:rsidR="004E17A2" w:rsidRPr="00EA5766">
        <w:rPr>
          <w:rFonts w:ascii="Angsana New" w:hAnsi="Angsana New" w:hint="cs"/>
          <w:sz w:val="30"/>
          <w:szCs w:val="30"/>
          <w:cs/>
        </w:rPr>
        <w:t>ได้แก่</w:t>
      </w:r>
      <w:r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EA5766">
        <w:rPr>
          <w:rFonts w:ascii="Angsana New" w:hAnsi="Angsana New" w:hint="cs"/>
          <w:sz w:val="30"/>
          <w:szCs w:val="30"/>
          <w:cs/>
        </w:rPr>
        <w:t>บริษัท ทาเคะอุจิเพรส อินดัสตรี้ส์</w:t>
      </w:r>
      <w:r w:rsidR="002A37B2" w:rsidRPr="00EA5766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C1120"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ซึ่งบริษัทดังกล่าวเป็นนิติบุคคลที่จัดตั้งขึ้นใน</w:t>
      </w:r>
      <w:r w:rsidR="00EC1120" w:rsidRPr="00EA5766">
        <w:rPr>
          <w:rFonts w:ascii="Angsana New" w:hAnsi="Angsana New" w:hint="cs"/>
          <w:sz w:val="30"/>
          <w:szCs w:val="30"/>
          <w:cs/>
        </w:rPr>
        <w:t xml:space="preserve">ประเทศญี่ปุ่น </w:t>
      </w:r>
      <w:r w:rsidR="00D544F1" w:rsidRPr="00EA5766">
        <w:rPr>
          <w:rFonts w:ascii="Angsana New" w:hAnsi="Angsana New" w:hint="cs"/>
          <w:sz w:val="30"/>
          <w:szCs w:val="30"/>
          <w:cs/>
        </w:rPr>
        <w:t xml:space="preserve">โดยถือหุ้นบริษัทมีจำนวนร้อยละ </w:t>
      </w:r>
      <w:r w:rsidR="006527C6" w:rsidRPr="00EA5766">
        <w:rPr>
          <w:rFonts w:ascii="Angsana New" w:hAnsi="Angsana New" w:hint="cs"/>
          <w:sz w:val="30"/>
          <w:szCs w:val="30"/>
          <w:lang w:val="en-US"/>
        </w:rPr>
        <w:t>71.65</w:t>
      </w:r>
      <w:r w:rsidR="00D544F1" w:rsidRPr="00EA576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D544F1" w:rsidRPr="00EA5766">
        <w:rPr>
          <w:rFonts w:ascii="Angsana New" w:hAnsi="Angsana New" w:hint="cs"/>
          <w:sz w:val="30"/>
          <w:szCs w:val="30"/>
          <w:cs/>
          <w:lang w:val="en-US"/>
        </w:rPr>
        <w:t>ของจำนวนทุนที่ชำระแล้ว</w:t>
      </w:r>
    </w:p>
    <w:p w:rsidR="00DB4C72" w:rsidRPr="00E95CA5" w:rsidRDefault="00DB4C7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29555F" w:rsidRPr="00EA5766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A5766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 การผลิต และจำหน่ายอลูมิเนียม เช่น หลอดอลูมิเนียมชนิดนิ่ม ภาชนะสำหรับบรรจุแก๊สและผลิตภัณฑ์แอโรโซล ภาชนะอลูมิเนียมชนิดผนังแข็ง ขวดอลูมิเนียมชนิดผนังแข</w:t>
      </w:r>
      <w:r w:rsidR="00574C9A" w:rsidRPr="00EA5766">
        <w:rPr>
          <w:rFonts w:ascii="Angsana New" w:hAnsi="Angsana New" w:hint="cs"/>
          <w:sz w:val="30"/>
          <w:szCs w:val="30"/>
          <w:cs/>
        </w:rPr>
        <w:t>็ง ขวดอลูมิเนียม</w:t>
      </w:r>
      <w:r w:rsidR="00574C9A" w:rsidRPr="00EA5766">
        <w:rPr>
          <w:rFonts w:ascii="Angsana New" w:hAnsi="Angsana New" w:hint="cs"/>
          <w:sz w:val="30"/>
          <w:szCs w:val="30"/>
          <w:cs/>
        </w:rPr>
        <w:br/>
      </w:r>
      <w:r w:rsidRPr="00EA5766">
        <w:rPr>
          <w:rFonts w:ascii="Angsana New" w:hAnsi="Angsana New" w:hint="cs"/>
          <w:sz w:val="30"/>
          <w:szCs w:val="30"/>
          <w:cs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:rsidR="0029555F" w:rsidRPr="00E95CA5" w:rsidRDefault="0029555F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:rsidR="004A5132" w:rsidRPr="00EA5766" w:rsidRDefault="004A5132" w:rsidP="0088797B">
      <w:pPr>
        <w:tabs>
          <w:tab w:val="left" w:pos="513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5766">
        <w:rPr>
          <w:rFonts w:ascii="Angsana New" w:hAnsi="Angsana New" w:hint="cs"/>
          <w:b/>
          <w:bCs/>
          <w:sz w:val="30"/>
          <w:szCs w:val="30"/>
        </w:rPr>
        <w:t>2</w:t>
      </w:r>
      <w:r w:rsidRPr="00EA5766">
        <w:rPr>
          <w:rFonts w:ascii="Angsana New" w:hAnsi="Angsana New" w:hint="cs"/>
          <w:b/>
          <w:bCs/>
          <w:sz w:val="30"/>
          <w:szCs w:val="30"/>
          <w:cs/>
        </w:rPr>
        <w:tab/>
        <w:t>เกณฑ์การจัดทำง</w:t>
      </w:r>
      <w:r w:rsidR="00794276" w:rsidRPr="00EA5766">
        <w:rPr>
          <w:rFonts w:ascii="Angsana New" w:hAnsi="Angsana New" w:hint="cs"/>
          <w:b/>
          <w:bCs/>
          <w:sz w:val="30"/>
          <w:szCs w:val="30"/>
          <w:cs/>
        </w:rPr>
        <w:t>บการเงิน</w:t>
      </w:r>
    </w:p>
    <w:p w:rsidR="00810674" w:rsidRPr="00E95CA5" w:rsidRDefault="00810674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:rsidR="00810674" w:rsidRPr="00EA5766" w:rsidRDefault="00810674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(ก)</w:t>
      </w: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810674" w:rsidRPr="00E95CA5" w:rsidRDefault="00810674" w:rsidP="0088797B">
      <w:pPr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810674" w:rsidRPr="00EA5766" w:rsidRDefault="00810674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74C9A" w:rsidRPr="00EA5766">
        <w:rPr>
          <w:rFonts w:ascii="Angsana New" w:hAnsi="Angsana New" w:hint="cs"/>
          <w:sz w:val="30"/>
          <w:szCs w:val="30"/>
          <w:cs/>
        </w:rPr>
        <w:br/>
      </w:r>
      <w:r w:rsidRPr="00EA5766">
        <w:rPr>
          <w:rFonts w:ascii="Angsana New" w:hAnsi="Angsana New" w:hint="cs"/>
          <w:sz w:val="30"/>
          <w:szCs w:val="30"/>
          <w:cs/>
        </w:rPr>
        <w:t>สภาวิชาชีพบัญชีฯ</w:t>
      </w:r>
      <w:r w:rsidR="00A82435"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FA26D6" w:rsidRPr="00E95CA5" w:rsidRDefault="00FA26D6" w:rsidP="0088797B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82435" w:rsidRDefault="00FA26D6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</w:t>
      </w:r>
      <w:r w:rsidR="008B1045" w:rsidRPr="00EA5766"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EA5766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A5766">
        <w:rPr>
          <w:rFonts w:ascii="Angsana New" w:hAnsi="Angsana New" w:hint="cs"/>
          <w:sz w:val="30"/>
          <w:szCs w:val="30"/>
          <w:rtl/>
          <w:cs/>
        </w:rPr>
        <w:t>25</w:t>
      </w:r>
      <w:r w:rsidR="00C50823" w:rsidRPr="00EA5766">
        <w:rPr>
          <w:rFonts w:ascii="Angsana New" w:hAnsi="Angsana New" w:hint="cs"/>
          <w:sz w:val="30"/>
          <w:szCs w:val="30"/>
          <w:lang w:val="en-US"/>
        </w:rPr>
        <w:t>6</w:t>
      </w:r>
      <w:r w:rsidR="00E95CA5">
        <w:rPr>
          <w:rFonts w:ascii="Angsana New" w:hAnsi="Angsana New"/>
          <w:sz w:val="30"/>
          <w:szCs w:val="30"/>
          <w:lang w:val="en-US"/>
        </w:rPr>
        <w:t>3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การ</w:t>
      </w:r>
      <w:r w:rsidR="00744D74" w:rsidRPr="00EA5766">
        <w:rPr>
          <w:rFonts w:ascii="Angsana New" w:hAnsi="Angsana New" w:hint="cs"/>
          <w:sz w:val="30"/>
          <w:szCs w:val="30"/>
          <w:cs/>
        </w:rPr>
        <w:t>ถือ</w:t>
      </w:r>
      <w:r w:rsidRPr="00EA5766">
        <w:rPr>
          <w:rFonts w:ascii="Angsana New" w:hAnsi="Angsana New" w:hint="cs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  <w:r w:rsidR="00744D74" w:rsidRPr="00EA5766">
        <w:rPr>
          <w:rFonts w:ascii="Angsana New" w:hAnsi="Angsana New" w:hint="cs"/>
          <w:sz w:val="30"/>
          <w:szCs w:val="30"/>
          <w:cs/>
        </w:rPr>
        <w:t xml:space="preserve"> </w:t>
      </w:r>
    </w:p>
    <w:p w:rsidR="00E95CA5" w:rsidRPr="00E95CA5" w:rsidRDefault="00E95CA5" w:rsidP="0088797B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95CA5" w:rsidRPr="00EA5766" w:rsidRDefault="00E95CA5" w:rsidP="00620BE1">
      <w:pPr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E95CA5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</w:t>
      </w:r>
      <w:r w:rsidRPr="00E95CA5">
        <w:rPr>
          <w:rFonts w:ascii="Angsana New" w:hAnsi="Angsana New" w:hint="cs"/>
          <w:sz w:val="30"/>
          <w:szCs w:val="30"/>
          <w:cs/>
        </w:rPr>
        <w:t xml:space="preserve"> ซึ่งประกอบด้วยมาตรฐานการรายงานทางการเงิน ฉบับที่ </w:t>
      </w:r>
      <w:r w:rsidRPr="00E95CA5">
        <w:rPr>
          <w:rFonts w:ascii="Angsana New" w:hAnsi="Angsana New"/>
          <w:sz w:val="30"/>
          <w:szCs w:val="30"/>
        </w:rPr>
        <w:t xml:space="preserve">9 </w:t>
      </w:r>
      <w:r w:rsidRPr="00E95CA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E95CA5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E95CA5">
        <w:rPr>
          <w:rFonts w:ascii="Angsana New" w:hAnsi="Angsana New" w:hint="cs"/>
          <w:sz w:val="30"/>
          <w:szCs w:val="30"/>
          <w:cs/>
        </w:rPr>
        <w:t xml:space="preserve"> (</w:t>
      </w:r>
      <w:r w:rsidRPr="00E95CA5">
        <w:rPr>
          <w:rFonts w:ascii="Angsana New" w:hAnsi="Angsana New"/>
          <w:sz w:val="30"/>
          <w:szCs w:val="30"/>
        </w:rPr>
        <w:t xml:space="preserve">TFRS 9) </w:t>
      </w:r>
      <w:r w:rsidRPr="00E95CA5">
        <w:rPr>
          <w:rFonts w:ascii="Angsana New" w:hAnsi="Angsana New" w:hint="cs"/>
          <w:sz w:val="30"/>
          <w:szCs w:val="30"/>
          <w:cs/>
        </w:rPr>
        <w:t xml:space="preserve">รวมถึงมาตรฐานและการตีความมาตรฐานที่เกี่ยวข้อง </w:t>
      </w:r>
      <w:r w:rsidRPr="00E95CA5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E95CA5">
        <w:rPr>
          <w:rFonts w:ascii="Angsana New" w:hAnsi="Angsana New" w:hint="cs"/>
          <w:sz w:val="30"/>
          <w:szCs w:val="30"/>
          <w:cs/>
        </w:rPr>
        <w:t xml:space="preserve"> </w:t>
      </w:r>
      <w:r w:rsidRPr="00E95CA5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E95CA5">
        <w:rPr>
          <w:rFonts w:ascii="Angsana New" w:hAnsi="Angsana New"/>
          <w:sz w:val="30"/>
          <w:szCs w:val="30"/>
        </w:rPr>
        <w:t xml:space="preserve">16 </w:t>
      </w:r>
      <w:r w:rsidRPr="00E95CA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E95CA5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E95CA5">
        <w:rPr>
          <w:rFonts w:ascii="Angsana New" w:hAnsi="Angsana New"/>
          <w:sz w:val="30"/>
          <w:szCs w:val="30"/>
        </w:rPr>
        <w:t xml:space="preserve"> </w:t>
      </w:r>
      <w:r w:rsidRPr="00E95CA5">
        <w:rPr>
          <w:rFonts w:ascii="Angsana New" w:hAnsi="Angsana New"/>
          <w:sz w:val="30"/>
          <w:szCs w:val="30"/>
          <w:cs/>
        </w:rPr>
        <w:t>(</w:t>
      </w:r>
      <w:r w:rsidRPr="00E95CA5">
        <w:rPr>
          <w:rFonts w:ascii="Angsana New" w:hAnsi="Angsana New"/>
          <w:sz w:val="30"/>
          <w:szCs w:val="30"/>
        </w:rPr>
        <w:t>TFRS 16</w:t>
      </w:r>
      <w:r w:rsidRPr="00E95CA5">
        <w:rPr>
          <w:rFonts w:ascii="Angsana New" w:hAnsi="Angsana New"/>
          <w:sz w:val="30"/>
          <w:szCs w:val="30"/>
          <w:cs/>
        </w:rPr>
        <w:t>) เป็นครั้งแรกซึ่งไม่มีผลกระทบต่องบการเงินอย่างมีสาระสำคัญ</w:t>
      </w:r>
    </w:p>
    <w:p w:rsidR="00620BE1" w:rsidRPr="00620BE1" w:rsidRDefault="00691C3D" w:rsidP="00620B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82435" w:rsidRPr="00EA5766">
        <w:rPr>
          <w:rFonts w:ascii="Angsana New" w:hAnsi="Angsana New" w:hint="cs"/>
          <w:sz w:val="30"/>
          <w:szCs w:val="30"/>
          <w:cs/>
        </w:rPr>
        <w:lastRenderedPageBreak/>
        <w:t xml:space="preserve"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="00620BE1" w:rsidRPr="00620BE1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11493A" w:rsidRPr="00EA5766" w:rsidRDefault="0011493A" w:rsidP="0088797B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10674" w:rsidRPr="00EA5766" w:rsidRDefault="00A94B9C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8629E4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810674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810674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สกุลเงินที่</w:t>
      </w:r>
      <w:r w:rsidR="000A43D7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810674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นำเสนองบการเงิน</w:t>
      </w:r>
    </w:p>
    <w:p w:rsidR="00810674" w:rsidRPr="00EA5766" w:rsidRDefault="00810674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CCFFFF"/>
          <w:lang w:val="en-US"/>
        </w:rPr>
      </w:pPr>
    </w:p>
    <w:p w:rsidR="00810674" w:rsidRPr="00EA5766" w:rsidRDefault="00810674" w:rsidP="0088797B">
      <w:pPr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EA5766">
        <w:rPr>
          <w:rFonts w:ascii="Angsana New" w:hAnsi="Angsana New" w:hint="cs"/>
          <w:spacing w:val="-2"/>
          <w:sz w:val="30"/>
          <w:szCs w:val="30"/>
          <w:cs/>
        </w:rPr>
        <w:t>งบการเงินนี้</w:t>
      </w:r>
      <w:r w:rsidR="00001401">
        <w:rPr>
          <w:rFonts w:ascii="Angsana New" w:hAnsi="Angsana New" w:hint="cs"/>
          <w:spacing w:val="-2"/>
          <w:sz w:val="30"/>
          <w:szCs w:val="30"/>
          <w:cs/>
        </w:rPr>
        <w:t>นำเสนอ</w:t>
      </w:r>
      <w:r w:rsidR="007A2048" w:rsidRPr="00EA5766">
        <w:rPr>
          <w:rFonts w:ascii="Angsana New" w:hAnsi="Angsana New" w:hint="cs"/>
          <w:spacing w:val="-2"/>
          <w:sz w:val="30"/>
          <w:szCs w:val="30"/>
          <w:cs/>
        </w:rPr>
        <w:t>เป็นเงินบาท</w:t>
      </w:r>
      <w:r w:rsidR="008D11E5" w:rsidRPr="00EA5766">
        <w:rPr>
          <w:rFonts w:ascii="Angsana New" w:hAnsi="Angsana New" w:hint="cs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 ข้อมูล</w:t>
      </w:r>
      <w:r w:rsidR="008D11E5" w:rsidRPr="00EA5766">
        <w:rPr>
          <w:rFonts w:ascii="Angsana New" w:hAnsi="Angsana New" w:hint="cs"/>
          <w:spacing w:val="-4"/>
          <w:sz w:val="30"/>
          <w:szCs w:val="30"/>
          <w:cs/>
        </w:rPr>
        <w:t>ทางการเงินทั้งหมดมีการปัดเศษในหมายเหตุประกอบงบการเงินเพื่อให้แสดงเป็นพันบาท เว้นแต่ที่ระบุไว้เป็นอย่างอื่น</w:t>
      </w:r>
    </w:p>
    <w:p w:rsidR="00795E48" w:rsidRPr="00EA5766" w:rsidRDefault="00795E48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CCFFFF"/>
        </w:rPr>
      </w:pPr>
    </w:p>
    <w:p w:rsidR="00810674" w:rsidRPr="00EA5766" w:rsidRDefault="00FA28F7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371A2B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810674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810674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7A2048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6E2A40" w:rsidRPr="00EA5766" w:rsidRDefault="006E2A40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CA0DFA" w:rsidRPr="00EA5766" w:rsidRDefault="00FA26D6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8629E4" w:rsidRPr="00EA5766">
        <w:rPr>
          <w:rFonts w:ascii="Angsana New" w:hAnsi="Angsana New" w:hint="cs"/>
          <w:sz w:val="30"/>
          <w:szCs w:val="30"/>
          <w:cs/>
        </w:rPr>
        <w:t>การ</w:t>
      </w:r>
      <w:r w:rsidRPr="00EA5766">
        <w:rPr>
          <w:rFonts w:ascii="Angsana New" w:hAnsi="Angsana New" w:hint="cs"/>
          <w:sz w:val="30"/>
          <w:szCs w:val="30"/>
          <w:cs/>
        </w:rPr>
        <w:t>และข้อสมมติหลายประการ ซึ่งมีผลกระทบต่อ</w:t>
      </w:r>
      <w:r w:rsidR="008629E4" w:rsidRPr="00EA5766">
        <w:rPr>
          <w:rFonts w:ascii="Angsana New" w:hAnsi="Angsana New" w:hint="cs"/>
          <w:sz w:val="30"/>
          <w:szCs w:val="30"/>
          <w:cs/>
        </w:rPr>
        <w:t>การปฏิบัติตาม</w:t>
      </w:r>
      <w:r w:rsidRPr="00EA5766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8B1045" w:rsidRPr="00EA5766">
        <w:rPr>
          <w:rFonts w:ascii="Angsana New" w:hAnsi="Angsana New" w:hint="cs"/>
          <w:sz w:val="30"/>
          <w:szCs w:val="30"/>
          <w:cs/>
        </w:rPr>
        <w:t>ของบริษัท</w:t>
      </w:r>
      <w:r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="008B1045" w:rsidRPr="00EA5766">
        <w:rPr>
          <w:rFonts w:ascii="Angsana New" w:hAnsi="Angsana New" w:hint="cs"/>
          <w:sz w:val="30"/>
          <w:szCs w:val="30"/>
          <w:cs/>
        </w:rPr>
        <w:t>ทั้งนี้</w:t>
      </w:r>
      <w:r w:rsidR="008629E4"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</w:t>
      </w:r>
      <w:r w:rsidR="00620BE1">
        <w:rPr>
          <w:rFonts w:ascii="Angsana New" w:hAnsi="Angsana New" w:hint="cs"/>
          <w:sz w:val="30"/>
          <w:szCs w:val="30"/>
          <w:cs/>
        </w:rPr>
        <w:t>การ</w:t>
      </w:r>
      <w:r w:rsidRPr="00EA5766">
        <w:rPr>
          <w:rFonts w:ascii="Angsana New" w:hAnsi="Angsana New" w:hint="cs"/>
          <w:sz w:val="30"/>
          <w:szCs w:val="30"/>
          <w:cs/>
        </w:rPr>
        <w:t>ไว้</w:t>
      </w:r>
      <w:r w:rsidR="008629E4"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="007A2048" w:rsidRPr="00EA5766">
        <w:rPr>
          <w:rFonts w:ascii="Angsana New" w:hAnsi="Angsana New" w:hint="cs"/>
          <w:sz w:val="30"/>
          <w:szCs w:val="30"/>
          <w:cs/>
        </w:rPr>
        <w:t>ประมาณการและข้อสมมติ</w:t>
      </w:r>
      <w:r w:rsidRPr="00EA5766">
        <w:rPr>
          <w:rFonts w:ascii="Angsana New" w:hAnsi="Angsana New" w:hint="cs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FB0B5A" w:rsidRPr="00EA5766" w:rsidRDefault="00FB0B5A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A43D7" w:rsidRPr="00EA5766" w:rsidRDefault="000A43D7" w:rsidP="0088797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7A2048" w:rsidRPr="00EA5766">
        <w:rPr>
          <w:rFonts w:ascii="Angsana New" w:hAnsi="Angsana New" w:hint="cs"/>
          <w:i/>
          <w:iCs/>
          <w:sz w:val="30"/>
          <w:szCs w:val="30"/>
          <w:cs/>
        </w:rPr>
        <w:t>สมมติ</w:t>
      </w:r>
      <w:r w:rsidRPr="00EA5766">
        <w:rPr>
          <w:rFonts w:ascii="Angsana New" w:hAnsi="Angsana New" w:hint="cs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:rsidR="00495007" w:rsidRPr="00EA5766" w:rsidRDefault="00495007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A28F7" w:rsidRPr="00EA5766" w:rsidRDefault="00FA28F7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1401"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</w:t>
      </w:r>
      <w:r w:rsidR="007A2048" w:rsidRPr="00001401">
        <w:rPr>
          <w:rFonts w:ascii="Angsana New" w:hAnsi="Angsana New" w:hint="cs"/>
          <w:spacing w:val="-4"/>
          <w:sz w:val="30"/>
          <w:szCs w:val="30"/>
          <w:cs/>
        </w:rPr>
        <w:t>ข้อสมมติและความไม่แน่นอนของการประมาณการ</w:t>
      </w:r>
      <w:r w:rsidR="008B1045" w:rsidRPr="00001401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8B1045" w:rsidRPr="00001401">
        <w:rPr>
          <w:rFonts w:ascii="Angsana New" w:hAnsi="Angsana New" w:hint="cs"/>
          <w:spacing w:val="-4"/>
          <w:sz w:val="30"/>
          <w:szCs w:val="30"/>
          <w:lang w:val="en-US"/>
        </w:rPr>
        <w:t xml:space="preserve">31 </w:t>
      </w:r>
      <w:r w:rsidR="008B1045" w:rsidRPr="00001401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="008B1045" w:rsidRPr="00001401">
        <w:rPr>
          <w:rFonts w:ascii="Angsana New" w:hAnsi="Angsana New" w:hint="cs"/>
          <w:spacing w:val="-4"/>
          <w:sz w:val="30"/>
          <w:szCs w:val="30"/>
          <w:lang w:val="en-US"/>
        </w:rPr>
        <w:t>256</w:t>
      </w:r>
      <w:r w:rsidR="00620BE1" w:rsidRPr="00001401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8B1045" w:rsidRPr="00001401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="007A2048" w:rsidRPr="00001401">
        <w:rPr>
          <w:rFonts w:ascii="Angsana New" w:hAnsi="Angsana New" w:hint="cs"/>
          <w:spacing w:val="-4"/>
          <w:sz w:val="30"/>
          <w:szCs w:val="30"/>
          <w:cs/>
        </w:rPr>
        <w:t>ซึ่งมีความเสี่ยงอย่างมี</w:t>
      </w:r>
      <w:r w:rsidR="007A2048" w:rsidRPr="00EA5766">
        <w:rPr>
          <w:rFonts w:ascii="Angsana New" w:hAnsi="Angsana New" w:hint="cs"/>
          <w:sz w:val="30"/>
          <w:szCs w:val="30"/>
          <w:cs/>
        </w:rPr>
        <w:t>นัยสำคัญที่</w:t>
      </w:r>
      <w:r w:rsidR="008B1045" w:rsidRPr="00EA5766">
        <w:rPr>
          <w:rFonts w:ascii="Angsana New" w:hAnsi="Angsana New" w:hint="cs"/>
          <w:sz w:val="30"/>
          <w:szCs w:val="30"/>
          <w:cs/>
        </w:rPr>
        <w:t>จะส่งผล</w:t>
      </w:r>
      <w:r w:rsidR="007A2048" w:rsidRPr="00EA5766">
        <w:rPr>
          <w:rFonts w:ascii="Angsana New" w:hAnsi="Angsana New" w:hint="cs"/>
          <w:sz w:val="30"/>
          <w:szCs w:val="30"/>
          <w:cs/>
        </w:rPr>
        <w:t>ให้ต้องมีการปรับปรุง</w:t>
      </w:r>
      <w:r w:rsidR="008B1045" w:rsidRPr="00EA5766">
        <w:rPr>
          <w:rFonts w:ascii="Angsana New" w:hAnsi="Angsana New" w:hint="cs"/>
          <w:sz w:val="30"/>
          <w:szCs w:val="30"/>
          <w:cs/>
        </w:rPr>
        <w:t>ที่มีสาระสำคัญใน</w:t>
      </w:r>
      <w:r w:rsidR="006A1227" w:rsidRPr="00EA5766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8B1045" w:rsidRPr="00EA5766">
        <w:rPr>
          <w:rFonts w:ascii="Angsana New" w:hAnsi="Angsana New" w:hint="cs"/>
          <w:sz w:val="30"/>
          <w:szCs w:val="30"/>
          <w:cs/>
        </w:rPr>
        <w:t>ถัดไป</w:t>
      </w:r>
      <w:r w:rsidR="006A1227"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="007A2048" w:rsidRPr="00EA5766">
        <w:rPr>
          <w:rFonts w:ascii="Angsana New" w:hAnsi="Angsana New" w:hint="cs"/>
          <w:sz w:val="30"/>
          <w:szCs w:val="30"/>
          <w:cs/>
        </w:rPr>
        <w:t>ซึ่งได้เปิดเผยในหมายเหตุ</w:t>
      </w:r>
      <w:r w:rsidR="007D3B76" w:rsidRPr="00EA5766">
        <w:rPr>
          <w:rFonts w:ascii="Angsana New" w:hAnsi="Angsana New" w:hint="cs"/>
          <w:sz w:val="30"/>
          <w:szCs w:val="30"/>
          <w:cs/>
        </w:rPr>
        <w:t>ข้อ</w:t>
      </w:r>
      <w:r w:rsidR="007A2048" w:rsidRPr="00EA5766">
        <w:rPr>
          <w:rFonts w:ascii="Angsana New" w:hAnsi="Angsana New" w:hint="cs"/>
          <w:sz w:val="30"/>
          <w:szCs w:val="30"/>
          <w:cs/>
        </w:rPr>
        <w:t>ต่อไปนี้</w:t>
      </w:r>
    </w:p>
    <w:p w:rsidR="00FB0B5A" w:rsidRPr="00EA5766" w:rsidRDefault="00FB0B5A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3567"/>
        <w:gridCol w:w="5496"/>
      </w:tblGrid>
      <w:tr w:rsidR="00FB0B5A" w:rsidRPr="00EA5766" w:rsidTr="00FB0B5A">
        <w:tc>
          <w:tcPr>
            <w:tcW w:w="3618" w:type="dxa"/>
            <w:shd w:val="clear" w:color="auto" w:fill="auto"/>
          </w:tcPr>
          <w:p w:rsidR="00FB0B5A" w:rsidRPr="00EA5766" w:rsidRDefault="00FB0B5A" w:rsidP="00887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620BE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580" w:type="dxa"/>
            <w:shd w:val="clear" w:color="auto" w:fill="auto"/>
          </w:tcPr>
          <w:p w:rsidR="00FB0B5A" w:rsidRPr="00EA5766" w:rsidRDefault="00001401" w:rsidP="00110D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hanging="18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</w:t>
            </w:r>
            <w:r w:rsidR="00110DEE">
              <w:rPr>
                <w:rFonts w:ascii="Angsana New" w:hAnsi="Angsana New" w:hint="cs"/>
                <w:sz w:val="30"/>
                <w:szCs w:val="30"/>
                <w:cs/>
              </w:rPr>
              <w:t>ที่จะนำผลแตกต่างชั่วคราวที่ใช้หักภาษี</w:t>
            </w:r>
            <w:r w:rsidR="00F11CB6">
              <w:rPr>
                <w:rFonts w:ascii="Angsana New" w:hAnsi="Angsana New" w:hint="cs"/>
                <w:sz w:val="30"/>
                <w:szCs w:val="30"/>
                <w:cs/>
              </w:rPr>
              <w:t>ไปใช้ประโยชน์</w:t>
            </w:r>
          </w:p>
        </w:tc>
      </w:tr>
      <w:tr w:rsidR="00FB0B5A" w:rsidRPr="00EA5766" w:rsidTr="00FB0B5A">
        <w:tc>
          <w:tcPr>
            <w:tcW w:w="3618" w:type="dxa"/>
            <w:shd w:val="clear" w:color="auto" w:fill="auto"/>
          </w:tcPr>
          <w:p w:rsidR="00FB0B5A" w:rsidRPr="00EA5766" w:rsidRDefault="00FB0B5A" w:rsidP="00887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EA5766">
              <w:rPr>
                <w:rFonts w:ascii="Angsana New" w:hAnsi="Angsana New" w:hint="cs"/>
                <w:sz w:val="30"/>
                <w:szCs w:val="30"/>
              </w:rPr>
              <w:t>1</w:t>
            </w:r>
            <w:r w:rsidR="00FB3AB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580" w:type="dxa"/>
            <w:shd w:val="clear" w:color="auto" w:fill="auto"/>
          </w:tcPr>
          <w:p w:rsidR="00FB0B5A" w:rsidRPr="00EA5766" w:rsidRDefault="00FB0B5A" w:rsidP="00887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</w:t>
            </w:r>
            <w:r w:rsidR="00001401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ผลประโยชน์ที่กำหนดไว้</w:t>
            </w:r>
            <w:r w:rsidR="00001401">
              <w:rPr>
                <w:rFonts w:ascii="Angsana New" w:hAnsi="Angsana New" w:hint="cs"/>
                <w:sz w:val="30"/>
                <w:szCs w:val="30"/>
                <w:cs/>
              </w:rPr>
              <w:t xml:space="preserve"> 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FB0B5A" w:rsidRPr="00EA5766" w:rsidRDefault="00FB0B5A" w:rsidP="0088797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17AF" w:rsidRPr="005D4012" w:rsidRDefault="00691C3D" w:rsidP="005D401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5D401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3</w:t>
      </w:r>
      <w:r w:rsidR="005D4012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6E17AF" w:rsidRPr="005D401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:rsidR="002076EE" w:rsidRPr="00EA5766" w:rsidRDefault="002076EE" w:rsidP="0088797B">
      <w:pPr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E17AF" w:rsidRPr="00EA5766" w:rsidRDefault="007B1AC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A5766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DE592F" w:rsidRPr="00EA5766">
        <w:rPr>
          <w:rFonts w:ascii="Angsana New" w:hAnsi="Angsana New" w:hint="cs"/>
          <w:sz w:val="30"/>
          <w:szCs w:val="30"/>
          <w:cs/>
        </w:rPr>
        <w:t xml:space="preserve"> </w:t>
      </w:r>
    </w:p>
    <w:p w:rsidR="00795E48" w:rsidRPr="00EA5766" w:rsidRDefault="00795E48" w:rsidP="00795E48">
      <w:pPr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F6809" w:rsidRPr="00620BE1" w:rsidRDefault="00FF28B4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20BE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88797B" w:rsidRPr="00EA5766" w:rsidRDefault="0088797B" w:rsidP="0088797B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B0B5A" w:rsidRPr="00EA5766" w:rsidRDefault="00FB0B5A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  <w:lang w:val="en-US"/>
        </w:rPr>
        <w:t>รา</w:t>
      </w:r>
      <w:r w:rsidRPr="00EA5766">
        <w:rPr>
          <w:rFonts w:ascii="Angsana New" w:hAnsi="Angsana New" w:hint="cs"/>
          <w:i/>
          <w:iCs/>
          <w:sz w:val="30"/>
          <w:szCs w:val="30"/>
          <w:cs/>
        </w:rPr>
        <w:t>ยการบัญชีที่เป็นเงินตราต่างประเทศ</w:t>
      </w:r>
    </w:p>
    <w:p w:rsidR="00FB0B5A" w:rsidRPr="00EA5766" w:rsidRDefault="00FB0B5A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4F2860" w:rsidRPr="00EA5766" w:rsidRDefault="004F2860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E55CA5" w:rsidRPr="00EA5766" w:rsidRDefault="00E55CA5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7C2D2C" w:rsidRPr="00EA5766" w:rsidRDefault="00132593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="00285927" w:rsidRPr="00EA5766">
        <w:rPr>
          <w:rFonts w:ascii="Angsana New" w:hAnsi="Angsana New" w:hint="cs"/>
          <w:sz w:val="30"/>
          <w:szCs w:val="30"/>
          <w:cs/>
        </w:rPr>
        <w:t>รายงาน</w:t>
      </w:r>
      <w:r w:rsidR="00285927"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แปลงค่าเป็น</w:t>
      </w:r>
      <w:r w:rsidR="00CA0DFA" w:rsidRPr="00EA5766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EA5766">
        <w:rPr>
          <w:rFonts w:ascii="Angsana New" w:hAnsi="Angsana New" w:hint="cs"/>
          <w:sz w:val="30"/>
          <w:szCs w:val="30"/>
          <w:cs/>
        </w:rPr>
        <w:t>โ</w:t>
      </w:r>
      <w:r w:rsidR="004F2860" w:rsidRPr="00EA5766">
        <w:rPr>
          <w:rFonts w:ascii="Angsana New" w:hAnsi="Angsana New" w:hint="cs"/>
          <w:sz w:val="30"/>
          <w:szCs w:val="30"/>
          <w:cs/>
        </w:rPr>
        <w:t>ดยใช้อัตราแลกเปลี่ยน ณ วันนั้น</w:t>
      </w:r>
    </w:p>
    <w:p w:rsidR="007C2D2C" w:rsidRPr="00EA5766" w:rsidRDefault="007C2D2C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0876A9" w:rsidRPr="00EA5766" w:rsidRDefault="00FF505D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DA13A7" w:rsidRPr="00EA5766">
        <w:rPr>
          <w:rFonts w:ascii="Angsana New" w:hAnsi="Angsana New" w:hint="cs"/>
          <w:sz w:val="30"/>
          <w:szCs w:val="30"/>
          <w:cs/>
        </w:rPr>
        <w:t>ซึ่ง</w:t>
      </w:r>
      <w:r w:rsidRPr="00EA5766">
        <w:rPr>
          <w:rFonts w:ascii="Angsana New" w:hAnsi="Angsana New" w:hint="cs"/>
          <w:sz w:val="30"/>
          <w:szCs w:val="30"/>
          <w:cs/>
        </w:rPr>
        <w:t>บันทึกตามเกณฑ์ราคาทุนเดิม แปลงค่าเป็น</w:t>
      </w:r>
      <w:r w:rsidR="00CA0DFA" w:rsidRPr="00EA5766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EA5766">
        <w:rPr>
          <w:rFonts w:ascii="Angsana New" w:hAnsi="Angsana New" w:hint="cs"/>
          <w:sz w:val="30"/>
          <w:szCs w:val="30"/>
          <w:cs/>
        </w:rPr>
        <w:t>โดยใช้อัตราแลกเปลี่ยน ณ วันที่เกิดรายการ</w:t>
      </w:r>
    </w:p>
    <w:p w:rsidR="0088797B" w:rsidRPr="00EA5766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0E28F8" w:rsidRPr="00EA5766" w:rsidRDefault="004B11D2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EA5766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88797B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F1CD6" w:rsidRPr="008F1CD6" w:rsidRDefault="008F1CD6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F1CD6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:rsidR="008F1CD6" w:rsidRPr="008F1CD6" w:rsidRDefault="008F1CD6" w:rsidP="008F1CD6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:rsidR="008F1CD6" w:rsidRPr="008F1CD6" w:rsidRDefault="008F1CD6" w:rsidP="008F1CD6">
      <w:pPr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8F1CD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การรับรู้รายการและการวัดมูลค่าเมื่อเริ่มแรก </w:t>
      </w:r>
    </w:p>
    <w:p w:rsidR="008F1CD6" w:rsidRPr="008F1CD6" w:rsidRDefault="008F1CD6" w:rsidP="008F1CD6">
      <w:pPr>
        <w:pStyle w:val="BodyText2"/>
        <w:tabs>
          <w:tab w:val="left" w:pos="900"/>
        </w:tabs>
        <w:spacing w:before="0"/>
        <w:ind w:left="90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8F1CD6" w:rsidRPr="00532A29" w:rsidRDefault="008F1CD6" w:rsidP="008F1CD6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8F1CD6">
        <w:rPr>
          <w:rFonts w:ascii="Angsana New" w:hAnsi="Angsana New"/>
          <w:color w:val="000000"/>
          <w:sz w:val="30"/>
          <w:szCs w:val="30"/>
          <w:cs/>
        </w:rPr>
        <w:t>ลูกหนี้การค้า และเจ้าหนี้การค้ารับรู้รายการ</w:t>
      </w:r>
      <w:r w:rsidRPr="00654E0E">
        <w:rPr>
          <w:rFonts w:ascii="Angsana New" w:hAnsi="Angsana New"/>
          <w:color w:val="000000"/>
          <w:sz w:val="30"/>
          <w:szCs w:val="30"/>
          <w:cs/>
        </w:rPr>
        <w:t>เมื่อเริ่มแรก</w:t>
      </w:r>
      <w:r w:rsidR="00654E0E" w:rsidRPr="00654E0E">
        <w:rPr>
          <w:rFonts w:ascii="Angsana New" w:hAnsi="Angsana New" w:hint="cs"/>
          <w:color w:val="000000"/>
          <w:sz w:val="30"/>
          <w:szCs w:val="30"/>
          <w:cs/>
        </w:rPr>
        <w:t>เมื่อเกิดรายการขึ้น</w:t>
      </w:r>
      <w:r w:rsidRPr="00654E0E">
        <w:rPr>
          <w:rFonts w:ascii="Angsana New" w:hAnsi="Angsana New"/>
          <w:color w:val="000000"/>
          <w:sz w:val="30"/>
          <w:szCs w:val="30"/>
          <w:cs/>
        </w:rPr>
        <w:t xml:space="preserve"> สินทรัพย์</w:t>
      </w:r>
      <w:r w:rsidRPr="008F1CD6">
        <w:rPr>
          <w:rFonts w:ascii="Angsana New" w:hAnsi="Angsana New"/>
          <w:color w:val="000000"/>
          <w:sz w:val="30"/>
          <w:szCs w:val="30"/>
          <w:cs/>
        </w:rPr>
        <w:t>ทาง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การเงิน</w:t>
      </w:r>
      <w:r w:rsidR="00B076B7" w:rsidRPr="00532A29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</w:t>
      </w:r>
      <w:r w:rsidR="00312D7B" w:rsidRPr="00532A29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="00B076B7" w:rsidRPr="00532A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12D7B" w:rsidRPr="00532A29">
        <w:rPr>
          <w:rFonts w:ascii="Angsana New" w:hAnsi="Angsana New" w:hint="cs"/>
          <w:color w:val="000000"/>
          <w:sz w:val="30"/>
          <w:szCs w:val="30"/>
          <w:cs/>
        </w:rPr>
        <w:t>ๆ ทั้งหมด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532A29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8348C0" w:rsidRPr="00532A29" w:rsidRDefault="008348C0" w:rsidP="008F1CD6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348C0" w:rsidRPr="008348C0" w:rsidRDefault="008348C0" w:rsidP="008348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32A29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</w:t>
      </w:r>
      <w:r w:rsidR="00B076B7" w:rsidRPr="00532A29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</w:t>
      </w:r>
      <w:r w:rsidRPr="00532A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A29">
        <w:rPr>
          <w:rFonts w:ascii="Angsana New" w:hAnsi="Angsana New"/>
          <w:color w:val="000000"/>
          <w:sz w:val="30"/>
          <w:szCs w:val="30"/>
        </w:rPr>
        <w:t>(</w:t>
      </w:r>
      <w:r w:rsidRPr="00532A29">
        <w:rPr>
          <w:rFonts w:ascii="Angsana New" w:hAnsi="Angsana New" w:hint="cs"/>
          <w:color w:val="000000"/>
          <w:sz w:val="30"/>
          <w:szCs w:val="30"/>
          <w:cs/>
        </w:rPr>
        <w:t>นอกเหนือจาก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532A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หรือวัด</w:t>
      </w:r>
      <w:r w:rsidRPr="00532A29">
        <w:rPr>
          <w:rFonts w:ascii="Angsana New" w:hAnsi="Angsana New" w:hint="cs"/>
          <w:color w:val="000000"/>
          <w:sz w:val="30"/>
          <w:szCs w:val="30"/>
          <w:cs/>
        </w:rPr>
        <w:t>มูลค่าด้วย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532A29">
        <w:rPr>
          <w:rFonts w:ascii="Angsana New" w:hAnsi="Angsana New"/>
          <w:color w:val="000000"/>
          <w:sz w:val="30"/>
          <w:szCs w:val="30"/>
        </w:rPr>
        <w:t>)</w:t>
      </w:r>
      <w:r w:rsidRPr="00532A29">
        <w:rPr>
          <w:rFonts w:ascii="Angsana New" w:hAnsi="Angsana New" w:hint="cs"/>
          <w:color w:val="000000"/>
          <w:sz w:val="30"/>
          <w:szCs w:val="30"/>
          <w:cs/>
        </w:rPr>
        <w:t xml:space="preserve"> จะ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</w:t>
      </w:r>
      <w:r w:rsidRPr="00532A29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="00B076B7" w:rsidRPr="00532A29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</w:t>
      </w:r>
      <w:r w:rsidRPr="00532A29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วัด</w:t>
      </w:r>
      <w:r w:rsidRPr="00532A29">
        <w:rPr>
          <w:rFonts w:ascii="Angsana New" w:hAnsi="Angsana New" w:hint="cs"/>
          <w:color w:val="000000"/>
          <w:sz w:val="30"/>
          <w:szCs w:val="30"/>
          <w:cs/>
        </w:rPr>
        <w:t>มูลค่าด้วย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532A29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A29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:rsidR="008348C0" w:rsidRPr="008F1CD6" w:rsidRDefault="008348C0" w:rsidP="008F1CD6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F1CD6" w:rsidRPr="00BB6D60" w:rsidRDefault="008F1CD6" w:rsidP="008F1CD6">
      <w:pPr>
        <w:pStyle w:val="BodyText"/>
        <w:shd w:val="clear" w:color="auto" w:fill="FFFFFF"/>
        <w:spacing w:after="0" w:line="240" w:lineRule="auto"/>
        <w:ind w:left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B6D60">
        <w:rPr>
          <w:rFonts w:ascii="Angsana New" w:eastAsia="EucrosiaUPCBold" w:hAnsi="Angsana New"/>
          <w:i/>
          <w:iCs/>
          <w:sz w:val="30"/>
          <w:szCs w:val="30"/>
        </w:rPr>
        <w:lastRenderedPageBreak/>
        <w:tab/>
      </w:r>
      <w:r w:rsidRPr="00BB6D60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:rsidR="008F1CD6" w:rsidRPr="00BB6D60" w:rsidRDefault="008F1CD6" w:rsidP="008F1CD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8F1CD6" w:rsidRPr="00BB6D60" w:rsidRDefault="008F1CD6" w:rsidP="008F1CD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BB6D60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  <w:r w:rsidRPr="00BB6D60">
        <w:rPr>
          <w:rFonts w:ascii="Angsana New" w:hAnsi="Angsana New"/>
          <w:i/>
          <w:iCs/>
          <w:sz w:val="30"/>
          <w:szCs w:val="30"/>
        </w:rPr>
        <w:t xml:space="preserve"> - </w:t>
      </w:r>
      <w:r w:rsidRPr="00BB6D60">
        <w:rPr>
          <w:rFonts w:ascii="Angsana New" w:hAnsi="Angsana New"/>
          <w:i/>
          <w:iCs/>
          <w:sz w:val="30"/>
          <w:szCs w:val="30"/>
          <w:cs/>
        </w:rPr>
        <w:t>การจัดประเภท</w:t>
      </w:r>
    </w:p>
    <w:p w:rsidR="008F1CD6" w:rsidRPr="00BB6D60" w:rsidRDefault="008F1CD6" w:rsidP="008F1CD6">
      <w:pPr>
        <w:pStyle w:val="BodyText2"/>
        <w:tabs>
          <w:tab w:val="left" w:pos="126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8F1CD6" w:rsidRPr="00BB6D60" w:rsidRDefault="008F1CD6" w:rsidP="008F1CD6">
      <w:pPr>
        <w:tabs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6D60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CB4530" w:rsidRPr="00BB6D60">
        <w:rPr>
          <w:rFonts w:ascii="Angsana New" w:hAnsi="Angsana New" w:hint="cs"/>
          <w:sz w:val="30"/>
          <w:szCs w:val="30"/>
          <w:cs/>
        </w:rPr>
        <w:t>ได้แก่</w:t>
      </w:r>
      <w:r w:rsidR="00081704">
        <w:rPr>
          <w:rFonts w:ascii="Angsana New" w:hAnsi="Angsana New"/>
          <w:sz w:val="30"/>
          <w:szCs w:val="30"/>
        </w:rPr>
        <w:t xml:space="preserve"> </w:t>
      </w:r>
      <w:r w:rsidR="00CB4530" w:rsidRPr="00BB6D60">
        <w:rPr>
          <w:rFonts w:ascii="Angsana New" w:hAnsi="Angsana New" w:hint="cs"/>
          <w:sz w:val="30"/>
          <w:szCs w:val="30"/>
          <w:cs/>
        </w:rPr>
        <w:t xml:space="preserve">การวัดมูลค่าด้วยราคาทุนตัดจำหน่าย </w:t>
      </w:r>
      <w:r w:rsidR="00CB4530" w:rsidRPr="00BB6D60">
        <w:rPr>
          <w:rFonts w:ascii="Angsana New" w:hAnsi="Angsana New"/>
          <w:sz w:val="30"/>
          <w:szCs w:val="30"/>
          <w:cs/>
        </w:rPr>
        <w:t>มูลค่ายุติธรรมผ่านกำไรขาดทุนเบ็ดเสร็จอื่นหรือมูลค่ายุติธรรมผ่านกำไรหรือขาดทุน</w:t>
      </w:r>
    </w:p>
    <w:p w:rsidR="00CB4530" w:rsidRPr="00BB6D60" w:rsidRDefault="00CB4530" w:rsidP="008F1CD6">
      <w:pPr>
        <w:tabs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1CD6" w:rsidRPr="00BB6D60" w:rsidRDefault="008F1CD6" w:rsidP="008F1CD6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BB6D60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:rsidR="008F1CD6" w:rsidRPr="00BB6D60" w:rsidRDefault="008F1CD6" w:rsidP="008F1CD6">
      <w:pPr>
        <w:pStyle w:val="BodyText2"/>
        <w:spacing w:before="0"/>
        <w:ind w:left="90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BA6C63" w:rsidRPr="00BB6D60" w:rsidRDefault="00BA6C63" w:rsidP="00BA6C63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B6D60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:rsidR="00BA6C63" w:rsidRPr="00BB6D60" w:rsidRDefault="00BA6C63" w:rsidP="00BA6C6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B6D60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BA6C63" w:rsidRPr="00BB6D60" w:rsidRDefault="00BA6C63" w:rsidP="00BA6C6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B6D60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BA6C63" w:rsidRPr="00BB6D60" w:rsidRDefault="00BA6C63" w:rsidP="008F1CD6">
      <w:pPr>
        <w:pStyle w:val="BodyText2"/>
        <w:spacing w:before="0"/>
        <w:ind w:left="90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BA6C63" w:rsidRPr="00BB6D60" w:rsidRDefault="00BA6C63" w:rsidP="00BA6C63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B6D60">
        <w:rPr>
          <w:rFonts w:ascii="Angsana New" w:hAnsi="Angsana New"/>
          <w:color w:val="000000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:rsidR="00BA6C63" w:rsidRPr="00BB6D60" w:rsidRDefault="00BA6C63" w:rsidP="00BA6C6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B6D60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:rsidR="00BA6C63" w:rsidRPr="00BB6D60" w:rsidRDefault="00BA6C63" w:rsidP="00BA6C6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B6D60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BA6C63" w:rsidRPr="00BB6D60" w:rsidRDefault="00BA6C63" w:rsidP="008F1CD6">
      <w:pPr>
        <w:pStyle w:val="BodyText2"/>
        <w:spacing w:before="0"/>
        <w:ind w:left="90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BA6C63" w:rsidRPr="00BB6D60" w:rsidRDefault="00BA6C63" w:rsidP="00BB6D60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B6D60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="00BB6D60" w:rsidRPr="00BB6D6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B6D60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บริษัทสามารถเลือกให้สินทรัพย์ทางการเงินที่เข้าข้อกำหนดในการวัดมูลค่าด้วยราคาทุน</w:t>
      </w:r>
      <w:r w:rsidR="0019293E">
        <w:rPr>
          <w:rFonts w:ascii="Angsana New" w:hAnsi="Angsana New"/>
          <w:color w:val="000000"/>
          <w:sz w:val="30"/>
          <w:szCs w:val="30"/>
          <w:cs/>
        </w:rPr>
        <w:br/>
      </w:r>
      <w:r w:rsidRPr="00BB6D60">
        <w:rPr>
          <w:rFonts w:ascii="Angsana New" w:hAnsi="Angsana New"/>
          <w:color w:val="000000"/>
          <w:sz w:val="30"/>
          <w:szCs w:val="30"/>
          <w:cs/>
        </w:rPr>
        <w:t>ตัดจำหน่ายหรือมูลค่ายุติธรรมผ่านกำไรขาดทุนเบ็ดเสร็จอื่น</w:t>
      </w:r>
      <w:r w:rsidRPr="00BB6D60">
        <w:rPr>
          <w:rFonts w:ascii="Angsana New" w:hAnsi="Angsana New"/>
          <w:color w:val="000000"/>
          <w:sz w:val="30"/>
          <w:szCs w:val="30"/>
        </w:rPr>
        <w:t xml:space="preserve"> </w:t>
      </w:r>
      <w:r w:rsidRPr="00BB6D60">
        <w:rPr>
          <w:rFonts w:ascii="Angsana New" w:hAnsi="Angsana New" w:hint="cs"/>
          <w:color w:val="000000"/>
          <w:sz w:val="30"/>
          <w:szCs w:val="30"/>
          <w:cs/>
        </w:rPr>
        <w:t>ถูก</w:t>
      </w:r>
      <w:r w:rsidRPr="00BB6D60">
        <w:rPr>
          <w:rFonts w:ascii="Angsana New" w:hAnsi="Angsana New"/>
          <w:color w:val="000000"/>
          <w:sz w:val="30"/>
          <w:szCs w:val="30"/>
          <w:cs/>
        </w:rPr>
        <w:t>วัด</w:t>
      </w:r>
      <w:r w:rsidRPr="00BB6D60">
        <w:rPr>
          <w:rFonts w:ascii="Angsana New" w:hAnsi="Angsana New" w:hint="cs"/>
          <w:color w:val="000000"/>
          <w:sz w:val="30"/>
          <w:szCs w:val="30"/>
          <w:cs/>
        </w:rPr>
        <w:t>มูลค่าด้วย</w:t>
      </w:r>
      <w:r w:rsidRPr="00BB6D60">
        <w:rPr>
          <w:rFonts w:ascii="Angsana New" w:hAnsi="Angsana New"/>
          <w:color w:val="000000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</w:t>
      </w:r>
      <w:r w:rsidR="0019293E">
        <w:rPr>
          <w:rFonts w:ascii="Angsana New" w:hAnsi="Angsana New"/>
          <w:color w:val="000000"/>
          <w:sz w:val="30"/>
          <w:szCs w:val="30"/>
          <w:cs/>
        </w:rPr>
        <w:br/>
      </w:r>
      <w:r w:rsidRPr="00BB6D60">
        <w:rPr>
          <w:rFonts w:ascii="Angsana New" w:hAnsi="Angsana New"/>
          <w:color w:val="000000"/>
          <w:sz w:val="30"/>
          <w:szCs w:val="30"/>
          <w:cs/>
        </w:rPr>
        <w:t xml:space="preserve">ไม่สามารถยกเลิกได้ </w:t>
      </w:r>
    </w:p>
    <w:p w:rsidR="00BA6C63" w:rsidRPr="00BA6C63" w:rsidRDefault="00BA6C63" w:rsidP="008F1CD6">
      <w:pPr>
        <w:pStyle w:val="BodyText2"/>
        <w:spacing w:before="0"/>
        <w:ind w:left="900" w:right="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BA6C63" w:rsidRDefault="00BA6C63" w:rsidP="008F1CD6">
      <w:pPr>
        <w:pStyle w:val="BodyText2"/>
        <w:spacing w:before="0"/>
        <w:ind w:left="90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8F1CD6" w:rsidRPr="003A3486" w:rsidRDefault="008F1CD6" w:rsidP="008F1CD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486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Pr="003A3486">
        <w:rPr>
          <w:rFonts w:ascii="Angsana New" w:hAnsi="Angsana New"/>
          <w:i/>
          <w:iCs/>
          <w:sz w:val="30"/>
          <w:szCs w:val="30"/>
        </w:rPr>
        <w:t xml:space="preserve">- </w:t>
      </w:r>
      <w:r w:rsidRPr="003A3486">
        <w:rPr>
          <w:rFonts w:ascii="Angsana New" w:hAnsi="Angsana New"/>
          <w:i/>
          <w:iCs/>
          <w:sz w:val="30"/>
          <w:szCs w:val="30"/>
          <w:cs/>
        </w:rPr>
        <w:t>การประเมินโมเดลธุรกิจ</w:t>
      </w:r>
      <w:r w:rsidRPr="003A3486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8F1CD6" w:rsidRPr="003A3486" w:rsidRDefault="008F1CD6" w:rsidP="008F1CD6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8F1CD6" w:rsidRPr="003A3486" w:rsidRDefault="008F1CD6" w:rsidP="008F1CD6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486">
        <w:rPr>
          <w:rFonts w:ascii="Angsana New" w:hAnsi="Angsana New"/>
          <w:color w:val="000000"/>
          <w:sz w:val="30"/>
          <w:szCs w:val="30"/>
          <w:cs/>
        </w:rPr>
        <w:t>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3A348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8F1CD6" w:rsidRPr="003A3486" w:rsidRDefault="008F1CD6" w:rsidP="008F1CD6">
      <w:pPr>
        <w:pStyle w:val="BodyText2"/>
        <w:tabs>
          <w:tab w:val="left" w:pos="1440"/>
        </w:tabs>
        <w:spacing w:before="0"/>
        <w:ind w:left="90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8F1CD6" w:rsidRPr="003A3486" w:rsidRDefault="008F1CD6" w:rsidP="00646DA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A3486">
        <w:rPr>
          <w:rFonts w:ascii="Angsana New" w:hAnsi="Angsana New"/>
          <w:sz w:val="30"/>
          <w:szCs w:val="30"/>
          <w:cs/>
        </w:rPr>
        <w:t xml:space="preserve"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</w:t>
      </w:r>
      <w:r w:rsidR="001867EF" w:rsidRPr="003A3486">
        <w:rPr>
          <w:rFonts w:ascii="Angsana New" w:hAnsi="Angsana New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:rsidR="008F1CD6" w:rsidRPr="003A3486" w:rsidRDefault="008F1CD6" w:rsidP="00646DA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A3486">
        <w:rPr>
          <w:rFonts w:ascii="Angsana New" w:hAnsi="Angsana New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วิธีการประเมินผลการดำเนินงานของพอร์ตโฟลิโอและการรายงานให้ผู้บริหารของบริษัท</w:t>
      </w:r>
    </w:p>
    <w:p w:rsidR="008F1CD6" w:rsidRPr="003A3486" w:rsidRDefault="008F1CD6" w:rsidP="00646DA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A3486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:rsidR="001867EF" w:rsidRPr="003A3486" w:rsidRDefault="001867EF" w:rsidP="001867E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A3486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:rsidR="008F1CD6" w:rsidRPr="003A3486" w:rsidRDefault="008F1CD6" w:rsidP="00646DA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A3486">
        <w:rPr>
          <w:rFonts w:ascii="Angsana New" w:hAnsi="Angsana New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:rsidR="008F1CD6" w:rsidRPr="003A3486" w:rsidRDefault="008F1CD6" w:rsidP="008F1CD6">
      <w:pPr>
        <w:pStyle w:val="BodyText2"/>
        <w:tabs>
          <w:tab w:val="left" w:pos="1440"/>
        </w:tabs>
        <w:spacing w:before="0"/>
        <w:ind w:left="90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8F1CD6" w:rsidRPr="003A3486" w:rsidRDefault="008F1CD6" w:rsidP="008F1CD6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486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สินทรัพย์ทางการเงินที่ถือไว้เพื่อค้าจะถูกวัดมูลค่าด้วยมูลค่ายุติธรรมผ่านกำไรหรือขาดทุน </w:t>
      </w:r>
    </w:p>
    <w:p w:rsidR="003A3486" w:rsidRPr="003A3486" w:rsidRDefault="003A3486" w:rsidP="008F1CD6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A3486" w:rsidRPr="003A3486" w:rsidRDefault="003A3486" w:rsidP="003A348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486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3A3486">
        <w:rPr>
          <w:rFonts w:ascii="Angsana New" w:hAnsi="Angsana New"/>
          <w:i/>
          <w:iCs/>
          <w:sz w:val="30"/>
          <w:szCs w:val="30"/>
        </w:rPr>
        <w:t xml:space="preserve">- </w:t>
      </w:r>
      <w:r w:rsidRPr="003A3486">
        <w:rPr>
          <w:rFonts w:ascii="Angsana New" w:hAnsi="Angsana New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3A3486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3A3486" w:rsidRPr="003A3486" w:rsidRDefault="003A3486" w:rsidP="003A3486">
      <w:pPr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A3486" w:rsidRPr="003A3486" w:rsidRDefault="003A3486" w:rsidP="003A3486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486">
        <w:rPr>
          <w:rFonts w:ascii="Angsana New" w:hAnsi="Angsana New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:rsidR="003A3486" w:rsidRPr="003A3486" w:rsidRDefault="003A3486" w:rsidP="003A3486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486">
        <w:rPr>
          <w:rFonts w:ascii="Angsana New" w:hAnsi="Angsana New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:rsidR="003A3486" w:rsidRPr="003A3486" w:rsidRDefault="003A3486" w:rsidP="003A348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486">
        <w:rPr>
          <w:rFonts w:ascii="Angsana New" w:hAnsi="Angsana New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:rsidR="003A3486" w:rsidRPr="003A3486" w:rsidRDefault="003A3486" w:rsidP="003A348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A3486" w:rsidRPr="00FB50B7" w:rsidRDefault="00C21FBE" w:rsidP="00C21FBE">
      <w:pPr>
        <w:tabs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3A3486" w:rsidRPr="003A3486">
        <w:rPr>
          <w:rFonts w:ascii="Angsana New" w:hAnsi="Angsana New"/>
          <w:color w:val="000000"/>
          <w:sz w:val="30"/>
          <w:szCs w:val="30"/>
          <w:cs/>
        </w:rPr>
        <w:lastRenderedPageBreak/>
        <w:t>ในการ</w:t>
      </w:r>
      <w:r w:rsidR="003A3486" w:rsidRPr="00FB50B7">
        <w:rPr>
          <w:rFonts w:ascii="Angsana New" w:hAnsi="Angsana New"/>
          <w:color w:val="000000"/>
          <w:sz w:val="30"/>
          <w:szCs w:val="30"/>
          <w:cs/>
        </w:rPr>
        <w:t>ประเมินว่ากระแสเงินสดตามสัญญาเป็นการจ่ายเพียงเงินต้นและดอกเบี้ยหรือไม่ 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บริษัทพิจารณาถึง</w:t>
      </w:r>
      <w:r w:rsidR="003A3486" w:rsidRPr="00FB50B7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A3486" w:rsidRPr="00FB50B7" w:rsidRDefault="003A3486" w:rsidP="003A348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FB50B7">
        <w:rPr>
          <w:rFonts w:ascii="Angsana New" w:hAnsi="Angsana New"/>
          <w:color w:val="000000"/>
          <w:sz w:val="30"/>
          <w:szCs w:val="30"/>
          <w:cs/>
          <w:lang w:val="en-GB"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3A3486" w:rsidRPr="00FB50B7" w:rsidRDefault="003A3486" w:rsidP="003A348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FB50B7">
        <w:rPr>
          <w:rFonts w:ascii="Angsana New" w:hAnsi="Angsana New"/>
          <w:color w:val="000000"/>
          <w:sz w:val="30"/>
          <w:szCs w:val="30"/>
          <w:cs/>
          <w:lang w:val="en-GB"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:rsidR="003A3486" w:rsidRPr="00FB50B7" w:rsidRDefault="003A3486" w:rsidP="003A348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FB50B7">
        <w:rPr>
          <w:rFonts w:ascii="Angsana New" w:hAnsi="Angsana New"/>
          <w:color w:val="000000"/>
          <w:sz w:val="30"/>
          <w:szCs w:val="30"/>
          <w:cs/>
          <w:lang w:val="en-GB"/>
        </w:rPr>
        <w:t>เงื่อนไขเมื่อสิทธิเรียกร้องของบริษัทถูกจำกัดเฉพาะกระแสเงินสดจากสินทรัพย์ตามที่กำหนด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:rsidR="00C21FBE" w:rsidRPr="00FB50B7" w:rsidRDefault="00C21FBE" w:rsidP="008F1CD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F1CD6" w:rsidRPr="00FB50B7" w:rsidRDefault="008F1CD6" w:rsidP="008F1CD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FB50B7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FB50B7">
        <w:rPr>
          <w:rFonts w:ascii="Angsana New" w:hAnsi="Angsana New"/>
          <w:i/>
          <w:iCs/>
          <w:sz w:val="30"/>
          <w:szCs w:val="30"/>
        </w:rPr>
        <w:t xml:space="preserve">- </w:t>
      </w:r>
      <w:r w:rsidRPr="00FB50B7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การวัดมูลค่าภายหลังและกำไรและขาดทุน </w:t>
      </w:r>
    </w:p>
    <w:p w:rsidR="008F1CD6" w:rsidRPr="00FB50B7" w:rsidRDefault="008F1CD6" w:rsidP="008F1CD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4500"/>
        <w:gridCol w:w="270"/>
        <w:gridCol w:w="4680"/>
      </w:tblGrid>
      <w:tr w:rsidR="008F1CD6" w:rsidRPr="00FB50B7" w:rsidTr="003A3486">
        <w:tc>
          <w:tcPr>
            <w:tcW w:w="4500" w:type="dxa"/>
            <w:shd w:val="clear" w:color="auto" w:fill="auto"/>
          </w:tcPr>
          <w:p w:rsidR="008F1CD6" w:rsidRPr="00FB50B7" w:rsidRDefault="001867EF" w:rsidP="003A3486">
            <w:pPr>
              <w:pStyle w:val="BodyText"/>
              <w:spacing w:after="0"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FB50B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="008F1CD6" w:rsidRPr="00FB50B7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</w:t>
            </w:r>
            <w:r w:rsidRPr="00FB50B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F1CD6" w:rsidRPr="00FB50B7">
              <w:rPr>
                <w:rFonts w:ascii="Angsana New" w:hAnsi="Angsana New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:rsidR="008F1CD6" w:rsidRPr="00FB50B7" w:rsidRDefault="008F1CD6" w:rsidP="001B7E2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shd w:val="clear" w:color="auto" w:fill="auto"/>
          </w:tcPr>
          <w:p w:rsidR="008F1CD6" w:rsidRPr="00FB50B7" w:rsidRDefault="001867EF" w:rsidP="003A348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50B7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      </w:r>
          </w:p>
        </w:tc>
      </w:tr>
      <w:tr w:rsidR="00603658" w:rsidRPr="00FB50B7" w:rsidTr="00603658">
        <w:trPr>
          <w:trHeight w:hRule="exact" w:val="144"/>
        </w:trPr>
        <w:tc>
          <w:tcPr>
            <w:tcW w:w="4500" w:type="dxa"/>
            <w:shd w:val="clear" w:color="auto" w:fill="auto"/>
          </w:tcPr>
          <w:p w:rsidR="00603658" w:rsidRPr="00FB50B7" w:rsidRDefault="00603658" w:rsidP="003A3486">
            <w:pPr>
              <w:pStyle w:val="BodyText"/>
              <w:spacing w:after="0"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03658" w:rsidRPr="00FB50B7" w:rsidRDefault="00603658" w:rsidP="001B7E2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shd w:val="clear" w:color="auto" w:fill="auto"/>
          </w:tcPr>
          <w:p w:rsidR="00603658" w:rsidRPr="00FB50B7" w:rsidRDefault="00603658" w:rsidP="003A348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3486" w:rsidRPr="00FB50B7" w:rsidTr="003A3486">
        <w:tc>
          <w:tcPr>
            <w:tcW w:w="4500" w:type="dxa"/>
            <w:shd w:val="clear" w:color="auto" w:fill="auto"/>
          </w:tcPr>
          <w:p w:rsidR="003A3486" w:rsidRPr="00FB50B7" w:rsidRDefault="003A3486" w:rsidP="003A3486">
            <w:pPr>
              <w:pStyle w:val="BodyText"/>
              <w:spacing w:after="0" w:line="240" w:lineRule="auto"/>
              <w:ind w:left="160" w:right="-199" w:hanging="160"/>
              <w:rPr>
                <w:rFonts w:ascii="Angsana New" w:hAnsi="Angsana New"/>
                <w:sz w:val="30"/>
                <w:szCs w:val="30"/>
              </w:rPr>
            </w:pPr>
            <w:r w:rsidRPr="00FB50B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:rsidR="003A3486" w:rsidRPr="00FB50B7" w:rsidRDefault="003A3486" w:rsidP="003A348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shd w:val="clear" w:color="auto" w:fill="auto"/>
          </w:tcPr>
          <w:p w:rsidR="003A3486" w:rsidRPr="00FB50B7" w:rsidRDefault="003A3486" w:rsidP="00FB50B7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50B7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FB50B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8F1CD6" w:rsidRPr="00FB50B7" w:rsidRDefault="008F1CD6" w:rsidP="001B7E2A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1B7E2A" w:rsidRPr="00FB50B7" w:rsidRDefault="001B7E2A" w:rsidP="001B7E2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FB50B7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FB50B7">
        <w:rPr>
          <w:rFonts w:ascii="Angsana New" w:hAnsi="Angsana New"/>
          <w:i/>
          <w:iCs/>
          <w:sz w:val="30"/>
          <w:szCs w:val="30"/>
        </w:rPr>
        <w:t xml:space="preserve">- </w:t>
      </w:r>
      <w:r w:rsidRPr="00FB50B7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FB50B7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1B7E2A" w:rsidRPr="00FB50B7" w:rsidRDefault="001B7E2A" w:rsidP="001B7E2A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1B7E2A" w:rsidRDefault="001B7E2A" w:rsidP="008F1CD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FB50B7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</w:t>
      </w:r>
      <w:r w:rsidRPr="005C3A32">
        <w:rPr>
          <w:rFonts w:ascii="Angsana New" w:hAnsi="Angsana New"/>
          <w:color w:val="000000"/>
          <w:sz w:val="30"/>
          <w:szCs w:val="30"/>
          <w:cs/>
        </w:rPr>
        <w:t xml:space="preserve">ในกำไรหรือขาดทุน </w:t>
      </w:r>
    </w:p>
    <w:p w:rsidR="008F1CD6" w:rsidRPr="00BB6D60" w:rsidRDefault="001B7E2A" w:rsidP="008F1CD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8F1CD6" w:rsidRPr="00BB6D60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การตัดรายการออกจากบัญชี</w:t>
      </w:r>
    </w:p>
    <w:p w:rsidR="008F1CD6" w:rsidRPr="00BB6D60" w:rsidRDefault="008F1CD6" w:rsidP="008F1CD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8F1CD6" w:rsidRPr="00BB6D60" w:rsidRDefault="008F1CD6" w:rsidP="008F1CD6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BB6D60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:rsidR="008F1CD6" w:rsidRPr="00BB6D60" w:rsidRDefault="008F1CD6" w:rsidP="008F1CD6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8F1CD6" w:rsidRPr="001B7E2A" w:rsidRDefault="008F1CD6" w:rsidP="001B7E2A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BB6D60">
        <w:rPr>
          <w:rFonts w:ascii="Angsana New" w:hAnsi="Angsana New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</w:t>
      </w:r>
      <w:r w:rsidRPr="001B7E2A">
        <w:rPr>
          <w:rFonts w:ascii="Angsana New" w:hAnsi="Angsana New"/>
          <w:color w:val="000000"/>
          <w:sz w:val="30"/>
          <w:szCs w:val="30"/>
          <w:cs/>
        </w:rPr>
        <w:t xml:space="preserve">การเงิน </w:t>
      </w:r>
    </w:p>
    <w:p w:rsidR="00BB6D60" w:rsidRPr="001B7E2A" w:rsidRDefault="00BB6D60" w:rsidP="001B7E2A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F1CD6" w:rsidRPr="001B7E2A" w:rsidRDefault="008F1CD6" w:rsidP="001B7E2A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E2A">
        <w:rPr>
          <w:rFonts w:ascii="Angsana New" w:hAnsi="Angsana New"/>
          <w:color w:val="000000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1B7E2A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1B7E2A" w:rsidRPr="001B7E2A" w:rsidRDefault="001B7E2A" w:rsidP="001B7E2A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B7E2A" w:rsidRPr="007C2F62" w:rsidRDefault="001B7E2A" w:rsidP="001B7E2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7C2F62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:rsidR="001B7E2A" w:rsidRPr="007C2F62" w:rsidRDefault="001B7E2A" w:rsidP="001B7E2A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1B7E2A" w:rsidRPr="007C2F62" w:rsidRDefault="001B7E2A" w:rsidP="001B7E2A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7C2F62">
        <w:rPr>
          <w:rFonts w:ascii="Angsana New" w:hAnsi="Angsana New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C2F62">
        <w:rPr>
          <w:rFonts w:ascii="Angsana New" w:hAnsi="Angsana New"/>
          <w:color w:val="000000"/>
          <w:sz w:val="30"/>
          <w:szCs w:val="30"/>
        </w:rPr>
        <w:t xml:space="preserve">  </w:t>
      </w:r>
    </w:p>
    <w:p w:rsidR="001B7E2A" w:rsidRPr="007C2F62" w:rsidRDefault="001B7E2A" w:rsidP="001B7E2A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1B7E2A" w:rsidRPr="007C2F62" w:rsidRDefault="001B7E2A" w:rsidP="001B7E2A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C2F62">
        <w:rPr>
          <w:rFonts w:ascii="Angsana New" w:hAnsi="Angsana New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:rsidR="001B7E2A" w:rsidRPr="007C2F62" w:rsidRDefault="001B7E2A" w:rsidP="001B7E2A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1B7E2A" w:rsidRPr="007C2F62" w:rsidRDefault="001B7E2A" w:rsidP="001B7E2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7C2F62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:rsidR="001B7E2A" w:rsidRPr="007C2F62" w:rsidRDefault="001B7E2A" w:rsidP="001B7E2A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="Angsana New" w:hAnsi="Angsana New" w:cs="Angsana New"/>
          <w:sz w:val="30"/>
          <w:szCs w:val="30"/>
        </w:rPr>
      </w:pPr>
    </w:p>
    <w:p w:rsidR="001B7E2A" w:rsidRPr="001B7E2A" w:rsidRDefault="001B7E2A" w:rsidP="001B7E2A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7C2F62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7C2F62">
        <w:rPr>
          <w:rFonts w:ascii="Angsana New" w:hAnsi="Angsana New"/>
          <w:color w:val="000000"/>
          <w:sz w:val="30"/>
          <w:szCs w:val="30"/>
        </w:rPr>
        <w:t xml:space="preserve">           </w:t>
      </w:r>
      <w:r w:rsidRPr="007C2F62">
        <w:rPr>
          <w:rFonts w:ascii="Angsana New" w:hAnsi="Angsana New"/>
          <w:color w:val="000000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:rsidR="001B7E2A" w:rsidRPr="00BB6D60" w:rsidRDefault="001B7E2A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87164" w:rsidRPr="00EA5766" w:rsidRDefault="001B7E2A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B87164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เงินสดและ</w:t>
      </w:r>
      <w:r w:rsidR="00C25135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รายการเทียบเท่าเงินสด</w:t>
      </w:r>
    </w:p>
    <w:p w:rsidR="004F6809" w:rsidRPr="008D6D84" w:rsidRDefault="004F6809" w:rsidP="0088797B">
      <w:pPr>
        <w:spacing w:line="240" w:lineRule="auto"/>
        <w:ind w:left="522"/>
        <w:jc w:val="both"/>
        <w:rPr>
          <w:rFonts w:ascii="Angsana New" w:hAnsi="Angsana New"/>
        </w:rPr>
      </w:pPr>
    </w:p>
    <w:p w:rsidR="00B87164" w:rsidRPr="00EA5766" w:rsidRDefault="00657180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  <w:r w:rsidR="00F7473E" w:rsidRPr="00EA5766">
        <w:rPr>
          <w:rFonts w:ascii="Angsana New" w:hAnsi="Angsana New" w:hint="cs"/>
          <w:sz w:val="30"/>
          <w:szCs w:val="30"/>
          <w:cs/>
        </w:rPr>
        <w:t>ประกอบด้วย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="00F7473E" w:rsidRPr="00EA5766">
        <w:rPr>
          <w:rFonts w:ascii="Angsana New" w:hAnsi="Angsana New" w:hint="cs"/>
          <w:sz w:val="30"/>
          <w:szCs w:val="30"/>
          <w:cs/>
        </w:rPr>
        <w:t>ยอดเงินสด ยอดเ</w:t>
      </w:r>
      <w:r w:rsidR="007A2048" w:rsidRPr="00EA5766">
        <w:rPr>
          <w:rFonts w:ascii="Angsana New" w:hAnsi="Angsana New" w:hint="cs"/>
          <w:sz w:val="30"/>
          <w:szCs w:val="30"/>
          <w:cs/>
        </w:rPr>
        <w:t xml:space="preserve">งินฝากธนาคารประเภทเผื่อเรียก </w:t>
      </w:r>
      <w:r w:rsidR="005D71FB" w:rsidRPr="00EA5766">
        <w:rPr>
          <w:rFonts w:ascii="Angsana New" w:hAnsi="Angsana New" w:hint="cs"/>
          <w:sz w:val="30"/>
          <w:szCs w:val="30"/>
          <w:cs/>
        </w:rPr>
        <w:t>และ</w:t>
      </w:r>
      <w:r w:rsidR="00F7473E" w:rsidRPr="00EA5766">
        <w:rPr>
          <w:rFonts w:ascii="Angsana New" w:hAnsi="Angsana New" w:hint="cs"/>
          <w:sz w:val="30"/>
          <w:szCs w:val="30"/>
          <w:cs/>
        </w:rPr>
        <w:t>เงินลงทุนระยะสั้นที่มีสภาพคล่องสูง</w:t>
      </w:r>
      <w:r w:rsidR="00F7473E" w:rsidRPr="00EA5766">
        <w:rPr>
          <w:rFonts w:ascii="Angsana New" w:hAnsi="Angsana New" w:hint="cs"/>
          <w:sz w:val="30"/>
          <w:szCs w:val="30"/>
        </w:rPr>
        <w:t xml:space="preserve"> </w:t>
      </w:r>
      <w:r w:rsidR="00124312" w:rsidRPr="00EA5766">
        <w:rPr>
          <w:rFonts w:ascii="Angsana New" w:hAnsi="Angsana New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DA13A7" w:rsidRPr="00EA5766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124312" w:rsidRPr="00EA5766">
        <w:rPr>
          <w:rFonts w:ascii="Angsana New" w:hAnsi="Angsana New" w:hint="cs"/>
          <w:sz w:val="30"/>
          <w:szCs w:val="30"/>
          <w:cs/>
        </w:rPr>
        <w:t>กิจกรรมจัดหาเงินในงบกระแสเงินสด</w:t>
      </w:r>
    </w:p>
    <w:p w:rsidR="00CB3983" w:rsidRPr="008D6D84" w:rsidRDefault="00CB3983" w:rsidP="0088797B">
      <w:pPr>
        <w:spacing w:line="240" w:lineRule="auto"/>
        <w:ind w:left="518"/>
        <w:jc w:val="thaiDistribute"/>
        <w:rPr>
          <w:rFonts w:ascii="Angsana New" w:hAnsi="Angsana New"/>
        </w:rPr>
      </w:pPr>
    </w:p>
    <w:p w:rsidR="00B87164" w:rsidRPr="00EA5766" w:rsidRDefault="00C25135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EE1C97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และลูกหนี้อื่น</w:t>
      </w:r>
    </w:p>
    <w:p w:rsidR="00954096" w:rsidRPr="008D6D84" w:rsidRDefault="00954096" w:rsidP="0088797B">
      <w:pPr>
        <w:spacing w:line="240" w:lineRule="auto"/>
        <w:ind w:left="540"/>
        <w:rPr>
          <w:rFonts w:ascii="Angsana New" w:hAnsi="Angsana New"/>
        </w:rPr>
      </w:pPr>
    </w:p>
    <w:p w:rsidR="00445D0E" w:rsidRPr="0011302A" w:rsidRDefault="00445D0E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11302A">
        <w:rPr>
          <w:rFonts w:ascii="Angsana New" w:hAnsi="Angsana New"/>
          <w:color w:val="000000"/>
          <w:sz w:val="30"/>
          <w:szCs w:val="30"/>
          <w:cs/>
        </w:rPr>
        <w:t>ลูกหนี้</w:t>
      </w:r>
      <w:r w:rsidRPr="0011302A">
        <w:rPr>
          <w:rFonts w:ascii="Angsana New" w:hAnsi="Angsana New" w:hint="cs"/>
          <w:color w:val="000000"/>
          <w:sz w:val="30"/>
          <w:szCs w:val="30"/>
          <w:cs/>
        </w:rPr>
        <w:t>การค้าและลูกหนี้อื่น</w:t>
      </w:r>
      <w:r w:rsidRPr="0011302A">
        <w:rPr>
          <w:rFonts w:ascii="Angsana New" w:hAnsi="Angsana New"/>
          <w:color w:val="000000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445D0E" w:rsidRPr="008D6D84" w:rsidRDefault="00445D0E" w:rsidP="0088797B">
      <w:pPr>
        <w:spacing w:line="240" w:lineRule="auto"/>
        <w:ind w:left="518"/>
        <w:jc w:val="thaiDistribute"/>
        <w:rPr>
          <w:rFonts w:ascii="Angsana New" w:hAnsi="Angsana New"/>
        </w:rPr>
      </w:pPr>
    </w:p>
    <w:p w:rsidR="005E604B" w:rsidRDefault="00C25135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EE1C97" w:rsidRPr="00EA5766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="00B90D83">
        <w:rPr>
          <w:rFonts w:ascii="Angsana New" w:hAnsi="Angsana New" w:hint="cs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B90D83" w:rsidRPr="00B90D83">
        <w:rPr>
          <w:rFonts w:ascii="Angsana New" w:hAnsi="Angsana New"/>
          <w:i/>
          <w:iCs/>
          <w:sz w:val="30"/>
          <w:szCs w:val="30"/>
          <w:lang w:val="en-US"/>
        </w:rPr>
        <w:t xml:space="preserve">(2562: </w:t>
      </w:r>
      <w:r w:rsidR="00B90D83" w:rsidRPr="00B90D83">
        <w:rPr>
          <w:rFonts w:ascii="Angsana New" w:hAnsi="Angsana New" w:hint="cs"/>
          <w:i/>
          <w:iCs/>
          <w:sz w:val="30"/>
          <w:szCs w:val="30"/>
          <w:cs/>
          <w:lang w:val="en-US"/>
        </w:rPr>
        <w:t>ค่าเผื่อหนี้สงสัยจะสูญ</w:t>
      </w:r>
      <w:r w:rsidR="00B90D83" w:rsidRPr="00B90D83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B90D8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90D83">
        <w:rPr>
          <w:rFonts w:ascii="Angsana New" w:hAnsi="Angsana New" w:hint="cs"/>
          <w:sz w:val="30"/>
          <w:szCs w:val="30"/>
          <w:cs/>
        </w:rPr>
        <w:t>ซึ่ง</w:t>
      </w:r>
      <w:r w:rsidR="005733DD" w:rsidRPr="00EA5766">
        <w:rPr>
          <w:rFonts w:ascii="Angsana New" w:hAnsi="Angsana New" w:hint="cs"/>
          <w:sz w:val="30"/>
          <w:szCs w:val="30"/>
          <w:cs/>
        </w:rPr>
        <w:t xml:space="preserve">ประเมินโดยการวิเคราะห์ประวัติการชำระหนี้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="00B90D83">
        <w:rPr>
          <w:rFonts w:ascii="Angsana New" w:hAnsi="Angsana New" w:hint="cs"/>
          <w:sz w:val="30"/>
          <w:szCs w:val="30"/>
          <w:cs/>
        </w:rPr>
        <w:t>หนี้สูญ</w:t>
      </w:r>
      <w:r w:rsidR="005733DD" w:rsidRPr="00EA5766">
        <w:rPr>
          <w:rFonts w:ascii="Angsana New" w:hAnsi="Angsana New" w:hint="cs"/>
          <w:sz w:val="30"/>
          <w:szCs w:val="30"/>
          <w:cs/>
        </w:rPr>
        <w:t>จะถูกตัดจำหน่ายเมื่อ</w:t>
      </w:r>
      <w:r w:rsidR="00B90D83">
        <w:rPr>
          <w:rFonts w:ascii="Angsana New" w:hAnsi="Angsana New" w:hint="cs"/>
          <w:sz w:val="30"/>
          <w:szCs w:val="30"/>
          <w:cs/>
        </w:rPr>
        <w:t>เกิดขึ้น</w:t>
      </w:r>
    </w:p>
    <w:p w:rsidR="008A3C35" w:rsidRPr="008D6D84" w:rsidRDefault="008A3C35" w:rsidP="0088797B">
      <w:pPr>
        <w:spacing w:line="240" w:lineRule="auto"/>
        <w:ind w:left="518"/>
        <w:jc w:val="thaiDistribute"/>
        <w:rPr>
          <w:rFonts w:ascii="Angsana New" w:hAnsi="Angsana New"/>
        </w:rPr>
      </w:pPr>
    </w:p>
    <w:p w:rsidR="00C9385C" w:rsidRPr="00EA5766" w:rsidRDefault="00C9385C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:rsidR="00954096" w:rsidRPr="008D6D84" w:rsidRDefault="00954096" w:rsidP="0088797B">
      <w:pPr>
        <w:spacing w:line="240" w:lineRule="auto"/>
        <w:ind w:left="522"/>
        <w:jc w:val="both"/>
        <w:rPr>
          <w:rFonts w:ascii="Angsana New" w:hAnsi="Angsana New"/>
        </w:rPr>
      </w:pPr>
    </w:p>
    <w:p w:rsidR="00124312" w:rsidRPr="00EA5766" w:rsidRDefault="0012431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7153E7" w:rsidRPr="00EA576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A5766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</w:p>
    <w:p w:rsidR="006413A4" w:rsidRPr="0011302A" w:rsidRDefault="006413A4" w:rsidP="0088797B">
      <w:pPr>
        <w:spacing w:line="240" w:lineRule="auto"/>
        <w:jc w:val="both"/>
        <w:rPr>
          <w:rFonts w:ascii="Angsana New" w:hAnsi="Angsana New"/>
          <w:color w:val="000000"/>
        </w:rPr>
      </w:pPr>
    </w:p>
    <w:p w:rsidR="000876A9" w:rsidRPr="00EA5766" w:rsidRDefault="00124312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81110F"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ต้นทุนสินค้าประกอบด้วยต้นทุน</w:t>
      </w:r>
      <w:r w:rsidR="00DA13A7"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</w:t>
      </w:r>
      <w:r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ซื้อ</w:t>
      </w:r>
      <w:r w:rsidR="00891479"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ต้นทุนแปลง</w:t>
      </w:r>
      <w:r w:rsidR="00754460"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สภาพ</w:t>
      </w:r>
      <w:r w:rsidR="00603658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="00891479"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หรือต้นทุนอื่น </w:t>
      </w:r>
      <w:r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เพื่อให้สินค้าอยู่ใน</w:t>
      </w:r>
      <w:r w:rsidR="00CB5AAD"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สถานที่</w:t>
      </w:r>
      <w:r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CB5AAD"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สภาพปัจจุบัน </w:t>
      </w:r>
      <w:r w:rsidRPr="0011302A">
        <w:rPr>
          <w:rFonts w:ascii="Angsana New" w:hAnsi="Angsana New" w:hint="cs"/>
          <w:color w:val="000000"/>
          <w:spacing w:val="-2"/>
          <w:sz w:val="30"/>
          <w:szCs w:val="30"/>
          <w:cs/>
        </w:rPr>
        <w:t>ในกรณีของสินค้าสำเร็จรูป และสินค้าระหว่างผลิต</w:t>
      </w:r>
      <w:r w:rsidRPr="00EA5766">
        <w:rPr>
          <w:rFonts w:ascii="Angsana New" w:hAnsi="Angsana New" w:hint="cs"/>
          <w:spacing w:val="-2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="00E43824" w:rsidRPr="00EA5766">
        <w:rPr>
          <w:rFonts w:ascii="Angsana New" w:hAnsi="Angsana New" w:hint="cs"/>
          <w:spacing w:val="-2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</w:p>
    <w:p w:rsidR="00E43824" w:rsidRPr="008D6D84" w:rsidRDefault="00E43824" w:rsidP="0088797B">
      <w:pPr>
        <w:spacing w:line="240" w:lineRule="auto"/>
        <w:ind w:left="518"/>
        <w:jc w:val="thaiDistribute"/>
        <w:rPr>
          <w:rFonts w:ascii="Angsana New" w:hAnsi="Angsana New"/>
        </w:rPr>
      </w:pPr>
    </w:p>
    <w:p w:rsidR="00C6437E" w:rsidRDefault="0012431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7153E7" w:rsidRPr="00EA5766">
        <w:rPr>
          <w:rFonts w:ascii="Angsana New" w:hAnsi="Angsana New" w:hint="cs"/>
          <w:sz w:val="30"/>
          <w:szCs w:val="30"/>
          <w:cs/>
        </w:rPr>
        <w:t>โดยประมาณ</w:t>
      </w:r>
      <w:r w:rsidRPr="00EA5766">
        <w:rPr>
          <w:rFonts w:ascii="Angsana New" w:hAnsi="Angsana New" w:hint="cs"/>
          <w:sz w:val="30"/>
          <w:szCs w:val="30"/>
          <w:cs/>
        </w:rPr>
        <w:t>ในการขาย</w:t>
      </w:r>
    </w:p>
    <w:p w:rsidR="00BB6D60" w:rsidRPr="008D6D84" w:rsidRDefault="00BB6D60" w:rsidP="0088797B">
      <w:pPr>
        <w:spacing w:line="240" w:lineRule="auto"/>
        <w:ind w:left="518"/>
        <w:jc w:val="thaiDistribute"/>
        <w:rPr>
          <w:rFonts w:ascii="Angsana New" w:hAnsi="Angsana New"/>
        </w:rPr>
      </w:pPr>
    </w:p>
    <w:p w:rsidR="00E52D20" w:rsidRPr="00620BE1" w:rsidRDefault="00E52D20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 อาคาร และอุปกรณ์</w:t>
      </w:r>
    </w:p>
    <w:p w:rsidR="001810A1" w:rsidRPr="008D6D84" w:rsidRDefault="001810A1" w:rsidP="0088797B">
      <w:pPr>
        <w:spacing w:line="240" w:lineRule="auto"/>
        <w:ind w:left="522"/>
        <w:jc w:val="thaiDistribute"/>
        <w:rPr>
          <w:rFonts w:ascii="Angsana New" w:hAnsi="Angsana New"/>
        </w:rPr>
      </w:pPr>
    </w:p>
    <w:p w:rsidR="001810A1" w:rsidRPr="00EA5766" w:rsidRDefault="001810A1" w:rsidP="0088797B">
      <w:pPr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954096" w:rsidRPr="008D6D84" w:rsidRDefault="00954096" w:rsidP="0088797B">
      <w:pPr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</w:rPr>
      </w:pPr>
    </w:p>
    <w:p w:rsidR="00EE1C97" w:rsidRPr="00EA5766" w:rsidRDefault="00EE1C97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:rsidR="00954096" w:rsidRPr="008D6D84" w:rsidRDefault="0095409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</w:rPr>
      </w:pPr>
    </w:p>
    <w:p w:rsidR="00E52D20" w:rsidRPr="00EA5766" w:rsidRDefault="00E52D20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A5766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7153E7" w:rsidRPr="00EA5766">
        <w:rPr>
          <w:rFonts w:ascii="Angsana New" w:hAnsi="Angsana New" w:hint="cs"/>
          <w:sz w:val="30"/>
          <w:szCs w:val="30"/>
          <w:cs/>
        </w:rPr>
        <w:t>วัดมูลค่า</w:t>
      </w:r>
      <w:r w:rsidR="0027759A" w:rsidRPr="00EA5766">
        <w:rPr>
          <w:rFonts w:ascii="Angsana New" w:hAnsi="Angsana New" w:hint="cs"/>
          <w:sz w:val="30"/>
          <w:szCs w:val="30"/>
          <w:cs/>
        </w:rPr>
        <w:t>ด้วย</w:t>
      </w:r>
      <w:r w:rsidRPr="00EA5766">
        <w:rPr>
          <w:rFonts w:ascii="Angsana New" w:hAnsi="Angsana New" w:hint="cs"/>
          <w:sz w:val="30"/>
          <w:szCs w:val="30"/>
          <w:cs/>
        </w:rPr>
        <w:t>ราคาทุนห</w:t>
      </w:r>
      <w:r w:rsidR="00C25135" w:rsidRPr="00EA5766">
        <w:rPr>
          <w:rFonts w:ascii="Angsana New" w:hAnsi="Angsana New" w:hint="cs"/>
          <w:sz w:val="30"/>
          <w:szCs w:val="30"/>
          <w:cs/>
        </w:rPr>
        <w:t>ักค่าเสื่อมราคา</w:t>
      </w:r>
      <w:r w:rsidRPr="00EA5766">
        <w:rPr>
          <w:rFonts w:ascii="Angsana New" w:hAnsi="Angsana New" w:hint="cs"/>
          <w:sz w:val="30"/>
          <w:szCs w:val="30"/>
          <w:cs/>
        </w:rPr>
        <w:t>สะสม</w:t>
      </w:r>
      <w:r w:rsidR="002076EE" w:rsidRPr="00EA5766">
        <w:rPr>
          <w:rFonts w:ascii="Angsana New" w:hAnsi="Angsana New" w:hint="cs"/>
          <w:sz w:val="30"/>
          <w:szCs w:val="30"/>
          <w:cs/>
        </w:rPr>
        <w:t xml:space="preserve"> และขาดทุนจากการด้อยค่า</w:t>
      </w:r>
      <w:r w:rsidR="00FC045D" w:rsidRPr="00EA5766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EA5766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:rsidR="001810A1" w:rsidRPr="00EA5766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lastRenderedPageBreak/>
        <w:t>ราคาทุนรวมถึงต้นทุนทางตรง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D22F86">
        <w:rPr>
          <w:rFonts w:ascii="Angsana New" w:hAnsi="Angsana New" w:hint="cs"/>
          <w:sz w:val="30"/>
          <w:szCs w:val="30"/>
          <w:cs/>
        </w:rPr>
        <w:t>ต้นทุนในการรื้อถอน</w:t>
      </w:r>
      <w:r w:rsidRPr="00D22F86">
        <w:rPr>
          <w:rFonts w:ascii="Angsana New" w:hAnsi="Angsana New" w:hint="cs"/>
          <w:sz w:val="30"/>
          <w:szCs w:val="30"/>
        </w:rPr>
        <w:t xml:space="preserve"> </w:t>
      </w:r>
      <w:r w:rsidRPr="00D22F86">
        <w:rPr>
          <w:rFonts w:ascii="Angsana New" w:hAnsi="Angsana New" w:hint="cs"/>
          <w:sz w:val="30"/>
          <w:szCs w:val="30"/>
          <w:cs/>
        </w:rPr>
        <w:t>การขนย้าย</w:t>
      </w:r>
      <w:r w:rsidRPr="00D22F86">
        <w:rPr>
          <w:rFonts w:ascii="Angsana New" w:hAnsi="Angsana New" w:hint="cs"/>
          <w:sz w:val="30"/>
          <w:szCs w:val="30"/>
        </w:rPr>
        <w:t xml:space="preserve"> </w:t>
      </w:r>
      <w:r w:rsidR="00291500" w:rsidRPr="00D22F86">
        <w:rPr>
          <w:rFonts w:ascii="Angsana New" w:hAnsi="Angsana New" w:hint="cs"/>
          <w:sz w:val="30"/>
          <w:szCs w:val="30"/>
          <w:cs/>
        </w:rPr>
        <w:t>และ</w:t>
      </w:r>
      <w:r w:rsidRPr="00D22F86">
        <w:rPr>
          <w:rFonts w:ascii="Angsana New" w:hAnsi="Angsana New" w:hint="cs"/>
          <w:sz w:val="30"/>
          <w:szCs w:val="30"/>
          <w:cs/>
        </w:rPr>
        <w:t>การ</w:t>
      </w:r>
      <w:r w:rsidRPr="00EA5766">
        <w:rPr>
          <w:rFonts w:ascii="Angsana New" w:hAnsi="Angsana New" w:hint="cs"/>
          <w:sz w:val="30"/>
          <w:szCs w:val="30"/>
          <w:cs/>
        </w:rPr>
        <w:t>บูรณะสถานที่ตั้งของสินทรัพย์ สำหรับเครื่องมือที่ควบคุมโดยลิขสิทธ์ซอฟแวร์ซึ่งไม่สามารถทำงานได้โดยปราศจากลิขสิทธ์ซอฟแวร์นั้นให้ถือว่า ลิขสิทธ์ซอฟแวร์ดังกล่าวเป็นส่วนหนึ่งของอุปกรณ์</w:t>
      </w:r>
    </w:p>
    <w:p w:rsidR="008556D6" w:rsidRPr="00913238" w:rsidRDefault="008556D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1810A1" w:rsidRPr="00EA5766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ส่วนประกอบของรายการที่ดิน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อาคาร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</w:p>
    <w:p w:rsidR="001810A1" w:rsidRPr="00913238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2076EE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</w:t>
      </w:r>
      <w:r w:rsidR="002076EE" w:rsidRPr="00EA5766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:rsidR="008A3C35" w:rsidRPr="00913238" w:rsidRDefault="008A3C35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1810A1" w:rsidRPr="00EA5766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:rsidR="000669EB" w:rsidRPr="00913238" w:rsidRDefault="000669EB" w:rsidP="000669EB">
      <w:pPr>
        <w:tabs>
          <w:tab w:val="left" w:pos="540"/>
        </w:tabs>
        <w:spacing w:line="240" w:lineRule="atLeast"/>
        <w:ind w:left="518"/>
        <w:jc w:val="thaiDistribute"/>
        <w:rPr>
          <w:rFonts w:ascii="Angsana New" w:hAnsi="Angsana New"/>
          <w:i/>
          <w:iCs/>
          <w:sz w:val="20"/>
          <w:szCs w:val="20"/>
          <w:highlight w:val="cyan"/>
        </w:rPr>
      </w:pPr>
    </w:p>
    <w:p w:rsidR="001810A1" w:rsidRPr="00EA5766" w:rsidRDefault="001810A1" w:rsidP="00BA1CBE">
      <w:pPr>
        <w:pStyle w:val="Default"/>
        <w:tabs>
          <w:tab w:val="left" w:pos="540"/>
        </w:tabs>
        <w:ind w:left="518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GB"/>
        </w:rPr>
      </w:pPr>
      <w:r w:rsidRPr="00EA5766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8E7796" w:rsidRPr="00EA5766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EA5766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</w:t>
      </w:r>
      <w:r w:rsidR="008E7796" w:rsidRPr="00EA5766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EA5766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EA5766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lang w:val="en-GB"/>
        </w:rPr>
        <w:t xml:space="preserve"> </w:t>
      </w:r>
      <w:r w:rsidRPr="00EA5766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DB5F1E" w:rsidRPr="00913238" w:rsidRDefault="00DB5F1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52D20" w:rsidRPr="00EA5766" w:rsidRDefault="00C707C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  <w:lang w:val="en-US"/>
        </w:rPr>
        <w:t>ค่าเสื่อมราคา</w:t>
      </w:r>
    </w:p>
    <w:p w:rsidR="00954096" w:rsidRPr="00913238" w:rsidRDefault="0095409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1810A1" w:rsidRPr="00D22F86" w:rsidRDefault="001810A1" w:rsidP="0088797B">
      <w:pPr>
        <w:pStyle w:val="Default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22F86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D22F86">
        <w:rPr>
          <w:rFonts w:ascii="Angsana New" w:hAnsi="Angsana New" w:cs="Angsana New" w:hint="cs"/>
          <w:sz w:val="30"/>
          <w:szCs w:val="30"/>
        </w:rPr>
        <w:t xml:space="preserve"> </w:t>
      </w:r>
      <w:r w:rsidRPr="00D22F86">
        <w:rPr>
          <w:rFonts w:ascii="Angsana New" w:hAnsi="Angsana New" w:cs="Angsana New" w:hint="cs"/>
          <w:sz w:val="30"/>
          <w:szCs w:val="30"/>
          <w:cs/>
        </w:rPr>
        <w:t>หักด้วยมูลค่าคงเหลือของสินทรัพย์</w:t>
      </w:r>
    </w:p>
    <w:p w:rsidR="006A1227" w:rsidRPr="00913238" w:rsidRDefault="006A1227" w:rsidP="0088797B">
      <w:pPr>
        <w:pStyle w:val="Default"/>
        <w:tabs>
          <w:tab w:val="left" w:pos="540"/>
        </w:tabs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:rsidR="001810A1" w:rsidRPr="009A397F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pacing w:val="-6"/>
          <w:sz w:val="30"/>
          <w:szCs w:val="30"/>
        </w:rPr>
      </w:pPr>
      <w:r w:rsidRPr="00D22F86">
        <w:rPr>
          <w:rFonts w:ascii="Angsana New" w:hAnsi="Angsana New" w:hint="cs"/>
          <w:spacing w:val="-6"/>
          <w:sz w:val="30"/>
          <w:szCs w:val="30"/>
          <w:cs/>
        </w:rPr>
        <w:t>ค่าเสื่อมราคาบันทึกเป็น</w:t>
      </w:r>
      <w:r w:rsidRPr="00D22F86">
        <w:rPr>
          <w:rFonts w:ascii="Angsana New" w:eastAsia="Calibri" w:hAnsi="Angsana New" w:hint="cs"/>
          <w:color w:val="000000"/>
          <w:spacing w:val="-6"/>
          <w:sz w:val="30"/>
          <w:szCs w:val="30"/>
          <w:cs/>
          <w:lang w:val="en-US"/>
        </w:rPr>
        <w:t>ค่าใช้จ่ายในกำไรหรือขาดทุน</w:t>
      </w:r>
      <w:r w:rsidRPr="00D22F86">
        <w:rPr>
          <w:rFonts w:ascii="Angsana New" w:hAnsi="Angsana New" w:hint="cs"/>
          <w:spacing w:val="-6"/>
          <w:sz w:val="30"/>
          <w:szCs w:val="30"/>
          <w:cs/>
        </w:rPr>
        <w:t xml:space="preserve"> คำนวณโดยวิธีเส้นตรงตามเกณฑ์อายุการ</w:t>
      </w:r>
      <w:r w:rsidR="0023707F" w:rsidRPr="00D22F86">
        <w:rPr>
          <w:rFonts w:ascii="Angsana New" w:hAnsi="Angsana New" w:hint="cs"/>
          <w:spacing w:val="-6"/>
          <w:sz w:val="30"/>
          <w:szCs w:val="30"/>
          <w:cs/>
        </w:rPr>
        <w:t>ให้ประโยชน์</w:t>
      </w:r>
      <w:r w:rsidRPr="00D22F86">
        <w:rPr>
          <w:rFonts w:ascii="Angsana New" w:hAnsi="Angsana New" w:hint="cs"/>
          <w:spacing w:val="-6"/>
          <w:sz w:val="30"/>
          <w:szCs w:val="30"/>
          <w:cs/>
        </w:rPr>
        <w:t>โดยประมาณของส่วนประกอบของ</w:t>
      </w:r>
      <w:r w:rsidR="00465F82" w:rsidRPr="00D22F86">
        <w:rPr>
          <w:rFonts w:ascii="Angsana New" w:hAnsi="Angsana New" w:hint="cs"/>
          <w:spacing w:val="-6"/>
          <w:sz w:val="30"/>
          <w:szCs w:val="30"/>
          <w:cs/>
        </w:rPr>
        <w:t xml:space="preserve">สินทรัพย์แต่ละรายการ </w:t>
      </w:r>
      <w:r w:rsidR="00FE082D" w:rsidRPr="00D22F86">
        <w:rPr>
          <w:rFonts w:ascii="Angsana New" w:hAnsi="Angsana New" w:hint="cs"/>
          <w:spacing w:val="-6"/>
          <w:sz w:val="30"/>
          <w:szCs w:val="30"/>
          <w:cs/>
        </w:rPr>
        <w:t>ประมาณการอายุการให้</w:t>
      </w:r>
      <w:r w:rsidR="00550886" w:rsidRPr="00D22F86">
        <w:rPr>
          <w:rFonts w:ascii="Angsana New" w:hAnsi="Angsana New" w:hint="cs"/>
          <w:spacing w:val="-6"/>
          <w:sz w:val="30"/>
          <w:szCs w:val="30"/>
          <w:cs/>
        </w:rPr>
        <w:t>ประโยชน์</w:t>
      </w:r>
      <w:r w:rsidRPr="00D22F86">
        <w:rPr>
          <w:rFonts w:ascii="Angsana New" w:hAnsi="Angsana New" w:hint="cs"/>
          <w:spacing w:val="-6"/>
          <w:sz w:val="30"/>
          <w:szCs w:val="30"/>
          <w:cs/>
        </w:rPr>
        <w:t>ของสินทรัพย์แสดงได้ดังนี้</w:t>
      </w:r>
    </w:p>
    <w:p w:rsidR="007A54B5" w:rsidRPr="00913238" w:rsidRDefault="007A54B5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72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440"/>
      </w:tblGrid>
      <w:tr w:rsidR="00482134" w:rsidRPr="00EA5766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EA5766" w:rsidRDefault="00482134" w:rsidP="0088797B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A5766">
              <w:rPr>
                <w:rFonts w:ascii="Angsana New" w:hAnsi="Angsana New" w:cs="Angsana New" w:hint="cs"/>
                <w:cs/>
              </w:rPr>
              <w:t>ส่วนปรับปรุง</w:t>
            </w:r>
            <w:r w:rsidR="002076EE" w:rsidRPr="00EA5766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EA5766" w:rsidRDefault="00EE1F75" w:rsidP="0088797B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95E48" w:rsidRPr="00EA576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95E48"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- </w:t>
            </w:r>
            <w:r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3</w:t>
            </w:r>
            <w:r w:rsidR="00703D15"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EA576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2076EE" w:rsidRPr="00EA5766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2076EE" w:rsidRPr="00EA5766" w:rsidRDefault="002076EE" w:rsidP="009A607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A5766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076EE" w:rsidRPr="00EA5766" w:rsidRDefault="00EE1F75" w:rsidP="009A6072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5 - 40</w:t>
            </w:r>
            <w:r w:rsidR="002076EE"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2076EE" w:rsidRPr="00EA576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482134" w:rsidRPr="00EA5766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EA5766" w:rsidRDefault="00AE0BAA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EA5766" w:rsidRDefault="002076EE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Pr="00EA576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="00795E48"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="00482134"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EA576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EA5766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EA5766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A5766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EA5766" w:rsidRDefault="00EE1F75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3 - </w:t>
            </w:r>
            <w:r w:rsidR="00703D15"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8</w:t>
            </w:r>
            <w:r w:rsidR="00482134" w:rsidRPr="00EA576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EA5766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EA5766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A5766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EA5766" w:rsidRDefault="00482134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03D15" w:rsidRPr="00EA576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703D15" w:rsidRPr="00EA576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10</w:t>
            </w:r>
            <w:r w:rsidRPr="00EA576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74BFE" w:rsidRPr="00EA5766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D74BFE" w:rsidRPr="00EA5766" w:rsidRDefault="00D74BFE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4BFE" w:rsidRPr="00EA5766" w:rsidRDefault="00913362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val="en-US"/>
              </w:rPr>
              <w:t>2 - 10</w:t>
            </w:r>
            <w:r w:rsidR="00D74BFE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 </w:t>
            </w:r>
            <w:r w:rsidR="00D74BFE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:rsidR="0088797B" w:rsidRPr="00913238" w:rsidRDefault="0088797B" w:rsidP="00BA1CBE">
      <w:pPr>
        <w:spacing w:line="240" w:lineRule="atLeast"/>
        <w:ind w:left="52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82134" w:rsidRPr="00EA5766" w:rsidRDefault="00482134" w:rsidP="00BA1CBE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  <w:r w:rsidRPr="00EA5766">
        <w:rPr>
          <w:rFonts w:ascii="Angsana New" w:hAnsi="Angsana New" w:hint="cs"/>
          <w:sz w:val="30"/>
          <w:szCs w:val="30"/>
          <w:cs/>
          <w:lang w:val="en-US"/>
        </w:rPr>
        <w:t>บริษัทไม่คิดค่าเสื่อมราคาสำหรับที่ด</w:t>
      </w:r>
      <w:r w:rsidR="0044216A" w:rsidRPr="00EA5766">
        <w:rPr>
          <w:rFonts w:ascii="Angsana New" w:hAnsi="Angsana New" w:hint="cs"/>
          <w:sz w:val="30"/>
          <w:szCs w:val="30"/>
          <w:cs/>
          <w:lang w:val="en-US"/>
        </w:rPr>
        <w:t>ินและสินทรัพย์</w:t>
      </w:r>
      <w:r w:rsidR="008B3EBA" w:rsidRPr="00EA5766">
        <w:rPr>
          <w:rFonts w:ascii="Angsana New" w:hAnsi="Angsana New" w:hint="cs"/>
          <w:sz w:val="30"/>
          <w:szCs w:val="30"/>
          <w:cs/>
          <w:lang w:val="en-US"/>
        </w:rPr>
        <w:t>ที่อยู่</w:t>
      </w:r>
      <w:r w:rsidRPr="00EA5766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="008B3EBA" w:rsidRPr="00EA5766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EA5766">
        <w:rPr>
          <w:rFonts w:ascii="Angsana New" w:hAnsi="Angsana New" w:hint="cs"/>
          <w:sz w:val="30"/>
          <w:szCs w:val="30"/>
          <w:cs/>
          <w:lang w:val="en-US"/>
        </w:rPr>
        <w:t>ก่อสร้าง</w:t>
      </w:r>
      <w:r w:rsidR="009C031C">
        <w:rPr>
          <w:rFonts w:ascii="Angsana New" w:hAnsi="Angsana New" w:hint="cs"/>
          <w:sz w:val="30"/>
          <w:szCs w:val="30"/>
          <w:cs/>
          <w:lang w:val="en-US"/>
        </w:rPr>
        <w:t>และติดตั้ง</w:t>
      </w:r>
    </w:p>
    <w:p w:rsidR="001810A1" w:rsidRPr="00BE71F7" w:rsidRDefault="001810A1" w:rsidP="00BA1CBE">
      <w:pPr>
        <w:spacing w:line="240" w:lineRule="atLeast"/>
        <w:ind w:left="522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BE71F7">
        <w:rPr>
          <w:rFonts w:ascii="Angsana New" w:hAnsi="Angsana New" w:hint="cs"/>
          <w:spacing w:val="-2"/>
          <w:sz w:val="30"/>
          <w:szCs w:val="30"/>
          <w:cs/>
          <w:lang w:val="en-US"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B35ACE" w:rsidRPr="00BE71F7" w:rsidRDefault="00B35ACE" w:rsidP="00BA1CBE">
      <w:pPr>
        <w:spacing w:line="240" w:lineRule="atLeast"/>
        <w:ind w:left="522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D32990" w:rsidRPr="00BE71F7" w:rsidRDefault="00D32990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71F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D3730B" w:rsidRPr="00BE71F7" w:rsidRDefault="00D3730B" w:rsidP="00BA1CBE">
      <w:pPr>
        <w:spacing w:line="240" w:lineRule="atLeast"/>
        <w:ind w:left="522"/>
        <w:jc w:val="both"/>
        <w:rPr>
          <w:rFonts w:ascii="Angsana New" w:hAnsi="Angsana New"/>
          <w:sz w:val="30"/>
          <w:szCs w:val="30"/>
        </w:rPr>
      </w:pPr>
    </w:p>
    <w:p w:rsidR="009D75C8" w:rsidRPr="00BE71F7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BE71F7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สินทรัพย์ไม่มีตัวตนที่บริษัทซื้อมาและมีอายุการใช้งานจำกัด </w:t>
      </w:r>
      <w:r w:rsidR="008B3EBA" w:rsidRPr="00BE71F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BE71F7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</w:t>
      </w:r>
      <w:r w:rsidR="0097466B" w:rsidRPr="00BE71F7">
        <w:rPr>
          <w:rFonts w:ascii="Angsana New" w:hAnsi="Angsana New" w:hint="cs"/>
          <w:sz w:val="30"/>
          <w:szCs w:val="30"/>
          <w:cs/>
        </w:rPr>
        <w:br/>
      </w:r>
      <w:r w:rsidR="000669EB" w:rsidRPr="00BE71F7">
        <w:rPr>
          <w:rFonts w:ascii="Angsana New" w:hAnsi="Angsana New" w:hint="cs"/>
          <w:sz w:val="30"/>
          <w:szCs w:val="30"/>
          <w:cs/>
        </w:rPr>
        <w:t>ผล</w:t>
      </w:r>
      <w:r w:rsidRPr="00BE71F7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0669EB" w:rsidRPr="00BE71F7">
        <w:rPr>
          <w:rFonts w:ascii="Angsana New" w:hAnsi="Angsana New" w:hint="cs"/>
          <w:sz w:val="30"/>
          <w:szCs w:val="30"/>
          <w:cs/>
        </w:rPr>
        <w:t>สะสม</w:t>
      </w:r>
      <w:r w:rsidR="00FC045D" w:rsidRPr="00BE71F7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BE71F7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:rsidR="00795E48" w:rsidRPr="00BE71F7" w:rsidRDefault="00795E48" w:rsidP="00BA1CBE">
      <w:pPr>
        <w:tabs>
          <w:tab w:val="left" w:pos="540"/>
        </w:tabs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076EE" w:rsidRPr="00BE71F7" w:rsidRDefault="002076EE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BE71F7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2076EE" w:rsidRPr="00BE71F7" w:rsidRDefault="002076EE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2076EE" w:rsidRPr="00BE71F7" w:rsidRDefault="002076EE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BE71F7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ค่าใช้จ่ายอื่นรับรู้ในกำไรหรือขาดทุนเมื่อเกิดขึ้น</w:t>
      </w:r>
    </w:p>
    <w:p w:rsidR="00372772" w:rsidRPr="00BE71F7" w:rsidRDefault="00372772" w:rsidP="00BA1CBE">
      <w:pPr>
        <w:tabs>
          <w:tab w:val="left" w:pos="540"/>
        </w:tabs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D75C8" w:rsidRPr="00BE71F7" w:rsidRDefault="009D75C8" w:rsidP="00BA1CBE">
      <w:pPr>
        <w:tabs>
          <w:tab w:val="left" w:pos="540"/>
        </w:tabs>
        <w:spacing w:line="240" w:lineRule="atLeast"/>
        <w:ind w:left="522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E71F7">
        <w:rPr>
          <w:rFonts w:ascii="Angsana New" w:hAnsi="Angsana New" w:hint="cs"/>
          <w:i/>
          <w:iCs/>
          <w:sz w:val="30"/>
          <w:szCs w:val="30"/>
          <w:cs/>
          <w:lang w:val="en-US"/>
        </w:rPr>
        <w:t>ค่าตัดจำหน่าย</w:t>
      </w:r>
    </w:p>
    <w:p w:rsidR="009D75C8" w:rsidRPr="00BE71F7" w:rsidRDefault="009D75C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9D75C8" w:rsidRPr="00BE71F7" w:rsidRDefault="000669E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BE71F7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="009D75C8" w:rsidRPr="00BE71F7">
        <w:rPr>
          <w:rFonts w:ascii="Angsana New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97466B" w:rsidRPr="00BE71F7" w:rsidRDefault="0097466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9D75C8" w:rsidRPr="00BE71F7" w:rsidRDefault="009D75C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BE71F7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550886" w:rsidRPr="00BE71F7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BE71F7">
        <w:rPr>
          <w:rFonts w:ascii="Angsana New" w:hAnsi="Angsana New" w:hint="cs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2076EE" w:rsidRPr="00BE71F7">
        <w:rPr>
          <w:rFonts w:ascii="Angsana New" w:hAnsi="Angsana New" w:hint="cs"/>
          <w:sz w:val="30"/>
          <w:szCs w:val="30"/>
          <w:cs/>
        </w:rPr>
        <w:t xml:space="preserve"> </w:t>
      </w:r>
      <w:r w:rsidRPr="00BE71F7">
        <w:rPr>
          <w:rFonts w:ascii="Angsana New" w:hAnsi="Angsana New" w:hint="cs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Pr="00BE71F7">
        <w:rPr>
          <w:rFonts w:ascii="Angsana New" w:hAnsi="Angsana New" w:hint="cs"/>
          <w:sz w:val="30"/>
          <w:szCs w:val="30"/>
        </w:rPr>
        <w:t xml:space="preserve"> </w:t>
      </w:r>
      <w:r w:rsidRPr="00BE71F7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97466B" w:rsidRPr="00BE71F7" w:rsidRDefault="0097466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5400"/>
        <w:gridCol w:w="1080"/>
        <w:gridCol w:w="1080"/>
      </w:tblGrid>
      <w:tr w:rsidR="00852999" w:rsidRPr="00BE71F7" w:rsidTr="00097B7C">
        <w:tc>
          <w:tcPr>
            <w:tcW w:w="5400" w:type="dxa"/>
          </w:tcPr>
          <w:p w:rsidR="00852999" w:rsidRPr="00BE71F7" w:rsidRDefault="00834930" w:rsidP="00BA1CBE">
            <w:pPr>
              <w:tabs>
                <w:tab w:val="left" w:pos="540"/>
              </w:tabs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71F7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FF505D" w:rsidRPr="00BE71F7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</w:tcPr>
          <w:p w:rsidR="00852999" w:rsidRPr="00BE71F7" w:rsidRDefault="00852999" w:rsidP="003A737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71F7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:rsidR="00852999" w:rsidRPr="00BE71F7" w:rsidRDefault="00852999" w:rsidP="00097B7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71F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BE71F7" w:rsidRDefault="00BE71F7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AE3D71" w:rsidRPr="00BE71F7" w:rsidRDefault="00AE3D71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BE71F7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BE71F7" w:rsidDel="00E44C55">
        <w:rPr>
          <w:rFonts w:ascii="Angsana New" w:hAnsi="Angsana New" w:hint="cs"/>
          <w:sz w:val="30"/>
          <w:szCs w:val="30"/>
        </w:rPr>
        <w:t xml:space="preserve"> </w:t>
      </w:r>
    </w:p>
    <w:p w:rsidR="000B227D" w:rsidRPr="00BE71F7" w:rsidRDefault="000B227D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1122EB" w:rsidRPr="007C2F62" w:rsidRDefault="001E123F" w:rsidP="004E699C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122EB" w:rsidRPr="00BE71F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="001122EB" w:rsidRPr="007C2F62">
        <w:rPr>
          <w:rFonts w:ascii="Angsana New" w:hAnsi="Angsana New"/>
          <w:b/>
          <w:bCs/>
          <w:i/>
          <w:iCs/>
          <w:sz w:val="30"/>
          <w:szCs w:val="30"/>
          <w:cs/>
        </w:rPr>
        <w:t>ด้อยค่าสินทรัพย์ทางการเงิน</w:t>
      </w:r>
    </w:p>
    <w:p w:rsidR="001122EB" w:rsidRPr="007C2F62" w:rsidRDefault="001122EB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122EB" w:rsidRPr="007C2F62" w:rsidRDefault="001122EB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BE72E6">
        <w:rPr>
          <w:rFonts w:ascii="Angsana New" w:hAnsi="Angsana New"/>
          <w:sz w:val="30"/>
          <w:szCs w:val="30"/>
          <w:cs/>
        </w:rPr>
        <w:br/>
      </w:r>
      <w:r w:rsidRPr="007C2F62">
        <w:rPr>
          <w:rFonts w:ascii="Angsana New" w:hAnsi="Angsana New"/>
          <w:sz w:val="30"/>
          <w:szCs w:val="30"/>
          <w:cs/>
        </w:rPr>
        <w:t>ตัดจำหน่าย</w:t>
      </w:r>
      <w:r w:rsidRPr="007C2F62">
        <w:rPr>
          <w:rFonts w:ascii="Angsana New" w:hAnsi="Angsana New"/>
          <w:sz w:val="30"/>
          <w:szCs w:val="30"/>
        </w:rPr>
        <w:t xml:space="preserve"> </w:t>
      </w:r>
      <w:r w:rsidRPr="007C2F62">
        <w:rPr>
          <w:rFonts w:ascii="Angsana New" w:hAnsi="Angsana New"/>
          <w:sz w:val="30"/>
          <w:szCs w:val="30"/>
          <w:cs/>
        </w:rPr>
        <w:t xml:space="preserve">(รวมถึงเงินสดและรายการเทียบเท่าเงินสด รวมถึงลูกหนี้การค้าและลูกหนี้อื่น) </w:t>
      </w:r>
    </w:p>
    <w:p w:rsidR="001122EB" w:rsidRPr="007C2F62" w:rsidRDefault="001122EB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C2F62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BE72E6">
        <w:rPr>
          <w:rFonts w:ascii="Angsana New" w:hAnsi="Angsana New"/>
          <w:sz w:val="30"/>
          <w:szCs w:val="30"/>
          <w:cs/>
        </w:rPr>
        <w:br/>
      </w:r>
      <w:r w:rsidRPr="007C2F62">
        <w:rPr>
          <w:rFonts w:ascii="Angsana New" w:hAnsi="Angsana New"/>
          <w:sz w:val="30"/>
          <w:szCs w:val="30"/>
          <w:cs/>
        </w:rPr>
        <w:t xml:space="preserve"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:rsidR="00F1295F" w:rsidRPr="007C2F62" w:rsidRDefault="00F1295F" w:rsidP="004E699C">
      <w:pPr>
        <w:numPr>
          <w:ilvl w:val="0"/>
          <w:numId w:val="26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7C2F62">
        <w:rPr>
          <w:rFonts w:ascii="Angsana New" w:hAnsi="Angsana New"/>
          <w:sz w:val="30"/>
          <w:szCs w:val="30"/>
        </w:rPr>
        <w:t xml:space="preserve">12 </w:t>
      </w:r>
      <w:r w:rsidRPr="007C2F62">
        <w:rPr>
          <w:rFonts w:ascii="Angsana New" w:hAnsi="Angsana New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7C2F62">
        <w:rPr>
          <w:rFonts w:ascii="Angsana New" w:hAnsi="Angsana New"/>
          <w:sz w:val="30"/>
          <w:szCs w:val="30"/>
        </w:rPr>
        <w:t xml:space="preserve">12 </w:t>
      </w:r>
      <w:r w:rsidRPr="007C2F62">
        <w:rPr>
          <w:rFonts w:ascii="Angsana New" w:hAnsi="Angsana New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7C2F62">
        <w:rPr>
          <w:rFonts w:ascii="Angsana New" w:hAnsi="Angsana New"/>
          <w:sz w:val="30"/>
          <w:szCs w:val="30"/>
        </w:rPr>
        <w:t xml:space="preserve"> </w:t>
      </w:r>
      <w:r w:rsidRPr="007C2F62">
        <w:rPr>
          <w:rFonts w:ascii="Angsana New" w:hAnsi="Angsana New"/>
          <w:sz w:val="30"/>
          <w:szCs w:val="30"/>
          <w:cs/>
        </w:rPr>
        <w:t>หรือ</w:t>
      </w:r>
    </w:p>
    <w:p w:rsidR="00F1295F" w:rsidRPr="007C2F62" w:rsidRDefault="00F1295F" w:rsidP="004E699C">
      <w:pPr>
        <w:numPr>
          <w:ilvl w:val="0"/>
          <w:numId w:val="26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</w:t>
      </w:r>
      <w:r w:rsidR="00BE72E6">
        <w:rPr>
          <w:rFonts w:ascii="Angsana New" w:hAnsi="Angsana New"/>
          <w:sz w:val="30"/>
          <w:szCs w:val="30"/>
          <w:cs/>
        </w:rPr>
        <w:br/>
      </w:r>
      <w:r w:rsidRPr="007C2F62">
        <w:rPr>
          <w:rFonts w:ascii="Angsana New" w:hAnsi="Angsana New"/>
          <w:sz w:val="30"/>
          <w:szCs w:val="30"/>
          <w:cs/>
        </w:rPr>
        <w:t>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>ค่าเผื่อผลขาดทุนสำหรับลูกหนี้การค้า และลูกหนี้อื่น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295F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7C2F62">
        <w:rPr>
          <w:rFonts w:ascii="Angsana New" w:hAnsi="Angsana New"/>
          <w:sz w:val="30"/>
          <w:szCs w:val="30"/>
        </w:rPr>
        <w:t xml:space="preserve"> </w:t>
      </w:r>
      <w:r w:rsidRPr="007C2F62">
        <w:rPr>
          <w:rFonts w:ascii="Angsana New" w:hAnsi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C2F62">
        <w:rPr>
          <w:rFonts w:ascii="Angsana New" w:hAnsi="Angsana New"/>
          <w:sz w:val="30"/>
          <w:szCs w:val="30"/>
        </w:rPr>
        <w:t xml:space="preserve">12 </w:t>
      </w:r>
      <w:r w:rsidRPr="007C2F62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</w:t>
      </w:r>
      <w:r w:rsidR="00BE72E6">
        <w:rPr>
          <w:rFonts w:ascii="Angsana New" w:hAnsi="Angsana New"/>
          <w:sz w:val="30"/>
          <w:szCs w:val="30"/>
          <w:cs/>
        </w:rPr>
        <w:br/>
      </w:r>
      <w:r w:rsidRPr="007C2F62">
        <w:rPr>
          <w:rFonts w:ascii="Angsana New" w:hAnsi="Angsana New"/>
          <w:sz w:val="30"/>
          <w:szCs w:val="30"/>
          <w:cs/>
        </w:rPr>
        <w:t>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</w:t>
      </w:r>
      <w:r w:rsidRPr="007C2F62">
        <w:rPr>
          <w:rFonts w:ascii="Angsana New" w:hAnsi="Angsana New"/>
          <w:sz w:val="30"/>
          <w:szCs w:val="30"/>
        </w:rPr>
        <w:t xml:space="preserve">         </w:t>
      </w:r>
      <w:r w:rsidRPr="007C2F62">
        <w:rPr>
          <w:rFonts w:ascii="Angsana New" w:hAnsi="Angsana New"/>
          <w:sz w:val="30"/>
          <w:szCs w:val="30"/>
          <w:cs/>
        </w:rPr>
        <w:t>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7C2F62">
        <w:rPr>
          <w:rFonts w:ascii="Angsana New" w:hAnsi="Angsana New"/>
          <w:sz w:val="30"/>
          <w:szCs w:val="30"/>
        </w:rPr>
        <w:t xml:space="preserve"> </w:t>
      </w:r>
    </w:p>
    <w:p w:rsidR="00CA4719" w:rsidRPr="007C2F62" w:rsidRDefault="00CA4719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 xml:space="preserve"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 </w:t>
      </w: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lastRenderedPageBreak/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7C2F62">
        <w:rPr>
          <w:rFonts w:ascii="Angsana New" w:hAnsi="Angsana New"/>
          <w:sz w:val="30"/>
          <w:szCs w:val="30"/>
        </w:rPr>
        <w:t xml:space="preserve">30 </w:t>
      </w:r>
      <w:r w:rsidRPr="007C2F62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:rsidR="00F1295F" w:rsidRPr="0033448A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:rsidR="00F1295F" w:rsidRPr="007C2F62" w:rsidRDefault="00F1295F" w:rsidP="004E699C">
      <w:pPr>
        <w:numPr>
          <w:ilvl w:val="0"/>
          <w:numId w:val="26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:rsidR="00F1295F" w:rsidRPr="007C2F62" w:rsidRDefault="00F1295F" w:rsidP="004E699C">
      <w:pPr>
        <w:numPr>
          <w:ilvl w:val="0"/>
          <w:numId w:val="26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C2F62">
        <w:rPr>
          <w:rFonts w:ascii="Angsana New" w:hAnsi="Angsana New"/>
          <w:sz w:val="30"/>
          <w:szCs w:val="30"/>
        </w:rPr>
        <w:t xml:space="preserve">90 </w:t>
      </w:r>
      <w:r w:rsidRPr="007C2F62">
        <w:rPr>
          <w:rFonts w:ascii="Angsana New" w:hAnsi="Angsana New"/>
          <w:sz w:val="30"/>
          <w:szCs w:val="30"/>
          <w:cs/>
        </w:rPr>
        <w:t>วัน</w:t>
      </w:r>
    </w:p>
    <w:p w:rsidR="00F1295F" w:rsidRPr="0033448A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1295F" w:rsidRPr="007C2F62" w:rsidRDefault="00F1295F" w:rsidP="004E69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</w:t>
      </w:r>
    </w:p>
    <w:p w:rsidR="003D77F8" w:rsidRPr="0033448A" w:rsidRDefault="003D77F8" w:rsidP="004E699C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122EB" w:rsidRPr="00D22F86" w:rsidRDefault="001122EB" w:rsidP="004E699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2F6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</w:t>
      </w:r>
      <w:r w:rsidRPr="00D22F86">
        <w:rPr>
          <w:rFonts w:ascii="Angsana New" w:hAnsi="Angsana New"/>
          <w:sz w:val="30"/>
          <w:szCs w:val="30"/>
          <w:cs/>
        </w:rPr>
        <w:t>เครื่องมือทางการเงินนับจากวันที่รับรู้รายการเมื่อเริ่มแรก</w:t>
      </w:r>
      <w:r w:rsidRPr="00D22F86">
        <w:rPr>
          <w:rFonts w:ascii="Angsana New" w:hAnsi="Angsana New"/>
          <w:sz w:val="30"/>
          <w:szCs w:val="30"/>
        </w:rPr>
        <w:t xml:space="preserve"> </w:t>
      </w:r>
      <w:r w:rsidRPr="00D22F86">
        <w:rPr>
          <w:rFonts w:ascii="Angsana New" w:hAnsi="Angsana New"/>
          <w:sz w:val="30"/>
          <w:szCs w:val="30"/>
          <w:cs/>
        </w:rPr>
        <w:t xml:space="preserve">การเพิ่มขึ้นของค่าเผื่อผลขาดทุนแสดงเป็นขาดทุนจากการด้อยค่าในกำไรหรือขาดทุน </w:t>
      </w:r>
      <w:r w:rsidR="00BE72E6" w:rsidRPr="00D22F86">
        <w:rPr>
          <w:rFonts w:ascii="Angsana New" w:hAnsi="Angsana New"/>
          <w:sz w:val="30"/>
          <w:szCs w:val="30"/>
          <w:cs/>
        </w:rPr>
        <w:t>ค่าเผื่อผลขาดทุนแสดงเป็นรายการหักออกจากมูลค่าตามบัญชีขั้นต้นของสินทรัพย์ทางการเงิน</w:t>
      </w:r>
    </w:p>
    <w:p w:rsidR="00BE72E6" w:rsidRPr="0033448A" w:rsidRDefault="00BE72E6" w:rsidP="004E699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E72E6" w:rsidRPr="00D22F86" w:rsidRDefault="00BE72E6" w:rsidP="00BE72E6">
      <w:pPr>
        <w:pStyle w:val="BodyText2"/>
        <w:tabs>
          <w:tab w:val="left" w:pos="630"/>
          <w:tab w:val="left" w:pos="720"/>
        </w:tabs>
        <w:spacing w:before="0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D22F86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สินทรัพย์ทางการเงินที่มีการด้อยค่าด้านเครดิต</w:t>
      </w:r>
    </w:p>
    <w:p w:rsidR="00BE72E6" w:rsidRPr="0033448A" w:rsidRDefault="00BE72E6" w:rsidP="00BE72E6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E72E6" w:rsidRDefault="00BE72E6" w:rsidP="00BE72E6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2F86">
        <w:rPr>
          <w:rFonts w:ascii="Angsana New" w:hAnsi="Angsana New"/>
          <w:sz w:val="30"/>
          <w:szCs w:val="30"/>
          <w:cs/>
        </w:rPr>
        <w:t>ณ วันที่รายงาน 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</w:t>
      </w:r>
      <w:r w:rsidRPr="00D22F86">
        <w:rPr>
          <w:rFonts w:ascii="Angsana New" w:hAnsi="Angsana New"/>
          <w:sz w:val="30"/>
          <w:szCs w:val="30"/>
          <w:cs/>
        </w:rPr>
        <w:br/>
        <w:t>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</w:t>
      </w:r>
      <w:r w:rsidR="00FD0060" w:rsidRPr="00FD0060">
        <w:rPr>
          <w:rFonts w:ascii="Angsana New" w:hAnsi="Angsana New"/>
          <w:sz w:val="30"/>
          <w:szCs w:val="30"/>
          <w:cs/>
        </w:rPr>
        <w:t>สด</w:t>
      </w:r>
      <w:r w:rsidR="00FD0060" w:rsidRPr="00FD0060">
        <w:rPr>
          <w:rFonts w:ascii="Angsana New" w:hAnsi="Angsana New" w:hint="cs"/>
          <w:sz w:val="30"/>
          <w:szCs w:val="30"/>
          <w:cs/>
        </w:rPr>
        <w:t>ที่คาดว่าจะ</w:t>
      </w:r>
      <w:r w:rsidR="00FD0060" w:rsidRPr="00FD0060">
        <w:rPr>
          <w:rFonts w:ascii="Angsana New" w:hAnsi="Angsana New"/>
          <w:sz w:val="30"/>
          <w:szCs w:val="30"/>
          <w:cs/>
        </w:rPr>
        <w:t>เกิดขึ้นในอนาคตของสินทรัพย์ทางการเงิน</w:t>
      </w:r>
      <w:r w:rsidR="00FD0060" w:rsidRPr="00FD0060">
        <w:rPr>
          <w:rFonts w:ascii="Angsana New" w:hAnsi="Angsana New"/>
          <w:sz w:val="30"/>
          <w:szCs w:val="30"/>
        </w:rPr>
        <w:t xml:space="preserve"> </w:t>
      </w:r>
      <w:r w:rsidR="00FD0060" w:rsidRPr="00FD0060">
        <w:rPr>
          <w:rFonts w:ascii="Angsana New" w:hAnsi="Angsana New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="00FD0060" w:rsidRPr="00FD0060">
        <w:rPr>
          <w:rFonts w:ascii="Angsana New" w:hAnsi="Angsana New"/>
          <w:sz w:val="30"/>
          <w:szCs w:val="30"/>
          <w:cs/>
        </w:rPr>
        <w:t xml:space="preserve">ด้อยค่าด้านเครดิตรวมถึง </w:t>
      </w:r>
      <w:r w:rsidR="00FD0060" w:rsidRPr="00FD0060">
        <w:rPr>
          <w:rFonts w:ascii="Angsana New" w:hAnsi="Angsana New" w:hint="cs"/>
          <w:sz w:val="30"/>
          <w:szCs w:val="30"/>
          <w:cs/>
        </w:rPr>
        <w:t>การที่</w:t>
      </w:r>
      <w:r w:rsidR="00FD0060" w:rsidRPr="00FD0060">
        <w:rPr>
          <w:rFonts w:ascii="Angsana New" w:hAnsi="Angsana New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="00FD0060" w:rsidRPr="00FD0060">
        <w:rPr>
          <w:rFonts w:ascii="Angsana New" w:hAnsi="Angsana New" w:hint="cs"/>
          <w:sz w:val="30"/>
          <w:szCs w:val="30"/>
          <w:cs/>
        </w:rPr>
        <w:t xml:space="preserve"> เช่น </w:t>
      </w:r>
      <w:r w:rsidR="00FD0060" w:rsidRPr="00FD0060">
        <w:rPr>
          <w:rFonts w:ascii="Angsana New" w:hAnsi="Angsana New"/>
          <w:sz w:val="30"/>
          <w:szCs w:val="30"/>
          <w:cs/>
        </w:rPr>
        <w:t xml:space="preserve">การค้างชำระเกินกว่า </w:t>
      </w:r>
      <w:r w:rsidR="00FD0060" w:rsidRPr="00FD0060">
        <w:rPr>
          <w:rFonts w:ascii="Angsana New" w:hAnsi="Angsana New"/>
          <w:sz w:val="30"/>
          <w:szCs w:val="30"/>
        </w:rPr>
        <w:t xml:space="preserve">90 </w:t>
      </w:r>
      <w:r w:rsidR="00FD0060" w:rsidRPr="00FD0060">
        <w:rPr>
          <w:rFonts w:ascii="Angsana New" w:hAnsi="Angsana New"/>
          <w:sz w:val="30"/>
          <w:szCs w:val="30"/>
          <w:cs/>
        </w:rPr>
        <w:t xml:space="preserve">วัน </w:t>
      </w:r>
      <w:r w:rsidR="00FD0060" w:rsidRPr="00FD0060">
        <w:rPr>
          <w:rFonts w:ascii="Angsana New" w:hAnsi="Angsana New" w:hint="cs"/>
          <w:sz w:val="30"/>
          <w:szCs w:val="30"/>
          <w:cs/>
        </w:rPr>
        <w:t>มีความเป็นไปได้ที่ลูกหนี้จะเข้าสู่</w:t>
      </w:r>
      <w:r w:rsidR="00FD0060" w:rsidRPr="00FD0060">
        <w:rPr>
          <w:rFonts w:ascii="Angsana New" w:hAnsi="Angsana New"/>
          <w:sz w:val="30"/>
          <w:szCs w:val="30"/>
          <w:cs/>
        </w:rPr>
        <w:t>การล้มละลาย</w:t>
      </w:r>
      <w:r w:rsidR="00FD0060" w:rsidRPr="00FD0060">
        <w:rPr>
          <w:rFonts w:ascii="Angsana New" w:hAnsi="Angsana New" w:hint="cs"/>
          <w:sz w:val="30"/>
          <w:szCs w:val="30"/>
          <w:cs/>
        </w:rPr>
        <w:t xml:space="preserve"> </w:t>
      </w:r>
      <w:r w:rsidR="00FD0060" w:rsidRPr="00FD0060">
        <w:rPr>
          <w:rFonts w:ascii="Angsana New" w:hAnsi="Angsana New"/>
          <w:sz w:val="30"/>
          <w:szCs w:val="30"/>
          <w:cs/>
        </w:rPr>
        <w:t>เป็นต้น</w:t>
      </w:r>
    </w:p>
    <w:p w:rsidR="007D11BF" w:rsidRPr="0033448A" w:rsidRDefault="007D11BF" w:rsidP="00BE72E6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11BF" w:rsidRPr="007D11BF" w:rsidRDefault="007D11BF" w:rsidP="007D11BF">
      <w:pPr>
        <w:pStyle w:val="BodyText2"/>
        <w:tabs>
          <w:tab w:val="left" w:pos="630"/>
          <w:tab w:val="left" w:pos="720"/>
        </w:tabs>
        <w:spacing w:before="0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7D11BF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การตัดจำหน่าย</w:t>
      </w:r>
    </w:p>
    <w:p w:rsidR="007D11BF" w:rsidRPr="0033448A" w:rsidRDefault="007D11BF" w:rsidP="0033448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11BF" w:rsidRPr="007D11BF" w:rsidRDefault="007D11BF" w:rsidP="0033448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D11BF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</w:t>
      </w:r>
      <w:r w:rsidRPr="007D11BF">
        <w:rPr>
          <w:rFonts w:ascii="Angsana New" w:hAnsi="Angsana New" w:hint="cs"/>
          <w:sz w:val="30"/>
          <w:szCs w:val="30"/>
          <w:cs/>
        </w:rPr>
        <w:t>เงิน</w:t>
      </w:r>
      <w:r w:rsidRPr="007D11BF">
        <w:rPr>
          <w:rFonts w:ascii="Angsana New" w:hAnsi="Angsana New"/>
          <w:sz w:val="30"/>
          <w:szCs w:val="30"/>
        </w:rPr>
        <w:t xml:space="preserve"> </w:t>
      </w:r>
      <w:r w:rsidRPr="007D11BF">
        <w:rPr>
          <w:rFonts w:ascii="Angsana New" w:hAnsi="Angsana New" w:hint="cs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7D11BF">
        <w:rPr>
          <w:rFonts w:ascii="Angsana New" w:hAnsi="Angsana New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:rsidR="001122EB" w:rsidRPr="00C36FBD" w:rsidRDefault="001122EB" w:rsidP="001122EB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36FB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:rsidR="001122EB" w:rsidRPr="00C36FBD" w:rsidRDefault="001122EB" w:rsidP="00FB31B0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</w:rPr>
      </w:pPr>
    </w:p>
    <w:p w:rsidR="00B72126" w:rsidRPr="00C36FBD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C36FBD">
        <w:rPr>
          <w:rFonts w:ascii="Angsana New" w:hAnsi="Angsana New"/>
          <w:spacing w:val="-2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36FBD">
        <w:rPr>
          <w:rFonts w:ascii="Angsana New" w:hAnsi="Angsana New"/>
          <w:spacing w:val="-2"/>
          <w:sz w:val="30"/>
          <w:szCs w:val="30"/>
        </w:rPr>
        <w:t xml:space="preserve"> </w:t>
      </w:r>
      <w:r w:rsidRPr="00C36FBD">
        <w:rPr>
          <w:rFonts w:ascii="Angsana New" w:hAnsi="Angsana New"/>
          <w:spacing w:val="-2"/>
          <w:sz w:val="30"/>
          <w:szCs w:val="30"/>
          <w:cs/>
        </w:rPr>
        <w:t>ในกรณีที่</w:t>
      </w:r>
      <w:r w:rsidRPr="00C36FBD">
        <w:rPr>
          <w:rFonts w:ascii="Angsana New" w:hAnsi="Angsana New"/>
          <w:sz w:val="30"/>
          <w:szCs w:val="30"/>
          <w:cs/>
        </w:rPr>
        <w:t>มีข้อบ่งชี้จะทำการประมาณมูลค่าสินทรัพย์ที่คาดว่าจะได้รับคืน</w:t>
      </w:r>
    </w:p>
    <w:p w:rsidR="0088797B" w:rsidRPr="00C36FBD" w:rsidRDefault="0088797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715906" w:rsidRPr="00C36FBD" w:rsidRDefault="0071590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C36FB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482134" w:rsidRPr="00C36FBD">
        <w:rPr>
          <w:rFonts w:ascii="Angsana New" w:hAnsi="Angsana New"/>
          <w:sz w:val="30"/>
          <w:szCs w:val="30"/>
          <w:cs/>
        </w:rPr>
        <w:t>รับรู้</w:t>
      </w:r>
      <w:r w:rsidRPr="00C36FBD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AE3D71" w:rsidRPr="00C36FBD">
        <w:rPr>
          <w:rFonts w:ascii="Angsana New" w:hAnsi="Angsana New"/>
          <w:sz w:val="30"/>
          <w:szCs w:val="30"/>
          <w:cs/>
        </w:rPr>
        <w:br/>
      </w:r>
      <w:r w:rsidRPr="00C36FBD">
        <w:rPr>
          <w:rFonts w:ascii="Angsana New" w:hAnsi="Angsana New"/>
          <w:sz w:val="30"/>
          <w:szCs w:val="30"/>
          <w:cs/>
        </w:rPr>
        <w:t>เงิน</w:t>
      </w:r>
      <w:r w:rsidR="00C703A3" w:rsidRPr="00C36FBD">
        <w:rPr>
          <w:rFonts w:ascii="Angsana New" w:hAnsi="Angsana New"/>
          <w:sz w:val="30"/>
          <w:szCs w:val="30"/>
          <w:cs/>
        </w:rPr>
        <w:t>สด</w:t>
      </w:r>
      <w:r w:rsidR="00A65A04" w:rsidRPr="00C36FBD">
        <w:rPr>
          <w:rFonts w:ascii="Angsana New" w:hAnsi="Angsana New"/>
          <w:sz w:val="30"/>
          <w:szCs w:val="30"/>
          <w:cs/>
        </w:rPr>
        <w:t xml:space="preserve">สูงกว่ามูลค่าที่จะได้รับคืน </w:t>
      </w:r>
      <w:r w:rsidR="009D75C8" w:rsidRPr="00C36FBD">
        <w:rPr>
          <w:rFonts w:ascii="Angsana New" w:hAnsi="Angsana New"/>
          <w:sz w:val="30"/>
          <w:szCs w:val="30"/>
          <w:cs/>
        </w:rPr>
        <w:t>ขาดทุน</w:t>
      </w:r>
      <w:r w:rsidR="009D75C8" w:rsidRPr="00C36FBD">
        <w:rPr>
          <w:rFonts w:ascii="Angsana New" w:hAnsi="Angsana New" w:hint="cs"/>
          <w:sz w:val="30"/>
          <w:szCs w:val="30"/>
          <w:cs/>
        </w:rPr>
        <w:t>จากการด้อยค่าบันทึกใน</w:t>
      </w:r>
      <w:r w:rsidRPr="00C36FBD">
        <w:rPr>
          <w:rFonts w:ascii="Angsana New" w:hAnsi="Angsana New" w:hint="cs"/>
          <w:sz w:val="30"/>
          <w:szCs w:val="30"/>
          <w:cs/>
        </w:rPr>
        <w:t>กำไร</w:t>
      </w:r>
      <w:r w:rsidR="00574C9A" w:rsidRPr="00C36FBD">
        <w:rPr>
          <w:rFonts w:ascii="Angsana New" w:hAnsi="Angsana New" w:hint="cs"/>
          <w:sz w:val="30"/>
          <w:szCs w:val="30"/>
          <w:cs/>
        </w:rPr>
        <w:t>หรือ</w:t>
      </w:r>
      <w:r w:rsidRPr="00C36FBD">
        <w:rPr>
          <w:rFonts w:ascii="Angsana New" w:hAnsi="Angsana New" w:hint="cs"/>
          <w:sz w:val="30"/>
          <w:szCs w:val="30"/>
          <w:cs/>
        </w:rPr>
        <w:t>ขาดทุน</w:t>
      </w:r>
    </w:p>
    <w:p w:rsidR="00D22F86" w:rsidRPr="00C36FBD" w:rsidRDefault="00D22F8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715906" w:rsidRPr="00C36FBD" w:rsidRDefault="00715906" w:rsidP="00FB31B0">
      <w:pPr>
        <w:spacing w:line="240" w:lineRule="atLeast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C36FBD">
        <w:rPr>
          <w:rFonts w:ascii="Angsana New" w:hAnsi="Angsana New" w:hint="cs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E1419B" w:rsidRPr="00C36FBD" w:rsidRDefault="00E1419B" w:rsidP="00FB31B0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</w:rPr>
      </w:pPr>
    </w:p>
    <w:p w:rsidR="00260556" w:rsidRPr="00C36FBD" w:rsidRDefault="0026055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C36FBD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7C2F62" w:rsidRPr="00C36FBD" w:rsidRDefault="007C2F62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715906" w:rsidRPr="00C36FBD" w:rsidRDefault="00715906" w:rsidP="00FB31B0">
      <w:pPr>
        <w:spacing w:line="240" w:lineRule="atLeast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C36FBD">
        <w:rPr>
          <w:rFonts w:ascii="Angsana New" w:hAnsi="Angsana New" w:hint="cs"/>
          <w:i/>
          <w:iCs/>
          <w:sz w:val="30"/>
          <w:szCs w:val="30"/>
          <w:cs/>
        </w:rPr>
        <w:t>การกลับรายการด้อยค่า</w:t>
      </w:r>
    </w:p>
    <w:p w:rsidR="00E1419B" w:rsidRPr="00C36FBD" w:rsidRDefault="00E1419B" w:rsidP="00FB31B0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</w:rPr>
      </w:pPr>
    </w:p>
    <w:p w:rsidR="005864BE" w:rsidRPr="00C36FBD" w:rsidRDefault="009C174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C36FBD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</w:t>
      </w:r>
      <w:r w:rsidR="00293C44" w:rsidRPr="00C36FBD">
        <w:rPr>
          <w:rFonts w:ascii="Angsana New" w:hAnsi="Angsana New" w:hint="cs"/>
          <w:sz w:val="30"/>
          <w:szCs w:val="30"/>
          <w:cs/>
        </w:rPr>
        <w:t>่ไม่ใช่สินทรัพย์ทางการเงิน</w:t>
      </w:r>
      <w:r w:rsidRPr="00C36FBD">
        <w:rPr>
          <w:rFonts w:ascii="Angsana New" w:hAnsi="Angsana New" w:hint="cs"/>
          <w:sz w:val="30"/>
          <w:szCs w:val="30"/>
          <w:cs/>
        </w:rPr>
        <w:t>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88797B" w:rsidRPr="00C36FBD" w:rsidRDefault="0088797B" w:rsidP="00C6437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6437E" w:rsidRPr="00C36FBD" w:rsidRDefault="00C6437E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36FB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</w:t>
      </w:r>
      <w:r w:rsidR="00F66B8D" w:rsidRPr="00C36FB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ิ</w:t>
      </w:r>
      <w:r w:rsidRPr="00C36FB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นที่เกิดจากสัญญา</w:t>
      </w:r>
    </w:p>
    <w:p w:rsidR="00C6437E" w:rsidRPr="00C36FBD" w:rsidRDefault="00C6437E" w:rsidP="00C6437E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C6437E" w:rsidRPr="00C36FBD" w:rsidRDefault="00C6437E" w:rsidP="00C6437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C36FBD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="00F66B8D" w:rsidRPr="00C36FBD">
        <w:rPr>
          <w:rFonts w:ascii="Angsana New" w:hAnsi="Angsana New" w:hint="cs"/>
          <w:sz w:val="30"/>
          <w:szCs w:val="30"/>
          <w:cs/>
        </w:rPr>
        <w:t xml:space="preserve"> </w:t>
      </w:r>
      <w:r w:rsidRPr="00C36FBD">
        <w:rPr>
          <w:rFonts w:ascii="Angsana New" w:hAnsi="Angsana New" w:hint="cs"/>
          <w:sz w:val="30"/>
          <w:szCs w:val="30"/>
          <w:cs/>
        </w:rPr>
        <w:t>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:rsidR="00D22F86" w:rsidRPr="00C36FBD" w:rsidRDefault="00D22F86" w:rsidP="00C6437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0F6568" w:rsidRPr="00C36FBD" w:rsidRDefault="00C36FBD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0F6568" w:rsidRPr="00C36FB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ผลประโยชน์</w:t>
      </w:r>
      <w:r w:rsidR="000669EB" w:rsidRPr="00C36FB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="000F6568" w:rsidRPr="00C36FB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พนักงาน</w:t>
      </w:r>
    </w:p>
    <w:p w:rsidR="00BA1CBE" w:rsidRPr="00C36FBD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3D6D6A" w:rsidRPr="00C36FBD" w:rsidRDefault="009D75C8" w:rsidP="0088797B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36FBD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:rsidR="003D6D6A" w:rsidRPr="00C36FBD" w:rsidRDefault="003D6D6A" w:rsidP="0088797B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274F8" w:rsidRPr="00C36FBD" w:rsidRDefault="003D6D6A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C36FBD">
        <w:rPr>
          <w:rFonts w:ascii="Angsana New" w:hAnsi="Angsana New" w:hint="cs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C36FBD" w:rsidRPr="00C36FBD" w:rsidRDefault="00C36FBD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20"/>
          <w:szCs w:val="20"/>
        </w:rPr>
      </w:pPr>
    </w:p>
    <w:p w:rsidR="009D75C8" w:rsidRPr="00C36FBD" w:rsidRDefault="009D75C8" w:rsidP="0088797B">
      <w:pPr>
        <w:spacing w:line="240" w:lineRule="auto"/>
        <w:ind w:firstLine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C36FBD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BA1CBE" w:rsidRPr="00C36FBD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3D6D6A" w:rsidRPr="00C36FBD" w:rsidRDefault="006A361B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C36FBD">
        <w:rPr>
          <w:rFonts w:ascii="Angsana New" w:hAnsi="Angsana New" w:hint="cs"/>
          <w:i/>
          <w:sz w:val="30"/>
          <w:szCs w:val="30"/>
          <w:cs/>
          <w:lang w:val="en-US"/>
        </w:rPr>
        <w:t>ภาระผูกพัน</w:t>
      </w:r>
      <w:r w:rsidR="003D6D6A" w:rsidRPr="00C36FBD">
        <w:rPr>
          <w:rFonts w:ascii="Angsana New" w:hAnsi="Angsana New" w:hint="cs"/>
          <w:i/>
          <w:sz w:val="30"/>
          <w:szCs w:val="30"/>
          <w:cs/>
          <w:lang w:val="en-US"/>
        </w:rPr>
        <w:t>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718D8" w:rsidRPr="00C36FBD">
        <w:rPr>
          <w:rFonts w:ascii="Angsana New" w:hAnsi="Angsana New" w:hint="cs"/>
          <w:i/>
          <w:sz w:val="30"/>
          <w:szCs w:val="30"/>
          <w:cs/>
          <w:lang w:val="en-US"/>
        </w:rPr>
        <w:t xml:space="preserve"> </w:t>
      </w:r>
      <w:r w:rsidR="003D6D6A" w:rsidRPr="00C36FBD">
        <w:rPr>
          <w:rFonts w:ascii="Angsana New" w:hAnsi="Angsana New" w:hint="cs"/>
          <w:i/>
          <w:sz w:val="30"/>
          <w:szCs w:val="30"/>
          <w:cs/>
          <w:lang w:val="en-US"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:rsidR="003D6D6A" w:rsidRPr="00C36FBD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20"/>
          <w:szCs w:val="20"/>
          <w:lang w:val="en-US"/>
        </w:rPr>
      </w:pPr>
    </w:p>
    <w:p w:rsidR="003D6D6A" w:rsidRPr="00C36FBD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C36FBD">
        <w:rPr>
          <w:rFonts w:ascii="Angsana New" w:hAnsi="Angsana New" w:hint="cs"/>
          <w:i/>
          <w:sz w:val="30"/>
          <w:szCs w:val="30"/>
          <w:cs/>
          <w:lang w:val="en-US"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ผลจากการคำนวณอาจทำให้บริษัทมีสินทรัพย์เกิดขึ้น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ของบริษัท  </w:t>
      </w:r>
    </w:p>
    <w:p w:rsidR="009B6CBE" w:rsidRPr="00C36FBD" w:rsidRDefault="009B6CBE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20"/>
          <w:szCs w:val="20"/>
          <w:lang w:val="en-US"/>
        </w:rPr>
      </w:pPr>
    </w:p>
    <w:p w:rsidR="003D6D6A" w:rsidRPr="00C36FBD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C36FBD">
        <w:rPr>
          <w:rFonts w:ascii="Angsana New" w:hAnsi="Angsana New" w:hint="cs"/>
          <w:i/>
          <w:sz w:val="30"/>
          <w:szCs w:val="30"/>
          <w:cs/>
          <w:lang w:eastAsia="en-GB"/>
        </w:rPr>
        <w:t>ในการวัดมูลค่าใหม่ของหนี้สินผลประโยชน์ที่กำหนดไว้สุทธิ</w:t>
      </w:r>
      <w:r w:rsidRPr="00C36FBD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C36FBD">
        <w:rPr>
          <w:rFonts w:ascii="Angsana New" w:hAnsi="Angsana New" w:hint="cs"/>
          <w:i/>
          <w:sz w:val="30"/>
          <w:szCs w:val="30"/>
          <w:cs/>
          <w:lang w:eastAsia="en-GB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36FBD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C36FBD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บริษัทกำหนดดอกเบี้ยจ่ายของ</w:t>
      </w:r>
      <w:r w:rsidRPr="00C36FBD">
        <w:rPr>
          <w:rFonts w:ascii="Angsana New" w:hAnsi="Angsana New" w:hint="cs"/>
          <w:i/>
          <w:sz w:val="30"/>
          <w:szCs w:val="30"/>
          <w:cs/>
          <w:lang w:eastAsia="en-GB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36FBD">
        <w:rPr>
          <w:rFonts w:ascii="Angsana New" w:hAnsi="Angsana New"/>
          <w:i/>
          <w:sz w:val="30"/>
          <w:szCs w:val="30"/>
          <w:lang w:eastAsia="en-GB"/>
        </w:rPr>
        <w:t xml:space="preserve"> </w:t>
      </w:r>
      <w:r w:rsidRPr="00C36FBD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C36FBD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ดอกเบี้ยจ่ายสุทธิและค่าใช้จ่ายอื่น</w:t>
      </w:r>
      <w:r w:rsidR="00C36FBD">
        <w:rPr>
          <w:rFonts w:ascii="Angsana New" w:eastAsia="Calibri" w:hAnsi="Angsana New"/>
          <w:i/>
          <w:sz w:val="30"/>
          <w:szCs w:val="30"/>
          <w:lang w:eastAsia="en-GB"/>
        </w:rPr>
        <w:t xml:space="preserve"> </w:t>
      </w:r>
      <w:r w:rsidRPr="00C36FBD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ๆ ที่เกี่ยวข้องกับโครงการผลประโยชน์</w:t>
      </w:r>
      <w:r w:rsidRPr="00C36FBD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รับรู้รายการในกำไรหรือขาดทุน </w:t>
      </w:r>
    </w:p>
    <w:p w:rsidR="00E51706" w:rsidRPr="00C36FBD" w:rsidRDefault="00E51706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FF"/>
          <w:sz w:val="20"/>
          <w:szCs w:val="20"/>
          <w:lang w:eastAsia="en-GB"/>
        </w:rPr>
      </w:pPr>
    </w:p>
    <w:p w:rsidR="003D6D6A" w:rsidRPr="00C36FBD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C36FBD">
        <w:rPr>
          <w:rFonts w:ascii="Angsana New" w:hAnsi="Angsana New" w:hint="cs"/>
          <w:i/>
          <w:sz w:val="30"/>
          <w:szCs w:val="30"/>
          <w:cs/>
          <w:lang w:eastAsia="en-GB"/>
        </w:rPr>
        <w:t>เมื่อมีการเปลี่ยนแปลงผลประโยชน์ของโครงการหรือการลดขนาดโครงการ</w:t>
      </w:r>
      <w:r w:rsidR="000669EB" w:rsidRPr="00C36FBD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C36FBD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C36FBD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บริษัทรับรู้กำไรและขาดทุนจากการจ่ายชำระผลประโยชน์พนักงานเมื่อเกิดขึ้น</w:t>
      </w:r>
      <w:r w:rsidRPr="00C36FBD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</w:p>
    <w:p w:rsidR="00D22F86" w:rsidRPr="00C36FBD" w:rsidRDefault="00D22F86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20"/>
          <w:szCs w:val="20"/>
          <w:lang w:eastAsia="en-GB"/>
        </w:rPr>
      </w:pPr>
    </w:p>
    <w:p w:rsidR="003D6D6A" w:rsidRPr="00C36FBD" w:rsidRDefault="00A32218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36FBD">
        <w:rPr>
          <w:rFonts w:ascii="Angsana New" w:hAnsi="Angsana New"/>
          <w:i/>
          <w:iCs/>
          <w:sz w:val="30"/>
          <w:szCs w:val="30"/>
          <w:cs/>
        </w:rPr>
        <w:t>ผลประโยชน์ระยะ</w:t>
      </w:r>
      <w:r w:rsidRPr="00C36FBD">
        <w:rPr>
          <w:rFonts w:ascii="Angsana New" w:hAnsi="Angsana New"/>
          <w:iCs/>
          <w:sz w:val="30"/>
          <w:szCs w:val="30"/>
          <w:cs/>
        </w:rPr>
        <w:t>ยาว</w:t>
      </w:r>
      <w:r w:rsidRPr="00C36FBD">
        <w:rPr>
          <w:rFonts w:ascii="Angsana New" w:hAnsi="Angsana New"/>
          <w:i/>
          <w:iCs/>
          <w:sz w:val="30"/>
          <w:szCs w:val="30"/>
          <w:cs/>
        </w:rPr>
        <w:t>อื่น</w:t>
      </w:r>
    </w:p>
    <w:p w:rsidR="002E0AA5" w:rsidRPr="00C36FBD" w:rsidRDefault="002E0AA5" w:rsidP="0088797B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C221C" w:rsidRPr="003C0C69" w:rsidRDefault="00616A0C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0C69">
        <w:rPr>
          <w:rFonts w:ascii="Angsana New" w:hAnsi="Angsana New"/>
          <w:sz w:val="30"/>
          <w:szCs w:val="30"/>
          <w:cs/>
        </w:rPr>
        <w:t>ภาระผูกพัน</w:t>
      </w:r>
      <w:r w:rsidR="003D6D6A" w:rsidRPr="003C0C69">
        <w:rPr>
          <w:rFonts w:ascii="Angsana New" w:hAnsi="Angsana New"/>
          <w:sz w:val="30"/>
          <w:szCs w:val="30"/>
          <w:cs/>
        </w:rPr>
        <w:t>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718D8">
        <w:rPr>
          <w:rFonts w:ascii="Angsana New" w:hAnsi="Angsana New" w:hint="cs"/>
          <w:sz w:val="30"/>
          <w:szCs w:val="30"/>
          <w:cs/>
        </w:rPr>
        <w:t xml:space="preserve"> </w:t>
      </w:r>
      <w:r w:rsidR="003D6D6A" w:rsidRPr="003C0C69">
        <w:rPr>
          <w:rFonts w:ascii="Angsana New" w:hAnsi="Angsana New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="003D6D6A" w:rsidRPr="003C0C69">
        <w:rPr>
          <w:rFonts w:ascii="Angsana New" w:hAnsi="Angsana New"/>
          <w:sz w:val="30"/>
          <w:szCs w:val="30"/>
        </w:rPr>
        <w:t xml:space="preserve"> </w:t>
      </w:r>
      <w:r w:rsidR="003D6D6A" w:rsidRPr="003C0C69">
        <w:rPr>
          <w:rFonts w:ascii="Angsana New" w:hAnsi="Angsana New"/>
          <w:sz w:val="30"/>
          <w:szCs w:val="30"/>
          <w:cs/>
        </w:rPr>
        <w:t>การวัดมูลค่าใหม่จะรับ</w:t>
      </w:r>
      <w:r w:rsidR="00372772" w:rsidRPr="003C0C69">
        <w:rPr>
          <w:rFonts w:ascii="Angsana New" w:hAnsi="Angsana New"/>
          <w:sz w:val="30"/>
          <w:szCs w:val="30"/>
          <w:cs/>
        </w:rPr>
        <w:t>รู้ในกำไรหรือขาดทุนเมื่อเกิดขึ้น</w:t>
      </w:r>
    </w:p>
    <w:p w:rsidR="009C221C" w:rsidRPr="003C0C69" w:rsidRDefault="00D22F86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9C221C" w:rsidRPr="003C0C69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:rsidR="009C221C" w:rsidRPr="003C0C69" w:rsidRDefault="009C221C" w:rsidP="009C221C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:rsidR="009C221C" w:rsidRPr="003C0C69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0C69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ในกำไรหรือขาดทุนเมื่อวันใดวันหนึ่งต่อไปนี้เกิดขึ้นก่อน </w:t>
      </w:r>
    </w:p>
    <w:p w:rsidR="009C221C" w:rsidRPr="003C0C69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9C221C" w:rsidRPr="003C0C69" w:rsidRDefault="009C221C" w:rsidP="009C221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3C0C69">
        <w:rPr>
          <w:rFonts w:ascii="Angsana New" w:hAnsi="Angsana New"/>
          <w:i/>
          <w:sz w:val="30"/>
          <w:szCs w:val="30"/>
          <w:cs/>
          <w:lang w:val="en-GB"/>
        </w:rPr>
        <w:t>เมื่อบริษัทไม่สามารถยกเลิกข้อเสนอการให้ผลประโยชน์ดังกล่าวได้อีกต่อไป หรือ</w:t>
      </w:r>
    </w:p>
    <w:p w:rsidR="009C221C" w:rsidRDefault="009C221C" w:rsidP="009C221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3C0C69">
        <w:rPr>
          <w:rFonts w:ascii="Angsana New" w:hAnsi="Angsana New"/>
          <w:i/>
          <w:sz w:val="30"/>
          <w:szCs w:val="30"/>
          <w:cs/>
          <w:lang w:val="en-GB"/>
        </w:rPr>
        <w:t xml:space="preserve">เมื่อบริษัทรับรู้ต้นทุนสำหรับการปรับโครงสร้าง </w:t>
      </w:r>
    </w:p>
    <w:p w:rsidR="00C80D38" w:rsidRPr="003C0C69" w:rsidRDefault="00C80D38" w:rsidP="00C80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i/>
          <w:sz w:val="30"/>
          <w:szCs w:val="30"/>
          <w:lang w:val="en-GB"/>
        </w:rPr>
      </w:pPr>
    </w:p>
    <w:p w:rsidR="009C221C" w:rsidRPr="003C0C69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0C69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3C0C69">
        <w:rPr>
          <w:rFonts w:ascii="Angsana New" w:hAnsi="Angsana New"/>
          <w:iCs/>
          <w:sz w:val="30"/>
          <w:szCs w:val="30"/>
        </w:rPr>
        <w:t>12</w:t>
      </w:r>
      <w:r w:rsidRPr="003C0C69">
        <w:rPr>
          <w:rFonts w:ascii="Angsana New" w:hAnsi="Angsana New"/>
          <w:i/>
          <w:sz w:val="30"/>
          <w:szCs w:val="30"/>
        </w:rPr>
        <w:t xml:space="preserve"> </w:t>
      </w:r>
      <w:r w:rsidRPr="003C0C69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:rsidR="009C221C" w:rsidRPr="003C0C69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D219A3" w:rsidRPr="003C0C69" w:rsidRDefault="00D219A3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C0C69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D219A3" w:rsidRPr="003C0C69" w:rsidRDefault="00D219A3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19A3" w:rsidRPr="003C0C69" w:rsidRDefault="00372772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0C69">
        <w:rPr>
          <w:rFonts w:ascii="Angsana New" w:hAnsi="Angsana New"/>
          <w:sz w:val="30"/>
          <w:szCs w:val="30"/>
          <w:cs/>
        </w:rPr>
        <w:t>ผ</w:t>
      </w:r>
      <w:r w:rsidR="00BE1A82" w:rsidRPr="003C0C69">
        <w:rPr>
          <w:rFonts w:ascii="Angsana New" w:hAnsi="Angsana New"/>
          <w:i/>
          <w:sz w:val="30"/>
          <w:szCs w:val="30"/>
          <w:cs/>
        </w:rPr>
        <w:t>ลประโยชน์ระยะสั้นของพนักงานรับรู้เป็นค่าใช้จ่ายเมื่อพนักงานทำงานให้</w:t>
      </w:r>
      <w:r w:rsidR="00BE1A82" w:rsidRPr="003C0C69">
        <w:rPr>
          <w:rFonts w:ascii="Angsana New" w:hAnsi="Angsana New"/>
          <w:i/>
          <w:sz w:val="30"/>
          <w:szCs w:val="30"/>
        </w:rPr>
        <w:t xml:space="preserve"> </w:t>
      </w:r>
      <w:r w:rsidR="00BE1A82" w:rsidRPr="003C0C69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D219A3" w:rsidRPr="003C0C69">
        <w:rPr>
          <w:rFonts w:ascii="Angsana New" w:hAnsi="Angsana New"/>
          <w:i/>
          <w:sz w:val="30"/>
          <w:szCs w:val="30"/>
          <w:cs/>
          <w:lang w:val="en-US"/>
        </w:rPr>
        <w:t>บ</w:t>
      </w:r>
      <w:r w:rsidR="00BE1A82" w:rsidRPr="003C0C69">
        <w:rPr>
          <w:rFonts w:ascii="Angsana New" w:hAnsi="Angsana New"/>
          <w:i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29263B" w:rsidRPr="003C0C69" w:rsidRDefault="0029263B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F6568" w:rsidRPr="003C0C69" w:rsidRDefault="000F6568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0C69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0006FD" w:rsidRPr="003C0C69" w:rsidRDefault="000006FD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A1CBE" w:rsidRPr="003A5177" w:rsidRDefault="007B24CD" w:rsidP="0088797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0C69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</w:t>
      </w:r>
      <w:r w:rsidRPr="003A5177">
        <w:rPr>
          <w:rFonts w:ascii="Angsana New" w:hAnsi="Angsana New"/>
          <w:i/>
          <w:sz w:val="30"/>
          <w:szCs w:val="30"/>
          <w:cs/>
        </w:rPr>
        <w:t xml:space="preserve">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6D3C3A" w:rsidRPr="003A5177">
        <w:rPr>
          <w:rFonts w:ascii="Angsana New" w:hAnsi="Angsana New"/>
          <w:i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6D3C3A" w:rsidRPr="003A5177">
        <w:rPr>
          <w:rFonts w:ascii="Angsana New" w:hAnsi="Angsana New"/>
          <w:sz w:val="30"/>
          <w:szCs w:val="30"/>
          <w:cs/>
        </w:rPr>
        <w:t xml:space="preserve"> </w:t>
      </w:r>
      <w:r w:rsidR="006D3C3A" w:rsidRPr="003A5177">
        <w:rPr>
          <w:rFonts w:ascii="Angsana New" w:hAnsi="Angsana New"/>
          <w:sz w:val="30"/>
          <w:szCs w:val="30"/>
        </w:rPr>
        <w:t xml:space="preserve"> </w:t>
      </w:r>
    </w:p>
    <w:p w:rsidR="003A5177" w:rsidRPr="003A5177" w:rsidRDefault="003A5177" w:rsidP="0088797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88797B" w:rsidRPr="003A5177" w:rsidRDefault="0088797B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A517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p w:rsidR="0088797B" w:rsidRPr="003A5177" w:rsidRDefault="0088797B" w:rsidP="0088797B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A5177">
        <w:rPr>
          <w:rFonts w:ascii="Angsana New" w:hAnsi="Angsana New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</w:t>
      </w:r>
      <w:r w:rsidRPr="003C0C69">
        <w:rPr>
          <w:rFonts w:ascii="Angsana New" w:hAnsi="Angsana New"/>
          <w:i/>
          <w:sz w:val="30"/>
          <w:szCs w:val="30"/>
          <w:cs/>
        </w:rPr>
        <w:t xml:space="preserve">ผูกพัน </w:t>
      </w: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0C69">
        <w:rPr>
          <w:rFonts w:ascii="Angsana New" w:hAnsi="Angsana New"/>
          <w:i/>
          <w:sz w:val="30"/>
          <w:szCs w:val="30"/>
          <w:cs/>
        </w:rPr>
        <w:lastRenderedPageBreak/>
        <w:t xml:space="preserve"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 </w:t>
      </w: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0C69">
        <w:rPr>
          <w:rFonts w:ascii="Angsana New" w:hAnsi="Angsana New"/>
          <w:i/>
          <w:spacing w:val="-4"/>
          <w:sz w:val="30"/>
          <w:szCs w:val="30"/>
          <w:cs/>
        </w:rPr>
        <w:t>บริษัทวัดมูลค่ายุติธรรมของเครื่องมือทางการเงินโดยใช้ราคาเสนอซื้อขายในตลาดที่มีสภาพคล่อง</w:t>
      </w:r>
      <w:r w:rsidRPr="003C0C69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3C0C69">
        <w:rPr>
          <w:rFonts w:ascii="Angsana New" w:hAnsi="Angsana New"/>
          <w:i/>
          <w:spacing w:val="-4"/>
          <w:sz w:val="30"/>
          <w:szCs w:val="30"/>
          <w:cs/>
        </w:rPr>
        <w:t>หากสามารถหาได้</w:t>
      </w:r>
      <w:r w:rsidRPr="003C0C69">
        <w:rPr>
          <w:rFonts w:ascii="Angsana New" w:hAnsi="Angsana New"/>
          <w:i/>
          <w:sz w:val="30"/>
          <w:szCs w:val="30"/>
          <w:cs/>
        </w:rPr>
        <w:t xml:space="preserve"> ตลาดจะถือว่ามี </w:t>
      </w:r>
      <w:r w:rsidRPr="003C0C69">
        <w:rPr>
          <w:rFonts w:ascii="Angsana New" w:hAnsi="Angsana New"/>
          <w:i/>
          <w:sz w:val="30"/>
          <w:szCs w:val="30"/>
        </w:rPr>
        <w:t>‘</w:t>
      </w:r>
      <w:r w:rsidRPr="003C0C69">
        <w:rPr>
          <w:rFonts w:ascii="Angsana New" w:hAnsi="Angsana New"/>
          <w:i/>
          <w:sz w:val="30"/>
          <w:szCs w:val="30"/>
          <w:cs/>
        </w:rPr>
        <w:t>สภาพคล่อง</w:t>
      </w:r>
      <w:r w:rsidRPr="003C0C69">
        <w:rPr>
          <w:rFonts w:ascii="Angsana New" w:hAnsi="Angsana New"/>
          <w:i/>
          <w:sz w:val="30"/>
          <w:szCs w:val="30"/>
        </w:rPr>
        <w:t xml:space="preserve">’ </w:t>
      </w:r>
      <w:r w:rsidRPr="003C0C69">
        <w:rPr>
          <w:rFonts w:ascii="Angsana New" w:hAnsi="Angsana New"/>
          <w:i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0C69">
        <w:rPr>
          <w:rFonts w:ascii="Angsana New" w:hAnsi="Angsana New"/>
          <w:i/>
          <w:sz w:val="30"/>
          <w:szCs w:val="30"/>
          <w:cs/>
        </w:rPr>
        <w:t xml:space="preserve">หากไม่มีราคาเสนอซื้อขายในตลาดที่มีสภาพคล่อง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0C69">
        <w:rPr>
          <w:rFonts w:ascii="Angsana New" w:hAnsi="Angsana New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</w:t>
      </w:r>
      <w:r w:rsidR="00F711EB">
        <w:rPr>
          <w:rFonts w:ascii="Angsana New" w:hAnsi="Angsana New" w:hint="cs"/>
          <w:i/>
          <w:sz w:val="30"/>
          <w:szCs w:val="30"/>
          <w:cs/>
        </w:rPr>
        <w:t>ะการ</w:t>
      </w:r>
      <w:r w:rsidRPr="003C0C69">
        <w:rPr>
          <w:rFonts w:ascii="Angsana New" w:hAnsi="Angsana New"/>
          <w:i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:rsidR="00097F8C" w:rsidRPr="003C0C69" w:rsidRDefault="00097F8C" w:rsidP="00097F8C">
      <w:pPr>
        <w:pStyle w:val="BodyText"/>
        <w:spacing w:after="0"/>
        <w:ind w:left="540" w:right="27"/>
        <w:jc w:val="thaiDistribute"/>
        <w:rPr>
          <w:rFonts w:ascii="Angsana New" w:hAnsi="Angsana New"/>
          <w:i/>
          <w:sz w:val="30"/>
          <w:szCs w:val="30"/>
        </w:rPr>
      </w:pPr>
    </w:p>
    <w:p w:rsidR="00097F8C" w:rsidRPr="003C0C69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0C69">
        <w:rPr>
          <w:rFonts w:ascii="Angsana New" w:hAnsi="Angsana New"/>
          <w:i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3C0C69">
        <w:rPr>
          <w:rFonts w:ascii="Angsana New" w:hAnsi="Angsana New"/>
          <w:i/>
          <w:sz w:val="30"/>
          <w:szCs w:val="30"/>
        </w:rPr>
        <w:t xml:space="preserve"> </w:t>
      </w:r>
    </w:p>
    <w:p w:rsidR="00097F8C" w:rsidRPr="00097F8C" w:rsidRDefault="00097F8C" w:rsidP="00097F8C">
      <w:pPr>
        <w:tabs>
          <w:tab w:val="left" w:pos="540"/>
        </w:tabs>
        <w:spacing w:line="240" w:lineRule="auto"/>
        <w:ind w:left="547"/>
        <w:jc w:val="both"/>
        <w:rPr>
          <w:rFonts w:ascii="Gautami" w:hAnsi="Gautami" w:cs="Gautami"/>
          <w:sz w:val="20"/>
          <w:szCs w:val="20"/>
        </w:rPr>
      </w:pPr>
    </w:p>
    <w:p w:rsidR="00097F8C" w:rsidRPr="0049070B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97F8C">
        <w:rPr>
          <w:rFonts w:ascii="Angsana New" w:hAnsi="Angsana New"/>
          <w:i/>
          <w:sz w:val="30"/>
          <w:szCs w:val="30"/>
          <w:cs/>
        </w:rPr>
        <w:t>การ</w:t>
      </w:r>
      <w:r w:rsidRPr="003C0C69">
        <w:rPr>
          <w:rFonts w:ascii="Angsana New" w:hAnsi="Angsana New"/>
          <w:i/>
          <w:sz w:val="30"/>
          <w:szCs w:val="30"/>
          <w:cs/>
        </w:rPr>
        <w:t>วัดมูลค่ายุติธรรม</w:t>
      </w:r>
      <w:r w:rsidRPr="0049070B">
        <w:rPr>
          <w:rFonts w:ascii="Angsana New" w:hAnsi="Angsana New"/>
          <w:i/>
          <w:sz w:val="30"/>
          <w:szCs w:val="30"/>
          <w:cs/>
        </w:rPr>
        <w:t>ของสินทรัพย์หรือหนี้สิน</w:t>
      </w:r>
      <w:r w:rsidRPr="0049070B">
        <w:rPr>
          <w:rFonts w:ascii="Angsana New" w:hAnsi="Angsana New"/>
          <w:i/>
          <w:sz w:val="30"/>
          <w:szCs w:val="30"/>
        </w:rPr>
        <w:t xml:space="preserve"> </w:t>
      </w:r>
      <w:r w:rsidRPr="0049070B">
        <w:rPr>
          <w:rFonts w:ascii="Angsana New" w:hAnsi="Angsana New"/>
          <w:i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9070B">
        <w:rPr>
          <w:rFonts w:ascii="Angsana New" w:hAnsi="Angsana New"/>
          <w:i/>
          <w:sz w:val="30"/>
          <w:szCs w:val="30"/>
        </w:rPr>
        <w:t xml:space="preserve"> </w:t>
      </w:r>
      <w:r w:rsidRPr="0049070B">
        <w:rPr>
          <w:rFonts w:ascii="Angsana New" w:hAnsi="Angsana New"/>
          <w:i/>
          <w:sz w:val="30"/>
          <w:szCs w:val="30"/>
          <w:cs/>
        </w:rPr>
        <w:t xml:space="preserve">ดังนี้ </w:t>
      </w:r>
    </w:p>
    <w:p w:rsidR="00097F8C" w:rsidRPr="0049070B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097F8C" w:rsidRPr="0049070B" w:rsidRDefault="00097F8C" w:rsidP="0049070B">
      <w:pPr>
        <w:pStyle w:val="BodyText"/>
        <w:numPr>
          <w:ilvl w:val="0"/>
          <w:numId w:val="29"/>
        </w:numPr>
        <w:shd w:val="clear" w:color="auto" w:fill="FFFFFF"/>
        <w:spacing w:after="0" w:line="240" w:lineRule="auto"/>
        <w:ind w:left="990" w:hanging="450"/>
        <w:jc w:val="thaiDistribute"/>
        <w:rPr>
          <w:rFonts w:ascii="Angsana New" w:hAnsi="Angsana New"/>
          <w:i/>
          <w:sz w:val="30"/>
          <w:szCs w:val="30"/>
        </w:rPr>
      </w:pPr>
      <w:r w:rsidRPr="0049070B">
        <w:rPr>
          <w:rFonts w:ascii="Angsana New" w:hAnsi="Angsana New"/>
          <w:i/>
          <w:sz w:val="30"/>
          <w:szCs w:val="30"/>
          <w:cs/>
        </w:rPr>
        <w:t xml:space="preserve">ข้อมูลระดับ </w:t>
      </w:r>
      <w:r w:rsidRPr="0049070B">
        <w:rPr>
          <w:rFonts w:ascii="Angsana New" w:hAnsi="Angsana New"/>
          <w:iCs/>
          <w:sz w:val="30"/>
          <w:szCs w:val="30"/>
        </w:rPr>
        <w:t>1</w:t>
      </w:r>
      <w:r w:rsidRPr="0049070B">
        <w:rPr>
          <w:rFonts w:ascii="Angsana New" w:hAnsi="Angsana New"/>
          <w:i/>
          <w:sz w:val="30"/>
          <w:szCs w:val="30"/>
        </w:rPr>
        <w:t xml:space="preserve">  </w:t>
      </w:r>
      <w:r w:rsidRPr="0049070B">
        <w:rPr>
          <w:rFonts w:ascii="Angsana New" w:hAnsi="Angsana New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097F8C" w:rsidRPr="0049070B" w:rsidRDefault="00097F8C" w:rsidP="0049070B">
      <w:pPr>
        <w:pStyle w:val="BodyText"/>
        <w:numPr>
          <w:ilvl w:val="0"/>
          <w:numId w:val="29"/>
        </w:numPr>
        <w:shd w:val="clear" w:color="auto" w:fill="FFFFFF"/>
        <w:spacing w:after="0" w:line="240" w:lineRule="auto"/>
        <w:ind w:left="990" w:hanging="450"/>
        <w:jc w:val="thaiDistribute"/>
        <w:rPr>
          <w:rFonts w:ascii="Angsana New" w:hAnsi="Angsana New"/>
          <w:i/>
          <w:sz w:val="30"/>
          <w:szCs w:val="30"/>
        </w:rPr>
      </w:pPr>
      <w:r w:rsidRPr="0049070B">
        <w:rPr>
          <w:rFonts w:ascii="Angsana New" w:hAnsi="Angsana New"/>
          <w:i/>
          <w:sz w:val="30"/>
          <w:szCs w:val="30"/>
          <w:cs/>
        </w:rPr>
        <w:t>ข้อมูลระดับ</w:t>
      </w:r>
      <w:r w:rsidRPr="0049070B">
        <w:rPr>
          <w:rFonts w:ascii="Angsana New" w:hAnsi="Angsana New"/>
          <w:i/>
          <w:sz w:val="30"/>
          <w:szCs w:val="30"/>
        </w:rPr>
        <w:t xml:space="preserve"> </w:t>
      </w:r>
      <w:r w:rsidRPr="0049070B">
        <w:rPr>
          <w:rFonts w:ascii="Angsana New" w:hAnsi="Angsana New"/>
          <w:iCs/>
          <w:sz w:val="30"/>
          <w:szCs w:val="30"/>
        </w:rPr>
        <w:t>2</w:t>
      </w:r>
      <w:r w:rsidRPr="0049070B">
        <w:rPr>
          <w:rFonts w:ascii="Angsana New" w:hAnsi="Angsana New"/>
          <w:i/>
          <w:sz w:val="30"/>
          <w:szCs w:val="30"/>
        </w:rPr>
        <w:t xml:space="preserve">  </w:t>
      </w:r>
      <w:r w:rsidRPr="0049070B">
        <w:rPr>
          <w:rFonts w:ascii="Angsana New" w:hAnsi="Angsana New"/>
          <w:i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9070B">
        <w:rPr>
          <w:rFonts w:ascii="Angsana New" w:hAnsi="Angsana New"/>
          <w:iCs/>
          <w:sz w:val="30"/>
          <w:szCs w:val="30"/>
        </w:rPr>
        <w:t>1</w:t>
      </w:r>
    </w:p>
    <w:p w:rsidR="00097F8C" w:rsidRPr="0049070B" w:rsidRDefault="00097F8C" w:rsidP="0049070B">
      <w:pPr>
        <w:pStyle w:val="BodyText"/>
        <w:numPr>
          <w:ilvl w:val="0"/>
          <w:numId w:val="29"/>
        </w:numPr>
        <w:shd w:val="clear" w:color="auto" w:fill="FFFFFF"/>
        <w:spacing w:after="0" w:line="240" w:lineRule="auto"/>
        <w:ind w:left="990" w:hanging="450"/>
        <w:jc w:val="thaiDistribute"/>
        <w:rPr>
          <w:rFonts w:ascii="Angsana New" w:hAnsi="Angsana New"/>
          <w:i/>
          <w:sz w:val="30"/>
          <w:szCs w:val="30"/>
        </w:rPr>
      </w:pPr>
      <w:r w:rsidRPr="0049070B">
        <w:rPr>
          <w:rFonts w:ascii="Angsana New" w:hAnsi="Angsana New"/>
          <w:i/>
          <w:sz w:val="30"/>
          <w:szCs w:val="30"/>
          <w:cs/>
        </w:rPr>
        <w:t>ข้อมูลระดับ</w:t>
      </w:r>
      <w:r w:rsidRPr="0049070B">
        <w:rPr>
          <w:rFonts w:ascii="Angsana New" w:hAnsi="Angsana New"/>
          <w:i/>
          <w:sz w:val="30"/>
          <w:szCs w:val="30"/>
        </w:rPr>
        <w:t xml:space="preserve"> </w:t>
      </w:r>
      <w:r w:rsidRPr="0049070B">
        <w:rPr>
          <w:rFonts w:ascii="Angsana New" w:hAnsi="Angsana New"/>
          <w:iCs/>
          <w:sz w:val="30"/>
          <w:szCs w:val="30"/>
        </w:rPr>
        <w:t>3</w:t>
      </w:r>
      <w:r w:rsidRPr="0049070B">
        <w:rPr>
          <w:rFonts w:ascii="Angsana New" w:hAnsi="Angsana New"/>
          <w:i/>
          <w:sz w:val="30"/>
          <w:szCs w:val="30"/>
        </w:rPr>
        <w:t xml:space="preserve">  </w:t>
      </w:r>
      <w:r w:rsidRPr="0049070B">
        <w:rPr>
          <w:rFonts w:ascii="Angsana New" w:hAnsi="Angsana New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097F8C" w:rsidRPr="0049070B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097F8C" w:rsidRPr="003A5177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A5177">
        <w:rPr>
          <w:rFonts w:ascii="Angsana New" w:hAnsi="Angsana New"/>
          <w:i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97F8C" w:rsidRPr="003A5177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097F8C" w:rsidRPr="003A5177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A5177">
        <w:rPr>
          <w:rFonts w:ascii="Angsana New" w:hAnsi="Angsana New"/>
          <w:i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3A5177">
        <w:rPr>
          <w:rFonts w:ascii="Angsana New" w:hAnsi="Angsana New"/>
          <w:i/>
          <w:sz w:val="30"/>
          <w:szCs w:val="30"/>
        </w:rPr>
        <w:t xml:space="preserve"> </w:t>
      </w:r>
    </w:p>
    <w:p w:rsidR="00883713" w:rsidRPr="003A5177" w:rsidRDefault="00883713" w:rsidP="0049070B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77426" w:rsidRPr="003A5177" w:rsidRDefault="004F4010" w:rsidP="0049070B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A517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6E1C2E" w:rsidRPr="003A5177" w:rsidRDefault="006E1C2E" w:rsidP="0049070B">
      <w:pPr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E1C2E" w:rsidRPr="003A5177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177">
        <w:rPr>
          <w:rFonts w:ascii="Angsana New" w:hAnsi="Angsana New"/>
          <w:sz w:val="30"/>
          <w:szCs w:val="30"/>
          <w:cs/>
          <w:lang w:val="en-US"/>
        </w:rPr>
        <w:t>รายได้รับรู้เมื่อลูกค้ามี</w:t>
      </w:r>
      <w:r w:rsidRPr="003A5177">
        <w:rPr>
          <w:rFonts w:ascii="Angsana New" w:hAnsi="Angsana New"/>
          <w:i/>
          <w:sz w:val="30"/>
          <w:szCs w:val="30"/>
          <w:cs/>
        </w:rPr>
        <w:t>อำนาจ</w:t>
      </w:r>
      <w:r w:rsidRPr="003A5177">
        <w:rPr>
          <w:rFonts w:ascii="Angsana New" w:hAnsi="Angsana New"/>
          <w:sz w:val="30"/>
          <w:szCs w:val="30"/>
          <w:cs/>
          <w:lang w:val="en-US"/>
        </w:rPr>
        <w:t>ควบคุมในสินค้าหรือบริการด้วยจำนวนเงินที่สะท้อนถึงสิ่งตอบแทนที่บริษัท</w:t>
      </w:r>
      <w:r w:rsidRPr="003A5177">
        <w:rPr>
          <w:rFonts w:ascii="Angsana New" w:hAnsi="Angsana New"/>
          <w:sz w:val="30"/>
          <w:szCs w:val="30"/>
          <w:lang w:val="en-US"/>
        </w:rPr>
        <w:t xml:space="preserve"> </w:t>
      </w:r>
      <w:r w:rsidRPr="003A5177">
        <w:rPr>
          <w:rFonts w:ascii="Angsana New" w:hAnsi="Angsana New"/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</w:t>
      </w:r>
      <w:r w:rsidRPr="003A5177">
        <w:rPr>
          <w:rFonts w:ascii="Angsana New" w:hAnsi="Angsana New"/>
          <w:sz w:val="30"/>
          <w:szCs w:val="30"/>
          <w:cs/>
        </w:rPr>
        <w:t>ปริมาณ</w:t>
      </w:r>
      <w:r w:rsidRPr="003A5177">
        <w:rPr>
          <w:rFonts w:ascii="Angsana New" w:hAnsi="Angsana New"/>
          <w:sz w:val="30"/>
          <w:szCs w:val="30"/>
        </w:rPr>
        <w:t xml:space="preserve"> </w:t>
      </w:r>
    </w:p>
    <w:p w:rsidR="00574937" w:rsidRPr="003A5177" w:rsidRDefault="00574937" w:rsidP="0049070B">
      <w:pPr>
        <w:spacing w:line="240" w:lineRule="auto"/>
        <w:rPr>
          <w:rFonts w:ascii="Angsana New" w:hAnsi="Angsana New"/>
          <w:sz w:val="30"/>
          <w:szCs w:val="30"/>
        </w:rPr>
      </w:pPr>
    </w:p>
    <w:p w:rsidR="006E1C2E" w:rsidRPr="003A5177" w:rsidRDefault="006E1C2E" w:rsidP="0049070B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A5177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:rsidR="006E1C2E" w:rsidRPr="003A5177" w:rsidRDefault="006E1C2E" w:rsidP="0049070B">
      <w:pPr>
        <w:tabs>
          <w:tab w:val="left" w:pos="540"/>
        </w:tabs>
        <w:spacing w:line="240" w:lineRule="auto"/>
        <w:ind w:left="-90"/>
        <w:jc w:val="both"/>
        <w:rPr>
          <w:rFonts w:ascii="Angsana New" w:hAnsi="Angsana New"/>
          <w:sz w:val="30"/>
          <w:szCs w:val="30"/>
        </w:rPr>
      </w:pPr>
    </w:p>
    <w:p w:rsidR="006E1C2E" w:rsidRPr="003A5177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177">
        <w:rPr>
          <w:rFonts w:ascii="Angsana New" w:hAnsi="Angsana New"/>
          <w:sz w:val="30"/>
          <w:szCs w:val="30"/>
          <w:cs/>
        </w:rPr>
        <w:t>รายได้จากการขาย</w:t>
      </w:r>
      <w:r w:rsidRPr="003A5177">
        <w:rPr>
          <w:rFonts w:ascii="Angsana New" w:hAnsi="Angsana New"/>
          <w:sz w:val="30"/>
          <w:szCs w:val="30"/>
          <w:cs/>
          <w:lang w:val="en-US"/>
        </w:rPr>
        <w:t>สินค้า</w:t>
      </w:r>
      <w:r w:rsidRPr="003A5177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3A5177">
        <w:rPr>
          <w:rFonts w:ascii="Angsana New" w:hAnsi="Angsana New"/>
          <w:sz w:val="30"/>
          <w:szCs w:val="30"/>
        </w:rPr>
        <w:t xml:space="preserve"> </w:t>
      </w:r>
      <w:r w:rsidRPr="003A5177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3A5177">
        <w:rPr>
          <w:rFonts w:ascii="Angsana New" w:hAnsi="Angsana New"/>
          <w:sz w:val="30"/>
          <w:szCs w:val="30"/>
        </w:rPr>
        <w:t xml:space="preserve"> </w:t>
      </w:r>
    </w:p>
    <w:p w:rsidR="003A5177" w:rsidRPr="003A5177" w:rsidRDefault="003A5177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E1C97" w:rsidRPr="003A5177" w:rsidRDefault="004F2ABA" w:rsidP="0049070B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A5177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:rsidR="0049070B" w:rsidRPr="003A5177" w:rsidRDefault="0049070B" w:rsidP="0049070B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9070B" w:rsidRPr="003A5177" w:rsidRDefault="0049070B" w:rsidP="0049070B">
      <w:pPr>
        <w:pStyle w:val="Pa18"/>
        <w:spacing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3A5177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นโยบายการบัญชีที่ถือปฏิบัติตั้งแต่วันที่ </w:t>
      </w:r>
      <w:r w:rsidRPr="003A5177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  <w:t xml:space="preserve">1 </w:t>
      </w:r>
      <w:r w:rsidRPr="003A5177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มกราคม </w:t>
      </w:r>
      <w:r w:rsidRPr="003A5177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  <w:t xml:space="preserve">2563 </w:t>
      </w:r>
    </w:p>
    <w:p w:rsidR="0049070B" w:rsidRPr="003A5177" w:rsidRDefault="0049070B" w:rsidP="0049070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070B" w:rsidRPr="003A5177" w:rsidRDefault="0049070B" w:rsidP="0049070B">
      <w:pPr>
        <w:pStyle w:val="Pa18"/>
        <w:spacing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5177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อัตราดอกเบี้ยที่แท้จริง</w:t>
      </w:r>
      <w:r w:rsidRPr="003A5177"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  <w:t xml:space="preserve"> </w:t>
      </w:r>
    </w:p>
    <w:p w:rsidR="0049070B" w:rsidRPr="003A5177" w:rsidRDefault="0049070B" w:rsidP="0049070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070B" w:rsidRPr="003A5177" w:rsidRDefault="0049070B" w:rsidP="0049070B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3A5177">
        <w:rPr>
          <w:rFonts w:ascii="Angsana New" w:hAnsi="Angsana New"/>
          <w:sz w:val="30"/>
          <w:szCs w:val="30"/>
          <w:cs/>
          <w:lang w:val="en-GB"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:rsidR="0049070B" w:rsidRPr="003A5177" w:rsidRDefault="0049070B" w:rsidP="0049070B">
      <w:pPr>
        <w:pStyle w:val="NoSpacing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270"/>
        <w:jc w:val="thaiDistribute"/>
        <w:rPr>
          <w:rFonts w:ascii="Angsana New" w:hAnsi="Angsana New"/>
          <w:sz w:val="30"/>
          <w:szCs w:val="30"/>
          <w:lang w:val="en-GB"/>
        </w:rPr>
      </w:pPr>
      <w:r w:rsidRPr="003A5177">
        <w:rPr>
          <w:rFonts w:ascii="Angsana New" w:hAnsi="Angsana New"/>
          <w:sz w:val="30"/>
          <w:szCs w:val="30"/>
          <w:cs/>
          <w:lang w:val="en-GB"/>
        </w:rPr>
        <w:t>มูลค่าตามบัญชีขั้นต้นของสินทรัพย์ทางการเงิน หรือ</w:t>
      </w:r>
    </w:p>
    <w:p w:rsidR="0049070B" w:rsidRPr="003A5177" w:rsidRDefault="0049070B" w:rsidP="0049070B">
      <w:pPr>
        <w:pStyle w:val="NoSpacing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270"/>
        <w:jc w:val="thaiDistribute"/>
        <w:rPr>
          <w:rFonts w:ascii="Angsana New" w:hAnsi="Angsana New"/>
          <w:sz w:val="30"/>
          <w:szCs w:val="30"/>
          <w:lang w:val="en-GB"/>
        </w:rPr>
      </w:pPr>
      <w:r w:rsidRPr="003A5177">
        <w:rPr>
          <w:rFonts w:ascii="Angsana New" w:hAnsi="Angsana New"/>
          <w:sz w:val="30"/>
          <w:szCs w:val="30"/>
          <w:cs/>
          <w:lang w:val="en-GB"/>
        </w:rPr>
        <w:t>ราคาทุนตัดจำหน่ายของหนี้สินทางการเงิน</w:t>
      </w:r>
    </w:p>
    <w:p w:rsidR="0049070B" w:rsidRPr="003A5177" w:rsidRDefault="0049070B" w:rsidP="0049070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070B" w:rsidRPr="002C0CAF" w:rsidRDefault="003A5177" w:rsidP="0049070B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9070B" w:rsidRPr="003A5177">
        <w:rPr>
          <w:rFonts w:ascii="Angsana New" w:hAnsi="Angsana New"/>
          <w:sz w:val="30"/>
          <w:szCs w:val="30"/>
          <w:cs/>
        </w:rPr>
        <w:lastRenderedPageBreak/>
        <w:t>ในการคำนวณดอกเบี้ย</w:t>
      </w:r>
      <w:r w:rsidR="0049070B" w:rsidRPr="003A5177">
        <w:rPr>
          <w:rFonts w:ascii="Angsana New" w:hAnsi="Angsana New" w:hint="cs"/>
          <w:sz w:val="30"/>
          <w:szCs w:val="30"/>
          <w:cs/>
        </w:rPr>
        <w:t>รับและดอกเบี้ยจ่าย</w:t>
      </w:r>
      <w:r w:rsidR="0049070B" w:rsidRPr="003A5177">
        <w:rPr>
          <w:rFonts w:ascii="Angsana New" w:hAnsi="Angsana New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="0049070B" w:rsidRPr="003A5177">
        <w:rPr>
          <w:rFonts w:ascii="Angsana New" w:hAnsi="Angsana New" w:hint="cs"/>
          <w:sz w:val="30"/>
          <w:szCs w:val="30"/>
          <w:cs/>
        </w:rPr>
        <w:t xml:space="preserve"> หรือราคาทุนตัดจำหน่ายของหนี้สิน</w:t>
      </w:r>
      <w:r w:rsidR="0049070B" w:rsidRPr="003A5177">
        <w:rPr>
          <w:rFonts w:ascii="Angsana New" w:hAnsi="Angsana New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:rsidR="0049070B" w:rsidRPr="002C0CAF" w:rsidRDefault="0049070B" w:rsidP="0049070B">
      <w:pPr>
        <w:ind w:left="540"/>
        <w:jc w:val="thaiDistribute"/>
        <w:rPr>
          <w:rFonts w:ascii="Gautami" w:hAnsi="Gautami" w:cs="Gautami"/>
          <w:sz w:val="20"/>
          <w:szCs w:val="20"/>
          <w:highlight w:val="yellow"/>
          <w:cs/>
        </w:rPr>
      </w:pPr>
    </w:p>
    <w:p w:rsidR="0049070B" w:rsidRPr="003A5177" w:rsidRDefault="0049070B" w:rsidP="0049070B">
      <w:pPr>
        <w:pStyle w:val="Pa18"/>
        <w:spacing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3A5177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นโยบายการบัญชีที่ถือปฏิบัติก่อนวันที่ </w:t>
      </w:r>
      <w:r w:rsidRPr="003A5177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  <w:t xml:space="preserve">1 </w:t>
      </w:r>
      <w:r w:rsidRPr="003A5177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มกราคม </w:t>
      </w:r>
      <w:r w:rsidRPr="003A5177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  <w:t xml:space="preserve">2563 </w:t>
      </w:r>
    </w:p>
    <w:p w:rsidR="0049070B" w:rsidRPr="003A5177" w:rsidRDefault="0049070B" w:rsidP="0049070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9070B" w:rsidRPr="003A5177" w:rsidRDefault="0049070B" w:rsidP="0049070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A5177">
        <w:rPr>
          <w:rFonts w:ascii="Angsana New" w:hAnsi="Angsana New"/>
          <w:sz w:val="30"/>
          <w:szCs w:val="30"/>
          <w:cs/>
        </w:rPr>
        <w:t>ดอกเบี้ย</w:t>
      </w:r>
      <w:r w:rsidRPr="003A5177">
        <w:rPr>
          <w:rFonts w:ascii="Angsana New" w:hAnsi="Angsana New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:rsidR="0049070B" w:rsidRPr="003A5177" w:rsidRDefault="0049070B" w:rsidP="0049070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070B" w:rsidRPr="003A5177" w:rsidRDefault="0049070B" w:rsidP="0049070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A5177">
        <w:rPr>
          <w:rFonts w:ascii="Angsana New" w:hAnsi="Angsana New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:rsidR="000B227D" w:rsidRPr="00EA5766" w:rsidRDefault="000B227D" w:rsidP="00F475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A5132" w:rsidRPr="008F1CD6" w:rsidRDefault="004A5132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F1C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:rsidR="00DB553F" w:rsidRPr="00EA5766" w:rsidRDefault="00DB553F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1E190D" w:rsidRPr="00EA5766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A21B75" w:rsidRPr="00EA5766">
        <w:rPr>
          <w:rFonts w:ascii="Angsana New" w:hAnsi="Angsana New" w:hint="cs"/>
          <w:sz w:val="30"/>
          <w:szCs w:val="30"/>
          <w:cs/>
        </w:rPr>
        <w:t>ของงวด</w:t>
      </w:r>
      <w:r w:rsidRPr="00EA5766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A21B75" w:rsidRPr="00EA5766">
        <w:rPr>
          <w:rFonts w:ascii="Angsana New" w:hAnsi="Angsana New" w:hint="cs"/>
          <w:sz w:val="30"/>
          <w:szCs w:val="30"/>
          <w:cs/>
        </w:rPr>
        <w:t>ของงวด</w:t>
      </w:r>
      <w:r w:rsidRPr="00EA5766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4F1CB3" w:rsidRPr="00EA5766" w:rsidRDefault="004F1CB3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D4B6E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C348A">
        <w:rPr>
          <w:rFonts w:ascii="Angsana New" w:hAnsi="Angsana New" w:hint="cs"/>
          <w:sz w:val="30"/>
          <w:szCs w:val="30"/>
          <w:cs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ๆ</w:t>
      </w:r>
    </w:p>
    <w:p w:rsidR="003C0C69" w:rsidRDefault="003C0C69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CB0AE0" w:rsidRPr="00EA5766" w:rsidRDefault="008D4B6E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EA5766">
        <w:rPr>
          <w:rFonts w:ascii="Angsana New" w:hAnsi="Angsana New" w:hint="cs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BC1C6E" w:rsidRPr="00EA5766">
        <w:rPr>
          <w:rFonts w:ascii="Angsana New" w:hAnsi="Angsana New" w:hint="cs"/>
          <w:spacing w:val="-4"/>
          <w:sz w:val="30"/>
          <w:szCs w:val="30"/>
          <w:cs/>
        </w:rPr>
        <w:t xml:space="preserve">ที่ใช้เพื่อความมุ่งหมายทางภาษี </w:t>
      </w:r>
      <w:r w:rsidR="00BC1C6E" w:rsidRPr="00EA5766">
        <w:rPr>
          <w:rFonts w:ascii="Angsana New" w:hAnsi="Angsana New" w:hint="cs"/>
          <w:spacing w:val="-4"/>
          <w:sz w:val="30"/>
          <w:szCs w:val="30"/>
        </w:rPr>
        <w:t xml:space="preserve"> </w:t>
      </w:r>
    </w:p>
    <w:p w:rsidR="00F475F5" w:rsidRPr="00EA5766" w:rsidRDefault="00F475F5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F2527A" w:rsidRPr="00EA5766" w:rsidRDefault="00232854" w:rsidP="00BA1CBE">
      <w:pPr>
        <w:spacing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EA5766">
        <w:rPr>
          <w:rFonts w:ascii="Angsana New" w:hAnsi="Angsana New" w:hint="cs"/>
          <w:spacing w:val="-2"/>
          <w:sz w:val="30"/>
          <w:szCs w:val="30"/>
          <w:cs/>
        </w:rPr>
        <w:t>การวัดมู</w:t>
      </w:r>
      <w:r w:rsidR="00F2527A" w:rsidRPr="00EA5766">
        <w:rPr>
          <w:rFonts w:ascii="Angsana New" w:hAnsi="Angsana New" w:hint="cs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F2527A" w:rsidRPr="00EA5766" w:rsidRDefault="00F2527A" w:rsidP="00F2527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A358FB" w:rsidRPr="00EA5766" w:rsidRDefault="00A358FB" w:rsidP="00F2527A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EA5766">
        <w:rPr>
          <w:rFonts w:ascii="Angsana New" w:hAnsi="Angsana New" w:hint="cs"/>
          <w:spacing w:val="-4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EC3B9C" w:rsidRPr="00EA5766" w:rsidRDefault="00EC3B9C" w:rsidP="00F2527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D4B6E" w:rsidRPr="003A5177" w:rsidRDefault="008D4B6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A5177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ในการกำหนดมูลค่าของภาษีเงินได้ปัจจุบันและภาษีเงินได้รอการ</w:t>
      </w:r>
      <w:r w:rsidR="00BC1C6E" w:rsidRPr="003A5177">
        <w:rPr>
          <w:rFonts w:ascii="Angsana New" w:hAnsi="Angsana New"/>
          <w:sz w:val="30"/>
          <w:szCs w:val="30"/>
          <w:cs/>
        </w:rPr>
        <w:t xml:space="preserve">ตัดบัญชี </w:t>
      </w:r>
      <w:r w:rsidRPr="003A5177">
        <w:rPr>
          <w:rFonts w:ascii="Angsana New" w:hAnsi="Angsana New"/>
          <w:sz w:val="30"/>
          <w:szCs w:val="30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BC1C6E" w:rsidRPr="003A5177">
        <w:rPr>
          <w:rFonts w:ascii="Angsana New" w:hAnsi="Angsana New"/>
          <w:sz w:val="30"/>
          <w:szCs w:val="30"/>
          <w:cs/>
        </w:rPr>
        <w:t xml:space="preserve"> บริษัท</w:t>
      </w:r>
      <w:r w:rsidR="00BC1C6E" w:rsidRPr="003A5177">
        <w:rPr>
          <w:rFonts w:ascii="Angsana New" w:hAnsi="Angsana New"/>
          <w:sz w:val="30"/>
          <w:szCs w:val="30"/>
        </w:rPr>
        <w:br/>
      </w:r>
      <w:r w:rsidRPr="003A5177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2C348A" w:rsidRPr="003A5177">
        <w:rPr>
          <w:rFonts w:ascii="Angsana New" w:hAnsi="Angsana New"/>
          <w:sz w:val="30"/>
          <w:szCs w:val="30"/>
          <w:cs/>
        </w:rPr>
        <w:t>ฎ</w:t>
      </w:r>
      <w:r w:rsidRPr="003A5177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 การประเมินนี้อยู่บ</w:t>
      </w:r>
      <w:r w:rsidR="000669EB" w:rsidRPr="003A5177">
        <w:rPr>
          <w:rFonts w:ascii="Angsana New" w:hAnsi="Angsana New"/>
          <w:sz w:val="30"/>
          <w:szCs w:val="30"/>
          <w:cs/>
        </w:rPr>
        <w:t>นพื้นฐานการประมาณการและข้อสมมติ</w:t>
      </w:r>
      <w:r w:rsidRPr="003A5177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C348A" w:rsidRPr="003A5177" w:rsidRDefault="002C348A" w:rsidP="00BA1CBE">
      <w:pPr>
        <w:spacing w:line="240" w:lineRule="auto"/>
        <w:ind w:left="518"/>
        <w:jc w:val="thaiDistribute"/>
        <w:rPr>
          <w:rFonts w:ascii="Angsana New" w:hAnsi="Angsana New"/>
        </w:rPr>
      </w:pPr>
    </w:p>
    <w:p w:rsidR="008D4B6E" w:rsidRPr="003A5177" w:rsidRDefault="008D4B6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A517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625127" w:rsidRPr="003A5177">
        <w:rPr>
          <w:rFonts w:ascii="Angsana New" w:hAnsi="Angsana New"/>
          <w:sz w:val="30"/>
          <w:szCs w:val="30"/>
          <w:cs/>
        </w:rPr>
        <w:br/>
      </w:r>
      <w:r w:rsidRPr="003A5177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BA1CBE" w:rsidRPr="003A5177" w:rsidRDefault="00BA1CBE" w:rsidP="00BA1CBE">
      <w:pPr>
        <w:spacing w:line="240" w:lineRule="auto"/>
        <w:ind w:left="518"/>
        <w:jc w:val="thaiDistribute"/>
        <w:rPr>
          <w:rFonts w:ascii="Angsana New" w:hAnsi="Angsana New"/>
        </w:rPr>
      </w:pPr>
    </w:p>
    <w:p w:rsidR="008D4B6E" w:rsidRPr="003A5177" w:rsidRDefault="008D4B6E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A5177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4B4759" w:rsidRPr="003A5177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Pr="003A5177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3C0C69" w:rsidRPr="003A5177" w:rsidRDefault="003C0C69" w:rsidP="008D4B6E">
      <w:pPr>
        <w:spacing w:line="240" w:lineRule="auto"/>
        <w:ind w:left="518"/>
        <w:jc w:val="thaiDistribute"/>
        <w:rPr>
          <w:rFonts w:ascii="Angsana New" w:hAnsi="Angsana New"/>
        </w:rPr>
      </w:pPr>
    </w:p>
    <w:p w:rsidR="005438A8" w:rsidRPr="003A5177" w:rsidRDefault="00A55A28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A5177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</w:p>
    <w:p w:rsidR="005438A8" w:rsidRPr="003A5177" w:rsidRDefault="005438A8" w:rsidP="00F475F5">
      <w:pPr>
        <w:spacing w:line="240" w:lineRule="auto"/>
        <w:rPr>
          <w:rFonts w:ascii="Angsana New" w:hAnsi="Angsana New"/>
          <w:lang w:val="en-US"/>
        </w:rPr>
      </w:pPr>
    </w:p>
    <w:p w:rsidR="00A21B75" w:rsidRPr="003A5177" w:rsidRDefault="005438A8" w:rsidP="00F475F5">
      <w:pPr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3A5177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Pr="003A5177">
        <w:rPr>
          <w:rFonts w:ascii="Angsana New" w:hAnsi="Angsana New"/>
          <w:b/>
          <w:sz w:val="30"/>
          <w:szCs w:val="30"/>
        </w:rPr>
        <w:t xml:space="preserve"> </w:t>
      </w:r>
      <w:r w:rsidRPr="003A5177">
        <w:rPr>
          <w:rFonts w:ascii="Angsana New" w:hAnsi="Angsana New"/>
          <w:b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</w:t>
      </w:r>
      <w:r w:rsidRPr="003A5177">
        <w:rPr>
          <w:rFonts w:ascii="Angsana New" w:hAnsi="Angsana New"/>
          <w:b/>
          <w:spacing w:val="-2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</w:t>
      </w:r>
      <w:r w:rsidR="00BC4C8B" w:rsidRPr="003A5177">
        <w:rPr>
          <w:rFonts w:ascii="Angsana New" w:hAnsi="Angsana New"/>
          <w:b/>
          <w:spacing w:val="-2"/>
          <w:sz w:val="30"/>
          <w:szCs w:val="30"/>
          <w:cs/>
        </w:rPr>
        <w:t>จำนวน</w:t>
      </w:r>
      <w:r w:rsidRPr="003A5177">
        <w:rPr>
          <w:rFonts w:ascii="Angsana New" w:hAnsi="Angsana New"/>
          <w:b/>
          <w:spacing w:val="2"/>
          <w:sz w:val="30"/>
          <w:szCs w:val="30"/>
          <w:cs/>
        </w:rPr>
        <w:t>หุ้น</w:t>
      </w:r>
      <w:r w:rsidRPr="003A5177">
        <w:rPr>
          <w:rFonts w:ascii="Angsana New" w:hAnsi="Angsana New"/>
          <w:b/>
          <w:sz w:val="30"/>
          <w:szCs w:val="30"/>
          <w:cs/>
        </w:rPr>
        <w:t>สามัญที่ซื้อคืน</w:t>
      </w:r>
    </w:p>
    <w:p w:rsidR="00834930" w:rsidRPr="003A5177" w:rsidRDefault="00834930" w:rsidP="00F475F5">
      <w:pPr>
        <w:spacing w:line="240" w:lineRule="auto"/>
        <w:rPr>
          <w:rFonts w:ascii="Angsana New" w:hAnsi="Angsana New"/>
          <w:lang w:val="en-US"/>
        </w:rPr>
      </w:pPr>
    </w:p>
    <w:p w:rsidR="00BB73F4" w:rsidRPr="003A5177" w:rsidRDefault="00BB73F4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A5177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:rsidR="00BB73F4" w:rsidRPr="003A5177" w:rsidRDefault="00BB73F4" w:rsidP="00F475F5">
      <w:pPr>
        <w:spacing w:line="240" w:lineRule="auto"/>
        <w:rPr>
          <w:rFonts w:ascii="Angsana New" w:hAnsi="Angsana New"/>
          <w:lang w:val="en-US"/>
        </w:rPr>
      </w:pPr>
    </w:p>
    <w:p w:rsidR="00BB73F4" w:rsidRPr="00EA5766" w:rsidRDefault="00BB73F4" w:rsidP="00F475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17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88797B" w:rsidRPr="003A5177">
        <w:rPr>
          <w:rFonts w:ascii="Angsana New" w:hAnsi="Angsana New"/>
          <w:sz w:val="30"/>
          <w:szCs w:val="30"/>
          <w:cs/>
        </w:rPr>
        <w:t xml:space="preserve"> </w:t>
      </w:r>
      <w:r w:rsidRPr="003A5177">
        <w:rPr>
          <w:rFonts w:ascii="Angsana New" w:hAnsi="Angsana New"/>
          <w:sz w:val="30"/>
          <w:szCs w:val="30"/>
          <w:cs/>
        </w:rPr>
        <w:t>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</w:t>
      </w:r>
      <w:r w:rsidRPr="003A5177">
        <w:rPr>
          <w:rFonts w:ascii="Angsana New" w:hAnsi="Angsana New"/>
          <w:b/>
          <w:spacing w:val="-2"/>
          <w:sz w:val="30"/>
          <w:szCs w:val="30"/>
          <w:cs/>
        </w:rPr>
        <w:t>สาระสำคัญ</w:t>
      </w:r>
      <w:r w:rsidRPr="003A5177">
        <w:rPr>
          <w:rFonts w:ascii="Angsana New" w:hAnsi="Angsana New"/>
          <w:sz w:val="30"/>
          <w:szCs w:val="30"/>
          <w:cs/>
        </w:rPr>
        <w:t>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</w:t>
      </w:r>
      <w:r w:rsidRPr="00EA5766">
        <w:rPr>
          <w:rFonts w:ascii="Angsana New" w:hAnsi="Angsana New" w:hint="cs"/>
          <w:sz w:val="30"/>
          <w:szCs w:val="30"/>
          <w:cs/>
        </w:rPr>
        <w:t xml:space="preserve">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495007" w:rsidRPr="008F1CD6" w:rsidRDefault="00495007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F1CD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:rsidR="00495007" w:rsidRPr="003C0C69" w:rsidRDefault="00495007" w:rsidP="00F475F5">
      <w:pPr>
        <w:spacing w:line="240" w:lineRule="auto"/>
        <w:ind w:left="518"/>
        <w:jc w:val="thaiDistribute"/>
        <w:rPr>
          <w:rFonts w:ascii="Angsana New" w:hAnsi="Angsana New"/>
          <w:bCs/>
          <w:sz w:val="24"/>
          <w:szCs w:val="24"/>
        </w:rPr>
      </w:pPr>
    </w:p>
    <w:p w:rsidR="00F2527A" w:rsidRDefault="00495007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</w:t>
      </w:r>
      <w:r w:rsidR="00F740BE" w:rsidRPr="00EA5766">
        <w:rPr>
          <w:rFonts w:ascii="Angsana New" w:hAnsi="Angsana New" w:hint="cs"/>
          <w:sz w:val="30"/>
          <w:szCs w:val="30"/>
          <w:cs/>
        </w:rPr>
        <w:t>อประธานเจ้าหน้าที่บริหารของ</w:t>
      </w:r>
      <w:r w:rsidRPr="00EA5766">
        <w:rPr>
          <w:rFonts w:ascii="Angsana New" w:hAnsi="Angsana New" w:hint="cs"/>
          <w:sz w:val="30"/>
          <w:szCs w:val="30"/>
          <w:cs/>
        </w:rPr>
        <w:t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0612EC" w:rsidRPr="00EA5766">
        <w:rPr>
          <w:rFonts w:ascii="Angsana New" w:hAnsi="Angsana New" w:hint="cs"/>
          <w:sz w:val="30"/>
          <w:szCs w:val="30"/>
          <w:cs/>
        </w:rPr>
        <w:t>รายได้อื่น ค่าใช้จ่ายในการขาย</w:t>
      </w:r>
      <w:r w:rsidR="00550886" w:rsidRPr="00EA5766">
        <w:rPr>
          <w:rFonts w:ascii="Angsana New" w:hAnsi="Angsana New" w:hint="cs"/>
          <w:sz w:val="30"/>
          <w:szCs w:val="30"/>
          <w:cs/>
        </w:rPr>
        <w:t>และบริหาร</w:t>
      </w:r>
      <w:r w:rsidR="00550886" w:rsidRPr="00EA5766">
        <w:rPr>
          <w:rFonts w:ascii="Angsana New" w:hAnsi="Angsana New" w:hint="cs"/>
          <w:sz w:val="30"/>
          <w:szCs w:val="30"/>
          <w:cs/>
        </w:rPr>
        <w:br/>
      </w:r>
      <w:r w:rsidR="000612EC" w:rsidRPr="00EA5766">
        <w:rPr>
          <w:rFonts w:ascii="Angsana New" w:hAnsi="Angsana New" w:hint="cs"/>
          <w:sz w:val="30"/>
          <w:szCs w:val="30"/>
          <w:cs/>
        </w:rPr>
        <w:t>เงินกู้ยืม</w:t>
      </w:r>
      <w:r w:rsidR="00550886" w:rsidRPr="00EA5766">
        <w:rPr>
          <w:rFonts w:ascii="Angsana New" w:hAnsi="Angsana New" w:hint="cs"/>
          <w:sz w:val="30"/>
          <w:szCs w:val="30"/>
          <w:cs/>
        </w:rPr>
        <w:t>และภาระผูกพันผลประโยชน์พนักงาน</w:t>
      </w:r>
    </w:p>
    <w:p w:rsidR="00D22F86" w:rsidRPr="00EA5766" w:rsidRDefault="00D22F86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2C12A0" w:rsidRPr="00EA5766" w:rsidRDefault="00B22256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5766">
        <w:rPr>
          <w:rFonts w:ascii="Angsana New" w:hAnsi="Angsana New" w:hint="cs"/>
          <w:b/>
          <w:bCs/>
          <w:sz w:val="30"/>
          <w:szCs w:val="30"/>
          <w:lang w:val="en-US"/>
        </w:rPr>
        <w:t>4</w:t>
      </w:r>
      <w:r w:rsidR="007C1EB8" w:rsidRPr="00EA5766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73598B" w:rsidRPr="00EA5766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A1CBE" w:rsidRPr="00EA5766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BC1C6E" w:rsidRPr="00D22F86" w:rsidRDefault="00BC1C6E" w:rsidP="00EC3B9C">
      <w:pPr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D22F86">
        <w:rPr>
          <w:rFonts w:ascii="Angsana New" w:hAnsi="Angsana New" w:hint="cs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D22F86" w:rsidRPr="00D22F86"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D22F86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D22F86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D22F86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</w:p>
    <w:p w:rsidR="00BA1CBE" w:rsidRPr="00EA5766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620"/>
        <w:gridCol w:w="4140"/>
      </w:tblGrid>
      <w:tr w:rsidR="00BC1C6E" w:rsidRPr="00EA5766" w:rsidTr="00277F46">
        <w:trPr>
          <w:trHeight w:val="542"/>
        </w:trPr>
        <w:tc>
          <w:tcPr>
            <w:tcW w:w="3420" w:type="dxa"/>
          </w:tcPr>
          <w:p w:rsidR="00BC1C6E" w:rsidRPr="00EA5766" w:rsidRDefault="00BC1C6E" w:rsidP="00277F46">
            <w:pPr>
              <w:spacing w:line="240" w:lineRule="auto"/>
              <w:ind w:right="3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</w:tcPr>
          <w:p w:rsidR="00BC1C6E" w:rsidRPr="00EA5766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4140" w:type="dxa"/>
          </w:tcPr>
          <w:p w:rsidR="00BC1C6E" w:rsidRPr="00EA5766" w:rsidRDefault="00BC1C6E" w:rsidP="00FC5B33">
            <w:pPr>
              <w:spacing w:line="240" w:lineRule="auto"/>
              <w:ind w:right="3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C1C6E" w:rsidRPr="00EA5766" w:rsidTr="00277F46">
        <w:tc>
          <w:tcPr>
            <w:tcW w:w="3420" w:type="dxa"/>
          </w:tcPr>
          <w:p w:rsidR="00BC1C6E" w:rsidRPr="00EA5766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620" w:type="dxa"/>
          </w:tcPr>
          <w:p w:rsidR="00BC1C6E" w:rsidRPr="00EA5766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</w:tcPr>
          <w:p w:rsidR="00BC1C6E" w:rsidRPr="00EA5766" w:rsidRDefault="00BC1C6E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เป็นบริษัทใหญ่  ถือหุ้นร้อยละ </w:t>
            </w:r>
            <w:r w:rsidR="000B227D" w:rsidRPr="00EA5766">
              <w:rPr>
                <w:rFonts w:ascii="Angsana New" w:hAnsi="Angsana New" w:hint="cs"/>
                <w:sz w:val="30"/>
                <w:szCs w:val="30"/>
              </w:rPr>
              <w:t>71.65</w:t>
            </w:r>
            <w:r w:rsidR="003F4F24"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BC1C6E" w:rsidRPr="00EA5766" w:rsidTr="00277F46">
        <w:tc>
          <w:tcPr>
            <w:tcW w:w="3420" w:type="dxa"/>
          </w:tcPr>
          <w:p w:rsidR="00BC1C6E" w:rsidRPr="00EA5766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</w:tcPr>
          <w:p w:rsidR="00BC1C6E" w:rsidRPr="00EA5766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BC1C6E" w:rsidRPr="00EA5766" w:rsidRDefault="00BC1C6E" w:rsidP="00D5741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</w:t>
            </w:r>
            <w:r w:rsidR="00D5741B" w:rsidRPr="00EA5766">
              <w:rPr>
                <w:rFonts w:ascii="Angsana New" w:hAnsi="Angsana New" w:hint="cs"/>
                <w:sz w:val="30"/>
                <w:szCs w:val="30"/>
                <w:cs/>
              </w:rPr>
              <w:t>อม ทั้งนี้ รวมถึงกรรมการของบริษัท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:rsidR="007A4345" w:rsidRPr="00EA5766" w:rsidRDefault="007A43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:rsidR="00A65A04" w:rsidRPr="00EA5766" w:rsidRDefault="00817F98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EA5766">
        <w:rPr>
          <w:rFonts w:ascii="Angsana New" w:hAnsi="Angsana New" w:hint="cs"/>
          <w:sz w:val="30"/>
          <w:szCs w:val="30"/>
          <w:cs/>
        </w:rPr>
        <w:t>นโยบายการกำหนดราคาสำหรับ</w:t>
      </w:r>
      <w:r w:rsidR="00A65A04" w:rsidRPr="00EA5766">
        <w:rPr>
          <w:rFonts w:ascii="Angsana New" w:hAnsi="Angsana New" w:hint="cs"/>
          <w:sz w:val="30"/>
          <w:szCs w:val="30"/>
          <w:cs/>
        </w:rPr>
        <w:t>รายการ</w:t>
      </w:r>
      <w:r w:rsidRPr="00EA5766">
        <w:rPr>
          <w:rFonts w:ascii="Angsana New" w:hAnsi="Angsana New" w:hint="cs"/>
          <w:sz w:val="30"/>
          <w:szCs w:val="30"/>
          <w:cs/>
        </w:rPr>
        <w:t>แต่ละประเภท</w:t>
      </w:r>
      <w:r w:rsidR="00A65A04" w:rsidRPr="00EA5766">
        <w:rPr>
          <w:rFonts w:ascii="Angsana New" w:hAnsi="Angsana New" w:hint="cs"/>
          <w:sz w:val="30"/>
          <w:szCs w:val="30"/>
          <w:cs/>
        </w:rPr>
        <w:t xml:space="preserve">อธิบายได้ดังต่อไปนี้ </w:t>
      </w:r>
    </w:p>
    <w:p w:rsidR="002348F1" w:rsidRPr="00EA5766" w:rsidRDefault="002348F1" w:rsidP="002348F1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330"/>
        <w:gridCol w:w="5940"/>
      </w:tblGrid>
      <w:tr w:rsidR="003D5E5D" w:rsidRPr="00EA5766" w:rsidTr="00F2527A">
        <w:trPr>
          <w:tblHeader/>
        </w:trPr>
        <w:tc>
          <w:tcPr>
            <w:tcW w:w="3330" w:type="dxa"/>
          </w:tcPr>
          <w:p w:rsidR="003D5E5D" w:rsidRPr="00EA5766" w:rsidRDefault="00817F98" w:rsidP="00FB31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5940" w:type="dxa"/>
          </w:tcPr>
          <w:p w:rsidR="003D5E5D" w:rsidRPr="00EA5766" w:rsidRDefault="003D5E5D" w:rsidP="00FC5B3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D5E5D" w:rsidRPr="00EA5766" w:rsidTr="00F2527A">
        <w:tc>
          <w:tcPr>
            <w:tcW w:w="3330" w:type="dxa"/>
          </w:tcPr>
          <w:p w:rsidR="003D5E5D" w:rsidRPr="00EA5766" w:rsidRDefault="00BC1C6E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0" w:type="dxa"/>
          </w:tcPr>
          <w:p w:rsidR="00A65A04" w:rsidRPr="00EA5766" w:rsidRDefault="00550886" w:rsidP="00FB31B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817F98" w:rsidRPr="00EA5766">
              <w:rPr>
                <w:rFonts w:ascii="Angsana New" w:hAnsi="Angsana New" w:hint="cs"/>
                <w:sz w:val="30"/>
                <w:szCs w:val="30"/>
                <w:cs/>
              </w:rPr>
              <w:t>หรือราคาตามบันทึกข้อตกลง</w:t>
            </w:r>
            <w:r w:rsidR="005A33D5"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7F98" w:rsidRPr="00EA5766">
              <w:rPr>
                <w:rFonts w:ascii="Angsana New" w:hAnsi="Angsana New" w:hint="cs"/>
                <w:sz w:val="30"/>
                <w:szCs w:val="30"/>
                <w:cs/>
              </w:rPr>
              <w:t>โดยบริษัท</w:t>
            </w:r>
            <w:r w:rsidR="00A65A04" w:rsidRPr="00EA57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กำหนดโครงสร้างราคาขายสินค้าระหว่างบริษัทกับบริษัท</w:t>
            </w:r>
            <w:r w:rsidR="00817F98" w:rsidRPr="00EA57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ใหญ่ </w:t>
            </w:r>
            <w:r w:rsidR="00A65A04" w:rsidRPr="00EA57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โดยคำนึงถึงต้นทุนสินค้าที่เกิดขึ้นจริงบวกด้วยอัตรากำไรขั้นต้น</w:t>
            </w:r>
            <w:r w:rsidR="00574C9A" w:rsidRPr="00EA57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รวม</w:t>
            </w:r>
            <w:r w:rsidR="00A65A04" w:rsidRPr="00EA57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ทั้งยังพิจารณาถึงขนาดของสินค้าที่จำหน่าย ปริมาณที่จำหน่าย ประเทศที่จำหน่ายและค่า</w:t>
            </w:r>
            <w:r w:rsidR="00A65A04" w:rsidRPr="00EA5766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</w:tr>
      <w:tr w:rsidR="00817F98" w:rsidRPr="00EA5766" w:rsidTr="00F2527A">
        <w:tc>
          <w:tcPr>
            <w:tcW w:w="3330" w:type="dxa"/>
          </w:tcPr>
          <w:p w:rsidR="00817F98" w:rsidRPr="00EA5766" w:rsidRDefault="00817F98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5940" w:type="dxa"/>
          </w:tcPr>
          <w:p w:rsidR="00817F98" w:rsidRPr="00EA5766" w:rsidRDefault="00817F98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293895" w:rsidRPr="00EA5766" w:rsidTr="00F2527A">
        <w:tc>
          <w:tcPr>
            <w:tcW w:w="3330" w:type="dxa"/>
          </w:tcPr>
          <w:p w:rsidR="00293895" w:rsidRPr="00EA5766" w:rsidRDefault="00293895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ซื้อเครื่องจักรและอุปกรณ์</w:t>
            </w:r>
          </w:p>
        </w:tc>
        <w:tc>
          <w:tcPr>
            <w:tcW w:w="5940" w:type="dxa"/>
          </w:tcPr>
          <w:p w:rsidR="00293895" w:rsidRPr="00EA5766" w:rsidRDefault="00293895" w:rsidP="000076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BC1C6E" w:rsidRPr="00EA5766" w:rsidTr="00F2527A">
        <w:tc>
          <w:tcPr>
            <w:tcW w:w="3330" w:type="dxa"/>
          </w:tcPr>
          <w:p w:rsidR="00BC1C6E" w:rsidRPr="00EA5766" w:rsidRDefault="00BC1C6E" w:rsidP="00277F4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5940" w:type="dxa"/>
          </w:tcPr>
          <w:p w:rsidR="00BC1C6E" w:rsidRPr="00EA5766" w:rsidRDefault="00BC1C6E" w:rsidP="00277F4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  <w:r w:rsidR="004E1D39" w:rsidRPr="00EA5766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อัตราร้อยละของยอดขาย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ที่กำหนดในสัญญา</w:t>
            </w:r>
          </w:p>
        </w:tc>
      </w:tr>
      <w:tr w:rsidR="00293895" w:rsidRPr="00EA5766" w:rsidTr="00F2527A">
        <w:tc>
          <w:tcPr>
            <w:tcW w:w="3330" w:type="dxa"/>
          </w:tcPr>
          <w:p w:rsidR="00293895" w:rsidRPr="00EA5766" w:rsidRDefault="00293895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0" w:type="dxa"/>
          </w:tcPr>
          <w:p w:rsidR="00293895" w:rsidRPr="00EA5766" w:rsidRDefault="00817F98" w:rsidP="00FB31B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ตามอัตราร้อยละของยอดขาย</w:t>
            </w:r>
            <w:r w:rsidR="004E1D39"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ที่กำหนดในสัญญา</w:t>
            </w:r>
          </w:p>
        </w:tc>
      </w:tr>
      <w:tr w:rsidR="00293895" w:rsidRPr="00EA5766" w:rsidTr="00F2527A">
        <w:tc>
          <w:tcPr>
            <w:tcW w:w="3330" w:type="dxa"/>
          </w:tcPr>
          <w:p w:rsidR="00293895" w:rsidRPr="00EA5766" w:rsidRDefault="00BC1C6E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0" w:type="dxa"/>
          </w:tcPr>
          <w:p w:rsidR="00293895" w:rsidRPr="00EA5766" w:rsidRDefault="00ED5A38" w:rsidP="00FB31B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ตามได้รับอนุมัติโดยกรรมการและ</w:t>
            </w:r>
            <w:r w:rsidR="003769C5" w:rsidRPr="00EA5766">
              <w:rPr>
                <w:rFonts w:ascii="Angsana New" w:hAnsi="Angsana New" w:hint="cs"/>
                <w:sz w:val="30"/>
                <w:szCs w:val="30"/>
                <w:cs/>
              </w:rPr>
              <w:t>/หรือ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</w:tr>
      <w:tr w:rsidR="008C0467" w:rsidRPr="00EA5766" w:rsidTr="008C0467">
        <w:tc>
          <w:tcPr>
            <w:tcW w:w="3330" w:type="dxa"/>
          </w:tcPr>
          <w:p w:rsidR="008C0467" w:rsidRPr="008C0467" w:rsidRDefault="008C0467" w:rsidP="00987F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046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0" w:type="dxa"/>
          </w:tcPr>
          <w:p w:rsidR="008C0467" w:rsidRPr="00EA5766" w:rsidRDefault="008C0467" w:rsidP="00987F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</w:t>
            </w:r>
            <w:r w:rsidRPr="00EA5766">
              <w:rPr>
                <w:rFonts w:ascii="Angsana New" w:hAnsi="Angsana New" w:hint="cs"/>
                <w:sz w:val="30"/>
                <w:szCs w:val="30"/>
              </w:rPr>
              <w:t>1.30 - 1.79</w:t>
            </w:r>
            <w:r w:rsidRPr="008C04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</w:tr>
    </w:tbl>
    <w:p w:rsidR="00EC3B9C" w:rsidRPr="008C0467" w:rsidRDefault="00EC3B9C" w:rsidP="00393D6A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4080" w:rsidRPr="00691C3D" w:rsidRDefault="00043D71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  <w:r w:rsidR="00584080" w:rsidRPr="00691C3D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รายการที่สำคัญกับบุคคลหรือกิจการที่เกี่ยวข้องกันสำหรับแต่ละปีสิ้นสุดวันที่</w:t>
      </w:r>
      <w:r w:rsidR="0075065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065F">
        <w:rPr>
          <w:rFonts w:ascii="Angsana New" w:hAnsi="Angsana New"/>
          <w:sz w:val="30"/>
          <w:szCs w:val="30"/>
          <w:lang w:val="en-US"/>
        </w:rPr>
        <w:t xml:space="preserve">31 </w:t>
      </w:r>
      <w:r w:rsidR="00584080" w:rsidRPr="00691C3D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007BA0" w:rsidRPr="00691C3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84080" w:rsidRPr="00691C3D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2348F1" w:rsidRPr="00691C3D" w:rsidRDefault="002348F1" w:rsidP="002348F1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54"/>
        <w:gridCol w:w="270"/>
        <w:gridCol w:w="1266"/>
      </w:tblGrid>
      <w:tr w:rsidR="00151864" w:rsidRPr="00EA5766" w:rsidTr="00516F6D">
        <w:trPr>
          <w:tblHeader/>
        </w:trPr>
        <w:tc>
          <w:tcPr>
            <w:tcW w:w="6480" w:type="dxa"/>
          </w:tcPr>
          <w:p w:rsidR="00151864" w:rsidRPr="00C41ED9" w:rsidRDefault="0013620F" w:rsidP="001362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41E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41E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41E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1254" w:type="dxa"/>
          </w:tcPr>
          <w:p w:rsidR="00151864" w:rsidRPr="00EA5766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C6655" w:rsidRPr="00EA5766">
              <w:rPr>
                <w:rFonts w:ascii="Angsana New" w:hAnsi="Angsana New" w:hint="cs"/>
                <w:sz w:val="30"/>
                <w:szCs w:val="30"/>
              </w:rPr>
              <w:t>6</w:t>
            </w:r>
            <w:r w:rsidR="00516F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51864" w:rsidRPr="00EA5766" w:rsidRDefault="00151864" w:rsidP="0015186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151864" w:rsidRPr="00EA5766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B4E45" w:rsidRPr="00EA5766">
              <w:rPr>
                <w:rFonts w:ascii="Angsana New" w:hAnsi="Angsana New" w:hint="cs"/>
                <w:sz w:val="30"/>
                <w:szCs w:val="30"/>
              </w:rPr>
              <w:t>6</w:t>
            </w:r>
            <w:r w:rsidR="00516F6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1864" w:rsidRPr="00EA5766" w:rsidTr="00516F6D">
        <w:trPr>
          <w:tblHeader/>
        </w:trPr>
        <w:tc>
          <w:tcPr>
            <w:tcW w:w="6480" w:type="dxa"/>
          </w:tcPr>
          <w:p w:rsidR="00151864" w:rsidRPr="00EA5766" w:rsidRDefault="00151864" w:rsidP="0015186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51864" w:rsidRPr="00EA5766" w:rsidRDefault="00151864" w:rsidP="00151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1864" w:rsidRPr="00EA5766" w:rsidTr="00516F6D">
        <w:tc>
          <w:tcPr>
            <w:tcW w:w="6480" w:type="dxa"/>
          </w:tcPr>
          <w:p w:rsidR="00151864" w:rsidRPr="00EA5766" w:rsidRDefault="00151864" w:rsidP="0015186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54" w:type="dxa"/>
          </w:tcPr>
          <w:p w:rsidR="00151864" w:rsidRPr="00EA5766" w:rsidRDefault="00151864" w:rsidP="0053325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1864" w:rsidRPr="00EA5766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151864" w:rsidRPr="00EA5766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A6F" w:rsidRPr="00EA5766" w:rsidTr="00516F6D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54" w:type="dxa"/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A6F">
              <w:rPr>
                <w:rFonts w:ascii="Angsana New" w:hAnsi="Angsana New"/>
                <w:sz w:val="30"/>
                <w:szCs w:val="30"/>
              </w:rPr>
              <w:t>1,067,374</w:t>
            </w: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1,284,062</w:t>
            </w:r>
          </w:p>
        </w:tc>
      </w:tr>
      <w:tr w:rsidR="000B7A6F" w:rsidRPr="00EA5766" w:rsidTr="00516F6D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54" w:type="dxa"/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7A6F">
              <w:rPr>
                <w:rFonts w:ascii="Angsana New" w:hAnsi="Angsana New"/>
                <w:sz w:val="30"/>
                <w:szCs w:val="30"/>
              </w:rPr>
              <w:t>9,486</w:t>
            </w: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12,159</w:t>
            </w:r>
          </w:p>
        </w:tc>
      </w:tr>
      <w:tr w:rsidR="000B7A6F" w:rsidRPr="00EA5766" w:rsidTr="00516F6D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ซื้อเครื่องจักรและอุปกรณ์</w:t>
            </w:r>
          </w:p>
        </w:tc>
        <w:tc>
          <w:tcPr>
            <w:tcW w:w="1254" w:type="dxa"/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7A6F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</w:tr>
      <w:tr w:rsidR="000B7A6F" w:rsidRPr="00EA5766" w:rsidTr="00A4078E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54" w:type="dxa"/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7A6F">
              <w:rPr>
                <w:rFonts w:ascii="Angsana New" w:hAnsi="Angsana New"/>
                <w:sz w:val="30"/>
                <w:szCs w:val="30"/>
              </w:rPr>
              <w:t>16,806</w:t>
            </w: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20,427</w:t>
            </w:r>
          </w:p>
        </w:tc>
      </w:tr>
      <w:tr w:rsidR="000B7A6F" w:rsidRPr="00EA5766" w:rsidTr="00A4078E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54" w:type="dxa"/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7A6F"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2,636</w:t>
            </w:r>
          </w:p>
        </w:tc>
      </w:tr>
      <w:tr w:rsidR="000B7A6F" w:rsidRPr="00EA5766" w:rsidTr="00516F6D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4" w:type="dxa"/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7A6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</w:tr>
      <w:tr w:rsidR="00EB3A95" w:rsidRPr="00EA5766" w:rsidTr="006B40DE">
        <w:tc>
          <w:tcPr>
            <w:tcW w:w="6480" w:type="dxa"/>
          </w:tcPr>
          <w:p w:rsidR="00EB3A95" w:rsidRPr="00EA5766" w:rsidRDefault="00EB3A95" w:rsidP="006B40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54" w:type="dxa"/>
          </w:tcPr>
          <w:p w:rsidR="00EB3A95" w:rsidRPr="000B7A6F" w:rsidRDefault="00EB3A95" w:rsidP="006B40DE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7A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3A95" w:rsidRPr="00EA5766" w:rsidRDefault="00EB3A95" w:rsidP="006B40DE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EB3A95" w:rsidRPr="00EA5766" w:rsidRDefault="00EB3A95" w:rsidP="006B40DE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1,238</w:t>
            </w:r>
          </w:p>
        </w:tc>
      </w:tr>
      <w:tr w:rsidR="000B7A6F" w:rsidRPr="00516F6D" w:rsidTr="00516F6D">
        <w:tc>
          <w:tcPr>
            <w:tcW w:w="6480" w:type="dxa"/>
          </w:tcPr>
          <w:p w:rsidR="000B7A6F" w:rsidRPr="00516F6D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54" w:type="dxa"/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7A6F" w:rsidRPr="00516F6D" w:rsidRDefault="000B7A6F" w:rsidP="000B7A6F">
            <w:pPr>
              <w:pStyle w:val="Heading9"/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</w:tcPr>
          <w:p w:rsidR="000B7A6F" w:rsidRPr="00516F6D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7A6F" w:rsidRPr="00EA5766" w:rsidTr="00516F6D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54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A6F" w:rsidRPr="00EA5766" w:rsidTr="00516F6D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4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A6F" w:rsidRPr="00EA5766" w:rsidTr="00516F6D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    </w:t>
            </w:r>
          </w:p>
        </w:tc>
        <w:tc>
          <w:tcPr>
            <w:tcW w:w="1254" w:type="dxa"/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7A6F">
              <w:rPr>
                <w:rFonts w:ascii="Angsana New" w:hAnsi="Angsana New"/>
                <w:sz w:val="30"/>
                <w:szCs w:val="30"/>
              </w:rPr>
              <w:t>45,766</w:t>
            </w: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49,520</w:t>
            </w:r>
          </w:p>
        </w:tc>
      </w:tr>
      <w:tr w:rsidR="000B7A6F" w:rsidRPr="00EA5766" w:rsidTr="00516F6D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54" w:type="dxa"/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7A6F">
              <w:rPr>
                <w:rFonts w:ascii="Angsana New" w:hAnsi="Angsana New"/>
                <w:sz w:val="30"/>
                <w:szCs w:val="30"/>
              </w:rPr>
              <w:t>1,313</w:t>
            </w: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3,119</w:t>
            </w:r>
          </w:p>
        </w:tc>
      </w:tr>
      <w:tr w:rsidR="000B7A6F" w:rsidRPr="00EA5766" w:rsidTr="00516F6D">
        <w:tc>
          <w:tcPr>
            <w:tcW w:w="6480" w:type="dxa"/>
          </w:tcPr>
          <w:p w:rsidR="000B7A6F" w:rsidRPr="00EA5766" w:rsidRDefault="000B7A6F" w:rsidP="000B7A6F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6" w:space="0" w:color="auto"/>
            </w:tcBorders>
          </w:tcPr>
          <w:p w:rsidR="000B7A6F" w:rsidRPr="000B7A6F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A6F">
              <w:rPr>
                <w:rFonts w:ascii="Angsana New" w:hAnsi="Angsana New"/>
                <w:b/>
                <w:bCs/>
                <w:sz w:val="30"/>
                <w:szCs w:val="30"/>
              </w:rPr>
              <w:t>47,079</w:t>
            </w:r>
          </w:p>
        </w:tc>
        <w:tc>
          <w:tcPr>
            <w:tcW w:w="270" w:type="dxa"/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6" w:space="0" w:color="auto"/>
            </w:tcBorders>
          </w:tcPr>
          <w:p w:rsidR="000B7A6F" w:rsidRPr="00EA5766" w:rsidRDefault="000B7A6F" w:rsidP="000B7A6F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52,639</w:t>
            </w:r>
          </w:p>
        </w:tc>
      </w:tr>
    </w:tbl>
    <w:p w:rsidR="00043D71" w:rsidRDefault="00043D71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65183E" w:rsidRPr="00EA5766" w:rsidRDefault="0065183E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</w:t>
      </w:r>
      <w:r w:rsidR="005148C3" w:rsidRPr="00EA5766">
        <w:rPr>
          <w:rFonts w:ascii="Angsana New" w:hAnsi="Angsana New" w:hint="cs"/>
          <w:sz w:val="30"/>
          <w:szCs w:val="30"/>
          <w:cs/>
        </w:rPr>
        <w:t>ี่ยวข้องกัน ณ วันที่</w:t>
      </w:r>
      <w:r w:rsidR="00AC0662">
        <w:rPr>
          <w:rFonts w:ascii="Angsana New" w:hAnsi="Angsana New"/>
          <w:sz w:val="30"/>
          <w:szCs w:val="30"/>
        </w:rPr>
        <w:t xml:space="preserve"> 31 </w:t>
      </w:r>
      <w:r w:rsidR="005148C3" w:rsidRPr="00EA576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A576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65183E" w:rsidRPr="00EA5766" w:rsidRDefault="0065183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96CA2" w:rsidRPr="00EA5766" w:rsidRDefault="00A45E42" w:rsidP="00E904F7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ลูกหนี้การค้า</w:t>
      </w:r>
      <w:r w:rsidR="00D96CA2" w:rsidRPr="00EA57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D96CA2" w:rsidRPr="00EA5766">
        <w:rPr>
          <w:rFonts w:ascii="Angsana New" w:hAnsi="Angsana New" w:hint="cs"/>
          <w:b/>
          <w:bCs/>
          <w:i/>
          <w:iCs/>
          <w:sz w:val="30"/>
          <w:szCs w:val="30"/>
          <w:lang w:val="en-US"/>
        </w:rPr>
        <w:t>-</w:t>
      </w:r>
      <w:r w:rsidR="004F695C" w:rsidRPr="00EA57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D96CA2" w:rsidRPr="00EA57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BC1C6E" w:rsidRPr="00EA5766" w:rsidRDefault="00BC1C6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516F6D" w:rsidRPr="00EA5766" w:rsidTr="00516F6D">
        <w:trPr>
          <w:cantSplit/>
        </w:trPr>
        <w:tc>
          <w:tcPr>
            <w:tcW w:w="6480" w:type="dxa"/>
          </w:tcPr>
          <w:p w:rsidR="00516F6D" w:rsidRPr="00EA5766" w:rsidRDefault="00516F6D" w:rsidP="00516F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6F6D" w:rsidRPr="00EA5766" w:rsidTr="00516F6D">
        <w:trPr>
          <w:cantSplit/>
        </w:trPr>
        <w:tc>
          <w:tcPr>
            <w:tcW w:w="6480" w:type="dxa"/>
          </w:tcPr>
          <w:p w:rsidR="00516F6D" w:rsidRPr="00EA5766" w:rsidRDefault="00516F6D" w:rsidP="00516F6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516F6D" w:rsidRPr="00EA5766" w:rsidRDefault="00516F6D" w:rsidP="00516F6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F6D" w:rsidRPr="00EA5766" w:rsidTr="00516F6D">
        <w:trPr>
          <w:cantSplit/>
        </w:trPr>
        <w:tc>
          <w:tcPr>
            <w:tcW w:w="6480" w:type="dxa"/>
          </w:tcPr>
          <w:p w:rsidR="00516F6D" w:rsidRPr="00EA5766" w:rsidRDefault="00516F6D" w:rsidP="00516F6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:rsidR="00516F6D" w:rsidRPr="00EA5766" w:rsidRDefault="00516F6D" w:rsidP="00516F6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16F6D" w:rsidRPr="00EA5766" w:rsidRDefault="00516F6D" w:rsidP="00516F6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516F6D" w:rsidRPr="00EA5766" w:rsidRDefault="00516F6D" w:rsidP="00516F6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6F6D" w:rsidRPr="00EA5766" w:rsidTr="00516F6D">
        <w:trPr>
          <w:cantSplit/>
        </w:trPr>
        <w:tc>
          <w:tcPr>
            <w:tcW w:w="6480" w:type="dxa"/>
          </w:tcPr>
          <w:p w:rsidR="00516F6D" w:rsidRPr="00EA5766" w:rsidRDefault="00516F6D" w:rsidP="00516F6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16F6D" w:rsidRPr="00EA5766" w:rsidRDefault="000B7A6F" w:rsidP="00043D7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7A6F">
              <w:rPr>
                <w:rFonts w:ascii="Angsana New" w:hAnsi="Angsana New"/>
                <w:sz w:val="30"/>
                <w:szCs w:val="30"/>
                <w:lang w:val="en-US"/>
              </w:rPr>
              <w:t>60,503</w:t>
            </w:r>
          </w:p>
        </w:tc>
        <w:tc>
          <w:tcPr>
            <w:tcW w:w="270" w:type="dxa"/>
          </w:tcPr>
          <w:p w:rsidR="00516F6D" w:rsidRPr="000B7A6F" w:rsidRDefault="00516F6D" w:rsidP="00516F6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16F6D" w:rsidRPr="00EA5766" w:rsidRDefault="00516F6D" w:rsidP="00043D7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55,283</w:t>
            </w:r>
          </w:p>
        </w:tc>
      </w:tr>
    </w:tbl>
    <w:p w:rsidR="00BC1C6E" w:rsidRPr="00EA5766" w:rsidRDefault="00BC1C6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96CA2" w:rsidRPr="00EA5766" w:rsidRDefault="00043D71" w:rsidP="00E904F7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  <w:r w:rsidR="00D96CA2" w:rsidRPr="00EA57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เจ้าหนี้การค้า - กิจการที่เกี่ยวข้องกัน</w:t>
      </w:r>
    </w:p>
    <w:p w:rsidR="00BC1C6E" w:rsidRPr="00EA5766" w:rsidRDefault="00BC1C6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9"/>
        <w:gridCol w:w="1260"/>
        <w:gridCol w:w="270"/>
        <w:gridCol w:w="1260"/>
      </w:tblGrid>
      <w:tr w:rsidR="00516F6D" w:rsidRPr="00EA5766" w:rsidTr="00516F6D">
        <w:trPr>
          <w:cantSplit/>
        </w:trPr>
        <w:tc>
          <w:tcPr>
            <w:tcW w:w="6489" w:type="dxa"/>
          </w:tcPr>
          <w:p w:rsidR="00516F6D" w:rsidRPr="00EA5766" w:rsidRDefault="00516F6D" w:rsidP="00516F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6F6D" w:rsidRPr="00EA5766" w:rsidTr="00516F6D">
        <w:trPr>
          <w:cantSplit/>
        </w:trPr>
        <w:tc>
          <w:tcPr>
            <w:tcW w:w="6489" w:type="dxa"/>
          </w:tcPr>
          <w:p w:rsidR="00516F6D" w:rsidRPr="00EA5766" w:rsidRDefault="00516F6D" w:rsidP="00516F6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516F6D" w:rsidRPr="00EA5766" w:rsidRDefault="00516F6D" w:rsidP="00516F6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F6D" w:rsidRPr="00EA5766" w:rsidTr="00516F6D">
        <w:trPr>
          <w:cantSplit/>
        </w:trPr>
        <w:tc>
          <w:tcPr>
            <w:tcW w:w="6489" w:type="dxa"/>
          </w:tcPr>
          <w:p w:rsidR="00516F6D" w:rsidRPr="00EA5766" w:rsidRDefault="00516F6D" w:rsidP="00516F6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:rsidR="00516F6D" w:rsidRPr="00EA5766" w:rsidRDefault="00516F6D" w:rsidP="00516F6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16F6D" w:rsidRPr="00EA5766" w:rsidRDefault="00516F6D" w:rsidP="00516F6D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516F6D" w:rsidRPr="00EA5766" w:rsidRDefault="00516F6D" w:rsidP="00516F6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6F6D" w:rsidRPr="00EA5766" w:rsidTr="00516F6D">
        <w:trPr>
          <w:cantSplit/>
        </w:trPr>
        <w:tc>
          <w:tcPr>
            <w:tcW w:w="6489" w:type="dxa"/>
          </w:tcPr>
          <w:p w:rsidR="00516F6D" w:rsidRPr="00EA5766" w:rsidRDefault="00516F6D" w:rsidP="00516F6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16F6D" w:rsidRPr="00EA5766" w:rsidRDefault="000B7A6F" w:rsidP="00516F6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7A6F">
              <w:rPr>
                <w:rFonts w:ascii="Angsana New" w:hAnsi="Angsana New"/>
                <w:sz w:val="30"/>
                <w:szCs w:val="30"/>
                <w:lang w:val="en-US"/>
              </w:rPr>
              <w:t>1,675</w:t>
            </w:r>
          </w:p>
        </w:tc>
        <w:tc>
          <w:tcPr>
            <w:tcW w:w="270" w:type="dxa"/>
          </w:tcPr>
          <w:p w:rsidR="00516F6D" w:rsidRPr="000B7A6F" w:rsidRDefault="00516F6D" w:rsidP="00516F6D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16F6D" w:rsidRPr="00EA5766" w:rsidRDefault="00516F6D" w:rsidP="00516F6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1,579</w:t>
            </w:r>
          </w:p>
        </w:tc>
      </w:tr>
    </w:tbl>
    <w:p w:rsidR="00EC0B26" w:rsidRPr="00EA5766" w:rsidRDefault="00EC0B26" w:rsidP="00E904F7">
      <w:pPr>
        <w:pStyle w:val="BodyText"/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7D092F" w:rsidRPr="00EA5766" w:rsidRDefault="00A45E42" w:rsidP="00E904F7">
      <w:pPr>
        <w:pStyle w:val="BodyText"/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เจ้าหนี้อื่นจากบุคคลหรือกิจการ</w:t>
      </w:r>
      <w:r w:rsidR="0088371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อื่น</w:t>
      </w: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0357E3" w:rsidRPr="00EA5766" w:rsidRDefault="000357E3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4"/>
        <w:gridCol w:w="1086"/>
        <w:gridCol w:w="271"/>
        <w:gridCol w:w="959"/>
        <w:gridCol w:w="1261"/>
        <w:gridCol w:w="269"/>
        <w:gridCol w:w="1261"/>
      </w:tblGrid>
      <w:tr w:rsidR="00151864" w:rsidRPr="00EA5766" w:rsidTr="00043D71">
        <w:tc>
          <w:tcPr>
            <w:tcW w:w="2246" w:type="pct"/>
          </w:tcPr>
          <w:p w:rsidR="00151864" w:rsidRPr="00EA5766" w:rsidRDefault="00151864" w:rsidP="00E904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:rsidR="00151864" w:rsidRPr="00EA5766" w:rsidRDefault="00151864" w:rsidP="00E904F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05" w:type="pct"/>
            <w:gridSpan w:val="3"/>
          </w:tcPr>
          <w:p w:rsidR="00151864" w:rsidRPr="00EA5766" w:rsidRDefault="00151864" w:rsidP="00E904F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6F6D" w:rsidRPr="00EA5766" w:rsidTr="00043D71">
        <w:tc>
          <w:tcPr>
            <w:tcW w:w="2246" w:type="pct"/>
          </w:tcPr>
          <w:p w:rsidR="00516F6D" w:rsidRPr="00EA5766" w:rsidRDefault="00516F6D" w:rsidP="00516F6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16F6D" w:rsidRPr="00EA5766" w:rsidRDefault="00516F6D" w:rsidP="00516F6D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6F6D" w:rsidRPr="00EA5766" w:rsidTr="00043D71">
        <w:tc>
          <w:tcPr>
            <w:tcW w:w="2246" w:type="pct"/>
          </w:tcPr>
          <w:p w:rsidR="00516F6D" w:rsidRPr="00EA5766" w:rsidRDefault="00516F6D" w:rsidP="00516F6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:rsidR="00516F6D" w:rsidRPr="00EA5766" w:rsidRDefault="00516F6D" w:rsidP="00516F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:rsidR="00516F6D" w:rsidRPr="00EA5766" w:rsidRDefault="00516F6D" w:rsidP="00516F6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F6D" w:rsidRPr="00EA5766" w:rsidTr="00043D71">
        <w:tc>
          <w:tcPr>
            <w:tcW w:w="2246" w:type="pct"/>
          </w:tcPr>
          <w:p w:rsidR="00516F6D" w:rsidRPr="00EA5766" w:rsidRDefault="00516F6D" w:rsidP="00516F6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586" w:type="pct"/>
          </w:tcPr>
          <w:p w:rsidR="00516F6D" w:rsidRPr="00EA5766" w:rsidRDefault="00516F6D" w:rsidP="00516F6D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516F6D" w:rsidRPr="00EA5766" w:rsidRDefault="00516F6D" w:rsidP="00516F6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16F6D" w:rsidRPr="00EA5766" w:rsidRDefault="00516F6D" w:rsidP="00516F6D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</w:tcPr>
          <w:p w:rsidR="00516F6D" w:rsidRPr="00EA5766" w:rsidRDefault="00516F6D" w:rsidP="00516F6D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516F6D" w:rsidRPr="00EA5766" w:rsidRDefault="00516F6D" w:rsidP="00516F6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16F6D" w:rsidRPr="00EA5766" w:rsidRDefault="00516F6D" w:rsidP="00516F6D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6F6D" w:rsidRPr="00EA5766" w:rsidTr="00043D71">
        <w:tc>
          <w:tcPr>
            <w:tcW w:w="2246" w:type="pct"/>
          </w:tcPr>
          <w:p w:rsidR="00516F6D" w:rsidRPr="00EA5766" w:rsidRDefault="00516F6D" w:rsidP="00516F6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86" w:type="pct"/>
          </w:tcPr>
          <w:p w:rsidR="00516F6D" w:rsidRPr="00EA5766" w:rsidRDefault="00516F6D" w:rsidP="00516F6D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516F6D" w:rsidRPr="00EA5766" w:rsidRDefault="00516F6D" w:rsidP="00516F6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16F6D" w:rsidRPr="00EA5766" w:rsidRDefault="00516F6D" w:rsidP="00516F6D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</w:tcPr>
          <w:p w:rsidR="00516F6D" w:rsidRPr="00EA5766" w:rsidRDefault="00516F6D" w:rsidP="00516F6D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516F6D" w:rsidRPr="00EA5766" w:rsidRDefault="00516F6D" w:rsidP="00516F6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16F6D" w:rsidRPr="00EA5766" w:rsidRDefault="00516F6D" w:rsidP="00516F6D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6F6D" w:rsidRPr="00EA5766" w:rsidTr="00043D71">
        <w:tc>
          <w:tcPr>
            <w:tcW w:w="2246" w:type="pct"/>
          </w:tcPr>
          <w:p w:rsidR="00516F6D" w:rsidRPr="00EA5766" w:rsidRDefault="00516F6D" w:rsidP="00516F6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รส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86" w:type="pct"/>
          </w:tcPr>
          <w:p w:rsidR="00516F6D" w:rsidRPr="00EA5766" w:rsidRDefault="00516F6D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516F6D" w:rsidRPr="00EA5766" w:rsidRDefault="00516F6D" w:rsidP="00043D71">
            <w:pPr>
              <w:pStyle w:val="BodyText"/>
              <w:tabs>
                <w:tab w:val="decimal" w:pos="822"/>
                <w:tab w:val="decimal" w:pos="976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16F6D" w:rsidRPr="00EA5766" w:rsidRDefault="00516F6D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</w:tcPr>
          <w:p w:rsidR="00516F6D" w:rsidRPr="00EA5766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7A6F">
              <w:rPr>
                <w:rFonts w:ascii="Angsana New" w:hAnsi="Angsana New"/>
                <w:sz w:val="30"/>
                <w:szCs w:val="30"/>
                <w:lang w:val="en-US"/>
              </w:rPr>
              <w:t>5,052</w:t>
            </w:r>
          </w:p>
        </w:tc>
        <w:tc>
          <w:tcPr>
            <w:tcW w:w="145" w:type="pct"/>
          </w:tcPr>
          <w:p w:rsidR="00516F6D" w:rsidRPr="000B7A6F" w:rsidRDefault="00516F6D" w:rsidP="00043D71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</w:tcPr>
          <w:p w:rsidR="00516F6D" w:rsidRPr="00EA5766" w:rsidRDefault="00516F6D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3,714</w:t>
            </w:r>
          </w:p>
        </w:tc>
      </w:tr>
      <w:tr w:rsidR="00883713" w:rsidRPr="00EA5766" w:rsidTr="00043D71">
        <w:trPr>
          <w:trHeight w:hRule="exact" w:val="144"/>
        </w:trPr>
        <w:tc>
          <w:tcPr>
            <w:tcW w:w="2246" w:type="pct"/>
          </w:tcPr>
          <w:p w:rsidR="00883713" w:rsidRPr="00EA5766" w:rsidRDefault="00883713" w:rsidP="00516F6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883713" w:rsidRPr="00EA5766" w:rsidRDefault="00883713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883713" w:rsidRPr="00EA5766" w:rsidRDefault="00883713" w:rsidP="00043D71">
            <w:pPr>
              <w:pStyle w:val="BodyText"/>
              <w:tabs>
                <w:tab w:val="decimal" w:pos="822"/>
                <w:tab w:val="decimal" w:pos="976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883713" w:rsidRPr="00EA5766" w:rsidRDefault="00883713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</w:tcPr>
          <w:p w:rsidR="00883713" w:rsidRPr="00EA5766" w:rsidRDefault="00883713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883713" w:rsidRPr="00EA5766" w:rsidRDefault="00883713" w:rsidP="00043D71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83713" w:rsidRPr="00EA5766" w:rsidRDefault="00883713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1C3D" w:rsidRPr="00EA5766" w:rsidTr="00043D71">
        <w:trPr>
          <w:trHeight w:val="461"/>
        </w:trPr>
        <w:tc>
          <w:tcPr>
            <w:tcW w:w="3495" w:type="pct"/>
            <w:gridSpan w:val="4"/>
          </w:tcPr>
          <w:p w:rsidR="00691C3D" w:rsidRPr="00EA5766" w:rsidRDefault="00691C3D" w:rsidP="00043D71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680" w:type="pct"/>
          </w:tcPr>
          <w:p w:rsidR="00691C3D" w:rsidRPr="00EA5766" w:rsidRDefault="00691C3D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91C3D" w:rsidRPr="00EA5766" w:rsidRDefault="00691C3D" w:rsidP="00043D71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91C3D" w:rsidRPr="00EA5766" w:rsidRDefault="00691C3D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1C3D" w:rsidRPr="00EA5766" w:rsidTr="00043D71">
        <w:tc>
          <w:tcPr>
            <w:tcW w:w="3495" w:type="pct"/>
            <w:gridSpan w:val="4"/>
          </w:tcPr>
          <w:p w:rsidR="00691C3D" w:rsidRPr="00EA5766" w:rsidRDefault="00691C3D" w:rsidP="00043D7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680" w:type="pct"/>
          </w:tcPr>
          <w:p w:rsidR="00691C3D" w:rsidRPr="00EA5766" w:rsidRDefault="00691C3D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91C3D" w:rsidRPr="00EA5766" w:rsidRDefault="00691C3D" w:rsidP="00043D71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91C3D" w:rsidRPr="00EA5766" w:rsidRDefault="00691C3D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7A6F" w:rsidRPr="00EA5766" w:rsidTr="00043D71">
        <w:tc>
          <w:tcPr>
            <w:tcW w:w="3495" w:type="pct"/>
            <w:gridSpan w:val="4"/>
          </w:tcPr>
          <w:p w:rsidR="000B7A6F" w:rsidRPr="00EA5766" w:rsidRDefault="000B7A6F" w:rsidP="00043D71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รส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680" w:type="pct"/>
          </w:tcPr>
          <w:p w:rsidR="000B7A6F" w:rsidRPr="000B7A6F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7A6F">
              <w:rPr>
                <w:rFonts w:ascii="Angsana New" w:hAnsi="Angsana New"/>
                <w:sz w:val="30"/>
                <w:szCs w:val="30"/>
                <w:lang w:val="en-US"/>
              </w:rPr>
              <w:t>707</w:t>
            </w:r>
          </w:p>
        </w:tc>
        <w:tc>
          <w:tcPr>
            <w:tcW w:w="145" w:type="pct"/>
          </w:tcPr>
          <w:p w:rsidR="000B7A6F" w:rsidRPr="00EA5766" w:rsidRDefault="000B7A6F" w:rsidP="00043D71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B7A6F" w:rsidRPr="00EA5766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543</w:t>
            </w:r>
          </w:p>
        </w:tc>
      </w:tr>
      <w:tr w:rsidR="000B7A6F" w:rsidRPr="00FF4DEA" w:rsidTr="00043D71">
        <w:trPr>
          <w:trHeight w:hRule="exact" w:val="144"/>
        </w:trPr>
        <w:tc>
          <w:tcPr>
            <w:tcW w:w="3495" w:type="pct"/>
            <w:gridSpan w:val="4"/>
          </w:tcPr>
          <w:p w:rsidR="000B7A6F" w:rsidRPr="00FF4DEA" w:rsidRDefault="000B7A6F" w:rsidP="00043D71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0" w:type="pct"/>
          </w:tcPr>
          <w:p w:rsidR="000B7A6F" w:rsidRPr="000B7A6F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B7A6F" w:rsidRPr="00FF4DEA" w:rsidRDefault="000B7A6F" w:rsidP="00043D71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pct"/>
          </w:tcPr>
          <w:p w:rsidR="000B7A6F" w:rsidRPr="00FF4DEA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B7A6F" w:rsidRPr="00EA5766" w:rsidTr="00043D71">
        <w:tc>
          <w:tcPr>
            <w:tcW w:w="3495" w:type="pct"/>
            <w:gridSpan w:val="4"/>
          </w:tcPr>
          <w:p w:rsidR="000B7A6F" w:rsidRPr="00EA5766" w:rsidRDefault="000B7A6F" w:rsidP="00043D71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680" w:type="pct"/>
          </w:tcPr>
          <w:p w:rsidR="000B7A6F" w:rsidRPr="000B7A6F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B7A6F" w:rsidRPr="00EA5766" w:rsidRDefault="000B7A6F" w:rsidP="00043D71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B7A6F" w:rsidRPr="00EA5766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7A6F" w:rsidRPr="00EA5766" w:rsidTr="00043D71">
        <w:tc>
          <w:tcPr>
            <w:tcW w:w="3495" w:type="pct"/>
            <w:gridSpan w:val="4"/>
          </w:tcPr>
          <w:p w:rsidR="000B7A6F" w:rsidRPr="00EA5766" w:rsidRDefault="000B7A6F" w:rsidP="00043D71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0B7A6F" w:rsidRPr="000B7A6F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7A6F">
              <w:rPr>
                <w:rFonts w:ascii="Angsana New" w:hAnsi="Angsana New"/>
                <w:sz w:val="30"/>
                <w:szCs w:val="30"/>
                <w:lang w:val="en-US"/>
              </w:rPr>
              <w:t>4,674</w:t>
            </w:r>
          </w:p>
        </w:tc>
        <w:tc>
          <w:tcPr>
            <w:tcW w:w="145" w:type="pct"/>
          </w:tcPr>
          <w:p w:rsidR="000B7A6F" w:rsidRPr="00EA5766" w:rsidRDefault="000B7A6F" w:rsidP="00043D71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0B7A6F" w:rsidRPr="00EA5766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4,674</w:t>
            </w:r>
          </w:p>
        </w:tc>
      </w:tr>
      <w:tr w:rsidR="000B7A6F" w:rsidRPr="00EA5766" w:rsidTr="00043D71">
        <w:tc>
          <w:tcPr>
            <w:tcW w:w="3495" w:type="pct"/>
            <w:gridSpan w:val="4"/>
          </w:tcPr>
          <w:p w:rsidR="000B7A6F" w:rsidRPr="00EA5766" w:rsidRDefault="000B7A6F" w:rsidP="00043D7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0B7A6F" w:rsidRPr="000B7A6F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7A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10,433</w:t>
            </w:r>
          </w:p>
        </w:tc>
        <w:tc>
          <w:tcPr>
            <w:tcW w:w="145" w:type="pct"/>
          </w:tcPr>
          <w:p w:rsidR="000B7A6F" w:rsidRPr="00EA5766" w:rsidRDefault="000B7A6F" w:rsidP="00043D71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0B7A6F" w:rsidRPr="00EA5766" w:rsidRDefault="000B7A6F" w:rsidP="00043D71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8,931</w:t>
            </w:r>
          </w:p>
        </w:tc>
      </w:tr>
    </w:tbl>
    <w:p w:rsidR="00043D71" w:rsidRDefault="00043D71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92F" w:rsidRPr="00EA5766" w:rsidRDefault="007D092F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</w:t>
      </w:r>
      <w:r w:rsidR="000357E3" w:rsidRPr="00EA5766">
        <w:rPr>
          <w:rFonts w:ascii="Angsana New" w:hAnsi="Angsana New" w:hint="cs"/>
          <w:sz w:val="30"/>
          <w:szCs w:val="30"/>
          <w:cs/>
        </w:rPr>
        <w:t>ระยะสั้น</w:t>
      </w:r>
      <w:r w:rsidRPr="00EA5766">
        <w:rPr>
          <w:rFonts w:ascii="Angsana New" w:hAnsi="Angsana New" w:hint="cs"/>
          <w:sz w:val="30"/>
          <w:szCs w:val="30"/>
          <w:cs/>
        </w:rPr>
        <w:t xml:space="preserve">จากกิจการที่เกี่ยวข้องกันสำหรับแต่ละปีสิ้นสุดวันที่ </w:t>
      </w:r>
      <w:r w:rsidRPr="00EA5766">
        <w:rPr>
          <w:rFonts w:ascii="Angsana New" w:hAnsi="Angsana New" w:hint="cs"/>
          <w:sz w:val="30"/>
          <w:szCs w:val="30"/>
          <w:lang w:val="en-US"/>
        </w:rPr>
        <w:t>3</w:t>
      </w:r>
      <w:r w:rsidRPr="00EA5766">
        <w:rPr>
          <w:rFonts w:ascii="Angsana New" w:hAnsi="Angsana New" w:hint="cs"/>
          <w:sz w:val="30"/>
          <w:szCs w:val="30"/>
          <w:cs/>
          <w:lang w:val="en-US"/>
        </w:rPr>
        <w:t xml:space="preserve">1 ธันวาคม </w:t>
      </w:r>
      <w:r w:rsidRPr="00EA576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357E3" w:rsidRPr="00E862C8" w:rsidRDefault="000357E3" w:rsidP="000357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8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70"/>
        <w:gridCol w:w="1170"/>
        <w:gridCol w:w="270"/>
        <w:gridCol w:w="1170"/>
      </w:tblGrid>
      <w:tr w:rsidR="00E14316" w:rsidRPr="00EA5766" w:rsidTr="00055ED7">
        <w:trPr>
          <w:trHeight w:val="70"/>
        </w:trPr>
        <w:tc>
          <w:tcPr>
            <w:tcW w:w="6670" w:type="dxa"/>
            <w:vAlign w:val="bottom"/>
          </w:tcPr>
          <w:p w:rsidR="00E14316" w:rsidRPr="00EA5766" w:rsidRDefault="00E14316" w:rsidP="00E14316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EA5766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75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14316" w:rsidRPr="00EA5766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EA5766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75B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C6655" w:rsidRPr="00EA5766" w:rsidTr="00055ED7">
        <w:tc>
          <w:tcPr>
            <w:tcW w:w="6670" w:type="dxa"/>
            <w:vAlign w:val="bottom"/>
          </w:tcPr>
          <w:p w:rsidR="000C6655" w:rsidRPr="00EA5766" w:rsidRDefault="000C6655" w:rsidP="000C6655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C6655" w:rsidRPr="00EA5766" w:rsidRDefault="000C6655" w:rsidP="000C665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655" w:rsidRPr="00EA5766" w:rsidTr="00055ED7">
        <w:tc>
          <w:tcPr>
            <w:tcW w:w="6670" w:type="dxa"/>
          </w:tcPr>
          <w:p w:rsidR="000C6655" w:rsidRPr="00EA5766" w:rsidRDefault="000C6655" w:rsidP="000C665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0C6655" w:rsidRPr="00EA5766" w:rsidRDefault="000C6655" w:rsidP="000C6655">
            <w:pPr>
              <w:tabs>
                <w:tab w:val="decimal" w:pos="97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C6655" w:rsidRPr="00EA5766" w:rsidRDefault="000C6655" w:rsidP="000C6655">
            <w:pPr>
              <w:tabs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6655" w:rsidRPr="00EA5766" w:rsidRDefault="000C6655" w:rsidP="000C6655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6655" w:rsidRPr="00EA5766" w:rsidTr="00055ED7">
        <w:tc>
          <w:tcPr>
            <w:tcW w:w="6670" w:type="dxa"/>
          </w:tcPr>
          <w:p w:rsidR="000C6655" w:rsidRPr="00EA5766" w:rsidRDefault="000C6655" w:rsidP="000C665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:rsidR="000C6655" w:rsidRPr="00EA5766" w:rsidRDefault="000C6655" w:rsidP="000C6655">
            <w:pPr>
              <w:tabs>
                <w:tab w:val="decimal" w:pos="97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C6655" w:rsidRPr="00EA5766" w:rsidRDefault="000C6655" w:rsidP="000C6655">
            <w:pPr>
              <w:tabs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6655" w:rsidRPr="00EA5766" w:rsidRDefault="000C6655" w:rsidP="000C6655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75BF" w:rsidRPr="00EA5766" w:rsidTr="00055ED7">
        <w:tc>
          <w:tcPr>
            <w:tcW w:w="6670" w:type="dxa"/>
          </w:tcPr>
          <w:p w:rsidR="007F75BF" w:rsidRPr="00EA5766" w:rsidRDefault="007F75BF" w:rsidP="007F75BF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A576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7F75BF" w:rsidRPr="00EA5766" w:rsidRDefault="000B7A6F" w:rsidP="007F75BF">
            <w:pPr>
              <w:tabs>
                <w:tab w:val="decimal" w:pos="88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F75BF" w:rsidRPr="00EA5766" w:rsidRDefault="007F75BF" w:rsidP="007F75BF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F75BF" w:rsidRPr="00EA5766" w:rsidRDefault="007F75BF" w:rsidP="000B7A6F">
            <w:pPr>
              <w:tabs>
                <w:tab w:val="decimal" w:pos="888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200,000</w:t>
            </w:r>
          </w:p>
        </w:tc>
      </w:tr>
      <w:tr w:rsidR="007F75BF" w:rsidRPr="00EA5766" w:rsidTr="00055ED7">
        <w:tc>
          <w:tcPr>
            <w:tcW w:w="6670" w:type="dxa"/>
          </w:tcPr>
          <w:p w:rsidR="007F75BF" w:rsidRPr="00EA5766" w:rsidRDefault="007F75BF" w:rsidP="007F75BF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:rsidR="007F75BF" w:rsidRPr="00EA5766" w:rsidRDefault="000B7A6F" w:rsidP="007F75BF">
            <w:pPr>
              <w:tabs>
                <w:tab w:val="decimal" w:pos="88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F75BF" w:rsidRPr="00EA5766" w:rsidRDefault="007F75BF" w:rsidP="007F75BF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F75BF" w:rsidRPr="00EA5766" w:rsidRDefault="007F75BF" w:rsidP="000B7A6F">
            <w:pPr>
              <w:tabs>
                <w:tab w:val="decimal" w:pos="888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(200,000)</w:t>
            </w:r>
          </w:p>
        </w:tc>
      </w:tr>
      <w:tr w:rsidR="007F75BF" w:rsidRPr="00EA5766" w:rsidTr="006F0481">
        <w:tc>
          <w:tcPr>
            <w:tcW w:w="6670" w:type="dxa"/>
          </w:tcPr>
          <w:p w:rsidR="007F75BF" w:rsidRPr="00EA5766" w:rsidRDefault="007F75BF" w:rsidP="007F75BF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5BF" w:rsidRPr="00EA5766" w:rsidRDefault="000B7A6F" w:rsidP="007F75B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F75BF" w:rsidRPr="00EA5766" w:rsidRDefault="007F75BF" w:rsidP="007F75BF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5BF" w:rsidRPr="00EA5766" w:rsidRDefault="007F75BF" w:rsidP="000B7A6F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0B7A6F" w:rsidRPr="00AC0662" w:rsidRDefault="000B7A6F" w:rsidP="00AC0662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cs/>
          <w:lang w:val="en-US"/>
        </w:rPr>
      </w:pPr>
      <w:r w:rsidRPr="00AC0662"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:rsidR="000B7A6F" w:rsidRPr="00AC0662" w:rsidRDefault="000B7A6F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lang w:val="en-US"/>
        </w:rPr>
      </w:pPr>
    </w:p>
    <w:p w:rsidR="009358CB" w:rsidRPr="00AC0662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lang w:val="en-US"/>
        </w:rPr>
      </w:pPr>
      <w:r w:rsidRPr="00AC0662"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cs/>
          <w:lang w:val="en-US"/>
        </w:rPr>
        <w:t>สัญญาสิทธิทางเทคนิค</w:t>
      </w:r>
    </w:p>
    <w:p w:rsidR="009358CB" w:rsidRPr="00043D71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:rsidR="009358CB" w:rsidRPr="00043D71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43D71">
        <w:rPr>
          <w:rFonts w:ascii="Angsana New" w:hAnsi="Angsana New" w:cs="Angsana New"/>
          <w:sz w:val="30"/>
          <w:szCs w:val="30"/>
          <w:cs/>
          <w:lang w:val="en-US"/>
        </w:rPr>
        <w:t>บริษัทได้ทำสัญญาสิทธิทางเทคนิคกับบริษัท ทาเคะอุจิเพรส อินดัสตรี้ส์ จำกัด ซึ่งเป็นบริษัทใหญ่ ภายใต้เงื่อนไขของสัญญาดังกล่าวบริษัทใหญ่ตกลงที่จะให้ความช่วยเหลือทางเทคนิครวมถึงข้อมูลทางเทคนิคและความรู้</w:t>
      </w:r>
      <w:r w:rsidRPr="00043D71">
        <w:rPr>
          <w:rFonts w:ascii="Angsana New" w:hAnsi="Angsana New" w:cs="Angsana New"/>
          <w:sz w:val="30"/>
          <w:szCs w:val="30"/>
          <w:lang w:val="en-US"/>
        </w:rPr>
        <w:br/>
      </w:r>
      <w:r w:rsidRPr="00043D71">
        <w:rPr>
          <w:rFonts w:ascii="Angsana New" w:hAnsi="Angsana New" w:cs="Angsana New"/>
          <w:sz w:val="30"/>
          <w:szCs w:val="30"/>
          <w:cs/>
          <w:lang w:val="en-US"/>
        </w:rPr>
        <w:t xml:space="preserve">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Pr="00043D71">
        <w:rPr>
          <w:rFonts w:ascii="Angsana New" w:hAnsi="Angsana New" w:cs="Angsana New"/>
          <w:sz w:val="30"/>
          <w:szCs w:val="30"/>
          <w:lang w:val="en-US"/>
        </w:rPr>
        <w:t>10</w:t>
      </w:r>
      <w:r w:rsidRPr="00043D71">
        <w:rPr>
          <w:rFonts w:ascii="Angsana New" w:hAnsi="Angsana New" w:cs="Angsana New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Pr="00043D71">
        <w:rPr>
          <w:rFonts w:ascii="Angsana New" w:hAnsi="Angsana New" w:cs="Angsana New"/>
          <w:sz w:val="30"/>
          <w:szCs w:val="30"/>
          <w:lang w:val="en-US"/>
        </w:rPr>
        <w:t>6</w:t>
      </w:r>
      <w:r w:rsidRPr="00043D71">
        <w:rPr>
          <w:rFonts w:ascii="Angsana New" w:hAnsi="Angsana New" w:cs="Angsana New"/>
          <w:sz w:val="30"/>
          <w:szCs w:val="30"/>
          <w:cs/>
          <w:lang w:val="en-US"/>
        </w:rPr>
        <w:t xml:space="preserve"> เดือน</w:t>
      </w:r>
    </w:p>
    <w:p w:rsidR="00BC01D2" w:rsidRPr="00043D71" w:rsidRDefault="00BC01D2" w:rsidP="002D175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083F73" w:rsidRPr="00043D71" w:rsidRDefault="00083F73" w:rsidP="002D175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71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</w:t>
      </w:r>
      <w:r w:rsidR="00E97697" w:rsidRPr="00043D71">
        <w:rPr>
          <w:rFonts w:ascii="Angsana New" w:hAnsi="Angsana New"/>
          <w:b/>
          <w:bCs/>
          <w:i/>
          <w:iCs/>
          <w:sz w:val="30"/>
          <w:szCs w:val="30"/>
          <w:cs/>
        </w:rPr>
        <w:t>ซื้อ</w:t>
      </w:r>
      <w:r w:rsidRPr="00043D71">
        <w:rPr>
          <w:rFonts w:ascii="Angsana New" w:hAnsi="Angsana New"/>
          <w:b/>
          <w:bCs/>
          <w:i/>
          <w:iCs/>
          <w:sz w:val="30"/>
          <w:szCs w:val="30"/>
          <w:cs/>
        </w:rPr>
        <w:t>วัตถุดิบและอะไหล่</w:t>
      </w:r>
    </w:p>
    <w:p w:rsidR="000357E3" w:rsidRPr="00043D71" w:rsidRDefault="000357E3" w:rsidP="000357E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7F75BF" w:rsidRPr="00043D71" w:rsidTr="007F75BF">
        <w:trPr>
          <w:cantSplit/>
        </w:trPr>
        <w:tc>
          <w:tcPr>
            <w:tcW w:w="6660" w:type="dxa"/>
          </w:tcPr>
          <w:p w:rsidR="007F75BF" w:rsidRPr="00043D71" w:rsidRDefault="007F75BF" w:rsidP="007F75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F75BF" w:rsidRPr="00043D71" w:rsidRDefault="007F75BF" w:rsidP="007F75B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F75BF" w:rsidRPr="00043D71" w:rsidRDefault="007F75BF" w:rsidP="007F75B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F75BF" w:rsidRPr="00043D71" w:rsidRDefault="007F75BF" w:rsidP="007F75B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F75BF" w:rsidRPr="00043D71" w:rsidTr="007F75BF">
        <w:trPr>
          <w:cantSplit/>
        </w:trPr>
        <w:tc>
          <w:tcPr>
            <w:tcW w:w="6660" w:type="dxa"/>
          </w:tcPr>
          <w:p w:rsidR="007F75BF" w:rsidRPr="00043D71" w:rsidRDefault="007F75BF" w:rsidP="007F75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7F75BF" w:rsidRPr="00043D71" w:rsidRDefault="007F75BF" w:rsidP="007F75B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5BF" w:rsidRPr="00043D71" w:rsidTr="007F75BF">
        <w:trPr>
          <w:cantSplit/>
        </w:trPr>
        <w:tc>
          <w:tcPr>
            <w:tcW w:w="6660" w:type="dxa"/>
          </w:tcPr>
          <w:p w:rsidR="007F75BF" w:rsidRPr="00043D71" w:rsidRDefault="007F75BF" w:rsidP="007F75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3D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7F75BF" w:rsidRPr="00043D71" w:rsidRDefault="007F75BF" w:rsidP="007F75BF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75BF" w:rsidRPr="00043D71" w:rsidRDefault="007F75BF" w:rsidP="007F75BF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7F75BF" w:rsidRPr="00043D71" w:rsidRDefault="007F75BF" w:rsidP="007F75BF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5BF" w:rsidRPr="00043D71" w:rsidTr="007F75BF">
        <w:trPr>
          <w:cantSplit/>
        </w:trPr>
        <w:tc>
          <w:tcPr>
            <w:tcW w:w="6660" w:type="dxa"/>
          </w:tcPr>
          <w:p w:rsidR="007F75BF" w:rsidRPr="00043D71" w:rsidRDefault="007F75BF" w:rsidP="007F75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F75BF" w:rsidRPr="00043D71" w:rsidRDefault="000B7A6F" w:rsidP="007F75B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:rsidR="007F75BF" w:rsidRPr="00043D71" w:rsidRDefault="007F75BF" w:rsidP="007F75BF">
            <w:pPr>
              <w:pStyle w:val="BodyText"/>
              <w:tabs>
                <w:tab w:val="decimal" w:pos="113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F75BF" w:rsidRPr="00043D71" w:rsidRDefault="007F75BF" w:rsidP="007F75B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</w:tbl>
    <w:p w:rsidR="00E862C8" w:rsidRPr="00043D71" w:rsidRDefault="00E862C8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83F73" w:rsidRPr="00043D71" w:rsidRDefault="00083F73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43D71">
        <w:rPr>
          <w:rFonts w:ascii="Angsana New" w:hAnsi="Angsana New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:rsidR="00AE37F1" w:rsidRPr="00043D71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:rsidR="00FC31F0" w:rsidRPr="00043D71" w:rsidRDefault="00FC31F0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3D71">
        <w:rPr>
          <w:rFonts w:ascii="Angsana New" w:hAnsi="Angsana New"/>
          <w:sz w:val="30"/>
          <w:szCs w:val="30"/>
          <w:cs/>
        </w:rPr>
        <w:t>เมื่อวันที่</w:t>
      </w:r>
      <w:r w:rsidRPr="00043D71">
        <w:rPr>
          <w:rFonts w:ascii="Angsana New" w:hAnsi="Angsana New"/>
          <w:sz w:val="30"/>
          <w:szCs w:val="30"/>
        </w:rPr>
        <w:t xml:space="preserve"> 4 </w:t>
      </w:r>
      <w:r w:rsidRPr="00043D7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043D71">
        <w:rPr>
          <w:rFonts w:ascii="Angsana New" w:hAnsi="Angsana New"/>
          <w:sz w:val="30"/>
          <w:szCs w:val="30"/>
        </w:rPr>
        <w:t>2563</w:t>
      </w:r>
      <w:r w:rsidRPr="00043D71">
        <w:rPr>
          <w:rFonts w:ascii="Angsana New" w:hAnsi="Angsana New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043D71">
        <w:rPr>
          <w:rFonts w:ascii="Angsana New" w:hAnsi="Angsana New"/>
          <w:sz w:val="30"/>
          <w:szCs w:val="30"/>
        </w:rPr>
        <w:br/>
      </w:r>
      <w:r w:rsidRPr="00043D71">
        <w:rPr>
          <w:rFonts w:ascii="Angsana New" w:hAnsi="Angsana New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Pr="00043D71">
        <w:rPr>
          <w:rFonts w:ascii="Angsana New" w:hAnsi="Angsana New"/>
          <w:sz w:val="30"/>
          <w:szCs w:val="30"/>
          <w:lang w:val="en-US"/>
        </w:rPr>
        <w:t>7,000</w:t>
      </w:r>
      <w:r w:rsidRPr="00043D71">
        <w:rPr>
          <w:rFonts w:ascii="Angsana New" w:hAnsi="Angsana New"/>
          <w:sz w:val="30"/>
          <w:szCs w:val="30"/>
          <w:cs/>
        </w:rPr>
        <w:t xml:space="preserve"> เมตริกตัน เพื่อสำหรับการผลิต</w:t>
      </w:r>
      <w:r w:rsidRPr="00043D71">
        <w:rPr>
          <w:rFonts w:ascii="Angsana New" w:hAnsi="Angsana New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Pr="00043D71">
        <w:rPr>
          <w:rFonts w:ascii="Angsana New" w:hAnsi="Angsana New"/>
          <w:sz w:val="30"/>
          <w:szCs w:val="30"/>
          <w:cs/>
          <w:lang w:val="en-US"/>
        </w:rPr>
        <w:t xml:space="preserve">และผลิตภัณฑ์แอโรโซล </w:t>
      </w:r>
      <w:r w:rsidRPr="00043D71">
        <w:rPr>
          <w:rFonts w:ascii="Angsana New" w:hAnsi="Angsana New"/>
          <w:sz w:val="30"/>
          <w:szCs w:val="30"/>
          <w:cs/>
        </w:rPr>
        <w:t xml:space="preserve">โดยมีระยะเวลาตั้งแต่เดือนเมษายน </w:t>
      </w:r>
      <w:r w:rsidRPr="00043D71">
        <w:rPr>
          <w:rFonts w:ascii="Angsana New" w:hAnsi="Angsana New"/>
          <w:sz w:val="30"/>
          <w:szCs w:val="30"/>
        </w:rPr>
        <w:t>2563</w:t>
      </w:r>
      <w:r w:rsidRPr="00043D71">
        <w:rPr>
          <w:rFonts w:ascii="Angsana New" w:hAnsi="Angsana New"/>
          <w:sz w:val="30"/>
          <w:szCs w:val="30"/>
          <w:cs/>
        </w:rPr>
        <w:t xml:space="preserve"> ถึงเดือนมีนาคม </w:t>
      </w:r>
      <w:r w:rsidRPr="00043D71">
        <w:rPr>
          <w:rFonts w:ascii="Angsana New" w:hAnsi="Angsana New"/>
          <w:sz w:val="30"/>
          <w:szCs w:val="30"/>
        </w:rPr>
        <w:t>2564</w:t>
      </w:r>
    </w:p>
    <w:p w:rsidR="00043D71" w:rsidRPr="00043D71" w:rsidRDefault="00043D71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A19E0" w:rsidRPr="00043D71" w:rsidRDefault="00043D71" w:rsidP="000220A7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9A6CA5" w:rsidRPr="00043D71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5</w:t>
      </w:r>
      <w:r w:rsidR="00AA19E0" w:rsidRPr="00043D71">
        <w:rPr>
          <w:rFonts w:ascii="Angsana New" w:hAnsi="Angsana New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:rsidR="00AE37F1" w:rsidRPr="00043D71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E14316" w:rsidRPr="00043D71" w:rsidTr="007F75BF">
        <w:trPr>
          <w:cantSplit/>
        </w:trPr>
        <w:tc>
          <w:tcPr>
            <w:tcW w:w="6660" w:type="dxa"/>
          </w:tcPr>
          <w:p w:rsidR="00E14316" w:rsidRPr="00043D71" w:rsidRDefault="00E14316" w:rsidP="000220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043D71" w:rsidRDefault="00E14316" w:rsidP="000220A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</w:rPr>
              <w:t>256</w:t>
            </w:r>
            <w:r w:rsidR="007F75BF" w:rsidRPr="00043D7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14316" w:rsidRPr="00043D71" w:rsidRDefault="00E14316" w:rsidP="000220A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043D71" w:rsidRDefault="00E14316" w:rsidP="000220A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</w:rPr>
              <w:t>256</w:t>
            </w:r>
            <w:r w:rsidR="007F75BF" w:rsidRPr="00043D7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B4E45" w:rsidRPr="00043D71" w:rsidTr="007F75BF">
        <w:trPr>
          <w:cantSplit/>
        </w:trPr>
        <w:tc>
          <w:tcPr>
            <w:tcW w:w="6660" w:type="dxa"/>
          </w:tcPr>
          <w:p w:rsidR="00FB4E45" w:rsidRPr="00043D71" w:rsidRDefault="00FB4E45" w:rsidP="000220A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B4E45" w:rsidRPr="00043D71" w:rsidRDefault="00FB4E45" w:rsidP="00022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E45" w:rsidRPr="00043D71" w:rsidTr="007F75BF">
        <w:trPr>
          <w:cantSplit/>
        </w:trPr>
        <w:tc>
          <w:tcPr>
            <w:tcW w:w="6660" w:type="dxa"/>
          </w:tcPr>
          <w:p w:rsidR="00FB4E45" w:rsidRPr="00043D71" w:rsidRDefault="00FB4E45" w:rsidP="000220A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B4E45" w:rsidRPr="00043D71" w:rsidRDefault="00FB4E45" w:rsidP="00022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B7A6F" w:rsidRPr="00043D71" w:rsidTr="007F75BF">
        <w:trPr>
          <w:cantSplit/>
        </w:trPr>
        <w:tc>
          <w:tcPr>
            <w:tcW w:w="6660" w:type="dxa"/>
          </w:tcPr>
          <w:p w:rsidR="000B7A6F" w:rsidRPr="00043D71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170" w:type="dxa"/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:rsidR="000B7A6F" w:rsidRPr="00043D71" w:rsidRDefault="000B7A6F" w:rsidP="000B7A6F">
            <w:pPr>
              <w:tabs>
                <w:tab w:val="decimal" w:pos="88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  <w:tr w:rsidR="000B7A6F" w:rsidRPr="00043D71" w:rsidTr="007F75BF">
        <w:trPr>
          <w:cantSplit/>
        </w:trPr>
        <w:tc>
          <w:tcPr>
            <w:tcW w:w="6660" w:type="dxa"/>
          </w:tcPr>
          <w:p w:rsidR="000B7A6F" w:rsidRPr="00043D71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22,494</w:t>
            </w:r>
          </w:p>
        </w:tc>
        <w:tc>
          <w:tcPr>
            <w:tcW w:w="270" w:type="dxa"/>
          </w:tcPr>
          <w:p w:rsidR="000B7A6F" w:rsidRPr="00043D71" w:rsidRDefault="000B7A6F" w:rsidP="000B7A6F">
            <w:pPr>
              <w:tabs>
                <w:tab w:val="decimal" w:pos="88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30,349</w:t>
            </w:r>
          </w:p>
        </w:tc>
      </w:tr>
      <w:tr w:rsidR="000B7A6F" w:rsidRPr="00043D71" w:rsidTr="007F75BF">
        <w:trPr>
          <w:cantSplit/>
        </w:trPr>
        <w:tc>
          <w:tcPr>
            <w:tcW w:w="6660" w:type="dxa"/>
          </w:tcPr>
          <w:p w:rsidR="000B7A6F" w:rsidRPr="00043D71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603,295</w:t>
            </w:r>
          </w:p>
        </w:tc>
        <w:tc>
          <w:tcPr>
            <w:tcW w:w="270" w:type="dxa"/>
          </w:tcPr>
          <w:p w:rsidR="000B7A6F" w:rsidRPr="00043D71" w:rsidRDefault="000B7A6F" w:rsidP="000B7A6F">
            <w:pPr>
              <w:tabs>
                <w:tab w:val="decimal" w:pos="88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853,365</w:t>
            </w:r>
          </w:p>
        </w:tc>
      </w:tr>
      <w:tr w:rsidR="000B7A6F" w:rsidRPr="00043D71" w:rsidTr="007F75BF">
        <w:trPr>
          <w:cantSplit/>
        </w:trPr>
        <w:tc>
          <w:tcPr>
            <w:tcW w:w="6660" w:type="dxa"/>
          </w:tcPr>
          <w:p w:rsidR="000B7A6F" w:rsidRPr="00043D71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เงินฝากธนาคารประเภทฝากประจำ</w:t>
            </w:r>
          </w:p>
        </w:tc>
        <w:tc>
          <w:tcPr>
            <w:tcW w:w="1170" w:type="dxa"/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70" w:type="dxa"/>
          </w:tcPr>
          <w:p w:rsidR="000B7A6F" w:rsidRPr="00043D71" w:rsidRDefault="000B7A6F" w:rsidP="000B7A6F">
            <w:pPr>
              <w:tabs>
                <w:tab w:val="decimal" w:pos="88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B7A6F" w:rsidRPr="00043D71" w:rsidTr="007F75BF">
        <w:trPr>
          <w:cantSplit/>
        </w:trPr>
        <w:tc>
          <w:tcPr>
            <w:tcW w:w="6660" w:type="dxa"/>
          </w:tcPr>
          <w:p w:rsidR="000B7A6F" w:rsidRPr="00043D71" w:rsidRDefault="000B7A6F" w:rsidP="000B7A6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3D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1,125,836</w:t>
            </w:r>
          </w:p>
        </w:tc>
        <w:tc>
          <w:tcPr>
            <w:tcW w:w="270" w:type="dxa"/>
          </w:tcPr>
          <w:p w:rsidR="000B7A6F" w:rsidRPr="00043D71" w:rsidRDefault="000B7A6F" w:rsidP="000B7A6F">
            <w:pPr>
              <w:tabs>
                <w:tab w:val="decimal" w:pos="88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B7A6F" w:rsidRPr="00043D71" w:rsidRDefault="000B7A6F" w:rsidP="000B7A6F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883,873</w:t>
            </w:r>
          </w:p>
        </w:tc>
      </w:tr>
    </w:tbl>
    <w:p w:rsidR="00AF1A46" w:rsidRPr="00043D71" w:rsidRDefault="00AF1A46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:rsidR="00446CE2" w:rsidRPr="00043D71" w:rsidRDefault="00754AB3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43D71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4A5132" w:rsidRPr="00043D71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สินค้าคงเหลือ</w:t>
      </w:r>
      <w:r w:rsidR="00AD6A01" w:rsidRPr="00043D71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 </w:t>
      </w:r>
    </w:p>
    <w:p w:rsidR="00B451AF" w:rsidRPr="00043D71" w:rsidRDefault="00B451AF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tbl>
      <w:tblPr>
        <w:tblW w:w="9279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669"/>
        <w:gridCol w:w="1170"/>
        <w:gridCol w:w="270"/>
        <w:gridCol w:w="1170"/>
      </w:tblGrid>
      <w:tr w:rsidR="00E14316" w:rsidRPr="00043D71" w:rsidTr="00441FD4">
        <w:trPr>
          <w:cantSplit/>
        </w:trPr>
        <w:tc>
          <w:tcPr>
            <w:tcW w:w="6669" w:type="dxa"/>
          </w:tcPr>
          <w:p w:rsidR="00E14316" w:rsidRPr="00043D71" w:rsidRDefault="00E14316" w:rsidP="00E14316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043D71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</w:rPr>
              <w:t>256</w:t>
            </w:r>
            <w:r w:rsidR="00CE006E" w:rsidRPr="00043D7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E14316" w:rsidRPr="00043D71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043D71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</w:rPr>
              <w:t>256</w:t>
            </w:r>
            <w:r w:rsidR="00CE006E" w:rsidRPr="00043D7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B4E45" w:rsidRPr="00043D71" w:rsidTr="00441FD4">
        <w:tc>
          <w:tcPr>
            <w:tcW w:w="6669" w:type="dxa"/>
          </w:tcPr>
          <w:p w:rsidR="00FB4E45" w:rsidRPr="00043D71" w:rsidRDefault="00FB4E45" w:rsidP="00FB4E4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B4E45" w:rsidRPr="00043D71" w:rsidRDefault="00FB4E45" w:rsidP="00FB4E4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2C8" w:rsidRPr="00043D71" w:rsidTr="00441FD4">
        <w:trPr>
          <w:cantSplit/>
        </w:trPr>
        <w:tc>
          <w:tcPr>
            <w:tcW w:w="6669" w:type="dxa"/>
          </w:tcPr>
          <w:p w:rsidR="00E862C8" w:rsidRPr="00043D71" w:rsidRDefault="00E862C8" w:rsidP="00E862C8">
            <w:pPr>
              <w:pStyle w:val="MacroText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E862C8" w:rsidRPr="00043D71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230,851</w:t>
            </w:r>
          </w:p>
        </w:tc>
        <w:tc>
          <w:tcPr>
            <w:tcW w:w="270" w:type="dxa"/>
          </w:tcPr>
          <w:p w:rsidR="00E862C8" w:rsidRPr="00043D71" w:rsidRDefault="00E862C8" w:rsidP="00E862C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62C8" w:rsidRPr="00043D71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150,779</w:t>
            </w:r>
          </w:p>
        </w:tc>
      </w:tr>
      <w:tr w:rsidR="00E862C8" w:rsidRPr="00043D71" w:rsidTr="00441FD4">
        <w:trPr>
          <w:cantSplit/>
        </w:trPr>
        <w:tc>
          <w:tcPr>
            <w:tcW w:w="6669" w:type="dxa"/>
          </w:tcPr>
          <w:p w:rsidR="00E862C8" w:rsidRPr="00043D71" w:rsidRDefault="00E862C8" w:rsidP="00E862C8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:rsidR="00E862C8" w:rsidRPr="00043D71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D71">
              <w:rPr>
                <w:rFonts w:ascii="Angsana New" w:hAnsi="Angsana New"/>
                <w:sz w:val="30"/>
                <w:szCs w:val="30"/>
                <w:lang w:val="en-US"/>
              </w:rPr>
              <w:t>147,148</w:t>
            </w:r>
          </w:p>
        </w:tc>
        <w:tc>
          <w:tcPr>
            <w:tcW w:w="270" w:type="dxa"/>
          </w:tcPr>
          <w:p w:rsidR="00E862C8" w:rsidRPr="00043D71" w:rsidRDefault="00E862C8" w:rsidP="00E862C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62C8" w:rsidRPr="00043D71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3D71">
              <w:rPr>
                <w:rFonts w:ascii="Angsana New" w:hAnsi="Angsana New"/>
                <w:sz w:val="30"/>
                <w:szCs w:val="30"/>
              </w:rPr>
              <w:t>135,755</w:t>
            </w:r>
          </w:p>
        </w:tc>
      </w:tr>
      <w:tr w:rsidR="00E862C8" w:rsidRPr="00E862C8" w:rsidTr="00441FD4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862C8">
              <w:rPr>
                <w:rFonts w:ascii="Angsana New" w:hAnsi="Angsana New"/>
                <w:sz w:val="30"/>
                <w:szCs w:val="30"/>
                <w:lang w:val="en-US"/>
              </w:rPr>
              <w:t>341,130</w:t>
            </w: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sz w:val="30"/>
                <w:szCs w:val="30"/>
              </w:rPr>
              <w:t>636,572</w:t>
            </w:r>
          </w:p>
        </w:tc>
      </w:tr>
      <w:tr w:rsidR="00E862C8" w:rsidRPr="00E862C8" w:rsidTr="00441FD4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2C8">
              <w:rPr>
                <w:rFonts w:ascii="Angsana New" w:hAnsi="Angsana New"/>
                <w:sz w:val="30"/>
                <w:szCs w:val="30"/>
                <w:lang w:val="en-US"/>
              </w:rPr>
              <w:t>192,091</w:t>
            </w: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sz w:val="30"/>
                <w:szCs w:val="30"/>
              </w:rPr>
              <w:t>213,954</w:t>
            </w:r>
          </w:p>
        </w:tc>
      </w:tr>
      <w:tr w:rsidR="00E862C8" w:rsidRPr="00E862C8" w:rsidTr="00441FD4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62C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2C8">
              <w:rPr>
                <w:rFonts w:ascii="Angsana New" w:hAnsi="Angsana New"/>
                <w:sz w:val="30"/>
                <w:szCs w:val="30"/>
                <w:lang w:val="en-US"/>
              </w:rPr>
              <w:t>105,351</w:t>
            </w: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sz w:val="30"/>
                <w:szCs w:val="30"/>
              </w:rPr>
              <w:t>217,375</w:t>
            </w:r>
          </w:p>
        </w:tc>
      </w:tr>
      <w:tr w:rsidR="00E862C8" w:rsidRPr="00E862C8" w:rsidTr="00441FD4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pStyle w:val="MacroText"/>
              <w:rPr>
                <w:rFonts w:ascii="Angsana New" w:hAnsi="Angsana New"/>
                <w:sz w:val="30"/>
                <w:szCs w:val="30"/>
                <w:cs/>
              </w:rPr>
            </w:pPr>
            <w:r w:rsidRPr="00E862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2C8">
              <w:rPr>
                <w:rFonts w:ascii="Angsana New" w:hAnsi="Angsana New"/>
                <w:sz w:val="30"/>
                <w:szCs w:val="30"/>
                <w:lang w:val="en-US"/>
              </w:rPr>
              <w:t>1,016,571</w:t>
            </w: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sz w:val="30"/>
                <w:szCs w:val="30"/>
              </w:rPr>
              <w:t>1,354,435</w:t>
            </w:r>
          </w:p>
        </w:tc>
      </w:tr>
      <w:tr w:rsidR="00E862C8" w:rsidRPr="00E862C8" w:rsidTr="00441FD4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62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862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2C8">
              <w:rPr>
                <w:rFonts w:ascii="Angsana New" w:hAnsi="Angsana New"/>
                <w:sz w:val="30"/>
                <w:szCs w:val="30"/>
                <w:lang w:val="en-US"/>
              </w:rPr>
              <w:t>(1,702)</w:t>
            </w: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sz w:val="30"/>
                <w:szCs w:val="30"/>
              </w:rPr>
              <w:t>(2,330)</w:t>
            </w:r>
          </w:p>
        </w:tc>
      </w:tr>
      <w:tr w:rsidR="00E862C8" w:rsidRPr="00E862C8" w:rsidTr="00441FD4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pStyle w:val="MacroTex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6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1,014,869</w:t>
            </w: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2C8">
              <w:rPr>
                <w:rFonts w:ascii="Angsana New" w:hAnsi="Angsana New"/>
                <w:b/>
                <w:bCs/>
                <w:sz w:val="30"/>
                <w:szCs w:val="30"/>
              </w:rPr>
              <w:t>1,352,105</w:t>
            </w:r>
          </w:p>
        </w:tc>
      </w:tr>
      <w:tr w:rsidR="00E862C8" w:rsidRPr="00E862C8" w:rsidTr="00A67039">
        <w:trPr>
          <w:cantSplit/>
          <w:trHeight w:hRule="exact" w:val="144"/>
        </w:trPr>
        <w:tc>
          <w:tcPr>
            <w:tcW w:w="6669" w:type="dxa"/>
          </w:tcPr>
          <w:p w:rsidR="00E862C8" w:rsidRPr="00E862C8" w:rsidRDefault="00E862C8" w:rsidP="00E862C8">
            <w:pPr>
              <w:pStyle w:val="MacroTex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2C8" w:rsidRPr="00E862C8" w:rsidTr="003A6BDF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pStyle w:val="MacroText"/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</w:t>
            </w:r>
            <w:r w:rsidR="005765FF">
              <w:rPr>
                <w:rFonts w:ascii="Angsana New" w:hAnsi="Angsana New" w:hint="cs"/>
                <w:b/>
                <w:sz w:val="30"/>
                <w:szCs w:val="30"/>
                <w:cs/>
              </w:rPr>
              <w:t>ที่</w:t>
            </w:r>
            <w:r w:rsidRPr="00E862C8">
              <w:rPr>
                <w:rFonts w:ascii="Angsana New" w:hAnsi="Angsana New"/>
                <w:b/>
                <w:sz w:val="30"/>
                <w:szCs w:val="30"/>
                <w:cs/>
              </w:rPr>
              <w:t>บันทึกรวมในบัญชีต้นทุนขาย</w:t>
            </w: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2C8" w:rsidRPr="00E862C8" w:rsidTr="003A6BDF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tLeas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862C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2C8">
              <w:rPr>
                <w:rFonts w:ascii="Angsana New" w:hAnsi="Angsana New"/>
                <w:sz w:val="30"/>
                <w:szCs w:val="30"/>
                <w:lang w:val="en-US"/>
              </w:rPr>
              <w:t>3,960,232</w:t>
            </w: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sz w:val="30"/>
                <w:szCs w:val="30"/>
              </w:rPr>
              <w:t>4,660,129</w:t>
            </w:r>
          </w:p>
        </w:tc>
      </w:tr>
      <w:tr w:rsidR="00E862C8" w:rsidRPr="00E862C8" w:rsidTr="003A6BDF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tLeas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862C8">
              <w:rPr>
                <w:rFonts w:ascii="Angsana New" w:hAnsi="Angsana New"/>
                <w:sz w:val="30"/>
                <w:szCs w:val="30"/>
                <w:cs/>
              </w:rPr>
              <w:t>กลับรายการปรับลดมูลค่าเป็นมูลค่าสุทธิที่คาดว่าจะได้รับ</w:t>
            </w: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2C8">
              <w:rPr>
                <w:rFonts w:ascii="Angsana New" w:hAnsi="Angsana New"/>
                <w:sz w:val="30"/>
                <w:szCs w:val="30"/>
                <w:lang w:val="en-US"/>
              </w:rPr>
              <w:t>(628)</w:t>
            </w: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2C8">
              <w:rPr>
                <w:rFonts w:ascii="Angsana New" w:hAnsi="Angsana New"/>
                <w:sz w:val="30"/>
                <w:szCs w:val="30"/>
              </w:rPr>
              <w:t>(1,543)</w:t>
            </w:r>
          </w:p>
        </w:tc>
      </w:tr>
      <w:tr w:rsidR="00E862C8" w:rsidRPr="00E862C8" w:rsidTr="00AE4E49">
        <w:trPr>
          <w:cantSplit/>
        </w:trPr>
        <w:tc>
          <w:tcPr>
            <w:tcW w:w="6669" w:type="dxa"/>
          </w:tcPr>
          <w:p w:rsidR="00E862C8" w:rsidRPr="00E862C8" w:rsidRDefault="00E862C8" w:rsidP="00E862C8">
            <w:pPr>
              <w:pStyle w:val="MacroText"/>
              <w:rPr>
                <w:rFonts w:ascii="Angsana New" w:hAnsi="Angsana New"/>
                <w:bCs/>
                <w:sz w:val="30"/>
                <w:szCs w:val="30"/>
              </w:rPr>
            </w:pPr>
            <w:r w:rsidRPr="00E86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6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3,959,604</w:t>
            </w:r>
          </w:p>
        </w:tc>
        <w:tc>
          <w:tcPr>
            <w:tcW w:w="270" w:type="dxa"/>
          </w:tcPr>
          <w:p w:rsidR="00E862C8" w:rsidRPr="00E862C8" w:rsidRDefault="00E862C8" w:rsidP="00E862C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862C8" w:rsidRPr="00E862C8" w:rsidRDefault="00E862C8" w:rsidP="00E862C8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2C8">
              <w:rPr>
                <w:rFonts w:ascii="Angsana New" w:hAnsi="Angsana New"/>
                <w:b/>
                <w:bCs/>
                <w:sz w:val="30"/>
                <w:szCs w:val="30"/>
              </w:rPr>
              <w:t>4,658,586</w:t>
            </w:r>
          </w:p>
        </w:tc>
      </w:tr>
    </w:tbl>
    <w:p w:rsidR="00A50A1A" w:rsidRPr="00EA5766" w:rsidRDefault="00A50A1A" w:rsidP="00FB31B0">
      <w:pPr>
        <w:tabs>
          <w:tab w:val="decimal" w:pos="1062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A50A1A" w:rsidRPr="00EA5766" w:rsidSect="002A6CFB">
          <w:headerReference w:type="default" r:id="rId8"/>
          <w:footerReference w:type="default" r:id="rId9"/>
          <w:pgSz w:w="11907" w:h="16840" w:code="9"/>
          <w:pgMar w:top="691" w:right="1152" w:bottom="1170" w:left="1152" w:header="720" w:footer="345" w:gutter="0"/>
          <w:paperSrc w:first="7" w:other="7"/>
          <w:pgNumType w:start="14"/>
          <w:cols w:space="737"/>
        </w:sectPr>
      </w:pPr>
    </w:p>
    <w:p w:rsidR="00250FDF" w:rsidRPr="00EA5766" w:rsidRDefault="00754AB3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4A5132" w:rsidRPr="00EA5766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50FDF" w:rsidRPr="00EA5766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FF71BC" w:rsidRPr="00EA5766" w:rsidRDefault="00FF71BC" w:rsidP="004C1F0D">
      <w:pPr>
        <w:pStyle w:val="BlockText"/>
        <w:tabs>
          <w:tab w:val="decimal" w:pos="6660"/>
          <w:tab w:val="decimal" w:pos="8820"/>
        </w:tabs>
        <w:spacing w:before="0"/>
        <w:ind w:left="0" w:right="0"/>
        <w:rPr>
          <w:rFonts w:ascii="Angsana New" w:hAnsi="Angsana New" w:cs="Angsana New"/>
          <w:sz w:val="30"/>
          <w:szCs w:val="30"/>
          <w:cs/>
        </w:rPr>
      </w:pPr>
    </w:p>
    <w:tbl>
      <w:tblPr>
        <w:tblW w:w="14779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061"/>
        <w:gridCol w:w="1245"/>
        <w:gridCol w:w="236"/>
        <w:gridCol w:w="1211"/>
        <w:gridCol w:w="284"/>
        <w:gridCol w:w="1226"/>
        <w:gridCol w:w="283"/>
        <w:gridCol w:w="1211"/>
        <w:gridCol w:w="284"/>
        <w:gridCol w:w="1211"/>
        <w:gridCol w:w="283"/>
        <w:gridCol w:w="1211"/>
        <w:gridCol w:w="283"/>
        <w:gridCol w:w="1211"/>
        <w:gridCol w:w="270"/>
        <w:gridCol w:w="1269"/>
      </w:tblGrid>
      <w:tr w:rsidR="00570219" w:rsidRPr="00EA5766" w:rsidTr="00F00D84">
        <w:trPr>
          <w:tblHeader/>
        </w:trPr>
        <w:tc>
          <w:tcPr>
            <w:tcW w:w="3061" w:type="dxa"/>
          </w:tcPr>
          <w:p w:rsidR="00570219" w:rsidRPr="00EA5766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:rsidR="00715E87" w:rsidRDefault="00715E87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70219" w:rsidRPr="00EA5766" w:rsidRDefault="00F00D84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570219" w:rsidRPr="00EA5766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570219" w:rsidRPr="00EA5766" w:rsidRDefault="00570219" w:rsidP="009A607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0219" w:rsidRPr="00EA5766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570219" w:rsidRPr="00EA5766" w:rsidRDefault="00570219" w:rsidP="009A607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570219" w:rsidRPr="00EA5766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EA5766" w:rsidRDefault="00570219" w:rsidP="009A607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70219" w:rsidRPr="00EA5766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EA5766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570219" w:rsidRPr="00EA5766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EA5766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570219" w:rsidRPr="00EA5766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EA5766" w:rsidRDefault="00570219" w:rsidP="009A6072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:rsidR="00570219" w:rsidRPr="00EA5766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570219" w:rsidRPr="00EA5766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EA5766" w:rsidTr="00F00D84">
        <w:trPr>
          <w:tblHeader/>
        </w:trPr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ส่ว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EA5766" w:rsidTr="00F00D84">
        <w:trPr>
          <w:tblHeader/>
        </w:trPr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715E87" w:rsidRPr="00EA5766" w:rsidTr="00570219">
        <w:trPr>
          <w:tblHeader/>
        </w:trPr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8" w:type="dxa"/>
            <w:gridSpan w:val="15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E87" w:rsidRPr="00EA5766" w:rsidTr="00F00D84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5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EA5766" w:rsidTr="00A5746F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 1 มกราคม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245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</w:rPr>
              <w:t>273,446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1,706,576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7,122,159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19,248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31,190</w:t>
            </w:r>
          </w:p>
        </w:tc>
        <w:tc>
          <w:tcPr>
            <w:tcW w:w="283" w:type="dxa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95,569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114,040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9,362,228</w:t>
            </w:r>
          </w:p>
        </w:tc>
      </w:tr>
      <w:tr w:rsidR="00715E87" w:rsidRPr="00EA5766" w:rsidTr="00533250">
        <w:tc>
          <w:tcPr>
            <w:tcW w:w="3061" w:type="dxa"/>
          </w:tcPr>
          <w:p w:rsidR="00715E87" w:rsidRPr="00EA5766" w:rsidRDefault="00715E87" w:rsidP="00715E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165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36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192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609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850</w:t>
            </w:r>
          </w:p>
        </w:tc>
        <w:tc>
          <w:tcPr>
            <w:tcW w:w="283" w:type="dxa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</w:rPr>
              <w:t>32,010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208</w:t>
            </w:r>
            <w:r w:rsidRPr="00141E88"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424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283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318</w:t>
            </w:r>
          </w:p>
        </w:tc>
      </w:tr>
      <w:tr w:rsidR="00715E87" w:rsidRPr="00EA5766" w:rsidTr="00533250">
        <w:tc>
          <w:tcPr>
            <w:tcW w:w="3061" w:type="dxa"/>
          </w:tcPr>
          <w:p w:rsidR="00715E87" w:rsidRPr="00EA5766" w:rsidRDefault="00715E87" w:rsidP="00715E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45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18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939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47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446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222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715E87" w:rsidRPr="00141E88" w:rsidRDefault="00715E87" w:rsidP="00715E87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</w:rPr>
              <w:t>(28,956)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(259</w:t>
            </w:r>
            <w:r w:rsidRPr="00141E88"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992)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15E87" w:rsidRPr="00EA5766" w:rsidTr="00533250">
        <w:tc>
          <w:tcPr>
            <w:tcW w:w="3061" w:type="dxa"/>
          </w:tcPr>
          <w:p w:rsidR="00715E87" w:rsidRPr="00EA5766" w:rsidRDefault="00715E87" w:rsidP="00715E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(27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352)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(356)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(2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363)</w:t>
            </w:r>
          </w:p>
        </w:tc>
        <w:tc>
          <w:tcPr>
            <w:tcW w:w="283" w:type="dxa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(30</w:t>
            </w: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071)</w:t>
            </w:r>
          </w:p>
        </w:tc>
      </w:tr>
      <w:tr w:rsidR="00715E87" w:rsidRPr="00EA5766" w:rsidTr="00533250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245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15E87" w:rsidRPr="00EA5766" w:rsidTr="00533250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1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245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292,550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757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353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562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19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501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31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677</w:t>
            </w:r>
          </w:p>
        </w:tc>
        <w:tc>
          <w:tcPr>
            <w:tcW w:w="283" w:type="dxa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98,623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62</w:t>
            </w:r>
            <w:r w:rsidRPr="00141E88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472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615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475</w:t>
            </w:r>
          </w:p>
        </w:tc>
      </w:tr>
      <w:tr w:rsidR="00715E87" w:rsidRPr="00141E88" w:rsidTr="00A4078E">
        <w:trPr>
          <w:trHeight w:val="299"/>
        </w:trPr>
        <w:tc>
          <w:tcPr>
            <w:tcW w:w="3061" w:type="dxa"/>
          </w:tcPr>
          <w:p w:rsidR="00715E87" w:rsidRPr="00EA5766" w:rsidRDefault="00715E87" w:rsidP="00715E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1,210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2,285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20,988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1,208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1,916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23,119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134,779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185,505</w:t>
            </w:r>
          </w:p>
        </w:tc>
      </w:tr>
      <w:tr w:rsidR="00715E87" w:rsidRPr="00141E88" w:rsidTr="00A4078E">
        <w:tc>
          <w:tcPr>
            <w:tcW w:w="3061" w:type="dxa"/>
          </w:tcPr>
          <w:p w:rsidR="00715E87" w:rsidRPr="00EA5766" w:rsidRDefault="00715E87" w:rsidP="00715E8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45" w:type="dxa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22,765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134,512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(25,631)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(131,646)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15E87" w:rsidRPr="00141E88" w:rsidTr="00A4078E">
        <w:tc>
          <w:tcPr>
            <w:tcW w:w="3061" w:type="dxa"/>
          </w:tcPr>
          <w:p w:rsidR="00715E87" w:rsidRPr="00EA5766" w:rsidRDefault="00715E87" w:rsidP="00715E8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(62,093)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(1,083)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(63,176)</w:t>
            </w:r>
          </w:p>
        </w:tc>
      </w:tr>
      <w:tr w:rsidR="00715E87" w:rsidRPr="00141E88" w:rsidTr="00F81E6B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1,782,140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7,446,969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19,626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33,593</w:t>
            </w:r>
          </w:p>
        </w:tc>
        <w:tc>
          <w:tcPr>
            <w:tcW w:w="283" w:type="dxa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96,111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65,605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9,737,804</w:t>
            </w:r>
          </w:p>
        </w:tc>
      </w:tr>
      <w:tr w:rsidR="00715E87" w:rsidRPr="00EA5766" w:rsidTr="00087E62">
        <w:trPr>
          <w:tblHeader/>
        </w:trPr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EA5766" w:rsidTr="00087E62">
        <w:trPr>
          <w:tblHeader/>
        </w:trPr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77459" w:rsidRPr="00EA5766" w:rsidTr="00087E62">
        <w:trPr>
          <w:tblHeader/>
        </w:trPr>
        <w:tc>
          <w:tcPr>
            <w:tcW w:w="3061" w:type="dxa"/>
          </w:tcPr>
          <w:p w:rsidR="00777459" w:rsidRPr="00EA5766" w:rsidRDefault="00777459" w:rsidP="0077745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</w:rPr>
              <w:lastRenderedPageBreak/>
              <w:br w:type="page"/>
            </w:r>
          </w:p>
        </w:tc>
        <w:tc>
          <w:tcPr>
            <w:tcW w:w="1245" w:type="dxa"/>
          </w:tcPr>
          <w:p w:rsidR="00777459" w:rsidRDefault="00777459" w:rsidP="00777459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77459" w:rsidRPr="00EA5766" w:rsidRDefault="00777459" w:rsidP="00777459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777459" w:rsidRPr="00EA5766" w:rsidRDefault="00777459" w:rsidP="00777459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77459" w:rsidRPr="00EA5766" w:rsidTr="00087E62">
        <w:trPr>
          <w:tblHeader/>
        </w:trPr>
        <w:tc>
          <w:tcPr>
            <w:tcW w:w="3061" w:type="dxa"/>
          </w:tcPr>
          <w:p w:rsidR="00777459" w:rsidRPr="00EA5766" w:rsidRDefault="00777459" w:rsidP="0077745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ส่ว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777459" w:rsidRPr="00EA5766" w:rsidRDefault="00777459" w:rsidP="00777459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77459" w:rsidRPr="00EA5766" w:rsidTr="00087E62">
        <w:trPr>
          <w:tblHeader/>
        </w:trPr>
        <w:tc>
          <w:tcPr>
            <w:tcW w:w="3061" w:type="dxa"/>
          </w:tcPr>
          <w:p w:rsidR="00777459" w:rsidRPr="00EA5766" w:rsidRDefault="00777459" w:rsidP="0077745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777459" w:rsidRPr="00EA5766" w:rsidRDefault="00777459" w:rsidP="00777459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283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77459" w:rsidRPr="00EA5766" w:rsidRDefault="00777459" w:rsidP="00777459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715E87" w:rsidRPr="00EA5766" w:rsidTr="00087E62">
        <w:trPr>
          <w:tblHeader/>
        </w:trPr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8" w:type="dxa"/>
            <w:gridSpan w:val="15"/>
          </w:tcPr>
          <w:p w:rsidR="00715E87" w:rsidRPr="00EA5766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E87" w:rsidRPr="00EA5766" w:rsidTr="00F00D84">
        <w:trPr>
          <w:trHeight w:val="389"/>
        </w:trPr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45" w:type="dxa"/>
          </w:tcPr>
          <w:p w:rsidR="00715E87" w:rsidRPr="00EA5766" w:rsidRDefault="00715E87" w:rsidP="00715E87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15E87" w:rsidRPr="00EA5766" w:rsidRDefault="00715E87" w:rsidP="00715E87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tabs>
                <w:tab w:val="decimal" w:pos="99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715E87" w:rsidRPr="00EA5766" w:rsidRDefault="00715E87" w:rsidP="00715E87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5E87" w:rsidRPr="00EA5766" w:rsidRDefault="00715E87" w:rsidP="00715E87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15E87" w:rsidRPr="00EA5766" w:rsidRDefault="00715E87" w:rsidP="00715E87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15E87" w:rsidRPr="00EA5766" w:rsidRDefault="00715E87" w:rsidP="00715E87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EA5766" w:rsidTr="00A5746F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 1 มกราคม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245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30,023</w:t>
            </w:r>
          </w:p>
        </w:tc>
        <w:tc>
          <w:tcPr>
            <w:tcW w:w="236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837,403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4,909,993</w:t>
            </w:r>
          </w:p>
        </w:tc>
        <w:tc>
          <w:tcPr>
            <w:tcW w:w="283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15,328</w:t>
            </w:r>
          </w:p>
        </w:tc>
        <w:tc>
          <w:tcPr>
            <w:tcW w:w="284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21,004</w:t>
            </w:r>
          </w:p>
        </w:tc>
        <w:tc>
          <w:tcPr>
            <w:tcW w:w="283" w:type="dxa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eastAsia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eastAsia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715E87" w:rsidRPr="00CE006E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5,813,751</w:t>
            </w:r>
          </w:p>
        </w:tc>
      </w:tr>
      <w:tr w:rsidR="00715E87" w:rsidRPr="00EA5766" w:rsidTr="00533250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7,041</w:t>
            </w:r>
          </w:p>
        </w:tc>
        <w:tc>
          <w:tcPr>
            <w:tcW w:w="236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59,959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373,399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1,554</w:t>
            </w:r>
          </w:p>
        </w:tc>
        <w:tc>
          <w:tcPr>
            <w:tcW w:w="284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4,464</w:t>
            </w: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446,417</w:t>
            </w:r>
          </w:p>
        </w:tc>
      </w:tr>
      <w:tr w:rsidR="00715E87" w:rsidRPr="00EA5766" w:rsidTr="00533250">
        <w:tc>
          <w:tcPr>
            <w:tcW w:w="3061" w:type="dxa"/>
          </w:tcPr>
          <w:p w:rsidR="00715E87" w:rsidRPr="00EA5766" w:rsidRDefault="00715E87" w:rsidP="00715E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(24,374)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(356)</w:t>
            </w:r>
          </w:p>
        </w:tc>
        <w:tc>
          <w:tcPr>
            <w:tcW w:w="284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(2,363)</w:t>
            </w: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eastAsia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(27,093)</w:t>
            </w:r>
          </w:p>
        </w:tc>
      </w:tr>
      <w:tr w:rsidR="00715E87" w:rsidRPr="00EA5766" w:rsidTr="00533250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245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15E87" w:rsidRPr="00EA5766" w:rsidTr="00533250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 1 มกราคม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245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37,064</w:t>
            </w:r>
          </w:p>
        </w:tc>
        <w:tc>
          <w:tcPr>
            <w:tcW w:w="236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897,362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5,259,018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16,526</w:t>
            </w:r>
          </w:p>
        </w:tc>
        <w:tc>
          <w:tcPr>
            <w:tcW w:w="284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23,105</w:t>
            </w: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6,233,075</w:t>
            </w:r>
          </w:p>
        </w:tc>
      </w:tr>
      <w:tr w:rsidR="00715E87" w:rsidRPr="00141E88" w:rsidTr="00A4078E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7,430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60,133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364,117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1,476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3,830</w:t>
            </w:r>
          </w:p>
        </w:tc>
        <w:tc>
          <w:tcPr>
            <w:tcW w:w="283" w:type="dxa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436,986</w:t>
            </w:r>
          </w:p>
        </w:tc>
      </w:tr>
      <w:tr w:rsidR="00715E87" w:rsidRPr="00141E88" w:rsidTr="00A4078E">
        <w:tc>
          <w:tcPr>
            <w:tcW w:w="3061" w:type="dxa"/>
          </w:tcPr>
          <w:p w:rsidR="00715E87" w:rsidRPr="00EA5766" w:rsidRDefault="00715E87" w:rsidP="00715E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(61,993)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(1,083)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sz w:val="30"/>
                <w:szCs w:val="30"/>
                <w:lang w:val="en-US"/>
              </w:rPr>
              <w:t>(63,076)</w:t>
            </w:r>
          </w:p>
        </w:tc>
      </w:tr>
      <w:tr w:rsidR="00715E87" w:rsidRPr="00EA5766" w:rsidTr="00A4078E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44,494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957,495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5,561,142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16,919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26,935</w:t>
            </w:r>
          </w:p>
        </w:tc>
        <w:tc>
          <w:tcPr>
            <w:tcW w:w="283" w:type="dxa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6,606,985</w:t>
            </w:r>
          </w:p>
        </w:tc>
      </w:tr>
      <w:tr w:rsidR="00715E87" w:rsidRPr="00FF4DEA" w:rsidTr="00F00D84">
        <w:tc>
          <w:tcPr>
            <w:tcW w:w="3061" w:type="dxa"/>
          </w:tcPr>
          <w:p w:rsidR="00715E87" w:rsidRPr="00FF4DEA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FF4DEA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715E87" w:rsidRPr="00FF4DEA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15E87" w:rsidRPr="00EA5766" w:rsidTr="00822971">
        <w:tc>
          <w:tcPr>
            <w:tcW w:w="3061" w:type="dxa"/>
          </w:tcPr>
          <w:p w:rsidR="00715E87" w:rsidRPr="00EA576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45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5E87" w:rsidRPr="00EA5766" w:rsidTr="00822971">
        <w:tc>
          <w:tcPr>
            <w:tcW w:w="3061" w:type="dxa"/>
          </w:tcPr>
          <w:p w:rsidR="00715E87" w:rsidRPr="003C557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55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1 มกราคม 2562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243,423</w:t>
            </w:r>
          </w:p>
        </w:tc>
        <w:tc>
          <w:tcPr>
            <w:tcW w:w="236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869,173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2,212,166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3,920</w:t>
            </w:r>
          </w:p>
        </w:tc>
        <w:tc>
          <w:tcPr>
            <w:tcW w:w="284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10,186</w:t>
            </w: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95,569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114,040</w:t>
            </w:r>
          </w:p>
        </w:tc>
        <w:tc>
          <w:tcPr>
            <w:tcW w:w="270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3,548,477</w:t>
            </w:r>
          </w:p>
        </w:tc>
      </w:tr>
      <w:tr w:rsidR="00715E87" w:rsidRPr="00EA5766" w:rsidTr="00822971">
        <w:tc>
          <w:tcPr>
            <w:tcW w:w="3061" w:type="dxa"/>
          </w:tcPr>
          <w:p w:rsidR="00715E87" w:rsidRPr="003C557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55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 2562</w:t>
            </w: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5E87" w:rsidRPr="00EA5766" w:rsidTr="00822971">
        <w:tc>
          <w:tcPr>
            <w:tcW w:w="3061" w:type="dxa"/>
          </w:tcPr>
          <w:p w:rsidR="00715E87" w:rsidRPr="003C557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557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3C55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 1 มกราคม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255,486</w:t>
            </w:r>
          </w:p>
        </w:tc>
        <w:tc>
          <w:tcPr>
            <w:tcW w:w="236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859,728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2,094,544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2,975</w:t>
            </w:r>
          </w:p>
        </w:tc>
        <w:tc>
          <w:tcPr>
            <w:tcW w:w="284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8,572</w:t>
            </w:r>
          </w:p>
        </w:tc>
        <w:tc>
          <w:tcPr>
            <w:tcW w:w="283" w:type="dxa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98,623</w:t>
            </w:r>
          </w:p>
        </w:tc>
        <w:tc>
          <w:tcPr>
            <w:tcW w:w="283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62,472</w:t>
            </w:r>
          </w:p>
        </w:tc>
        <w:tc>
          <w:tcPr>
            <w:tcW w:w="270" w:type="dxa"/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:rsidR="00715E87" w:rsidRPr="00EA5766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3,382,400</w:t>
            </w:r>
          </w:p>
        </w:tc>
      </w:tr>
      <w:tr w:rsidR="00715E87" w:rsidRPr="00EA5766" w:rsidTr="00822971">
        <w:tc>
          <w:tcPr>
            <w:tcW w:w="3061" w:type="dxa"/>
          </w:tcPr>
          <w:p w:rsidR="00715E87" w:rsidRPr="003C5576" w:rsidRDefault="00715E87" w:rsidP="00715E8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557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249,266</w:t>
            </w:r>
          </w:p>
        </w:tc>
        <w:tc>
          <w:tcPr>
            <w:tcW w:w="236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824,645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1,885,827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2,707</w:t>
            </w:r>
          </w:p>
        </w:tc>
        <w:tc>
          <w:tcPr>
            <w:tcW w:w="284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6,658</w:t>
            </w:r>
          </w:p>
        </w:tc>
        <w:tc>
          <w:tcPr>
            <w:tcW w:w="283" w:type="dxa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96,111</w:t>
            </w:r>
          </w:p>
        </w:tc>
        <w:tc>
          <w:tcPr>
            <w:tcW w:w="283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65,605</w:t>
            </w:r>
          </w:p>
        </w:tc>
        <w:tc>
          <w:tcPr>
            <w:tcW w:w="270" w:type="dxa"/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15E87" w:rsidRPr="00141E88" w:rsidRDefault="00715E87" w:rsidP="00715E87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1E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3,130,819</w:t>
            </w:r>
          </w:p>
        </w:tc>
      </w:tr>
    </w:tbl>
    <w:p w:rsidR="00185C6D" w:rsidRPr="00EA5766" w:rsidRDefault="00185C6D" w:rsidP="00C711CB">
      <w:pPr>
        <w:spacing w:line="240" w:lineRule="auto"/>
        <w:ind w:left="518" w:right="-915"/>
        <w:jc w:val="thaiDistribute"/>
        <w:rPr>
          <w:rFonts w:ascii="Angsana New" w:hAnsi="Angsana New"/>
          <w:sz w:val="30"/>
          <w:szCs w:val="30"/>
          <w:cs/>
        </w:rPr>
        <w:sectPr w:rsidR="00185C6D" w:rsidRPr="00EA5766" w:rsidSect="00EA5766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:rsidR="003A6BDF" w:rsidRPr="00EA5766" w:rsidRDefault="003A6BDF" w:rsidP="00FB31B0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EA5766">
        <w:rPr>
          <w:rFonts w:ascii="Angsana New" w:hAnsi="Angsana New" w:hint="cs"/>
          <w:sz w:val="30"/>
          <w:szCs w:val="30"/>
          <w:cs/>
        </w:rPr>
        <w:lastRenderedPageBreak/>
        <w:t>ราคาตามบัญชีก่อนหักค่าเสื่อมราคาสะสมของอาคารและอุปกรณ์</w:t>
      </w:r>
      <w:r w:rsidRPr="00EA5766">
        <w:rPr>
          <w:rFonts w:ascii="Angsana New" w:hAnsi="Angsana New" w:hint="cs"/>
          <w:spacing w:val="-2"/>
          <w:sz w:val="30"/>
          <w:szCs w:val="30"/>
          <w:cs/>
        </w:rPr>
        <w:t>ที่ได้หักค่าเสื่อมราคาเต็ม</w:t>
      </w:r>
      <w:r w:rsidRPr="00EA5766">
        <w:rPr>
          <w:rFonts w:ascii="Angsana New" w:hAnsi="Angsana New" w:hint="cs"/>
          <w:sz w:val="30"/>
          <w:szCs w:val="30"/>
          <w:cs/>
        </w:rPr>
        <w:t>จำนวน</w:t>
      </w:r>
      <w:r w:rsidRPr="00EA5766">
        <w:rPr>
          <w:rFonts w:ascii="Angsana New" w:hAnsi="Angsana New" w:hint="cs"/>
          <w:spacing w:val="-2"/>
          <w:sz w:val="30"/>
          <w:szCs w:val="30"/>
          <w:cs/>
        </w:rPr>
        <w:t>แล้ว แต่ยังคงใช้</w:t>
      </w:r>
      <w:r w:rsidR="00FC5281" w:rsidRPr="00EA5766">
        <w:rPr>
          <w:rFonts w:ascii="Angsana New" w:hAnsi="Angsana New" w:hint="cs"/>
          <w:spacing w:val="-2"/>
          <w:sz w:val="30"/>
          <w:szCs w:val="30"/>
          <w:cs/>
        </w:rPr>
        <w:t xml:space="preserve">งานจนถึง ณ วันที่ </w:t>
      </w:r>
      <w:r w:rsidR="00CE006E">
        <w:rPr>
          <w:rFonts w:ascii="Angsana New" w:hAnsi="Angsana New"/>
          <w:spacing w:val="-2"/>
          <w:sz w:val="30"/>
          <w:szCs w:val="30"/>
        </w:rPr>
        <w:t xml:space="preserve">31 </w:t>
      </w:r>
      <w:r w:rsidR="00FC5281" w:rsidRPr="00EA5766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E006E">
        <w:rPr>
          <w:rFonts w:ascii="Angsana New" w:hAnsi="Angsana New"/>
          <w:spacing w:val="-2"/>
          <w:sz w:val="30"/>
          <w:szCs w:val="30"/>
        </w:rPr>
        <w:t xml:space="preserve">2563 </w:t>
      </w:r>
      <w:r w:rsidRPr="00EA5766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="00A66BE9" w:rsidRPr="00EA576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5004E">
        <w:rPr>
          <w:rFonts w:ascii="Angsana New" w:hAnsi="Angsana New"/>
          <w:spacing w:val="-2"/>
          <w:sz w:val="30"/>
          <w:szCs w:val="30"/>
        </w:rPr>
        <w:t>2,548</w:t>
      </w:r>
      <w:r w:rsidR="00A66BE9" w:rsidRPr="00EA576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ล้าน</w:t>
      </w:r>
      <w:r w:rsidRPr="00EA5766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EA57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(</w:t>
      </w:r>
      <w:r w:rsidR="00FC5281" w:rsidRPr="00EA5766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25</w:t>
      </w:r>
      <w:r w:rsidR="00FB4E45" w:rsidRPr="00EA5766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</w:t>
      </w:r>
      <w:r w:rsidR="00CE006E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</w:t>
      </w:r>
      <w:r w:rsidRPr="00EA5766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EA57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CE006E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2,462 </w:t>
      </w:r>
      <w:r w:rsidRPr="00EA5766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EA57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บาท)</w:t>
      </w:r>
    </w:p>
    <w:p w:rsidR="00E52E20" w:rsidRPr="00EA5766" w:rsidRDefault="00E52E20" w:rsidP="00080F3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A4FB2" w:rsidRPr="00EA5766" w:rsidRDefault="00754AB3" w:rsidP="00FB31B0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8</w:t>
      </w:r>
      <w:r w:rsidR="005A4FB2" w:rsidRPr="00EA5766"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tab/>
      </w:r>
      <w:r w:rsidR="005A4FB2" w:rsidRPr="00EA5766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สินทรัพย์ไม่มีตัวตน</w:t>
      </w:r>
      <w:r w:rsidR="007E48ED" w:rsidRPr="00EA5766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 xml:space="preserve"> </w:t>
      </w:r>
    </w:p>
    <w:p w:rsidR="005A4FB2" w:rsidRPr="00EA5766" w:rsidRDefault="005A4FB2" w:rsidP="00FB31B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u w:val="single"/>
        </w:rPr>
      </w:pPr>
    </w:p>
    <w:tbl>
      <w:tblPr>
        <w:tblW w:w="9103" w:type="dxa"/>
        <w:tblInd w:w="558" w:type="dxa"/>
        <w:tblLook w:val="0000" w:firstRow="0" w:lastRow="0" w:firstColumn="0" w:lastColumn="0" w:noHBand="0" w:noVBand="0"/>
      </w:tblPr>
      <w:tblGrid>
        <w:gridCol w:w="7470"/>
        <w:gridCol w:w="1633"/>
      </w:tblGrid>
      <w:tr w:rsidR="005A4FB2" w:rsidRPr="00EA5766" w:rsidTr="009E67DA">
        <w:tc>
          <w:tcPr>
            <w:tcW w:w="7470" w:type="dxa"/>
          </w:tcPr>
          <w:p w:rsidR="005A4FB2" w:rsidRPr="00EA5766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:rsidR="005A4FB2" w:rsidRPr="00EA5766" w:rsidRDefault="008F5AEA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</w:t>
            </w:r>
          </w:p>
        </w:tc>
      </w:tr>
      <w:tr w:rsidR="005A4FB2" w:rsidRPr="00EA5766" w:rsidTr="009E67DA">
        <w:tc>
          <w:tcPr>
            <w:tcW w:w="7470" w:type="dxa"/>
          </w:tcPr>
          <w:p w:rsidR="005A4FB2" w:rsidRPr="00EA5766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:rsidR="005A4FB2" w:rsidRPr="00EA5766" w:rsidRDefault="00AE729E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ซอฟต์</w:t>
            </w:r>
            <w:r w:rsidR="008F5AEA"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แวร์</w:t>
            </w:r>
          </w:p>
        </w:tc>
      </w:tr>
      <w:tr w:rsidR="005A4FB2" w:rsidRPr="00EA5766" w:rsidTr="009E67DA">
        <w:tc>
          <w:tcPr>
            <w:tcW w:w="7470" w:type="dxa"/>
          </w:tcPr>
          <w:p w:rsidR="005A4FB2" w:rsidRPr="00EA5766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:rsidR="005A4FB2" w:rsidRPr="00EA5766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76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0876A9" w:rsidRPr="00EA576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A576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4FB2" w:rsidRPr="00EA5766" w:rsidTr="009E67DA">
        <w:tc>
          <w:tcPr>
            <w:tcW w:w="7470" w:type="dxa"/>
          </w:tcPr>
          <w:p w:rsidR="005A4FB2" w:rsidRPr="00EA5766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33" w:type="dxa"/>
          </w:tcPr>
          <w:p w:rsidR="005A4FB2" w:rsidRPr="00EA5766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006E" w:rsidRPr="00EA5766" w:rsidTr="009E67DA">
        <w:tc>
          <w:tcPr>
            <w:tcW w:w="7470" w:type="dxa"/>
          </w:tcPr>
          <w:p w:rsidR="00CE006E" w:rsidRPr="00EA5766" w:rsidRDefault="00CE006E" w:rsidP="00CE006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EA5766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EA576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633" w:type="dxa"/>
          </w:tcPr>
          <w:p w:rsidR="00CE006E" w:rsidRPr="00CE006E" w:rsidRDefault="00CE006E" w:rsidP="00CE006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hAnsi="Angsana New" w:hint="cs"/>
                <w:sz w:val="30"/>
                <w:szCs w:val="30"/>
                <w:lang w:val="en-US"/>
              </w:rPr>
              <w:t>30,336</w:t>
            </w:r>
          </w:p>
        </w:tc>
      </w:tr>
      <w:tr w:rsidR="00CE006E" w:rsidRPr="00EA5766" w:rsidTr="009E67DA">
        <w:tc>
          <w:tcPr>
            <w:tcW w:w="7470" w:type="dxa"/>
          </w:tcPr>
          <w:p w:rsidR="00CE006E" w:rsidRPr="00EA5766" w:rsidRDefault="00CE006E" w:rsidP="00CE006E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:rsidR="00CE006E" w:rsidRPr="00EA5766" w:rsidRDefault="00CE006E" w:rsidP="00CE006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211</w:t>
            </w:r>
          </w:p>
        </w:tc>
      </w:tr>
      <w:tr w:rsidR="00CE006E" w:rsidRPr="00EA5766" w:rsidTr="009E67DA">
        <w:tc>
          <w:tcPr>
            <w:tcW w:w="7470" w:type="dxa"/>
          </w:tcPr>
          <w:p w:rsidR="00CE006E" w:rsidRPr="00EA5766" w:rsidRDefault="00CE006E" w:rsidP="00CE006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CE006E" w:rsidRPr="00EA5766" w:rsidRDefault="00CE006E" w:rsidP="00CE006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30,547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:rsidR="0075004E" w:rsidRPr="0075004E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004E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33" w:type="dxa"/>
          </w:tcPr>
          <w:p w:rsidR="0075004E" w:rsidRPr="0075004E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004E">
              <w:rPr>
                <w:rFonts w:ascii="Angsana New" w:hAnsi="Angsana New"/>
                <w:sz w:val="30"/>
                <w:szCs w:val="30"/>
                <w:lang w:val="en-US"/>
              </w:rPr>
              <w:t>(60)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75004E" w:rsidRPr="0075004E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0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30,773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75004E" w:rsidRPr="001E5B33" w:rsidRDefault="0075004E" w:rsidP="0075004E">
            <w:pPr>
              <w:tabs>
                <w:tab w:val="decimal" w:pos="1310"/>
              </w:tabs>
              <w:spacing w:line="240" w:lineRule="atLeast"/>
              <w:ind w:right="-7"/>
              <w:rPr>
                <w:lang w:val="en-US"/>
              </w:rPr>
            </w:pP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33" w:type="dxa"/>
          </w:tcPr>
          <w:p w:rsidR="0075004E" w:rsidRPr="00EA5766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EA5766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EA576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633" w:type="dxa"/>
          </w:tcPr>
          <w:p w:rsidR="0075004E" w:rsidRPr="00CE006E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E">
              <w:rPr>
                <w:rFonts w:ascii="Angsana New" w:hAnsi="Angsana New" w:hint="cs"/>
                <w:sz w:val="30"/>
                <w:szCs w:val="30"/>
                <w:lang w:val="en-US"/>
              </w:rPr>
              <w:t>20,168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:rsidR="0075004E" w:rsidRPr="00EA5766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1,607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75004E" w:rsidRPr="00EA5766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21,775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:rsidR="0075004E" w:rsidRPr="0075004E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004E">
              <w:rPr>
                <w:rFonts w:ascii="Angsana New" w:hAnsi="Angsana New"/>
                <w:sz w:val="30"/>
                <w:szCs w:val="30"/>
                <w:lang w:val="en-US"/>
              </w:rPr>
              <w:t>1,580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33" w:type="dxa"/>
          </w:tcPr>
          <w:p w:rsidR="0075004E" w:rsidRPr="0075004E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004E">
              <w:rPr>
                <w:rFonts w:ascii="Angsana New" w:hAnsi="Angsana New"/>
                <w:sz w:val="30"/>
                <w:szCs w:val="30"/>
                <w:lang w:val="en-US"/>
              </w:rPr>
              <w:t>(56)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75004E" w:rsidRPr="0075004E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0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23,299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4E" w:rsidRPr="00EA5766" w:rsidTr="009E67DA">
        <w:tc>
          <w:tcPr>
            <w:tcW w:w="7470" w:type="dxa"/>
          </w:tcPr>
          <w:p w:rsidR="0075004E" w:rsidRPr="00EA5766" w:rsidRDefault="0075004E" w:rsidP="007500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33" w:type="dxa"/>
          </w:tcPr>
          <w:p w:rsidR="0075004E" w:rsidRPr="00EA5766" w:rsidRDefault="0075004E" w:rsidP="0075004E">
            <w:pPr>
              <w:tabs>
                <w:tab w:val="decimal" w:pos="1113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04E" w:rsidRPr="00EA5766" w:rsidTr="009E67DA">
        <w:tc>
          <w:tcPr>
            <w:tcW w:w="7470" w:type="dxa"/>
          </w:tcPr>
          <w:p w:rsidR="0075004E" w:rsidRPr="00394497" w:rsidRDefault="00394497" w:rsidP="0075004E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33" w:type="dxa"/>
            <w:tcBorders>
              <w:bottom w:val="double" w:sz="4" w:space="0" w:color="auto"/>
            </w:tcBorders>
          </w:tcPr>
          <w:p w:rsidR="0075004E" w:rsidRPr="00EA5766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10,168</w:t>
            </w:r>
          </w:p>
        </w:tc>
      </w:tr>
      <w:tr w:rsidR="0075004E" w:rsidRPr="00EA5766" w:rsidTr="009E67DA">
        <w:tc>
          <w:tcPr>
            <w:tcW w:w="7470" w:type="dxa"/>
          </w:tcPr>
          <w:p w:rsidR="0075004E" w:rsidRPr="00394497" w:rsidRDefault="00394497" w:rsidP="0075004E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2562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:rsidR="0075004E" w:rsidRPr="00EA5766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8,772</w:t>
            </w:r>
          </w:p>
        </w:tc>
      </w:tr>
      <w:tr w:rsidR="0075004E" w:rsidRPr="00CE006E" w:rsidTr="009E67DA">
        <w:tc>
          <w:tcPr>
            <w:tcW w:w="7470" w:type="dxa"/>
          </w:tcPr>
          <w:p w:rsidR="0075004E" w:rsidRPr="00394497" w:rsidRDefault="00394497" w:rsidP="0075004E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:rsidR="0075004E" w:rsidRPr="00CE006E" w:rsidRDefault="0075004E" w:rsidP="0075004E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0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7,474</w:t>
            </w:r>
          </w:p>
        </w:tc>
      </w:tr>
    </w:tbl>
    <w:p w:rsidR="00985B91" w:rsidRPr="00CE006E" w:rsidRDefault="00985B91" w:rsidP="00CE006E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:rsidR="00943A68" w:rsidRPr="00EA5766" w:rsidRDefault="004C239C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5766">
        <w:rPr>
          <w:rFonts w:ascii="Angsana New" w:hAnsi="Angsana New" w:hint="cs"/>
          <w:b/>
          <w:bCs/>
          <w:sz w:val="30"/>
          <w:szCs w:val="30"/>
        </w:rPr>
        <w:br w:type="page"/>
      </w:r>
      <w:r w:rsidR="00754AB3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14ABE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943A68" w:rsidRPr="00EA5766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:rsidR="001B7CF3" w:rsidRPr="00565BFB" w:rsidRDefault="001B7CF3" w:rsidP="00985B91">
      <w:pPr>
        <w:pStyle w:val="BodyText"/>
        <w:spacing w:after="0"/>
        <w:ind w:left="540"/>
        <w:rPr>
          <w:rFonts w:ascii="Angsana New" w:hAnsi="Angsana New"/>
          <w:sz w:val="24"/>
          <w:szCs w:val="24"/>
        </w:rPr>
      </w:pPr>
    </w:p>
    <w:p w:rsidR="00985B91" w:rsidRPr="00EA5766" w:rsidRDefault="001B7CF3" w:rsidP="00985B91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A5766">
        <w:rPr>
          <w:rFonts w:ascii="Angsana New" w:hAnsi="Angsana New" w:hint="cs"/>
          <w:sz w:val="30"/>
          <w:szCs w:val="30"/>
        </w:rPr>
        <w:t xml:space="preserve">31 </w:t>
      </w:r>
      <w:r w:rsidR="004C239C" w:rsidRPr="00EA576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A576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7CF3" w:rsidRPr="00565BFB" w:rsidRDefault="001B7CF3" w:rsidP="00985B91">
      <w:pPr>
        <w:pStyle w:val="BodyText"/>
        <w:spacing w:after="0"/>
        <w:ind w:left="540"/>
        <w:rPr>
          <w:rFonts w:ascii="Angsana New" w:hAnsi="Angsana New"/>
          <w:sz w:val="24"/>
          <w:szCs w:val="24"/>
        </w:rPr>
      </w:pPr>
    </w:p>
    <w:tbl>
      <w:tblPr>
        <w:tblW w:w="9297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7"/>
        <w:gridCol w:w="1170"/>
        <w:gridCol w:w="270"/>
        <w:gridCol w:w="1170"/>
      </w:tblGrid>
      <w:tr w:rsidR="00FA1EE6" w:rsidRPr="00EA5766" w:rsidTr="009E67DA">
        <w:trPr>
          <w:cantSplit/>
        </w:trPr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</w:tcPr>
          <w:p w:rsidR="00FA1EE6" w:rsidRPr="00EA5766" w:rsidRDefault="00FA1EE6" w:rsidP="00FA1E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A1EE6" w:rsidRPr="00EA5766" w:rsidRDefault="00FA1EE6" w:rsidP="00FA1EE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6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1EE6" w:rsidRPr="00EA5766" w:rsidRDefault="00FA1EE6" w:rsidP="00FA1EE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:rsidR="00FA1EE6" w:rsidRPr="00EA5766" w:rsidRDefault="00FA1EE6" w:rsidP="00FA1EE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6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921A7" w:rsidRPr="00EA5766" w:rsidTr="009E67DA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</w:tcPr>
          <w:p w:rsidR="008921A7" w:rsidRPr="00EA5766" w:rsidRDefault="008921A7" w:rsidP="008921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1A7" w:rsidRPr="00EA5766" w:rsidRDefault="008921A7" w:rsidP="008921A7">
            <w:pPr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04E" w:rsidRPr="00EA5766" w:rsidTr="009E6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687" w:type="dxa"/>
          </w:tcPr>
          <w:p w:rsidR="0075004E" w:rsidRPr="00EA5766" w:rsidRDefault="0075004E" w:rsidP="0075004E">
            <w:pPr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75004E" w:rsidRPr="0075004E" w:rsidRDefault="0075004E" w:rsidP="0075004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97,210</w:t>
            </w:r>
          </w:p>
        </w:tc>
        <w:tc>
          <w:tcPr>
            <w:tcW w:w="270" w:type="dxa"/>
          </w:tcPr>
          <w:p w:rsidR="0075004E" w:rsidRPr="00EA5766" w:rsidRDefault="0075004E" w:rsidP="0075004E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004E" w:rsidRPr="00EA5766" w:rsidRDefault="0075004E" w:rsidP="0075004E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109,872</w:t>
            </w:r>
          </w:p>
        </w:tc>
      </w:tr>
      <w:tr w:rsidR="00275EA9" w:rsidRPr="00EA5766" w:rsidTr="009E6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687" w:type="dxa"/>
          </w:tcPr>
          <w:p w:rsidR="00275EA9" w:rsidRPr="00EA5766" w:rsidRDefault="00275EA9" w:rsidP="00275EA9">
            <w:pPr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75EA9" w:rsidRPr="00275EA9" w:rsidRDefault="00275EA9" w:rsidP="00275EA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5E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(68,728)</w:t>
            </w:r>
          </w:p>
        </w:tc>
        <w:tc>
          <w:tcPr>
            <w:tcW w:w="270" w:type="dxa"/>
          </w:tcPr>
          <w:p w:rsidR="00275EA9" w:rsidRPr="00275EA9" w:rsidRDefault="00275EA9" w:rsidP="00275EA9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75EA9" w:rsidRPr="00EA5766" w:rsidRDefault="00275EA9" w:rsidP="00275EA9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(66,986)</w:t>
            </w:r>
          </w:p>
        </w:tc>
      </w:tr>
      <w:tr w:rsidR="00275EA9" w:rsidRPr="00EA5766" w:rsidTr="009E6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687" w:type="dxa"/>
          </w:tcPr>
          <w:p w:rsidR="00275EA9" w:rsidRPr="00EA5766" w:rsidRDefault="00275EA9" w:rsidP="00275EA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75EA9" w:rsidRPr="00275EA9" w:rsidRDefault="00275EA9" w:rsidP="00275EA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5E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28,482</w:t>
            </w:r>
          </w:p>
        </w:tc>
        <w:tc>
          <w:tcPr>
            <w:tcW w:w="270" w:type="dxa"/>
          </w:tcPr>
          <w:p w:rsidR="00275EA9" w:rsidRPr="00EA5766" w:rsidRDefault="00275EA9" w:rsidP="00275EA9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75EA9" w:rsidRPr="00EA5766" w:rsidRDefault="00275EA9" w:rsidP="00275EA9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42,886</w:t>
            </w:r>
          </w:p>
        </w:tc>
      </w:tr>
    </w:tbl>
    <w:p w:rsidR="00985B91" w:rsidRPr="00565BFB" w:rsidRDefault="00985B91" w:rsidP="00985B91">
      <w:pPr>
        <w:pStyle w:val="BodyText"/>
        <w:spacing w:after="0"/>
        <w:ind w:left="540"/>
        <w:rPr>
          <w:rFonts w:ascii="Angsana New" w:hAnsi="Angsana New"/>
          <w:sz w:val="24"/>
          <w:szCs w:val="24"/>
          <w:lang w:val="en-US"/>
        </w:rPr>
      </w:pPr>
    </w:p>
    <w:p w:rsidR="00943A68" w:rsidRPr="00EA5766" w:rsidRDefault="00943A68" w:rsidP="00943A68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1B7CF3" w:rsidRPr="00EA5766">
        <w:rPr>
          <w:rFonts w:ascii="Angsana New" w:hAnsi="Angsana New" w:hint="cs"/>
          <w:sz w:val="30"/>
          <w:szCs w:val="30"/>
          <w:cs/>
        </w:rPr>
        <w:t>รวม</w:t>
      </w:r>
      <w:r w:rsidRPr="00EA5766">
        <w:rPr>
          <w:rFonts w:ascii="Angsana New" w:hAnsi="Angsana New" w:hint="cs"/>
          <w:sz w:val="30"/>
          <w:szCs w:val="30"/>
          <w:cs/>
        </w:rPr>
        <w:t>ที่เกิดขึ้นในระหว่างปีมีดังนี้</w:t>
      </w:r>
    </w:p>
    <w:p w:rsidR="00151864" w:rsidRPr="00565BFB" w:rsidRDefault="00151864" w:rsidP="00943A68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6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170"/>
        <w:gridCol w:w="270"/>
        <w:gridCol w:w="1126"/>
        <w:gridCol w:w="224"/>
        <w:gridCol w:w="12"/>
        <w:gridCol w:w="1151"/>
      </w:tblGrid>
      <w:tr w:rsidR="009E67DA" w:rsidRPr="00EA5766" w:rsidTr="00565BFB">
        <w:tc>
          <w:tcPr>
            <w:tcW w:w="4230" w:type="dxa"/>
          </w:tcPr>
          <w:p w:rsidR="009E67DA" w:rsidRPr="00EA5766" w:rsidRDefault="009E67DA" w:rsidP="00B55B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67DA" w:rsidRPr="00EA5766" w:rsidRDefault="009E67DA" w:rsidP="00B55B5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E67DA" w:rsidRPr="00EA5766" w:rsidRDefault="009E67DA" w:rsidP="00B55B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:rsidR="009E67DA" w:rsidRPr="00EA5766" w:rsidRDefault="009E67DA" w:rsidP="00B55B5A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EA5766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E67DA" w:rsidRPr="00EA5766" w:rsidRDefault="009E67DA" w:rsidP="00B55B5A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9E67DA" w:rsidRPr="00EA5766" w:rsidRDefault="009E67DA" w:rsidP="00B55B5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67DA" w:rsidRPr="00EA5766" w:rsidTr="00565BFB">
        <w:tc>
          <w:tcPr>
            <w:tcW w:w="4230" w:type="dxa"/>
          </w:tcPr>
          <w:p w:rsidR="009E67DA" w:rsidRPr="00EA5766" w:rsidRDefault="009E67DA" w:rsidP="00B55B5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67DA" w:rsidRPr="00EA5766" w:rsidRDefault="009E67DA" w:rsidP="00B55B5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9E67DA" w:rsidRPr="00EA5766" w:rsidRDefault="009E67DA" w:rsidP="00B55B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E67DA" w:rsidRPr="00EA5766" w:rsidRDefault="009E67DA" w:rsidP="00B55B5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E67DA" w:rsidRPr="00EA5766" w:rsidRDefault="009E67DA" w:rsidP="00B55B5A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E67DA" w:rsidRPr="00EA5766" w:rsidRDefault="009E67DA" w:rsidP="00B55B5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9E67DA" w:rsidRPr="00EA5766" w:rsidRDefault="009E67DA" w:rsidP="00B55B5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E67DA" w:rsidRPr="00EA5766" w:rsidRDefault="009E67DA" w:rsidP="00B55B5A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:rsidR="009E67DA" w:rsidRPr="00EA5766" w:rsidRDefault="009E67DA" w:rsidP="00B55B5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</w:tcPr>
          <w:p w:rsidR="009E67DA" w:rsidRPr="00EA5766" w:rsidRDefault="009E67DA" w:rsidP="00B55B5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9E67DA" w:rsidRPr="00EA5766" w:rsidRDefault="009E67DA" w:rsidP="00B55B5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9E67DA" w:rsidRPr="00EA5766" w:rsidTr="00565BFB">
        <w:tc>
          <w:tcPr>
            <w:tcW w:w="4230" w:type="dxa"/>
          </w:tcPr>
          <w:p w:rsidR="009E67DA" w:rsidRPr="00EA5766" w:rsidRDefault="009E67DA" w:rsidP="00B55B5A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E67DA" w:rsidRPr="00EA5766" w:rsidRDefault="009E67DA" w:rsidP="00B55B5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E67DA" w:rsidRPr="00EA5766" w:rsidRDefault="009E67DA" w:rsidP="00B55B5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:rsidR="009E67DA" w:rsidRPr="004C2E32" w:rsidRDefault="009E67DA" w:rsidP="00B55B5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2E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4C2E32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  <w:r w:rsidR="0000146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4C2E3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9E67DA" w:rsidRPr="00EA5766" w:rsidRDefault="009E67DA" w:rsidP="00B55B5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E67DA" w:rsidRPr="00EA5766" w:rsidTr="00565BFB">
        <w:tc>
          <w:tcPr>
            <w:tcW w:w="4230" w:type="dxa"/>
          </w:tcPr>
          <w:p w:rsidR="009E67DA" w:rsidRPr="00EA5766" w:rsidRDefault="009E67DA" w:rsidP="00B55B5A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8"/>
          </w:tcPr>
          <w:p w:rsidR="009E67DA" w:rsidRPr="00EA5766" w:rsidRDefault="009E67DA" w:rsidP="00B55B5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9E67DA" w:rsidRPr="00EA5766" w:rsidTr="00565BFB">
        <w:tc>
          <w:tcPr>
            <w:tcW w:w="4230" w:type="dxa"/>
          </w:tcPr>
          <w:p w:rsidR="009E67DA" w:rsidRPr="00EA5766" w:rsidRDefault="009E67DA" w:rsidP="00B55B5A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9E67DA" w:rsidRPr="00EA5766" w:rsidRDefault="009E67DA" w:rsidP="00B55B5A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E67DA" w:rsidRPr="00EA5766" w:rsidRDefault="009E67DA" w:rsidP="00B55B5A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67DA" w:rsidRPr="00EA5766" w:rsidRDefault="009E67DA" w:rsidP="00B55B5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E67DA" w:rsidRPr="00EA5766" w:rsidRDefault="009E67DA" w:rsidP="00B55B5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:rsidR="009E67DA" w:rsidRPr="00EA5766" w:rsidRDefault="009E67DA" w:rsidP="00B55B5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E67DA" w:rsidRPr="00EA5766" w:rsidRDefault="009E67DA" w:rsidP="00B55B5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E67DA" w:rsidRPr="00EA5766" w:rsidRDefault="009E67DA" w:rsidP="00B55B5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04E" w:rsidRPr="00EA5766" w:rsidTr="00565BFB">
        <w:tc>
          <w:tcPr>
            <w:tcW w:w="4230" w:type="dxa"/>
          </w:tcPr>
          <w:p w:rsidR="0075004E" w:rsidRPr="00EA5766" w:rsidRDefault="0075004E" w:rsidP="0075004E">
            <w:pPr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</w:tcPr>
          <w:p w:rsidR="0075004E" w:rsidRPr="00EA5766" w:rsidRDefault="0075004E" w:rsidP="0075004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:rsidR="0075004E" w:rsidRPr="00EA5766" w:rsidRDefault="0075004E" w:rsidP="007500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5004E" w:rsidRPr="0075004E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5004E" w:rsidRPr="0075004E" w:rsidRDefault="0075004E" w:rsidP="0075004E">
            <w:pPr>
              <w:pStyle w:val="acctmergecolhdg"/>
              <w:tabs>
                <w:tab w:val="decimal" w:pos="7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:rsidR="0075004E" w:rsidRPr="0075004E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75004E" w:rsidRPr="0075004E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:rsidR="0075004E" w:rsidRPr="0075004E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</w:tr>
      <w:tr w:rsidR="0075004E" w:rsidRPr="00EA5766" w:rsidTr="00565BFB">
        <w:tc>
          <w:tcPr>
            <w:tcW w:w="4230" w:type="dxa"/>
          </w:tcPr>
          <w:p w:rsidR="0075004E" w:rsidRPr="00EA5766" w:rsidRDefault="0075004E" w:rsidP="0075004E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75004E" w:rsidRPr="00EA5766" w:rsidRDefault="0075004E" w:rsidP="0075004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109,314</w:t>
            </w:r>
          </w:p>
        </w:tc>
        <w:tc>
          <w:tcPr>
            <w:tcW w:w="270" w:type="dxa"/>
            <w:shd w:val="clear" w:color="auto" w:fill="auto"/>
          </w:tcPr>
          <w:p w:rsidR="0075004E" w:rsidRPr="00EA5766" w:rsidRDefault="0075004E" w:rsidP="007500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5004E" w:rsidRPr="0075004E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(9,401)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5004E" w:rsidRPr="0075004E" w:rsidRDefault="0075004E" w:rsidP="0075004E">
            <w:pPr>
              <w:pStyle w:val="acctmergecolhdg"/>
              <w:tabs>
                <w:tab w:val="decimal" w:pos="7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:rsidR="0075004E" w:rsidRPr="0075004E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(3,043)</w:t>
            </w:r>
          </w:p>
        </w:tc>
        <w:tc>
          <w:tcPr>
            <w:tcW w:w="236" w:type="dxa"/>
            <w:gridSpan w:val="2"/>
            <w:vAlign w:val="center"/>
          </w:tcPr>
          <w:p w:rsidR="0075004E" w:rsidRPr="0075004E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:rsidR="0075004E" w:rsidRPr="0075004E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96,870</w:t>
            </w:r>
          </w:p>
        </w:tc>
      </w:tr>
      <w:tr w:rsidR="0075004E" w:rsidRPr="00EA5766" w:rsidTr="00565BFB">
        <w:tc>
          <w:tcPr>
            <w:tcW w:w="4230" w:type="dxa"/>
          </w:tcPr>
          <w:p w:rsidR="0075004E" w:rsidRPr="00565BFB" w:rsidRDefault="0075004E" w:rsidP="0075004E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65BFB">
              <w:rPr>
                <w:rFonts w:ascii="Angsana New" w:hAnsi="Angsana New" w:hint="cs"/>
                <w:sz w:val="30"/>
                <w:szCs w:val="30"/>
                <w:cs/>
              </w:rPr>
              <w:t>รายได้รอการตัดบัญชี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(92)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5004E" w:rsidRPr="00565BFB" w:rsidRDefault="0075004E" w:rsidP="0075004E">
            <w:pPr>
              <w:pStyle w:val="acctmergecolhdg"/>
              <w:tabs>
                <w:tab w:val="decimal" w:pos="797"/>
              </w:tabs>
              <w:spacing w:line="240" w:lineRule="atLeast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75004E" w:rsidRPr="00EA5766" w:rsidTr="00565BFB">
        <w:tc>
          <w:tcPr>
            <w:tcW w:w="4230" w:type="dxa"/>
          </w:tcPr>
          <w:p w:rsidR="0075004E" w:rsidRPr="00565BFB" w:rsidRDefault="0075004E" w:rsidP="0075004E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B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109,872</w:t>
            </w:r>
          </w:p>
        </w:tc>
        <w:tc>
          <w:tcPr>
            <w:tcW w:w="270" w:type="dxa"/>
            <w:shd w:val="clear" w:color="auto" w:fill="auto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(9,619)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5004E" w:rsidRPr="00565BFB" w:rsidRDefault="0075004E" w:rsidP="0075004E">
            <w:pPr>
              <w:pStyle w:val="acctmergecolhdg"/>
              <w:tabs>
                <w:tab w:val="decimal" w:pos="797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(3,043)</w:t>
            </w:r>
          </w:p>
        </w:tc>
        <w:tc>
          <w:tcPr>
            <w:tcW w:w="236" w:type="dxa"/>
            <w:gridSpan w:val="2"/>
            <w:vAlign w:val="center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97,210</w:t>
            </w:r>
          </w:p>
        </w:tc>
      </w:tr>
      <w:tr w:rsidR="0075004E" w:rsidRPr="00565BFB" w:rsidTr="00565BFB">
        <w:tc>
          <w:tcPr>
            <w:tcW w:w="4230" w:type="dxa"/>
          </w:tcPr>
          <w:p w:rsidR="0075004E" w:rsidRPr="00565BFB" w:rsidRDefault="0075004E" w:rsidP="00565BF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75004E" w:rsidRPr="00565BFB" w:rsidRDefault="0075004E" w:rsidP="00565BFB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75004E" w:rsidRPr="00565BFB" w:rsidRDefault="0075004E" w:rsidP="00565BFB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75004E" w:rsidRPr="00565BFB" w:rsidRDefault="0075004E" w:rsidP="00565BF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004E" w:rsidRPr="00565BFB" w:rsidRDefault="0075004E" w:rsidP="00565BF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75004E" w:rsidRPr="00565BFB" w:rsidRDefault="0075004E" w:rsidP="00565BF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75004E" w:rsidRPr="00565BFB" w:rsidRDefault="0075004E" w:rsidP="00565BF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</w:tcPr>
          <w:p w:rsidR="0075004E" w:rsidRPr="00565BFB" w:rsidRDefault="0075004E" w:rsidP="00565BF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75004E" w:rsidRPr="00EA5766" w:rsidTr="00565BFB">
        <w:tc>
          <w:tcPr>
            <w:tcW w:w="4230" w:type="dxa"/>
          </w:tcPr>
          <w:p w:rsidR="0075004E" w:rsidRPr="00565BFB" w:rsidRDefault="0075004E" w:rsidP="0075004E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5B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75004E" w:rsidRPr="00565BFB" w:rsidRDefault="0075004E" w:rsidP="0075004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5004E" w:rsidRPr="00EA5766" w:rsidTr="00565BFB">
        <w:tc>
          <w:tcPr>
            <w:tcW w:w="4230" w:type="dxa"/>
            <w:shd w:val="clear" w:color="auto" w:fill="auto"/>
          </w:tcPr>
          <w:p w:rsidR="0075004E" w:rsidRPr="00565BFB" w:rsidRDefault="0075004E" w:rsidP="0075004E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5BFB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565B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:rsidR="0075004E" w:rsidRPr="00565BFB" w:rsidRDefault="0075004E" w:rsidP="0075004E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65B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004E" w:rsidRPr="00565BFB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5BF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(66,986)</w:t>
            </w:r>
          </w:p>
        </w:tc>
        <w:tc>
          <w:tcPr>
            <w:tcW w:w="270" w:type="dxa"/>
            <w:shd w:val="clear" w:color="auto" w:fill="auto"/>
          </w:tcPr>
          <w:p w:rsidR="0075004E" w:rsidRPr="00565BFB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5004E" w:rsidRPr="00565BFB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5004E" w:rsidRPr="00565BFB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(1,526)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5004E" w:rsidRPr="00565BFB" w:rsidRDefault="0075004E" w:rsidP="00693704">
            <w:pPr>
              <w:pStyle w:val="acctmergecolhdg"/>
              <w:tabs>
                <w:tab w:val="decimal" w:pos="881"/>
              </w:tabs>
              <w:spacing w:line="240" w:lineRule="atLeast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75004E" w:rsidRPr="00565BFB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5004E" w:rsidRPr="00565BFB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75004E" w:rsidRPr="00565BFB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:rsidR="0075004E" w:rsidRPr="00565BFB" w:rsidRDefault="0075004E" w:rsidP="0069370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5004E" w:rsidRPr="00565BFB" w:rsidRDefault="0075004E" w:rsidP="0069370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5B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(68,512)</w:t>
            </w:r>
          </w:p>
        </w:tc>
      </w:tr>
      <w:tr w:rsidR="00693704" w:rsidRPr="00EA5766" w:rsidTr="00565BFB">
        <w:tc>
          <w:tcPr>
            <w:tcW w:w="4230" w:type="dxa"/>
            <w:shd w:val="clear" w:color="auto" w:fill="auto"/>
          </w:tcPr>
          <w:p w:rsidR="00693704" w:rsidRPr="00EA5766" w:rsidRDefault="00693704" w:rsidP="003B6C87">
            <w:pPr>
              <w:ind w:left="163" w:right="-79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0D3EF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D3EFF">
              <w:rPr>
                <w:rFonts w:ascii="Angsana New" w:hAnsi="Angsana New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704" w:rsidRDefault="00693704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93704" w:rsidRPr="00F825CD" w:rsidRDefault="00693704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25C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93704" w:rsidRPr="00F825CD" w:rsidRDefault="00693704" w:rsidP="00693704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704" w:rsidRDefault="00693704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93704" w:rsidRPr="00F825CD" w:rsidRDefault="00693704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25CD">
              <w:rPr>
                <w:rFonts w:ascii="Angsana New" w:hAnsi="Angsana New" w:cs="Angsan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93704" w:rsidRPr="00F825CD" w:rsidRDefault="00693704" w:rsidP="00693704">
            <w:pPr>
              <w:pStyle w:val="acctmergecolhdg"/>
              <w:tabs>
                <w:tab w:val="decimal" w:pos="881"/>
              </w:tabs>
              <w:spacing w:line="240" w:lineRule="atLeast"/>
              <w:ind w:right="-10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693704" w:rsidRDefault="00693704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93704" w:rsidRPr="00F825CD" w:rsidRDefault="00693704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25C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693704" w:rsidRPr="00F825CD" w:rsidRDefault="00693704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:rsidR="00693704" w:rsidRDefault="00693704" w:rsidP="0069370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93704" w:rsidRPr="00F825CD" w:rsidRDefault="00693704" w:rsidP="0069370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25CD">
              <w:rPr>
                <w:rFonts w:ascii="Angsana New" w:hAnsi="Angsana New" w:cs="Angsana New"/>
                <w:sz w:val="30"/>
                <w:szCs w:val="30"/>
                <w:lang w:val="en-US"/>
              </w:rPr>
              <w:t>(216)</w:t>
            </w:r>
          </w:p>
        </w:tc>
      </w:tr>
      <w:tr w:rsidR="0075004E" w:rsidRPr="00EA5766" w:rsidTr="00565BFB">
        <w:tc>
          <w:tcPr>
            <w:tcW w:w="4230" w:type="dxa"/>
          </w:tcPr>
          <w:p w:rsidR="0075004E" w:rsidRPr="00EA5766" w:rsidRDefault="0075004E" w:rsidP="0075004E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004E" w:rsidRPr="00EA5766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(66,986)</w:t>
            </w:r>
          </w:p>
        </w:tc>
        <w:tc>
          <w:tcPr>
            <w:tcW w:w="270" w:type="dxa"/>
            <w:shd w:val="clear" w:color="auto" w:fill="auto"/>
          </w:tcPr>
          <w:p w:rsidR="0075004E" w:rsidRPr="00EA5766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</w:t>
            </w:r>
            <w:r w:rsidR="00C673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742</w:t>
            </w:r>
            <w:r w:rsidRPr="007500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5004E" w:rsidRPr="0075004E" w:rsidRDefault="0075004E" w:rsidP="00693704">
            <w:pPr>
              <w:pStyle w:val="acctmergecolhdg"/>
              <w:tabs>
                <w:tab w:val="decimal" w:pos="881"/>
              </w:tabs>
              <w:spacing w:line="240" w:lineRule="atLeast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(68,</w:t>
            </w:r>
            <w:r w:rsidR="00B85E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728</w:t>
            </w:r>
            <w:r w:rsidRPr="007500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5004E" w:rsidRPr="009E67DA" w:rsidTr="00565BFB">
        <w:tc>
          <w:tcPr>
            <w:tcW w:w="4230" w:type="dxa"/>
          </w:tcPr>
          <w:p w:rsidR="0075004E" w:rsidRPr="009E67DA" w:rsidRDefault="0075004E" w:rsidP="0075004E">
            <w:pPr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75004E" w:rsidRPr="009E67DA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004E" w:rsidRPr="009E67DA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75004E" w:rsidRPr="0075004E" w:rsidRDefault="0075004E" w:rsidP="00693704">
            <w:pPr>
              <w:pStyle w:val="acctmergecolhdg"/>
              <w:tabs>
                <w:tab w:val="decimal" w:pos="881"/>
              </w:tabs>
              <w:spacing w:line="240" w:lineRule="atLeast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5004E" w:rsidRPr="00EA5766" w:rsidTr="00565BFB">
        <w:tc>
          <w:tcPr>
            <w:tcW w:w="4230" w:type="dxa"/>
          </w:tcPr>
          <w:p w:rsidR="0075004E" w:rsidRPr="00EA5766" w:rsidRDefault="0075004E" w:rsidP="0075004E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5004E" w:rsidRPr="00EA5766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42,886</w:t>
            </w:r>
          </w:p>
        </w:tc>
        <w:tc>
          <w:tcPr>
            <w:tcW w:w="270" w:type="dxa"/>
            <w:shd w:val="clear" w:color="auto" w:fill="auto"/>
          </w:tcPr>
          <w:p w:rsidR="0075004E" w:rsidRPr="00EA5766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</w:t>
            </w:r>
            <w:r w:rsidR="00C673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</w:t>
            </w:r>
            <w:r w:rsidRPr="007500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5004E" w:rsidRPr="0075004E" w:rsidRDefault="0075004E" w:rsidP="00693704">
            <w:pPr>
              <w:pStyle w:val="acctmergecolhdg"/>
              <w:tabs>
                <w:tab w:val="decimal" w:pos="881"/>
              </w:tabs>
              <w:spacing w:line="240" w:lineRule="atLeast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(3,043)</w:t>
            </w:r>
          </w:p>
        </w:tc>
        <w:tc>
          <w:tcPr>
            <w:tcW w:w="236" w:type="dxa"/>
            <w:gridSpan w:val="2"/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:rsidR="0075004E" w:rsidRPr="0075004E" w:rsidRDefault="0075004E" w:rsidP="0069370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0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</w:t>
            </w:r>
            <w:r w:rsidR="00C673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  <w:r w:rsidR="006937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565BFB" w:rsidRPr="00EA5766" w:rsidTr="00565BFB">
        <w:tc>
          <w:tcPr>
            <w:tcW w:w="4230" w:type="dxa"/>
          </w:tcPr>
          <w:p w:rsidR="00565BFB" w:rsidRDefault="00565BFB" w:rsidP="00087E62">
            <w:pPr>
              <w:tabs>
                <w:tab w:val="left" w:pos="540"/>
              </w:tabs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565BFB" w:rsidRPr="00EA5766" w:rsidRDefault="00565BFB" w:rsidP="00087E62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5BFB" w:rsidRPr="00EA5766" w:rsidRDefault="00565BFB" w:rsidP="00087E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:rsidR="00565BFB" w:rsidRPr="00EA5766" w:rsidRDefault="00565BFB" w:rsidP="00D575D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565BFB" w:rsidRPr="00EA5766" w:rsidRDefault="00565BFB" w:rsidP="00D575D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565BFB" w:rsidRPr="00EA5766" w:rsidRDefault="00565BFB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75DE" w:rsidRPr="00EA5766" w:rsidTr="00565BFB">
        <w:tc>
          <w:tcPr>
            <w:tcW w:w="4230" w:type="dxa"/>
          </w:tcPr>
          <w:p w:rsidR="00D575DE" w:rsidRPr="00EA5766" w:rsidRDefault="00FF4DEA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1170" w:type="dxa"/>
            <w:shd w:val="clear" w:color="auto" w:fill="auto"/>
          </w:tcPr>
          <w:p w:rsidR="00D575DE" w:rsidRPr="00EA5766" w:rsidRDefault="00D575DE" w:rsidP="00087E62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75DE" w:rsidRPr="00EA5766" w:rsidRDefault="00D575DE" w:rsidP="00087E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:rsidR="00D575DE" w:rsidRPr="00EA5766" w:rsidRDefault="00D575DE" w:rsidP="00D575D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EA5766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575DE" w:rsidRPr="00EA5766" w:rsidRDefault="00D575DE" w:rsidP="00D575D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D575DE" w:rsidRPr="00EA5766" w:rsidRDefault="00D575DE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75DE" w:rsidRPr="00EA5766" w:rsidTr="00565BFB">
        <w:tc>
          <w:tcPr>
            <w:tcW w:w="4230" w:type="dxa"/>
          </w:tcPr>
          <w:p w:rsidR="00901BD9" w:rsidRPr="00EA5766" w:rsidRDefault="00901BD9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1BD9" w:rsidRPr="00EA5766" w:rsidRDefault="00901BD9" w:rsidP="00744A92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0C6655"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FA1EE6"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01BD9" w:rsidRPr="00EA5766" w:rsidRDefault="00901BD9" w:rsidP="00087E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575DE" w:rsidRPr="00EA5766" w:rsidRDefault="00D575DE" w:rsidP="00087E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01BD9" w:rsidRPr="00EA5766" w:rsidRDefault="00901BD9" w:rsidP="008D7125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01BD9" w:rsidRPr="00EA5766" w:rsidRDefault="00901BD9" w:rsidP="00087E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901BD9" w:rsidRPr="00EA5766" w:rsidRDefault="00901BD9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575DE" w:rsidRPr="00EA5766" w:rsidRDefault="00D575DE" w:rsidP="00087E62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:rsidR="00D575DE" w:rsidRPr="00EA5766" w:rsidRDefault="00D575DE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</w:tcPr>
          <w:p w:rsidR="00901BD9" w:rsidRPr="00EA5766" w:rsidRDefault="00901BD9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901BD9" w:rsidRPr="00EA5766" w:rsidRDefault="00901BD9" w:rsidP="00744A9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0C6655"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FA1EE6"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901BD9" w:rsidRPr="00EA5766" w:rsidTr="00565BFB">
        <w:tc>
          <w:tcPr>
            <w:tcW w:w="4230" w:type="dxa"/>
          </w:tcPr>
          <w:p w:rsidR="00901BD9" w:rsidRPr="00EA5766" w:rsidRDefault="00901BD9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1BD9" w:rsidRPr="00EA5766" w:rsidRDefault="00901BD9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01BD9" w:rsidRPr="004C2E32" w:rsidRDefault="00901BD9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:rsidR="00901BD9" w:rsidRPr="004C2E32" w:rsidRDefault="00D575DE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2E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FC5281" w:rsidRPr="004C2E32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  <w:r w:rsidR="0000146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4C2E3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901BD9" w:rsidRPr="00EA5766" w:rsidRDefault="00901BD9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75DE" w:rsidRPr="00EA5766" w:rsidTr="00565BFB">
        <w:tc>
          <w:tcPr>
            <w:tcW w:w="4230" w:type="dxa"/>
          </w:tcPr>
          <w:p w:rsidR="00D575DE" w:rsidRPr="00EA5766" w:rsidRDefault="00D575DE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8"/>
          </w:tcPr>
          <w:p w:rsidR="00D575DE" w:rsidRPr="00EA5766" w:rsidRDefault="00D575DE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D575DE" w:rsidRPr="00EA5766" w:rsidTr="00565BFB">
        <w:tc>
          <w:tcPr>
            <w:tcW w:w="4230" w:type="dxa"/>
          </w:tcPr>
          <w:p w:rsidR="00901BD9" w:rsidRPr="00EA5766" w:rsidRDefault="00901BD9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901BD9" w:rsidRPr="00EA5766" w:rsidRDefault="00901BD9" w:rsidP="00087E62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BD9" w:rsidRPr="00EA5766" w:rsidRDefault="00901BD9" w:rsidP="00087E62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1BD9" w:rsidRPr="00EA5766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BD9" w:rsidRPr="00EA5766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:rsidR="00901BD9" w:rsidRPr="00EA5766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1BD9" w:rsidRPr="00EA5766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01BD9" w:rsidRPr="00EA5766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EE6" w:rsidRPr="00EA5766" w:rsidTr="00565BFB">
        <w:tc>
          <w:tcPr>
            <w:tcW w:w="4230" w:type="dxa"/>
          </w:tcPr>
          <w:p w:rsidR="00FA1EE6" w:rsidRPr="00EA5766" w:rsidRDefault="00FA1EE6" w:rsidP="00FA1EE6">
            <w:pPr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EA5766" w:rsidRDefault="00BD66B4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(309)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FA1EE6" w:rsidRPr="00EA5766" w:rsidRDefault="00BD66B4" w:rsidP="00F825C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36" w:type="dxa"/>
            <w:gridSpan w:val="2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EA5766" w:rsidRDefault="00BD66B4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466</w:t>
            </w:r>
          </w:p>
        </w:tc>
      </w:tr>
      <w:tr w:rsidR="00FA1EE6" w:rsidRPr="00EA5766" w:rsidTr="00565BFB">
        <w:tc>
          <w:tcPr>
            <w:tcW w:w="4230" w:type="dxa"/>
          </w:tcPr>
          <w:p w:rsidR="00FA1EE6" w:rsidRPr="00EA5766" w:rsidRDefault="00FA1EE6" w:rsidP="00FA1EE6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92,495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EA5766" w:rsidRDefault="00BD66B4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7,290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FA1EE6" w:rsidRPr="00EA5766" w:rsidRDefault="00BD66B4" w:rsidP="00F825C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9,529</w:t>
            </w:r>
          </w:p>
        </w:tc>
        <w:tc>
          <w:tcPr>
            <w:tcW w:w="236" w:type="dxa"/>
            <w:gridSpan w:val="2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EA5766" w:rsidRDefault="00BD66B4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109,314</w:t>
            </w:r>
          </w:p>
        </w:tc>
      </w:tr>
      <w:tr w:rsidR="00FA1EE6" w:rsidRPr="00EA5766" w:rsidTr="00565BFB">
        <w:tc>
          <w:tcPr>
            <w:tcW w:w="4230" w:type="dxa"/>
          </w:tcPr>
          <w:p w:rsidR="00FA1EE6" w:rsidRPr="00EA5766" w:rsidRDefault="00FA1EE6" w:rsidP="00FA1EE6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รายได้รอการตัดบัญชี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1,249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EA5766" w:rsidRDefault="00BD66B4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(1,157)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FA1EE6" w:rsidRPr="00EA5766" w:rsidRDefault="00BD66B4" w:rsidP="00F825C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36" w:type="dxa"/>
            <w:gridSpan w:val="2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EA5766" w:rsidRDefault="00BD66B4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92</w:t>
            </w:r>
          </w:p>
        </w:tc>
      </w:tr>
      <w:tr w:rsidR="00FA1EE6" w:rsidRPr="00EA5766" w:rsidTr="00565BFB">
        <w:tc>
          <w:tcPr>
            <w:tcW w:w="4230" w:type="dxa"/>
          </w:tcPr>
          <w:p w:rsidR="00FA1EE6" w:rsidRPr="00EA5766" w:rsidRDefault="00FA1EE6" w:rsidP="00FA1EE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94,519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EA5766" w:rsidRDefault="00BD66B4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5,824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EA5766" w:rsidRDefault="00BD66B4" w:rsidP="00F825C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9,529</w:t>
            </w:r>
          </w:p>
        </w:tc>
        <w:tc>
          <w:tcPr>
            <w:tcW w:w="236" w:type="dxa"/>
            <w:gridSpan w:val="2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EA5766" w:rsidRDefault="00BD66B4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109,872</w:t>
            </w:r>
          </w:p>
        </w:tc>
      </w:tr>
      <w:tr w:rsidR="00FA1EE6" w:rsidRPr="009E67DA" w:rsidTr="00565BFB">
        <w:tc>
          <w:tcPr>
            <w:tcW w:w="4230" w:type="dxa"/>
          </w:tcPr>
          <w:p w:rsidR="00FA1EE6" w:rsidRPr="009E67DA" w:rsidRDefault="00FA1EE6" w:rsidP="00FA1E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9E67DA" w:rsidRDefault="00FA1EE6" w:rsidP="00F61FD8">
            <w:pPr>
              <w:tabs>
                <w:tab w:val="decimal" w:pos="887"/>
              </w:tabs>
              <w:ind w:left="-124" w:right="-9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9E67DA" w:rsidRDefault="00FA1EE6" w:rsidP="00F61FD8">
            <w:pPr>
              <w:tabs>
                <w:tab w:val="decimal" w:pos="8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9E67DA" w:rsidRDefault="00FA1EE6" w:rsidP="00F61FD8">
            <w:pPr>
              <w:tabs>
                <w:tab w:val="decimal" w:pos="887"/>
              </w:tabs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9E67DA" w:rsidRDefault="00FA1EE6" w:rsidP="00F61FD8">
            <w:pPr>
              <w:tabs>
                <w:tab w:val="decimal" w:pos="887"/>
              </w:tabs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FA1EE6" w:rsidRPr="009E67DA" w:rsidRDefault="00FA1EE6" w:rsidP="00F61FD8">
            <w:pPr>
              <w:tabs>
                <w:tab w:val="decimal" w:pos="887"/>
              </w:tabs>
              <w:ind w:left="-124" w:right="-9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FA1EE6" w:rsidRPr="009E67DA" w:rsidRDefault="00FA1EE6" w:rsidP="00F61FD8">
            <w:pPr>
              <w:tabs>
                <w:tab w:val="decimal" w:pos="887"/>
              </w:tabs>
              <w:ind w:left="-124" w:right="-9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1" w:type="dxa"/>
            <w:shd w:val="clear" w:color="auto" w:fill="auto"/>
          </w:tcPr>
          <w:p w:rsidR="00FA1EE6" w:rsidRPr="009E67DA" w:rsidRDefault="00FA1EE6" w:rsidP="00F61FD8">
            <w:pPr>
              <w:tabs>
                <w:tab w:val="decimal" w:pos="887"/>
              </w:tabs>
              <w:ind w:left="-124" w:right="-9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A1EE6" w:rsidRPr="00EA5766" w:rsidTr="00565BFB">
        <w:tc>
          <w:tcPr>
            <w:tcW w:w="4230" w:type="dxa"/>
          </w:tcPr>
          <w:p w:rsidR="00FA1EE6" w:rsidRPr="00EA5766" w:rsidRDefault="00FA1EE6" w:rsidP="00FA1E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EA5766" w:rsidRDefault="00FA1EE6" w:rsidP="00F61FD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A1EE6" w:rsidRPr="00EA5766" w:rsidTr="00565BFB">
        <w:tc>
          <w:tcPr>
            <w:tcW w:w="4230" w:type="dxa"/>
            <w:shd w:val="clear" w:color="auto" w:fill="auto"/>
          </w:tcPr>
          <w:p w:rsidR="00FA1EE6" w:rsidRPr="00EA5766" w:rsidRDefault="00FA1EE6" w:rsidP="00FA1EE6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:rsidR="00FA1EE6" w:rsidRPr="00EA5766" w:rsidRDefault="00FA1EE6" w:rsidP="00FA1EE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170" w:type="dxa"/>
            <w:shd w:val="clear" w:color="auto" w:fill="auto"/>
          </w:tcPr>
          <w:p w:rsidR="00FA1EE6" w:rsidRPr="00EA5766" w:rsidRDefault="00FA1EE6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A1EE6" w:rsidRPr="00EA5766" w:rsidRDefault="00FA1EE6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(55,735)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A1EE6" w:rsidRPr="00EA5766" w:rsidRDefault="00BD66B4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(11,251)</w:t>
            </w:r>
          </w:p>
        </w:tc>
        <w:tc>
          <w:tcPr>
            <w:tcW w:w="270" w:type="dxa"/>
            <w:shd w:val="clear" w:color="auto" w:fill="auto"/>
          </w:tcPr>
          <w:p w:rsidR="00FA1EE6" w:rsidRPr="00EA5766" w:rsidRDefault="00FA1EE6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:rsidR="00FA1EE6" w:rsidRPr="00EA5766" w:rsidRDefault="00BD66B4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FA1EE6" w:rsidRPr="00EA5766" w:rsidRDefault="00FA1EE6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FA1EE6" w:rsidRPr="00EA5766" w:rsidRDefault="00BD66B4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(66,986)</w:t>
            </w:r>
          </w:p>
        </w:tc>
      </w:tr>
      <w:tr w:rsidR="00693704" w:rsidRPr="00EA5766" w:rsidTr="00565BFB">
        <w:tc>
          <w:tcPr>
            <w:tcW w:w="4230" w:type="dxa"/>
          </w:tcPr>
          <w:p w:rsidR="00693704" w:rsidRPr="00EA5766" w:rsidRDefault="00693704" w:rsidP="00693704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3704" w:rsidRPr="00693704" w:rsidRDefault="00693704" w:rsidP="0069370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370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(55,735)</w:t>
            </w:r>
          </w:p>
        </w:tc>
        <w:tc>
          <w:tcPr>
            <w:tcW w:w="270" w:type="dxa"/>
            <w:shd w:val="clear" w:color="auto" w:fill="auto"/>
          </w:tcPr>
          <w:p w:rsidR="00693704" w:rsidRPr="00693704" w:rsidRDefault="00693704" w:rsidP="0069370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3704" w:rsidRPr="00693704" w:rsidRDefault="00693704" w:rsidP="0069370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370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(11,251)</w:t>
            </w:r>
          </w:p>
        </w:tc>
        <w:tc>
          <w:tcPr>
            <w:tcW w:w="270" w:type="dxa"/>
            <w:shd w:val="clear" w:color="auto" w:fill="auto"/>
          </w:tcPr>
          <w:p w:rsidR="00693704" w:rsidRPr="00693704" w:rsidRDefault="00693704" w:rsidP="0069370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704" w:rsidRPr="00693704" w:rsidRDefault="00693704" w:rsidP="0069370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370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693704" w:rsidRPr="00693704" w:rsidRDefault="00693704" w:rsidP="0069370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704" w:rsidRPr="00693704" w:rsidRDefault="00693704" w:rsidP="0069370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370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(66,986)</w:t>
            </w:r>
          </w:p>
        </w:tc>
      </w:tr>
      <w:tr w:rsidR="00F825CD" w:rsidRPr="009E67DA" w:rsidTr="00565BFB">
        <w:tc>
          <w:tcPr>
            <w:tcW w:w="4230" w:type="dxa"/>
          </w:tcPr>
          <w:p w:rsidR="00F825CD" w:rsidRPr="009E67DA" w:rsidRDefault="00F825CD" w:rsidP="00F825CD">
            <w:pPr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F825CD" w:rsidRPr="009E67DA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825CD" w:rsidRPr="009E67DA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825CD" w:rsidRPr="00F825CD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F825CD" w:rsidRPr="00F825CD" w:rsidRDefault="00F825CD" w:rsidP="00F825CD">
            <w:pPr>
              <w:pStyle w:val="acctmergecolhdg"/>
              <w:tabs>
                <w:tab w:val="decimal" w:pos="884"/>
              </w:tabs>
              <w:spacing w:line="240" w:lineRule="atLeast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:rsidR="00F825CD" w:rsidRPr="00F825CD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F825CD" w:rsidRPr="00F825CD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:rsidR="00F825CD" w:rsidRPr="00F825CD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825CD" w:rsidRPr="00EA5766" w:rsidTr="00565BFB">
        <w:tc>
          <w:tcPr>
            <w:tcW w:w="4230" w:type="dxa"/>
          </w:tcPr>
          <w:p w:rsidR="00F825CD" w:rsidRPr="00EA5766" w:rsidRDefault="00F825CD" w:rsidP="00F825CD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825CD" w:rsidRPr="00EA5766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38,784</w:t>
            </w:r>
          </w:p>
        </w:tc>
        <w:tc>
          <w:tcPr>
            <w:tcW w:w="270" w:type="dxa"/>
            <w:shd w:val="clear" w:color="auto" w:fill="auto"/>
          </w:tcPr>
          <w:p w:rsidR="00F825CD" w:rsidRPr="00EA5766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25CD" w:rsidRPr="00F825CD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25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673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5,427</w:t>
            </w:r>
            <w:r w:rsidRPr="00F825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825CD" w:rsidRPr="00F825CD" w:rsidRDefault="00F825CD" w:rsidP="00F825CD">
            <w:pPr>
              <w:pStyle w:val="acctmergecolhdg"/>
              <w:tabs>
                <w:tab w:val="decimal" w:pos="884"/>
              </w:tabs>
              <w:spacing w:line="240" w:lineRule="atLeast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:rsidR="00F825CD" w:rsidRPr="00F825CD" w:rsidRDefault="00C67327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9,529</w:t>
            </w:r>
          </w:p>
        </w:tc>
        <w:tc>
          <w:tcPr>
            <w:tcW w:w="236" w:type="dxa"/>
            <w:gridSpan w:val="2"/>
            <w:vAlign w:val="center"/>
          </w:tcPr>
          <w:p w:rsidR="00F825CD" w:rsidRPr="00F825CD" w:rsidRDefault="00F825CD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:rsidR="00F825CD" w:rsidRPr="00F825CD" w:rsidRDefault="00693704" w:rsidP="00F825C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42,886</w:t>
            </w:r>
          </w:p>
        </w:tc>
      </w:tr>
    </w:tbl>
    <w:p w:rsidR="00314E49" w:rsidRDefault="00314E49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1969E0" w:rsidRPr="00EA5766" w:rsidRDefault="0007647B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5766">
        <w:rPr>
          <w:rFonts w:ascii="Angsana New" w:hAnsi="Angsana New" w:hint="cs"/>
          <w:b/>
          <w:bCs/>
          <w:sz w:val="30"/>
          <w:szCs w:val="30"/>
        </w:rPr>
        <w:t>1</w:t>
      </w:r>
      <w:r w:rsidR="00023D59">
        <w:rPr>
          <w:rFonts w:ascii="Angsana New" w:hAnsi="Angsana New"/>
          <w:b/>
          <w:bCs/>
          <w:sz w:val="30"/>
          <w:szCs w:val="30"/>
        </w:rPr>
        <w:t>0</w:t>
      </w:r>
      <w:r w:rsidR="001969E0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1969E0" w:rsidRPr="00EA5766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1969E0" w:rsidRPr="00E77106" w:rsidRDefault="001969E0" w:rsidP="00FB31B0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1350"/>
        <w:gridCol w:w="270"/>
        <w:gridCol w:w="1359"/>
      </w:tblGrid>
      <w:tr w:rsidR="005F4A55" w:rsidRPr="00EA5766" w:rsidTr="005F4A55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F4A55" w:rsidRPr="00EA5766" w:rsidTr="005F4A55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25D" w:rsidRPr="00EA5766" w:rsidTr="005F4A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:rsidR="0031125D" w:rsidRPr="00EA5766" w:rsidRDefault="0031125D" w:rsidP="0031125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31125D" w:rsidRPr="00EA5766" w:rsidRDefault="0031125D" w:rsidP="0031125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:rsidR="0031125D" w:rsidRPr="0031125D" w:rsidRDefault="0031125D" w:rsidP="0031125D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1,675</w:t>
            </w:r>
          </w:p>
        </w:tc>
        <w:tc>
          <w:tcPr>
            <w:tcW w:w="270" w:type="dxa"/>
          </w:tcPr>
          <w:p w:rsidR="0031125D" w:rsidRPr="00EA5766" w:rsidRDefault="0031125D" w:rsidP="0031125D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31125D" w:rsidRPr="00EA5766" w:rsidRDefault="0031125D" w:rsidP="0031125D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1,579</w:t>
            </w:r>
          </w:p>
        </w:tc>
      </w:tr>
      <w:tr w:rsidR="0031125D" w:rsidRPr="00EA5766" w:rsidTr="005F4A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:rsidR="0031125D" w:rsidRPr="00EA5766" w:rsidRDefault="0031125D" w:rsidP="0031125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990" w:type="dxa"/>
          </w:tcPr>
          <w:p w:rsidR="0031125D" w:rsidRPr="00EA5766" w:rsidRDefault="0031125D" w:rsidP="0031125D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25D" w:rsidRPr="0031125D" w:rsidRDefault="0031125D" w:rsidP="0031125D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106,140</w:t>
            </w:r>
          </w:p>
        </w:tc>
        <w:tc>
          <w:tcPr>
            <w:tcW w:w="270" w:type="dxa"/>
          </w:tcPr>
          <w:p w:rsidR="0031125D" w:rsidRPr="00EA5766" w:rsidRDefault="0031125D" w:rsidP="0031125D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31125D" w:rsidRPr="00EA5766" w:rsidRDefault="0031125D" w:rsidP="0031125D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226,384</w:t>
            </w:r>
          </w:p>
        </w:tc>
      </w:tr>
      <w:tr w:rsidR="0031125D" w:rsidRPr="00EA5766" w:rsidTr="005F4A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:rsidR="0031125D" w:rsidRPr="00EA5766" w:rsidRDefault="0031125D" w:rsidP="0031125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1125D" w:rsidRPr="00EA5766" w:rsidRDefault="0031125D" w:rsidP="0031125D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1125D" w:rsidRPr="0031125D" w:rsidRDefault="0031125D" w:rsidP="0031125D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107,815</w:t>
            </w:r>
          </w:p>
        </w:tc>
        <w:tc>
          <w:tcPr>
            <w:tcW w:w="270" w:type="dxa"/>
          </w:tcPr>
          <w:p w:rsidR="0031125D" w:rsidRPr="00EA5766" w:rsidRDefault="0031125D" w:rsidP="0031125D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31125D" w:rsidRPr="00EA5766" w:rsidRDefault="0031125D" w:rsidP="0031125D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227,963</w:t>
            </w:r>
          </w:p>
        </w:tc>
      </w:tr>
    </w:tbl>
    <w:p w:rsidR="00614B1B" w:rsidRPr="00E77106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:rsidR="00433090" w:rsidRPr="00EA5766" w:rsidRDefault="00023D59" w:rsidP="005F4B0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433090" w:rsidRPr="00EA5766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1</w:t>
      </w:r>
      <w:r w:rsidR="00433090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433090" w:rsidRPr="00EA5766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  <w:r w:rsidR="00A81F70">
        <w:rPr>
          <w:rFonts w:ascii="Angsana New" w:hAnsi="Angsana New" w:hint="cs"/>
          <w:b/>
          <w:bCs/>
          <w:sz w:val="30"/>
          <w:szCs w:val="30"/>
          <w:cs/>
        </w:rPr>
        <w:t>กิจการอื่น</w:t>
      </w:r>
    </w:p>
    <w:p w:rsidR="00614B1B" w:rsidRPr="00E77106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  <w:u w:val="single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5F4A55" w:rsidRPr="00EA5766" w:rsidTr="00634D08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F4A55" w:rsidRPr="00EA5766" w:rsidTr="00634D0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4A55" w:rsidRPr="00EA5766" w:rsidRDefault="005F4A55" w:rsidP="005F4A55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25D" w:rsidRPr="00EA5766" w:rsidTr="007E29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31125D" w:rsidRPr="00EA5766" w:rsidRDefault="0031125D" w:rsidP="0031125D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350" w:type="dxa"/>
          </w:tcPr>
          <w:p w:rsidR="0031125D" w:rsidRPr="0031125D" w:rsidRDefault="0031125D" w:rsidP="0031125D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38,248</w:t>
            </w:r>
          </w:p>
        </w:tc>
        <w:tc>
          <w:tcPr>
            <w:tcW w:w="270" w:type="dxa"/>
          </w:tcPr>
          <w:p w:rsidR="0031125D" w:rsidRPr="00EA5766" w:rsidRDefault="0031125D" w:rsidP="0031125D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25D" w:rsidRPr="00EA5766" w:rsidRDefault="0031125D" w:rsidP="0031125D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34,575</w:t>
            </w:r>
          </w:p>
        </w:tc>
      </w:tr>
      <w:tr w:rsidR="00074F86" w:rsidRPr="00EA5766" w:rsidTr="006B4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074F86" w:rsidRPr="00EA5766" w:rsidRDefault="00074F86" w:rsidP="006B40DE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cs/>
              </w:rPr>
              <w:t>เจ้าหนี้ค่าก่อสร้างและเครื่องจักร</w:t>
            </w:r>
          </w:p>
        </w:tc>
        <w:tc>
          <w:tcPr>
            <w:tcW w:w="1350" w:type="dxa"/>
          </w:tcPr>
          <w:p w:rsidR="00074F86" w:rsidRPr="0031125D" w:rsidRDefault="00074F86" w:rsidP="006B40DE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25,897</w:t>
            </w:r>
          </w:p>
        </w:tc>
        <w:tc>
          <w:tcPr>
            <w:tcW w:w="270" w:type="dxa"/>
          </w:tcPr>
          <w:p w:rsidR="00074F86" w:rsidRPr="00EA5766" w:rsidRDefault="00074F86" w:rsidP="006B40DE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4F86" w:rsidRPr="00EA5766" w:rsidRDefault="00074F86" w:rsidP="006B40DE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21,373</w:t>
            </w:r>
          </w:p>
        </w:tc>
      </w:tr>
      <w:tr w:rsidR="0031125D" w:rsidRPr="00EA5766" w:rsidTr="007E29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31125D" w:rsidRPr="00EA5766" w:rsidRDefault="0031125D" w:rsidP="0031125D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เจ้าหนี้ค่าวัสดุสิ้นเปลืองโรงงานและอะไหล่</w:t>
            </w:r>
          </w:p>
        </w:tc>
        <w:tc>
          <w:tcPr>
            <w:tcW w:w="1350" w:type="dxa"/>
          </w:tcPr>
          <w:p w:rsidR="0031125D" w:rsidRPr="0031125D" w:rsidRDefault="0031125D" w:rsidP="0031125D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11,440</w:t>
            </w:r>
          </w:p>
        </w:tc>
        <w:tc>
          <w:tcPr>
            <w:tcW w:w="270" w:type="dxa"/>
          </w:tcPr>
          <w:p w:rsidR="0031125D" w:rsidRPr="00EA5766" w:rsidRDefault="0031125D" w:rsidP="0031125D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25D" w:rsidRPr="00EA5766" w:rsidRDefault="0031125D" w:rsidP="0031125D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30,587</w:t>
            </w:r>
          </w:p>
        </w:tc>
      </w:tr>
      <w:tr w:rsidR="0031125D" w:rsidRPr="00EA5766" w:rsidTr="00634D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31125D" w:rsidRPr="00EA5766" w:rsidRDefault="0031125D" w:rsidP="0031125D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cs/>
              </w:rPr>
              <w:t>อื่น</w:t>
            </w:r>
            <w:r w:rsidRPr="00EA5766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Pr="00EA5766">
              <w:rPr>
                <w:rFonts w:ascii="Angsana New" w:eastAsia="Cordi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:rsidR="0031125D" w:rsidRPr="0031125D" w:rsidRDefault="0031125D" w:rsidP="0031125D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40,778</w:t>
            </w:r>
          </w:p>
        </w:tc>
        <w:tc>
          <w:tcPr>
            <w:tcW w:w="270" w:type="dxa"/>
          </w:tcPr>
          <w:p w:rsidR="0031125D" w:rsidRPr="00EA5766" w:rsidRDefault="0031125D" w:rsidP="0031125D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25D" w:rsidRPr="00EA5766" w:rsidRDefault="0031125D" w:rsidP="0031125D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30,583</w:t>
            </w:r>
          </w:p>
        </w:tc>
      </w:tr>
      <w:tr w:rsidR="0031125D" w:rsidRPr="00EA5766" w:rsidTr="00634D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31125D" w:rsidRPr="00EA5766" w:rsidRDefault="0031125D" w:rsidP="0031125D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1125D" w:rsidRPr="0031125D" w:rsidRDefault="0031125D" w:rsidP="0031125D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116,363</w:t>
            </w:r>
          </w:p>
        </w:tc>
        <w:tc>
          <w:tcPr>
            <w:tcW w:w="270" w:type="dxa"/>
          </w:tcPr>
          <w:p w:rsidR="0031125D" w:rsidRPr="00EA5766" w:rsidRDefault="0031125D" w:rsidP="0031125D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1125D" w:rsidRPr="00EA5766" w:rsidRDefault="0031125D" w:rsidP="0031125D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117,118</w:t>
            </w:r>
          </w:p>
        </w:tc>
      </w:tr>
    </w:tbl>
    <w:p w:rsidR="00614B1B" w:rsidRPr="00E77106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:rsidR="00E454E7" w:rsidRPr="00EA5766" w:rsidRDefault="00C53833" w:rsidP="00E454E7">
      <w:pPr>
        <w:tabs>
          <w:tab w:val="left" w:pos="540"/>
        </w:tabs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EA5766">
        <w:rPr>
          <w:rFonts w:ascii="Angsana New" w:hAnsi="Angsana New" w:hint="cs"/>
          <w:b/>
          <w:bCs/>
          <w:sz w:val="30"/>
          <w:szCs w:val="30"/>
        </w:rPr>
        <w:t>1</w:t>
      </w:r>
      <w:r w:rsidR="00023D59">
        <w:rPr>
          <w:rFonts w:ascii="Angsana New" w:hAnsi="Angsana New"/>
          <w:b/>
          <w:bCs/>
          <w:sz w:val="30"/>
          <w:szCs w:val="30"/>
        </w:rPr>
        <w:t>2</w:t>
      </w:r>
      <w:r w:rsidR="00E454E7" w:rsidRPr="00EA5766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E659C" w:rsidRPr="00EA5766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ประมาณการหนี้สินสำหรับ</w:t>
      </w:r>
      <w:r w:rsidR="00E454E7" w:rsidRPr="00EA5766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ผลประโยชน์พนักงาน</w:t>
      </w:r>
    </w:p>
    <w:p w:rsidR="00614B1B" w:rsidRPr="00E77106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19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220"/>
        <w:gridCol w:w="1350"/>
        <w:gridCol w:w="270"/>
        <w:gridCol w:w="1350"/>
      </w:tblGrid>
      <w:tr w:rsidR="00D153C6" w:rsidRPr="00EA5766" w:rsidTr="008A79B3">
        <w:trPr>
          <w:tblHeader/>
        </w:trPr>
        <w:tc>
          <w:tcPr>
            <w:tcW w:w="6220" w:type="dxa"/>
            <w:vAlign w:val="bottom"/>
          </w:tcPr>
          <w:p w:rsidR="00D153C6" w:rsidRPr="00EA5766" w:rsidRDefault="00D153C6" w:rsidP="005F4A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EA5766" w:rsidRDefault="00D153C6" w:rsidP="005F4A5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F4A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EA5766" w:rsidRDefault="00D153C6" w:rsidP="005F4A5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EA5766" w:rsidRDefault="00D153C6" w:rsidP="005F4A5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F4A5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44A92" w:rsidRPr="00EA5766" w:rsidTr="008A79B3">
        <w:trPr>
          <w:tblHeader/>
        </w:trPr>
        <w:tc>
          <w:tcPr>
            <w:tcW w:w="6220" w:type="dxa"/>
            <w:vAlign w:val="bottom"/>
          </w:tcPr>
          <w:p w:rsidR="00744A92" w:rsidRPr="00EA5766" w:rsidRDefault="00744A92" w:rsidP="005F4A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744A92" w:rsidRPr="00EA5766" w:rsidRDefault="00744A92" w:rsidP="005F4A55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A92" w:rsidRPr="00EA5766" w:rsidTr="008A79B3">
        <w:tc>
          <w:tcPr>
            <w:tcW w:w="6220" w:type="dxa"/>
            <w:vAlign w:val="bottom"/>
          </w:tcPr>
          <w:p w:rsidR="00744A92" w:rsidRPr="00EA5766" w:rsidRDefault="00744A92" w:rsidP="005F4A5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  <w:p w:rsidR="00744A92" w:rsidRPr="00EA5766" w:rsidRDefault="00744A92" w:rsidP="005F4A55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:rsidR="00744A92" w:rsidRPr="00EA5766" w:rsidRDefault="00744A92" w:rsidP="005F4A55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44A92" w:rsidRPr="00EA5766" w:rsidRDefault="00744A92" w:rsidP="005F4A55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44A92" w:rsidRPr="00EA5766" w:rsidRDefault="00744A92" w:rsidP="005F4A55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25D" w:rsidRPr="00EA5766" w:rsidTr="008A79B3">
        <w:tc>
          <w:tcPr>
            <w:tcW w:w="6220" w:type="dxa"/>
          </w:tcPr>
          <w:p w:rsidR="0031125D" w:rsidRPr="00EA5766" w:rsidRDefault="0031125D" w:rsidP="0031125D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31125D" w:rsidRPr="0031125D" w:rsidRDefault="00304334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393,903</w:t>
            </w:r>
          </w:p>
        </w:tc>
        <w:tc>
          <w:tcPr>
            <w:tcW w:w="270" w:type="dxa"/>
            <w:vAlign w:val="bottom"/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452,283</w:t>
            </w:r>
          </w:p>
        </w:tc>
      </w:tr>
      <w:tr w:rsidR="0031125D" w:rsidRPr="00EA5766" w:rsidTr="008A79B3">
        <w:tc>
          <w:tcPr>
            <w:tcW w:w="6220" w:type="dxa"/>
          </w:tcPr>
          <w:p w:rsidR="0031125D" w:rsidRPr="00EA5766" w:rsidRDefault="0031125D" w:rsidP="0031125D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25D" w:rsidRPr="0031125D" w:rsidRDefault="00304334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44,244</w:t>
            </w:r>
          </w:p>
        </w:tc>
        <w:tc>
          <w:tcPr>
            <w:tcW w:w="270" w:type="dxa"/>
            <w:vAlign w:val="bottom"/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40,474</w:t>
            </w:r>
          </w:p>
        </w:tc>
      </w:tr>
      <w:tr w:rsidR="0031125D" w:rsidRPr="00EA5766" w:rsidTr="008A79B3">
        <w:tc>
          <w:tcPr>
            <w:tcW w:w="6220" w:type="dxa"/>
            <w:vAlign w:val="bottom"/>
          </w:tcPr>
          <w:p w:rsidR="0031125D" w:rsidRPr="00EA5766" w:rsidRDefault="0031125D" w:rsidP="0031125D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1125D" w:rsidRPr="0031125D" w:rsidRDefault="0031125D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438,147</w:t>
            </w:r>
          </w:p>
        </w:tc>
        <w:tc>
          <w:tcPr>
            <w:tcW w:w="270" w:type="dxa"/>
            <w:vAlign w:val="bottom"/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492,757</w:t>
            </w:r>
          </w:p>
        </w:tc>
      </w:tr>
      <w:tr w:rsidR="0031125D" w:rsidRPr="00EA5766" w:rsidTr="008A79B3">
        <w:tc>
          <w:tcPr>
            <w:tcW w:w="6220" w:type="dxa"/>
            <w:vAlign w:val="bottom"/>
          </w:tcPr>
          <w:p w:rsidR="0031125D" w:rsidRPr="00EA5766" w:rsidRDefault="0031125D" w:rsidP="0031125D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25D" w:rsidRPr="0031125D" w:rsidRDefault="0031125D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sz w:val="30"/>
                <w:szCs w:val="30"/>
                <w:lang w:val="en-US"/>
              </w:rPr>
              <w:t>68,118</w:t>
            </w:r>
          </w:p>
        </w:tc>
        <w:tc>
          <w:tcPr>
            <w:tcW w:w="270" w:type="dxa"/>
            <w:vAlign w:val="bottom"/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81,415</w:t>
            </w:r>
          </w:p>
        </w:tc>
      </w:tr>
      <w:tr w:rsidR="0031125D" w:rsidRPr="00EA5766" w:rsidTr="008A79B3">
        <w:tc>
          <w:tcPr>
            <w:tcW w:w="6220" w:type="dxa"/>
            <w:vAlign w:val="bottom"/>
          </w:tcPr>
          <w:p w:rsidR="0031125D" w:rsidRPr="00EA5766" w:rsidRDefault="0031125D" w:rsidP="0031125D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1125D" w:rsidRPr="0031125D" w:rsidRDefault="0031125D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1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506,265</w:t>
            </w:r>
          </w:p>
        </w:tc>
        <w:tc>
          <w:tcPr>
            <w:tcW w:w="270" w:type="dxa"/>
            <w:vAlign w:val="bottom"/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1125D" w:rsidRPr="00EA5766" w:rsidRDefault="0031125D" w:rsidP="001F7400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574,172</w:t>
            </w:r>
          </w:p>
        </w:tc>
      </w:tr>
      <w:tr w:rsidR="00805548" w:rsidRPr="00EA5766" w:rsidTr="008A79B3">
        <w:tc>
          <w:tcPr>
            <w:tcW w:w="6220" w:type="dxa"/>
          </w:tcPr>
          <w:p w:rsidR="00805548" w:rsidRPr="00EA5766" w:rsidRDefault="00805548" w:rsidP="0031125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805548" w:rsidRPr="00EA5766" w:rsidRDefault="00805548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05548" w:rsidRPr="00EA5766" w:rsidRDefault="00805548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5548" w:rsidRPr="00EA5766" w:rsidRDefault="00805548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7400" w:rsidRPr="00EA5766" w:rsidTr="00987FBE">
        <w:tc>
          <w:tcPr>
            <w:tcW w:w="6220" w:type="dxa"/>
          </w:tcPr>
          <w:p w:rsidR="001F7400" w:rsidRPr="00EA5766" w:rsidRDefault="001F7400" w:rsidP="00987FB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7400" w:rsidRPr="00EA5766" w:rsidTr="00987FBE">
        <w:tc>
          <w:tcPr>
            <w:tcW w:w="6220" w:type="dxa"/>
          </w:tcPr>
          <w:p w:rsidR="001F7400" w:rsidRPr="00EA5766" w:rsidRDefault="001F7400" w:rsidP="00987FB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7400" w:rsidRPr="00EA5766" w:rsidTr="00987FBE">
        <w:tc>
          <w:tcPr>
            <w:tcW w:w="6220" w:type="dxa"/>
          </w:tcPr>
          <w:p w:rsidR="001F7400" w:rsidRPr="00EA5766" w:rsidRDefault="001F7400" w:rsidP="00987FBE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1F7400" w:rsidRPr="00EE3B85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3B85">
              <w:rPr>
                <w:rFonts w:ascii="Angsana New" w:hAnsi="Angsana New"/>
                <w:sz w:val="30"/>
                <w:szCs w:val="30"/>
                <w:lang w:val="en-US"/>
              </w:rPr>
              <w:t>54,035</w:t>
            </w:r>
          </w:p>
        </w:tc>
        <w:tc>
          <w:tcPr>
            <w:tcW w:w="270" w:type="dxa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67,920</w:t>
            </w:r>
          </w:p>
        </w:tc>
      </w:tr>
      <w:tr w:rsidR="001F7400" w:rsidRPr="00EA5766" w:rsidTr="00987FBE">
        <w:tc>
          <w:tcPr>
            <w:tcW w:w="6220" w:type="dxa"/>
          </w:tcPr>
          <w:p w:rsidR="001F7400" w:rsidRPr="00EA5766" w:rsidRDefault="001F7400" w:rsidP="00987FBE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:rsidR="001F7400" w:rsidRPr="00EE3B85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3B85">
              <w:rPr>
                <w:rFonts w:ascii="Angsana New" w:hAnsi="Angsana New"/>
                <w:sz w:val="30"/>
                <w:szCs w:val="30"/>
                <w:lang w:val="en-US"/>
              </w:rPr>
              <w:t>11,115</w:t>
            </w:r>
          </w:p>
        </w:tc>
        <w:tc>
          <w:tcPr>
            <w:tcW w:w="270" w:type="dxa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10,402</w:t>
            </w:r>
          </w:p>
        </w:tc>
      </w:tr>
      <w:tr w:rsidR="004D3E96" w:rsidRPr="00EA5766" w:rsidTr="00987FBE">
        <w:tc>
          <w:tcPr>
            <w:tcW w:w="6220" w:type="dxa"/>
            <w:vAlign w:val="bottom"/>
          </w:tcPr>
          <w:p w:rsidR="004D3E96" w:rsidRPr="00EA5766" w:rsidRDefault="004D3E96" w:rsidP="004D3E9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D3E96" w:rsidRPr="004D3E96" w:rsidRDefault="004D3E96" w:rsidP="004D3E96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3E96">
              <w:rPr>
                <w:rFonts w:ascii="Angsana New" w:hAnsi="Angsana New"/>
                <w:sz w:val="30"/>
                <w:szCs w:val="30"/>
                <w:lang w:val="en-US"/>
              </w:rPr>
              <w:t>6,4</w:t>
            </w:r>
            <w:r w:rsidR="007C3C7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3E9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4D3E96" w:rsidRPr="00EA5766" w:rsidRDefault="004D3E96" w:rsidP="004D3E96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D3E96" w:rsidRPr="00EA5766" w:rsidRDefault="004D3E96" w:rsidP="004D3E96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7,855</w:t>
            </w:r>
          </w:p>
        </w:tc>
      </w:tr>
      <w:tr w:rsidR="004D3E96" w:rsidRPr="00EA5766" w:rsidTr="00987FBE">
        <w:tc>
          <w:tcPr>
            <w:tcW w:w="6220" w:type="dxa"/>
            <w:vAlign w:val="bottom"/>
          </w:tcPr>
          <w:p w:rsidR="004D3E96" w:rsidRPr="00EA5766" w:rsidRDefault="004D3E96" w:rsidP="004D3E9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D3E96" w:rsidRPr="004D3E96" w:rsidRDefault="004D3E96" w:rsidP="004D3E96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3E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71,6</w:t>
            </w:r>
            <w:r w:rsidR="007C3C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4D3E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4D3E96" w:rsidRPr="00EA5766" w:rsidRDefault="004D3E96" w:rsidP="004D3E96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D3E96" w:rsidRPr="00EA5766" w:rsidRDefault="004D3E96" w:rsidP="004D3E96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86,177</w:t>
            </w:r>
          </w:p>
        </w:tc>
      </w:tr>
      <w:tr w:rsidR="001F7400" w:rsidRPr="00EA5766" w:rsidTr="00987FBE">
        <w:tc>
          <w:tcPr>
            <w:tcW w:w="6220" w:type="dxa"/>
          </w:tcPr>
          <w:p w:rsidR="001F7400" w:rsidRPr="00EA5766" w:rsidRDefault="001F7400" w:rsidP="00987FB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7400" w:rsidRPr="00EA5766" w:rsidTr="00987FBE">
        <w:tc>
          <w:tcPr>
            <w:tcW w:w="6220" w:type="dxa"/>
          </w:tcPr>
          <w:p w:rsidR="001F7400" w:rsidRPr="00EA5766" w:rsidRDefault="001F7400" w:rsidP="00987FB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(กำไร) ขาดทุน</w:t>
            </w:r>
            <w:r w:rsidRPr="00EA57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7400" w:rsidRPr="00EA5766" w:rsidTr="00987FBE">
        <w:tc>
          <w:tcPr>
            <w:tcW w:w="6220" w:type="dxa"/>
          </w:tcPr>
          <w:p w:rsidR="001F7400" w:rsidRPr="00EA5766" w:rsidRDefault="001F7400" w:rsidP="00987FB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ที่รับรู้ในระหว่างปี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3B85">
              <w:rPr>
                <w:rFonts w:ascii="Angsana New" w:hAnsi="Angsana New"/>
                <w:sz w:val="30"/>
                <w:szCs w:val="30"/>
                <w:lang w:val="en-US"/>
              </w:rPr>
              <w:t>(15,214)</w:t>
            </w:r>
          </w:p>
        </w:tc>
        <w:tc>
          <w:tcPr>
            <w:tcW w:w="270" w:type="dxa"/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1F7400" w:rsidRPr="00EA5766" w:rsidRDefault="001F7400" w:rsidP="001F740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47,646</w:t>
            </w:r>
          </w:p>
        </w:tc>
      </w:tr>
    </w:tbl>
    <w:p w:rsidR="00565BFB" w:rsidRDefault="00565BFB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B182D" w:rsidRPr="00EA5766" w:rsidRDefault="009B182D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ผลประโยชน์ที่กำหนดไว้</w:t>
      </w:r>
    </w:p>
    <w:p w:rsidR="009B182D" w:rsidRPr="00E837E8" w:rsidRDefault="009B182D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:rsidR="00390130" w:rsidRDefault="00277F46" w:rsidP="00893A4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03386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962894" w:rsidRPr="00803386">
        <w:rPr>
          <w:rFonts w:ascii="Angsana New" w:hAnsi="Angsana New"/>
          <w:sz w:val="30"/>
          <w:szCs w:val="30"/>
          <w:cs/>
        </w:rPr>
        <w:t>ผลประโยชน์ที่กำหนด</w:t>
      </w:r>
      <w:r w:rsidR="00EB74E7" w:rsidRPr="00803386">
        <w:rPr>
          <w:rFonts w:ascii="Angsana New" w:hAnsi="Angsana New"/>
          <w:sz w:val="30"/>
          <w:szCs w:val="30"/>
          <w:cs/>
        </w:rPr>
        <w:t>ไว้</w:t>
      </w:r>
      <w:r w:rsidRPr="00803386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03386">
        <w:rPr>
          <w:rFonts w:ascii="Angsana New" w:hAnsi="Angsana New"/>
          <w:sz w:val="30"/>
          <w:szCs w:val="30"/>
        </w:rPr>
        <w:t>25</w:t>
      </w:r>
      <w:r w:rsidR="005F4A55" w:rsidRPr="00803386">
        <w:rPr>
          <w:rFonts w:ascii="Angsana New" w:hAnsi="Angsana New"/>
          <w:sz w:val="30"/>
          <w:szCs w:val="30"/>
        </w:rPr>
        <w:t>41</w:t>
      </w:r>
      <w:r w:rsidRPr="00803386">
        <w:rPr>
          <w:rFonts w:ascii="Angsana New" w:hAnsi="Angsana New"/>
          <w:sz w:val="30"/>
          <w:szCs w:val="30"/>
        </w:rPr>
        <w:t xml:space="preserve"> </w:t>
      </w:r>
      <w:r w:rsidRPr="0080338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E1867" w:rsidRPr="00803386">
        <w:rPr>
          <w:rFonts w:ascii="Angsana New" w:hAnsi="Angsana New"/>
          <w:sz w:val="30"/>
          <w:szCs w:val="30"/>
          <w:cs/>
        </w:rPr>
        <w:t xml:space="preserve"> </w:t>
      </w:r>
      <w:r w:rsidR="00A10E4E" w:rsidRPr="00803386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:rsidR="001F7400" w:rsidRPr="00E837E8" w:rsidRDefault="001F7400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:rsidR="00893A47" w:rsidRPr="00EA5766" w:rsidRDefault="00893A47" w:rsidP="00893A47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:rsidR="00893A47" w:rsidRPr="00E837E8" w:rsidRDefault="00893A47" w:rsidP="00893A47">
      <w:pPr>
        <w:spacing w:line="240" w:lineRule="auto"/>
        <w:ind w:left="547"/>
        <w:jc w:val="thaiDistribute"/>
        <w:rPr>
          <w:rFonts w:ascii="Angsana New" w:hAnsi="Angsana New"/>
          <w:i/>
          <w:iCs/>
          <w:sz w:val="18"/>
          <w:szCs w:val="18"/>
        </w:rPr>
      </w:pPr>
    </w:p>
    <w:p w:rsidR="00893A47" w:rsidRDefault="00893A47" w:rsidP="00893A4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โดยบริษัทจ่ายสมทบให้เมื่อเป็นสมาชิกของกองทุนเงินสะสมครบ </w:t>
      </w:r>
      <w:r w:rsidRPr="00EA5766">
        <w:rPr>
          <w:rFonts w:ascii="Angsana New" w:hAnsi="Angsana New" w:hint="cs"/>
          <w:sz w:val="30"/>
          <w:szCs w:val="30"/>
        </w:rPr>
        <w:t>5</w:t>
      </w:r>
      <w:r w:rsidRPr="00EA5766">
        <w:rPr>
          <w:rFonts w:ascii="Angsana New" w:hAnsi="Angsana New" w:hint="cs"/>
          <w:sz w:val="30"/>
          <w:szCs w:val="30"/>
          <w:cs/>
        </w:rPr>
        <w:t xml:space="preserve"> ปี บริษัทสมทบในอัตรา ร้อยละ </w:t>
      </w:r>
      <w:r w:rsidRPr="00EA5766">
        <w:rPr>
          <w:rFonts w:ascii="Angsana New" w:hAnsi="Angsana New" w:hint="cs"/>
          <w:sz w:val="30"/>
          <w:szCs w:val="30"/>
        </w:rPr>
        <w:t>50</w:t>
      </w:r>
      <w:r w:rsidRPr="00EA5766">
        <w:rPr>
          <w:rFonts w:ascii="Angsana New" w:hAnsi="Angsana New" w:hint="cs"/>
          <w:sz w:val="30"/>
          <w:szCs w:val="30"/>
          <w:cs/>
        </w:rPr>
        <w:t xml:space="preserve"> ของเงินที่หัก และหลังจากนั้นสมทบอีกปีละร้อยละ </w:t>
      </w:r>
      <w:r>
        <w:rPr>
          <w:rFonts w:ascii="Angsana New" w:hAnsi="Angsana New"/>
          <w:sz w:val="30"/>
          <w:szCs w:val="30"/>
        </w:rPr>
        <w:t xml:space="preserve">10 </w:t>
      </w:r>
      <w:r w:rsidRPr="00EA5766">
        <w:rPr>
          <w:rFonts w:ascii="Angsana New" w:hAnsi="Angsana New" w:hint="cs"/>
          <w:sz w:val="30"/>
          <w:szCs w:val="30"/>
          <w:cs/>
        </w:rPr>
        <w:t>ของเงินกองทุน บริษัทเป็นผู้บริหารกองทุนสำรองเลี้ยงชีพข้างต้น</w:t>
      </w:r>
    </w:p>
    <w:p w:rsidR="00893A47" w:rsidRPr="00E837E8" w:rsidRDefault="00893A47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007227" w:rsidRPr="00803386" w:rsidTr="00E837E8">
        <w:trPr>
          <w:tblHeader/>
        </w:trPr>
        <w:tc>
          <w:tcPr>
            <w:tcW w:w="6210" w:type="dxa"/>
            <w:vAlign w:val="bottom"/>
          </w:tcPr>
          <w:p w:rsidR="00007227" w:rsidRPr="00803386" w:rsidRDefault="00291304" w:rsidP="000072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3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27" w:rsidRPr="00803386" w:rsidRDefault="0000722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</w:rPr>
              <w:t>256</w:t>
            </w:r>
            <w:r w:rsidR="005F4A55" w:rsidRPr="0080338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07227" w:rsidRPr="00803386" w:rsidRDefault="0000722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07227" w:rsidRPr="00803386" w:rsidRDefault="0000722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386">
              <w:rPr>
                <w:rFonts w:ascii="Angsana New" w:hAnsi="Angsana New"/>
                <w:sz w:val="30"/>
                <w:szCs w:val="30"/>
              </w:rPr>
              <w:t>256</w:t>
            </w:r>
            <w:r w:rsidR="005F4A55" w:rsidRPr="0080338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44A92" w:rsidRPr="00803386" w:rsidTr="00E837E8">
        <w:trPr>
          <w:tblHeader/>
        </w:trPr>
        <w:tc>
          <w:tcPr>
            <w:tcW w:w="6210" w:type="dxa"/>
            <w:vAlign w:val="bottom"/>
          </w:tcPr>
          <w:p w:rsidR="00744A92" w:rsidRPr="00803386" w:rsidRDefault="00744A92" w:rsidP="00744A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744A92" w:rsidRPr="00803386" w:rsidRDefault="00744A92" w:rsidP="00744A92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3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033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033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33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492,757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409,064</w:t>
            </w: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42,192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59,884</w:t>
            </w:r>
          </w:p>
        </w:tc>
      </w:tr>
      <w:tr w:rsidR="0076297B" w:rsidRPr="009B182D" w:rsidTr="009F002B">
        <w:tc>
          <w:tcPr>
            <w:tcW w:w="6210" w:type="dxa"/>
          </w:tcPr>
          <w:p w:rsidR="0076297B" w:rsidRPr="00803386" w:rsidRDefault="0076297B" w:rsidP="009F002B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</w:tcPr>
          <w:p w:rsidR="0076297B" w:rsidRPr="009B182D" w:rsidRDefault="0076297B" w:rsidP="009F002B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10,752</w:t>
            </w:r>
          </w:p>
        </w:tc>
        <w:tc>
          <w:tcPr>
            <w:tcW w:w="270" w:type="dxa"/>
          </w:tcPr>
          <w:p w:rsidR="0076297B" w:rsidRPr="009B182D" w:rsidRDefault="0076297B" w:rsidP="009F002B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297B" w:rsidRPr="009B182D" w:rsidRDefault="0076297B" w:rsidP="009F002B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3,404</w:t>
            </w: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7,639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10,816</w:t>
            </w: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sz w:val="30"/>
                <w:szCs w:val="30"/>
                <w:cs/>
              </w:rPr>
              <w:t>กำไรจากผลประโยชน์จ่าย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E3B85" w:rsidRPr="00803386" w:rsidRDefault="009B182D" w:rsidP="00EE3B85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4,567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E3B85" w:rsidRPr="00803386" w:rsidRDefault="009B182D" w:rsidP="00EE3B85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4,218</w:t>
            </w: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E3B85" w:rsidRPr="0076297B" w:rsidRDefault="00870FA5" w:rsidP="00870FA5">
            <w:pPr>
              <w:tabs>
                <w:tab w:val="decimal" w:pos="10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97B">
              <w:rPr>
                <w:rFonts w:ascii="Angsana New" w:hAnsi="Angsana New"/>
                <w:sz w:val="30"/>
                <w:szCs w:val="30"/>
                <w:lang w:val="en-US"/>
              </w:rPr>
              <w:t>65,150</w:t>
            </w:r>
          </w:p>
        </w:tc>
        <w:tc>
          <w:tcPr>
            <w:tcW w:w="270" w:type="dxa"/>
          </w:tcPr>
          <w:p w:rsidR="00EE3B85" w:rsidRPr="0076297B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E3B85" w:rsidRPr="0076297B" w:rsidRDefault="00870FA5" w:rsidP="00870FA5">
            <w:pPr>
              <w:tabs>
                <w:tab w:val="decimal" w:pos="10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97B">
              <w:rPr>
                <w:rFonts w:ascii="Angsana New" w:hAnsi="Angsana New"/>
                <w:sz w:val="30"/>
                <w:szCs w:val="30"/>
                <w:lang w:val="en-US"/>
              </w:rPr>
              <w:t>78,322</w:t>
            </w: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</w:t>
            </w:r>
            <w:r w:rsidRPr="00803386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199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03386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11,251</w:t>
            </w: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03386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(10,261)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27,593</w:t>
            </w: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03386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(4,953)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8,802</w:t>
            </w: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(15,214)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47,646</w:t>
            </w:r>
          </w:p>
        </w:tc>
      </w:tr>
      <w:tr w:rsidR="00EE3B85" w:rsidRPr="00803386" w:rsidTr="00E837E8">
        <w:trPr>
          <w:trHeight w:hRule="exact" w:val="144"/>
        </w:trPr>
        <w:tc>
          <w:tcPr>
            <w:tcW w:w="6210" w:type="dxa"/>
          </w:tcPr>
          <w:p w:rsidR="00EE3B85" w:rsidRPr="00803386" w:rsidRDefault="00EE3B85" w:rsidP="00EE3B85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(104,546)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  <w:lang w:val="en-US"/>
              </w:rPr>
              <w:t>(42,275)</w:t>
            </w:r>
          </w:p>
        </w:tc>
      </w:tr>
      <w:tr w:rsidR="00EE3B85" w:rsidRPr="00803386" w:rsidTr="00E837E8">
        <w:trPr>
          <w:trHeight w:hRule="exact" w:val="144"/>
        </w:trPr>
        <w:tc>
          <w:tcPr>
            <w:tcW w:w="6210" w:type="dxa"/>
          </w:tcPr>
          <w:p w:rsidR="00EE3B85" w:rsidRPr="00803386" w:rsidRDefault="00EE3B85" w:rsidP="00EE3B8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3B85" w:rsidRPr="00803386" w:rsidTr="00E837E8">
        <w:tc>
          <w:tcPr>
            <w:tcW w:w="6210" w:type="dxa"/>
          </w:tcPr>
          <w:p w:rsidR="00EE3B85" w:rsidRPr="00803386" w:rsidRDefault="00EE3B85" w:rsidP="00EE3B8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33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033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438,147</w:t>
            </w:r>
          </w:p>
        </w:tc>
        <w:tc>
          <w:tcPr>
            <w:tcW w:w="270" w:type="dxa"/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EE3B85" w:rsidRPr="00803386" w:rsidRDefault="00EE3B85" w:rsidP="00EE3B85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492,757</w:t>
            </w:r>
          </w:p>
        </w:tc>
      </w:tr>
    </w:tbl>
    <w:p w:rsidR="00E837E8" w:rsidRDefault="00E837E8"/>
    <w:tbl>
      <w:tblPr>
        <w:tblW w:w="919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220"/>
        <w:gridCol w:w="1350"/>
        <w:gridCol w:w="270"/>
        <w:gridCol w:w="1350"/>
      </w:tblGrid>
      <w:tr w:rsidR="00D110C7" w:rsidRPr="00803386" w:rsidTr="00EE34DD">
        <w:tc>
          <w:tcPr>
            <w:tcW w:w="6220" w:type="dxa"/>
            <w:vMerge w:val="restart"/>
            <w:vAlign w:val="bottom"/>
          </w:tcPr>
          <w:p w:rsidR="00D110C7" w:rsidRPr="00803386" w:rsidRDefault="00D110C7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3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:rsidR="00D110C7" w:rsidRPr="00803386" w:rsidRDefault="007E2943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3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110C7" w:rsidRPr="008033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10C7" w:rsidRPr="00803386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D110C7" w:rsidRPr="00803386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D110C7" w:rsidRPr="00803386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1B0" w:rsidRPr="00803386" w:rsidTr="00EE34DD">
        <w:tc>
          <w:tcPr>
            <w:tcW w:w="6220" w:type="dxa"/>
            <w:vMerge/>
            <w:vAlign w:val="bottom"/>
          </w:tcPr>
          <w:p w:rsidR="008B71B0" w:rsidRPr="00803386" w:rsidRDefault="008B71B0" w:rsidP="008B71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71B0" w:rsidRPr="00803386" w:rsidRDefault="008B71B0" w:rsidP="008B71B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71B0" w:rsidRPr="00803386" w:rsidRDefault="008B71B0" w:rsidP="008B71B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71B0" w:rsidRPr="00803386" w:rsidRDefault="008B71B0" w:rsidP="008B71B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3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B71B0" w:rsidRPr="00803386" w:rsidTr="00EE34DD">
        <w:tc>
          <w:tcPr>
            <w:tcW w:w="6220" w:type="dxa"/>
            <w:vAlign w:val="bottom"/>
          </w:tcPr>
          <w:p w:rsidR="008B71B0" w:rsidRPr="00987FBE" w:rsidRDefault="008B71B0" w:rsidP="008B71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71B0" w:rsidRPr="00803386" w:rsidRDefault="008B71B0" w:rsidP="008B71B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B71B0" w:rsidRPr="00803386" w:rsidTr="00EE34DD">
        <w:tc>
          <w:tcPr>
            <w:tcW w:w="6220" w:type="dxa"/>
          </w:tcPr>
          <w:p w:rsidR="008B71B0" w:rsidRPr="00803386" w:rsidRDefault="008B71B0" w:rsidP="008B71B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338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8B71B0" w:rsidRPr="00803386" w:rsidRDefault="008B71B0" w:rsidP="008B71B0">
            <w:pPr>
              <w:pStyle w:val="3"/>
              <w:tabs>
                <w:tab w:val="clear" w:pos="360"/>
                <w:tab w:val="clear" w:pos="720"/>
                <w:tab w:val="left" w:pos="1044"/>
              </w:tabs>
              <w:ind w:left="-126" w:right="-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 w:cs="Angsana New"/>
                <w:sz w:val="30"/>
                <w:szCs w:val="30"/>
                <w:lang w:val="en-US"/>
              </w:rPr>
              <w:t>1.22</w:t>
            </w:r>
          </w:p>
        </w:tc>
        <w:tc>
          <w:tcPr>
            <w:tcW w:w="270" w:type="dxa"/>
          </w:tcPr>
          <w:p w:rsidR="008B71B0" w:rsidRPr="00803386" w:rsidRDefault="008B71B0" w:rsidP="008B71B0">
            <w:pPr>
              <w:tabs>
                <w:tab w:val="decimal" w:pos="972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B71B0" w:rsidRPr="00803386" w:rsidRDefault="008B71B0" w:rsidP="008B71B0">
            <w:pPr>
              <w:pStyle w:val="3"/>
              <w:tabs>
                <w:tab w:val="clear" w:pos="360"/>
                <w:tab w:val="clear" w:pos="720"/>
                <w:tab w:val="left" w:pos="1044"/>
              </w:tabs>
              <w:ind w:left="-126" w:right="-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 w:cs="Angsana New"/>
                <w:sz w:val="30"/>
                <w:szCs w:val="30"/>
                <w:lang w:val="en-US"/>
              </w:rPr>
              <w:t>1.59</w:t>
            </w:r>
          </w:p>
        </w:tc>
      </w:tr>
      <w:tr w:rsidR="008B71B0" w:rsidRPr="00803386" w:rsidTr="00EE34DD">
        <w:tc>
          <w:tcPr>
            <w:tcW w:w="6220" w:type="dxa"/>
          </w:tcPr>
          <w:p w:rsidR="008B71B0" w:rsidRPr="00803386" w:rsidRDefault="008B71B0" w:rsidP="008B71B0">
            <w:pPr>
              <w:rPr>
                <w:rFonts w:ascii="Angsana New" w:hAnsi="Angsana New"/>
                <w:sz w:val="30"/>
                <w:szCs w:val="30"/>
              </w:rPr>
            </w:pPr>
            <w:r w:rsidRPr="00803386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การเพิ่มขึ้นของเงินเดือนเฉลี่ยในอนาคต</w:t>
            </w:r>
            <w:r w:rsidRPr="008033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8B71B0" w:rsidRPr="00803386" w:rsidRDefault="008B71B0" w:rsidP="008B71B0">
            <w:pPr>
              <w:pStyle w:val="3"/>
              <w:tabs>
                <w:tab w:val="clear" w:pos="360"/>
                <w:tab w:val="clear" w:pos="720"/>
                <w:tab w:val="left" w:pos="1044"/>
              </w:tabs>
              <w:ind w:left="-126" w:right="-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 w:cs="Angsana New"/>
                <w:sz w:val="30"/>
                <w:szCs w:val="30"/>
                <w:lang w:val="en-US"/>
              </w:rPr>
              <w:t>2.10 - 4.50</w:t>
            </w:r>
          </w:p>
        </w:tc>
        <w:tc>
          <w:tcPr>
            <w:tcW w:w="270" w:type="dxa"/>
          </w:tcPr>
          <w:p w:rsidR="008B71B0" w:rsidRPr="00803386" w:rsidRDefault="008B71B0" w:rsidP="008B71B0">
            <w:pPr>
              <w:tabs>
                <w:tab w:val="decimal" w:pos="97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B71B0" w:rsidRPr="00803386" w:rsidRDefault="008B71B0" w:rsidP="008B71B0">
            <w:pPr>
              <w:pStyle w:val="3"/>
              <w:tabs>
                <w:tab w:val="clear" w:pos="360"/>
                <w:tab w:val="clear" w:pos="72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03386">
              <w:rPr>
                <w:rFonts w:ascii="Angsana New" w:hAnsi="Angsana New" w:cs="Angsana New"/>
                <w:sz w:val="30"/>
                <w:szCs w:val="30"/>
                <w:lang w:val="en-US"/>
              </w:rPr>
              <w:t>3.00 - 5.20</w:t>
            </w:r>
          </w:p>
        </w:tc>
      </w:tr>
    </w:tbl>
    <w:p w:rsidR="00AD7631" w:rsidRPr="00803386" w:rsidRDefault="00AD7631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F30B8C" w:rsidRPr="00803386" w:rsidRDefault="00F30B8C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803386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F30B8C" w:rsidRPr="00803386" w:rsidRDefault="00F30B8C" w:rsidP="00F30B8C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A1A1B" w:rsidRPr="00EA5766" w:rsidRDefault="00F30B8C" w:rsidP="00F30B8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55B5A">
        <w:rPr>
          <w:rFonts w:ascii="Angsana New" w:hAnsi="Angsana New"/>
          <w:sz w:val="30"/>
          <w:szCs w:val="30"/>
        </w:rPr>
        <w:t xml:space="preserve">31 </w:t>
      </w:r>
      <w:r w:rsidRPr="00EA576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55B5A">
        <w:rPr>
          <w:rFonts w:ascii="Angsana New" w:hAnsi="Angsana New"/>
          <w:sz w:val="30"/>
          <w:szCs w:val="30"/>
        </w:rPr>
        <w:t xml:space="preserve">2563 </w:t>
      </w:r>
      <w:r w:rsidRPr="00EA5766"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EE3B85">
        <w:rPr>
          <w:rFonts w:ascii="Angsana New" w:hAnsi="Angsana New"/>
          <w:sz w:val="30"/>
          <w:szCs w:val="30"/>
        </w:rPr>
        <w:t xml:space="preserve">8.97 </w:t>
      </w:r>
      <w:r w:rsidRPr="00EA5766">
        <w:rPr>
          <w:rFonts w:ascii="Angsana New" w:hAnsi="Angsana New" w:hint="cs"/>
          <w:sz w:val="30"/>
          <w:szCs w:val="30"/>
          <w:cs/>
        </w:rPr>
        <w:t xml:space="preserve">ปี </w:t>
      </w:r>
      <w:r w:rsidRPr="00EA576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55B5A">
        <w:rPr>
          <w:rFonts w:ascii="Angsana New" w:hAnsi="Angsana New"/>
          <w:i/>
          <w:iCs/>
          <w:sz w:val="30"/>
          <w:szCs w:val="30"/>
        </w:rPr>
        <w:t>2562</w:t>
      </w:r>
      <w:r w:rsidRPr="00EA576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B55B5A">
        <w:rPr>
          <w:rFonts w:ascii="Angsana New" w:hAnsi="Angsana New"/>
          <w:i/>
          <w:iCs/>
          <w:sz w:val="30"/>
          <w:szCs w:val="30"/>
        </w:rPr>
        <w:t xml:space="preserve">8.99 </w:t>
      </w:r>
      <w:r w:rsidRPr="00EA5766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:rsidR="007555F2" w:rsidRPr="00EA5766" w:rsidRDefault="007555F2" w:rsidP="00F30B8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A1A1B" w:rsidRPr="00EA5766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8A1A1B" w:rsidRPr="00EA5766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39F0" w:rsidRDefault="00FC5281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5F260F" w:rsidRPr="00EA5766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EA5766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5F260F" w:rsidRPr="00EA5766">
        <w:rPr>
          <w:rFonts w:ascii="Angsana New" w:hAnsi="Angsana New" w:hint="cs"/>
          <w:sz w:val="30"/>
          <w:szCs w:val="30"/>
          <w:cs/>
        </w:rPr>
        <w:t>อื่นๆ คงที่ จะมีผลกระทบต่อภาระผูกพัน</w:t>
      </w:r>
      <w:r w:rsidR="002F2097" w:rsidRPr="00EA5766">
        <w:rPr>
          <w:rFonts w:ascii="Angsana New" w:hAnsi="Angsana New" w:hint="cs"/>
          <w:sz w:val="30"/>
          <w:szCs w:val="30"/>
          <w:cs/>
        </w:rPr>
        <w:t>ของโครงการ</w:t>
      </w:r>
      <w:r w:rsidR="005F260F" w:rsidRPr="00EA5766">
        <w:rPr>
          <w:rFonts w:ascii="Angsana New" w:hAnsi="Angsana New" w:hint="cs"/>
          <w:sz w:val="30"/>
          <w:szCs w:val="30"/>
          <w:cs/>
        </w:rPr>
        <w:t>ผลประโยชน์เป็นจำนวนเงินดังต่อไปนี้</w:t>
      </w:r>
    </w:p>
    <w:p w:rsidR="007F39F0" w:rsidRDefault="007F39F0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217"/>
        <w:gridCol w:w="1303"/>
        <w:gridCol w:w="1170"/>
        <w:gridCol w:w="1197"/>
      </w:tblGrid>
      <w:tr w:rsidR="00A96A16" w:rsidRPr="00EA5766" w:rsidTr="00B55B5A">
        <w:trPr>
          <w:trHeight w:val="488"/>
        </w:trPr>
        <w:tc>
          <w:tcPr>
            <w:tcW w:w="4500" w:type="dxa"/>
            <w:vAlign w:val="center"/>
          </w:tcPr>
          <w:p w:rsidR="00D05506" w:rsidRPr="00EA5766" w:rsidRDefault="007F39F0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Cs w:val="22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E7710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96A16"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</w:t>
            </w:r>
            <w:r w:rsidR="00A313CF"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ของโครงการผลประโยชน์</w:t>
            </w:r>
          </w:p>
        </w:tc>
        <w:tc>
          <w:tcPr>
            <w:tcW w:w="2520" w:type="dxa"/>
            <w:gridSpan w:val="2"/>
            <w:vAlign w:val="center"/>
          </w:tcPr>
          <w:p w:rsidR="00A96A16" w:rsidRPr="00EA5766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110" w:right="-9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="0050075C"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7E2943" w:rsidRPr="00EA576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ปี</w:t>
            </w:r>
            <w:r w:rsidR="007E2943"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7" w:type="dxa"/>
            <w:gridSpan w:val="2"/>
            <w:vAlign w:val="center"/>
          </w:tcPr>
          <w:p w:rsidR="00A96A16" w:rsidRPr="00EA5766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92" w:right="-8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  <w:r w:rsidR="0050075C"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50075C"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1 </w:t>
            </w:r>
            <w:r w:rsidR="0050075C" w:rsidRPr="00EA576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50075C"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</w:t>
            </w:r>
            <w:r w:rsidR="00B55B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ะ </w:t>
            </w: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</w:tr>
      <w:tr w:rsidR="00E00C93" w:rsidRPr="00EA5766" w:rsidTr="00B55B5A">
        <w:trPr>
          <w:trHeight w:val="407"/>
        </w:trPr>
        <w:tc>
          <w:tcPr>
            <w:tcW w:w="4500" w:type="dxa"/>
          </w:tcPr>
          <w:p w:rsidR="00D05506" w:rsidRPr="00EA5766" w:rsidRDefault="00D05506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A57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</w:tcPr>
          <w:p w:rsidR="00D05506" w:rsidRPr="00EA5766" w:rsidRDefault="00D05506" w:rsidP="0049417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B55B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03" w:type="dxa"/>
          </w:tcPr>
          <w:p w:rsidR="00D05506" w:rsidRPr="00EA5766" w:rsidRDefault="00D05506" w:rsidP="0049417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B55B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</w:tcPr>
          <w:p w:rsidR="00D05506" w:rsidRPr="00EA5766" w:rsidRDefault="00D05506" w:rsidP="0049417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256</w:t>
            </w:r>
            <w:r w:rsidR="00B55B5A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197" w:type="dxa"/>
          </w:tcPr>
          <w:p w:rsidR="00D05506" w:rsidRPr="00EA5766" w:rsidRDefault="00D05506" w:rsidP="004975A9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B55B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05506" w:rsidRPr="00EA5766" w:rsidTr="00B55B5A">
        <w:trPr>
          <w:trHeight w:val="380"/>
        </w:trPr>
        <w:tc>
          <w:tcPr>
            <w:tcW w:w="4500" w:type="dxa"/>
          </w:tcPr>
          <w:p w:rsidR="00D05506" w:rsidRPr="00EA5766" w:rsidRDefault="00D05506" w:rsidP="00A96A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7" w:type="dxa"/>
            <w:gridSpan w:val="4"/>
          </w:tcPr>
          <w:p w:rsidR="00D05506" w:rsidRPr="00EA5766" w:rsidRDefault="00D05506" w:rsidP="005F260F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576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B6026" w:rsidRPr="00EA5766" w:rsidTr="00A4078E">
        <w:trPr>
          <w:trHeight w:val="320"/>
        </w:trPr>
        <w:tc>
          <w:tcPr>
            <w:tcW w:w="4500" w:type="dxa"/>
          </w:tcPr>
          <w:p w:rsidR="006B6026" w:rsidRPr="00EA5766" w:rsidRDefault="006B6026" w:rsidP="006B60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EA57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17" w:type="dxa"/>
          </w:tcPr>
          <w:p w:rsidR="006B6026" w:rsidRPr="006B602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6026">
              <w:rPr>
                <w:rFonts w:ascii="Angsana New" w:hAnsi="Angsana New" w:cs="Angsana New"/>
                <w:sz w:val="30"/>
                <w:szCs w:val="30"/>
                <w:lang w:bidi="th-TH"/>
              </w:rPr>
              <w:t>(28,070)</w:t>
            </w:r>
          </w:p>
        </w:tc>
        <w:tc>
          <w:tcPr>
            <w:tcW w:w="1303" w:type="dxa"/>
            <w:vAlign w:val="center"/>
          </w:tcPr>
          <w:p w:rsidR="006B6026" w:rsidRPr="00EA576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(31,752)</w:t>
            </w:r>
          </w:p>
        </w:tc>
        <w:tc>
          <w:tcPr>
            <w:tcW w:w="1170" w:type="dxa"/>
          </w:tcPr>
          <w:p w:rsidR="006B6026" w:rsidRPr="006B602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6026">
              <w:rPr>
                <w:rFonts w:ascii="Angsana New" w:hAnsi="Angsana New" w:cs="Angsana New"/>
                <w:sz w:val="30"/>
                <w:szCs w:val="30"/>
                <w:lang w:bidi="th-TH"/>
              </w:rPr>
              <w:t>31,649</w:t>
            </w:r>
          </w:p>
        </w:tc>
        <w:tc>
          <w:tcPr>
            <w:tcW w:w="1197" w:type="dxa"/>
            <w:vAlign w:val="center"/>
          </w:tcPr>
          <w:p w:rsidR="006B6026" w:rsidRPr="00EA576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35,699</w:t>
            </w:r>
          </w:p>
        </w:tc>
      </w:tr>
      <w:tr w:rsidR="006B6026" w:rsidRPr="00EA5766" w:rsidTr="00A4078E">
        <w:trPr>
          <w:trHeight w:val="380"/>
        </w:trPr>
        <w:tc>
          <w:tcPr>
            <w:tcW w:w="4500" w:type="dxa"/>
          </w:tcPr>
          <w:p w:rsidR="006B6026" w:rsidRPr="00EA5766" w:rsidRDefault="006B6026" w:rsidP="006B60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17" w:type="dxa"/>
          </w:tcPr>
          <w:p w:rsidR="006B6026" w:rsidRPr="006B602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6026">
              <w:rPr>
                <w:rFonts w:ascii="Angsana New" w:hAnsi="Angsana New" w:cs="Angsana New"/>
                <w:sz w:val="30"/>
                <w:szCs w:val="30"/>
                <w:lang w:bidi="th-TH"/>
              </w:rPr>
              <w:t>28,245</w:t>
            </w:r>
          </w:p>
        </w:tc>
        <w:tc>
          <w:tcPr>
            <w:tcW w:w="1303" w:type="dxa"/>
            <w:vAlign w:val="center"/>
          </w:tcPr>
          <w:p w:rsidR="006B6026" w:rsidRPr="00EA576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32,660</w:t>
            </w:r>
          </w:p>
        </w:tc>
        <w:tc>
          <w:tcPr>
            <w:tcW w:w="1170" w:type="dxa"/>
          </w:tcPr>
          <w:p w:rsidR="006B6026" w:rsidRPr="006B602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6026">
              <w:rPr>
                <w:rFonts w:ascii="Angsana New" w:hAnsi="Angsana New" w:cs="Angsana New"/>
                <w:sz w:val="30"/>
                <w:szCs w:val="30"/>
                <w:lang w:bidi="th-TH"/>
              </w:rPr>
              <w:t>(25,588)</w:t>
            </w:r>
          </w:p>
        </w:tc>
        <w:tc>
          <w:tcPr>
            <w:tcW w:w="1197" w:type="dxa"/>
            <w:vAlign w:val="center"/>
          </w:tcPr>
          <w:p w:rsidR="006B6026" w:rsidRPr="00EA576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(29,648)</w:t>
            </w:r>
          </w:p>
        </w:tc>
      </w:tr>
      <w:tr w:rsidR="006B6026" w:rsidRPr="00EA5766" w:rsidTr="00B55B5A">
        <w:trPr>
          <w:trHeight w:val="380"/>
        </w:trPr>
        <w:tc>
          <w:tcPr>
            <w:tcW w:w="4500" w:type="dxa"/>
          </w:tcPr>
          <w:p w:rsidR="006B6026" w:rsidRPr="00EA5766" w:rsidRDefault="006B6026" w:rsidP="006B60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217" w:type="dxa"/>
          </w:tcPr>
          <w:p w:rsidR="006B6026" w:rsidRPr="006B602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6026">
              <w:rPr>
                <w:rFonts w:ascii="Angsana New" w:hAnsi="Angsana New" w:cs="Angsana New"/>
                <w:sz w:val="30"/>
                <w:szCs w:val="30"/>
                <w:lang w:bidi="th-TH"/>
              </w:rPr>
              <w:t>(12,775)</w:t>
            </w:r>
          </w:p>
        </w:tc>
        <w:tc>
          <w:tcPr>
            <w:tcW w:w="1303" w:type="dxa"/>
          </w:tcPr>
          <w:p w:rsidR="006B6026" w:rsidRPr="00EA576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(14,375)</w:t>
            </w:r>
          </w:p>
        </w:tc>
        <w:tc>
          <w:tcPr>
            <w:tcW w:w="1170" w:type="dxa"/>
          </w:tcPr>
          <w:p w:rsidR="006B6026" w:rsidRPr="006B602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6026">
              <w:rPr>
                <w:rFonts w:ascii="Angsana New" w:hAnsi="Angsana New" w:cs="Angsana New"/>
                <w:sz w:val="30"/>
                <w:szCs w:val="30"/>
                <w:lang w:bidi="th-TH"/>
              </w:rPr>
              <w:t>9,973</w:t>
            </w:r>
          </w:p>
        </w:tc>
        <w:tc>
          <w:tcPr>
            <w:tcW w:w="1197" w:type="dxa"/>
          </w:tcPr>
          <w:p w:rsidR="006B6026" w:rsidRPr="00EA576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10,744</w:t>
            </w:r>
          </w:p>
        </w:tc>
      </w:tr>
      <w:tr w:rsidR="006B6026" w:rsidRPr="00EA5766" w:rsidTr="00B55B5A">
        <w:trPr>
          <w:trHeight w:val="380"/>
        </w:trPr>
        <w:tc>
          <w:tcPr>
            <w:tcW w:w="4500" w:type="dxa"/>
          </w:tcPr>
          <w:p w:rsidR="006B6026" w:rsidRPr="00EA5766" w:rsidRDefault="006B6026" w:rsidP="006B60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อายุขัย (ปี) </w:t>
            </w:r>
          </w:p>
        </w:tc>
        <w:tc>
          <w:tcPr>
            <w:tcW w:w="1217" w:type="dxa"/>
          </w:tcPr>
          <w:p w:rsidR="006B6026" w:rsidRPr="006B602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6026">
              <w:rPr>
                <w:rFonts w:ascii="Angsana New" w:hAnsi="Angsana New" w:cs="Angsana New"/>
                <w:sz w:val="30"/>
                <w:szCs w:val="30"/>
                <w:lang w:bidi="th-TH"/>
              </w:rPr>
              <w:t>451</w:t>
            </w:r>
          </w:p>
        </w:tc>
        <w:tc>
          <w:tcPr>
            <w:tcW w:w="1303" w:type="dxa"/>
          </w:tcPr>
          <w:p w:rsidR="006B6026" w:rsidRPr="00EA576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512</w:t>
            </w:r>
          </w:p>
        </w:tc>
        <w:tc>
          <w:tcPr>
            <w:tcW w:w="1170" w:type="dxa"/>
          </w:tcPr>
          <w:p w:rsidR="006B6026" w:rsidRPr="006B602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6026">
              <w:rPr>
                <w:rFonts w:ascii="Angsana New" w:hAnsi="Angsana New" w:cs="Angsana New"/>
                <w:sz w:val="30"/>
                <w:szCs w:val="30"/>
                <w:lang w:bidi="th-TH"/>
              </w:rPr>
              <w:t>(449)</w:t>
            </w:r>
          </w:p>
        </w:tc>
        <w:tc>
          <w:tcPr>
            <w:tcW w:w="1197" w:type="dxa"/>
          </w:tcPr>
          <w:p w:rsidR="006B6026" w:rsidRPr="00EA5766" w:rsidRDefault="006B6026" w:rsidP="006B602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576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(510)</w:t>
            </w:r>
          </w:p>
        </w:tc>
      </w:tr>
    </w:tbl>
    <w:p w:rsidR="00DE7484" w:rsidRPr="00EA5766" w:rsidRDefault="00DE7484" w:rsidP="00FD5D1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8454F" w:rsidRPr="00457210" w:rsidRDefault="00EE34DD" w:rsidP="0045721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651455" w:rsidRPr="00EA5766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23D59">
        <w:rPr>
          <w:rFonts w:ascii="Angsana New" w:hAnsi="Angsana New"/>
          <w:b/>
          <w:bCs/>
          <w:sz w:val="30"/>
          <w:szCs w:val="30"/>
        </w:rPr>
        <w:t>3</w:t>
      </w:r>
      <w:r w:rsidR="00A8454F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7F39F0" w:rsidRPr="003011DA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  <w:r w:rsidR="007F39F0" w:rsidRPr="00457210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821505" w:rsidRPr="00457210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:rsidR="00BC5492" w:rsidRPr="00457210" w:rsidRDefault="00BC5492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457210" w:rsidRPr="00457210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7210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457210" w:rsidRPr="00A201B6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457210" w:rsidRDefault="00457210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45721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57210">
        <w:rPr>
          <w:rFonts w:ascii="Angsana New" w:hAnsi="Angsana New"/>
          <w:sz w:val="30"/>
          <w:szCs w:val="30"/>
        </w:rPr>
        <w:t>2535</w:t>
      </w:r>
      <w:r w:rsidRPr="00457210">
        <w:rPr>
          <w:rFonts w:ascii="Angsana New" w:hAnsi="Angsana New"/>
          <w:sz w:val="30"/>
          <w:szCs w:val="30"/>
          <w:cs/>
        </w:rPr>
        <w:t xml:space="preserve"> มาตรา </w:t>
      </w:r>
      <w:r w:rsidRPr="00457210">
        <w:rPr>
          <w:rFonts w:ascii="Angsana New" w:hAnsi="Angsana New"/>
          <w:sz w:val="30"/>
          <w:szCs w:val="30"/>
        </w:rPr>
        <w:t>51</w:t>
      </w:r>
      <w:r w:rsidRPr="00457210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57210">
        <w:rPr>
          <w:rFonts w:ascii="Angsana New" w:hAnsi="Angsana New"/>
          <w:sz w:val="30"/>
          <w:szCs w:val="30"/>
        </w:rPr>
        <w:t>“</w:t>
      </w:r>
      <w:r w:rsidRPr="00457210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457210">
        <w:rPr>
          <w:rFonts w:ascii="Angsana New" w:hAnsi="Angsana New"/>
          <w:sz w:val="30"/>
          <w:szCs w:val="30"/>
        </w:rPr>
        <w:t>”</w:t>
      </w:r>
      <w:r w:rsidRPr="00457210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023D59" w:rsidRPr="00457210" w:rsidRDefault="00023D59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A03D23" w:rsidRPr="00457210" w:rsidRDefault="00A03D23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7210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2B0B55" w:rsidRPr="00457210" w:rsidRDefault="002B0B55" w:rsidP="0045721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A03D23" w:rsidRDefault="00A03D23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457210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</w:t>
      </w:r>
      <w:r w:rsidRPr="00EA5766">
        <w:rPr>
          <w:rFonts w:ascii="Angsana New" w:hAnsi="Angsana New" w:hint="cs"/>
          <w:sz w:val="30"/>
          <w:szCs w:val="30"/>
          <w:cs/>
        </w:rPr>
        <w:t>บริษัทมหาชนจำกัด พ.ศ.</w:t>
      </w:r>
      <w:r w:rsidR="00B55B5A">
        <w:rPr>
          <w:rFonts w:ascii="Angsana New" w:hAnsi="Angsana New" w:hint="cs"/>
          <w:sz w:val="30"/>
          <w:szCs w:val="30"/>
          <w:cs/>
        </w:rPr>
        <w:t xml:space="preserve"> </w:t>
      </w:r>
      <w:r w:rsidR="00B55B5A">
        <w:rPr>
          <w:rFonts w:ascii="Angsana New" w:hAnsi="Angsana New"/>
          <w:sz w:val="30"/>
          <w:szCs w:val="30"/>
          <w:lang w:val="en-US"/>
        </w:rPr>
        <w:t xml:space="preserve">2535 </w:t>
      </w:r>
      <w:r w:rsidR="003011DA">
        <w:rPr>
          <w:rFonts w:ascii="Angsana New" w:hAnsi="Angsana New" w:hint="cs"/>
          <w:sz w:val="30"/>
          <w:szCs w:val="30"/>
          <w:cs/>
          <w:lang w:val="en-US"/>
        </w:rPr>
        <w:t xml:space="preserve">มาตรา </w:t>
      </w:r>
      <w:r w:rsidR="003011DA">
        <w:rPr>
          <w:rFonts w:ascii="Angsana New" w:hAnsi="Angsana New"/>
          <w:sz w:val="30"/>
          <w:szCs w:val="30"/>
          <w:lang w:val="en-US"/>
        </w:rPr>
        <w:t xml:space="preserve">116 </w:t>
      </w:r>
      <w:r w:rsidRPr="00EA5766">
        <w:rPr>
          <w:rFonts w:ascii="Angsana New" w:hAnsi="Angsana New" w:hint="cs"/>
          <w:sz w:val="30"/>
          <w:szCs w:val="30"/>
          <w:cs/>
        </w:rPr>
        <w:t>บริษัทจะต้องจัดสรรทุนสำรอง (</w:t>
      </w:r>
      <w:r w:rsidRPr="00EA5766">
        <w:rPr>
          <w:rFonts w:ascii="Angsana New" w:hAnsi="Angsana New" w:hint="cs"/>
          <w:sz w:val="30"/>
          <w:szCs w:val="30"/>
        </w:rPr>
        <w:t>“</w:t>
      </w:r>
      <w:r w:rsidRPr="00EA5766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EA5766">
        <w:rPr>
          <w:rFonts w:ascii="Angsana New" w:hAnsi="Angsana New" w:hint="cs"/>
          <w:sz w:val="30"/>
          <w:szCs w:val="30"/>
        </w:rPr>
        <w:t>”</w:t>
      </w:r>
      <w:r w:rsidRPr="00EA5766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B55B5A">
        <w:rPr>
          <w:rFonts w:ascii="Angsana New" w:hAnsi="Angsana New"/>
          <w:sz w:val="30"/>
          <w:szCs w:val="30"/>
        </w:rPr>
        <w:t xml:space="preserve">5 </w:t>
      </w:r>
      <w:r w:rsidRPr="00EA5766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55B5A">
        <w:rPr>
          <w:rFonts w:ascii="Angsana New" w:hAnsi="Angsana New"/>
          <w:sz w:val="30"/>
          <w:szCs w:val="30"/>
        </w:rPr>
        <w:t xml:space="preserve">10 </w:t>
      </w:r>
      <w:r w:rsidRPr="00EA5766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EE34DD" w:rsidRDefault="00EE34DD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A8454F" w:rsidRPr="003011DA" w:rsidRDefault="00345E4B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011DA">
        <w:rPr>
          <w:rFonts w:ascii="Angsana New" w:hAnsi="Angsana New"/>
          <w:b/>
          <w:bCs/>
          <w:sz w:val="30"/>
          <w:szCs w:val="30"/>
          <w:cs/>
        </w:rPr>
        <w:t>1</w:t>
      </w:r>
      <w:r w:rsidR="00023D59">
        <w:rPr>
          <w:rFonts w:ascii="Angsana New" w:hAnsi="Angsana New"/>
          <w:b/>
          <w:bCs/>
          <w:sz w:val="30"/>
          <w:szCs w:val="30"/>
        </w:rPr>
        <w:t>4</w:t>
      </w:r>
      <w:r w:rsidR="00A8454F" w:rsidRPr="003011DA">
        <w:rPr>
          <w:rFonts w:ascii="Angsana New" w:hAnsi="Angsana New"/>
          <w:b/>
          <w:bCs/>
          <w:sz w:val="30"/>
          <w:szCs w:val="30"/>
        </w:rPr>
        <w:tab/>
      </w:r>
      <w:r w:rsidR="00A8454F" w:rsidRPr="003011DA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 w:rsidRPr="003011DA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  <w:r w:rsidR="00452D81" w:rsidRPr="003011DA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และการจำแนกรายได้</w:t>
      </w:r>
    </w:p>
    <w:p w:rsidR="003574D4" w:rsidRPr="00EA5766" w:rsidRDefault="003574D4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972AD0" w:rsidRPr="006B40DE" w:rsidRDefault="00F2527A" w:rsidP="006B40DE">
      <w:pPr>
        <w:spacing w:line="240" w:lineRule="auto"/>
        <w:ind w:left="540"/>
        <w:jc w:val="thaiDistribute"/>
        <w:rPr>
          <w:rFonts w:ascii="Gautami" w:hAnsi="Gautami" w:cs="Gautami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บริษัท</w:t>
      </w:r>
      <w:r w:rsidR="003574D4" w:rsidRPr="00EA5766">
        <w:rPr>
          <w:rFonts w:ascii="Angsana New" w:hAnsi="Angsana New" w:hint="cs"/>
          <w:sz w:val="30"/>
          <w:szCs w:val="30"/>
          <w:cs/>
        </w:rPr>
        <w:t xml:space="preserve">มี </w:t>
      </w:r>
      <w:r w:rsidR="00B55B5A">
        <w:rPr>
          <w:rFonts w:ascii="Angsana New" w:hAnsi="Angsana New"/>
          <w:sz w:val="30"/>
          <w:szCs w:val="30"/>
        </w:rPr>
        <w:t>2</w:t>
      </w:r>
      <w:r w:rsidR="003574D4" w:rsidRPr="00EA5766">
        <w:rPr>
          <w:rFonts w:ascii="Angsana New" w:hAnsi="Angsana New" w:hint="cs"/>
          <w:sz w:val="30"/>
          <w:szCs w:val="30"/>
          <w:cs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F80A37" w:rsidRPr="00EA5766">
        <w:rPr>
          <w:rFonts w:ascii="Angsana New" w:hAnsi="Angsana New" w:hint="cs"/>
          <w:sz w:val="30"/>
          <w:szCs w:val="30"/>
        </w:rPr>
        <w:br/>
      </w:r>
      <w:r w:rsidRPr="00EA5766">
        <w:rPr>
          <w:rFonts w:ascii="Angsana New" w:hAnsi="Angsana New" w:hint="cs"/>
          <w:sz w:val="30"/>
          <w:szCs w:val="30"/>
          <w:cs/>
        </w:rPr>
        <w:t>ที่สำคัญนี้ผลิตสินค้าที่แตกต่างกัน และมีการบริหารจัดการแยกต่างหาก เนื่องจากใช้เทคโนโลยีและ</w:t>
      </w:r>
      <w:r w:rsidR="00972AD0" w:rsidRPr="00EA5766">
        <w:rPr>
          <w:rFonts w:ascii="Angsana New" w:hAnsi="Angsana New" w:hint="cs"/>
          <w:sz w:val="30"/>
          <w:szCs w:val="30"/>
          <w:cs/>
        </w:rPr>
        <w:t>กลยุทธ์</w:t>
      </w:r>
      <w:r w:rsidR="006B40DE">
        <w:rPr>
          <w:rFonts w:ascii="Angsana New" w:hAnsi="Angsana New"/>
          <w:sz w:val="30"/>
          <w:szCs w:val="30"/>
          <w:cs/>
        </w:rPr>
        <w:br/>
      </w:r>
      <w:r w:rsidR="00972AD0" w:rsidRPr="00EA5766">
        <w:rPr>
          <w:rFonts w:ascii="Angsana New" w:hAnsi="Angsana New" w:hint="cs"/>
          <w:sz w:val="30"/>
          <w:szCs w:val="30"/>
          <w:cs/>
        </w:rPr>
        <w:t xml:space="preserve">ทางการตลาดที่แตกต่างกัน </w:t>
      </w:r>
      <w:r w:rsidRPr="00EA5766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</w:t>
      </w:r>
      <w:r w:rsidR="00172B23">
        <w:rPr>
          <w:rFonts w:ascii="Angsana New" w:hAnsi="Angsana New"/>
          <w:sz w:val="30"/>
          <w:szCs w:val="30"/>
          <w:cs/>
        </w:rPr>
        <w:br/>
      </w:r>
      <w:r w:rsidRPr="00EA5766">
        <w:rPr>
          <w:rFonts w:ascii="Angsana New" w:hAnsi="Angsana New" w:hint="cs"/>
          <w:sz w:val="30"/>
          <w:szCs w:val="30"/>
          <w:cs/>
        </w:rPr>
        <w:t xml:space="preserve">แต่ละหน่วยงานธุรกิจที่สำคัญอย่างน้อยทุกไตรมาส </w:t>
      </w:r>
      <w:r w:rsidR="006B40DE" w:rsidRPr="006B40DE">
        <w:rPr>
          <w:rFonts w:ascii="Gautami" w:hAnsi="Gautami" w:cs="Gautami"/>
          <w:sz w:val="30"/>
          <w:szCs w:val="30"/>
          <w:cs/>
        </w:rPr>
        <w:t>รายได้หลักของบริษัทได้มาจากรายได้จากสัญญาที่ทำกับลูกค้า และรับรู้</w:t>
      </w:r>
      <w:r w:rsidR="006B40DE" w:rsidRPr="00987FBE">
        <w:rPr>
          <w:rFonts w:ascii="Angsana New" w:hAnsi="Angsana New"/>
          <w:sz w:val="30"/>
          <w:szCs w:val="30"/>
          <w:cs/>
        </w:rPr>
        <w:t>รายได้</w:t>
      </w:r>
      <w:r w:rsidR="006B40DE" w:rsidRPr="00987FBE">
        <w:rPr>
          <w:rFonts w:ascii="Angsana New" w:hAnsi="Angsana New" w:hint="cs"/>
          <w:sz w:val="30"/>
          <w:szCs w:val="30"/>
          <w:cs/>
        </w:rPr>
        <w:t xml:space="preserve"> </w:t>
      </w:r>
      <w:r w:rsidR="006B40DE" w:rsidRPr="00987FBE">
        <w:rPr>
          <w:rFonts w:ascii="Angsana New" w:hAnsi="Angsana New"/>
          <w:sz w:val="30"/>
          <w:szCs w:val="30"/>
          <w:cs/>
        </w:rPr>
        <w:t>ณ</w:t>
      </w:r>
      <w:r w:rsidR="006B40DE" w:rsidRPr="00987FBE">
        <w:rPr>
          <w:rFonts w:ascii="Angsana New" w:hAnsi="Angsana New" w:hint="cs"/>
          <w:sz w:val="30"/>
          <w:szCs w:val="30"/>
          <w:cs/>
        </w:rPr>
        <w:t xml:space="preserve"> </w:t>
      </w:r>
      <w:r w:rsidR="00987FBE" w:rsidRPr="00987FBE">
        <w:rPr>
          <w:rFonts w:ascii="Angsana New" w:hAnsi="Angsana New" w:hint="cs"/>
          <w:sz w:val="30"/>
          <w:szCs w:val="30"/>
          <w:cs/>
        </w:rPr>
        <w:t>เวลาใด</w:t>
      </w:r>
      <w:r w:rsidR="006B40DE" w:rsidRPr="00987FBE">
        <w:rPr>
          <w:rFonts w:ascii="Angsana New" w:hAnsi="Angsana New"/>
          <w:sz w:val="30"/>
          <w:szCs w:val="30"/>
          <w:cs/>
        </w:rPr>
        <w:t>เวลาหนึ่ง</w:t>
      </w:r>
      <w:r w:rsidR="006B40DE" w:rsidRPr="00987FBE">
        <w:rPr>
          <w:rFonts w:ascii="Angsana New" w:hAnsi="Angsana New" w:hint="cs"/>
          <w:sz w:val="30"/>
          <w:szCs w:val="30"/>
          <w:cs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:rsidR="00972AD0" w:rsidRPr="001104A2" w:rsidRDefault="00972AD0" w:rsidP="00972AD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3F5988" w:rsidRPr="00EA5766" w:rsidRDefault="00061BB8" w:rsidP="00FB31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>
        <w:rPr>
          <w:rFonts w:ascii="Angsana New" w:hAnsi="Angsana New"/>
          <w:i/>
          <w:iCs/>
          <w:sz w:val="30"/>
          <w:szCs w:val="30"/>
        </w:rPr>
        <w:t>1</w:t>
      </w:r>
      <w:r w:rsidRPr="00EA5766">
        <w:rPr>
          <w:rFonts w:ascii="Angsana New" w:hAnsi="Angsana New" w:hint="cs"/>
          <w:sz w:val="30"/>
          <w:szCs w:val="30"/>
          <w:cs/>
        </w:rPr>
        <w:tab/>
      </w:r>
      <w:r w:rsidRPr="00EA5766">
        <w:rPr>
          <w:rFonts w:ascii="Angsana New" w:hAnsi="Angsana New" w:hint="cs"/>
          <w:sz w:val="30"/>
          <w:szCs w:val="30"/>
          <w:cs/>
        </w:rPr>
        <w:tab/>
      </w:r>
      <w:r w:rsidR="00DD7135" w:rsidRPr="00EA5766">
        <w:rPr>
          <w:rFonts w:ascii="Angsana New" w:hAnsi="Angsana New" w:hint="cs"/>
          <w:sz w:val="30"/>
          <w:szCs w:val="30"/>
          <w:cs/>
        </w:rPr>
        <w:t>กระป๋องและหลอดอลูมิเนียม</w:t>
      </w:r>
    </w:p>
    <w:p w:rsidR="007555F2" w:rsidRDefault="00061BB8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>
        <w:rPr>
          <w:rFonts w:ascii="Angsana New" w:hAnsi="Angsana New"/>
          <w:i/>
          <w:iCs/>
          <w:sz w:val="30"/>
          <w:szCs w:val="30"/>
        </w:rPr>
        <w:t>2</w:t>
      </w:r>
      <w:r w:rsidRPr="00EA5766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EA5766">
        <w:rPr>
          <w:rFonts w:ascii="Angsana New" w:hAnsi="Angsana New" w:hint="cs"/>
          <w:sz w:val="30"/>
          <w:szCs w:val="30"/>
          <w:cs/>
        </w:rPr>
        <w:tab/>
      </w:r>
      <w:r w:rsidR="007D5DAC" w:rsidRPr="00EA5766">
        <w:rPr>
          <w:rFonts w:ascii="Angsana New" w:hAnsi="Angsana New" w:hint="cs"/>
          <w:sz w:val="30"/>
          <w:szCs w:val="30"/>
          <w:cs/>
        </w:rPr>
        <w:t>เหรียญอลูมิเนียม</w:t>
      </w:r>
    </w:p>
    <w:p w:rsidR="00893A47" w:rsidRDefault="00893A47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45E4B" w:rsidRDefault="00972AD0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023D59" w:rsidRDefault="00023D59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00C02" w:rsidRPr="00EA5766" w:rsidRDefault="00EE34DD" w:rsidP="00FB31B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972AD0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</w:t>
      </w:r>
      <w:r w:rsidR="00893A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="00972AD0" w:rsidRPr="00EA57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115CE5" w:rsidRPr="00EA5766" w:rsidRDefault="00115CE5" w:rsidP="00115CE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5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2493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961"/>
        <w:gridCol w:w="236"/>
        <w:gridCol w:w="963"/>
      </w:tblGrid>
      <w:tr w:rsidR="00440096" w:rsidRPr="00EA5766" w:rsidTr="00023D59">
        <w:trPr>
          <w:tblHeader/>
        </w:trPr>
        <w:tc>
          <w:tcPr>
            <w:tcW w:w="2493" w:type="dxa"/>
          </w:tcPr>
          <w:p w:rsidR="00440096" w:rsidRPr="00EA5766" w:rsidRDefault="003C4151" w:rsidP="00FB31B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142" w:type="dxa"/>
            <w:gridSpan w:val="3"/>
          </w:tcPr>
          <w:p w:rsidR="00440096" w:rsidRPr="00EA5766" w:rsidRDefault="006D0C3B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ส่วนงาน</w:t>
            </w:r>
            <w:r w:rsidR="00EB66CA"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EB66CA" w:rsidRPr="00EA5766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52" w:type="dxa"/>
          </w:tcPr>
          <w:p w:rsidR="00440096" w:rsidRPr="00EA5766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05" w:type="dxa"/>
            <w:gridSpan w:val="3"/>
          </w:tcPr>
          <w:p w:rsidR="00440096" w:rsidRPr="00EA5766" w:rsidRDefault="00EB66CA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:rsidR="00440096" w:rsidRPr="00EA5766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440096" w:rsidRPr="00EA5766" w:rsidRDefault="00440096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55B5A" w:rsidRPr="00EA5766" w:rsidTr="00023D59">
        <w:trPr>
          <w:tblHeader/>
        </w:trPr>
        <w:tc>
          <w:tcPr>
            <w:tcW w:w="2493" w:type="dxa"/>
          </w:tcPr>
          <w:p w:rsidR="00B55B5A" w:rsidRPr="00EA5766" w:rsidRDefault="00B55B5A" w:rsidP="00B55B5A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52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43" w:type="dxa"/>
            <w:gridSpan w:val="2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1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B55B5A" w:rsidRPr="00EA5766" w:rsidTr="00023D59">
        <w:trPr>
          <w:tblHeader/>
        </w:trPr>
        <w:tc>
          <w:tcPr>
            <w:tcW w:w="2493" w:type="dxa"/>
          </w:tcPr>
          <w:p w:rsidR="00B55B5A" w:rsidRPr="00EA5766" w:rsidRDefault="00B55B5A" w:rsidP="00B55B5A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02" w:type="dxa"/>
            <w:gridSpan w:val="12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EA576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6B6026" w:rsidRPr="00EA5766" w:rsidTr="00115CE5">
        <w:tc>
          <w:tcPr>
            <w:tcW w:w="2493" w:type="dxa"/>
          </w:tcPr>
          <w:p w:rsidR="006B6026" w:rsidRPr="00EA5766" w:rsidRDefault="006B6026" w:rsidP="006B6026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34" w:type="dxa"/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2,842,588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3,341,759</w:t>
            </w: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6B6026" w:rsidRDefault="006B6026" w:rsidP="006B6026">
            <w:pPr>
              <w:tabs>
                <w:tab w:val="decimal" w:pos="684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2,085,457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2,154,860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6B6026" w:rsidP="006B6026">
            <w:pPr>
              <w:tabs>
                <w:tab w:val="decimal" w:pos="684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4,928,045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5,496,619</w:t>
            </w:r>
          </w:p>
        </w:tc>
      </w:tr>
      <w:tr w:rsidR="006B6026" w:rsidRPr="00EA5766" w:rsidTr="009D4312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645,293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6026">
              <w:rPr>
                <w:rFonts w:ascii="Angsana New" w:hAnsi="Angsana New" w:hint="cs"/>
                <w:b/>
                <w:bCs/>
                <w:sz w:val="26"/>
                <w:szCs w:val="26"/>
              </w:rPr>
              <w:t>684,049</w:t>
            </w:r>
          </w:p>
        </w:tc>
        <w:tc>
          <w:tcPr>
            <w:tcW w:w="252" w:type="dxa"/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:rsidR="006B6026" w:rsidRPr="006B6026" w:rsidRDefault="006B6026" w:rsidP="006B6026">
            <w:pPr>
              <w:tabs>
                <w:tab w:val="decimal" w:pos="684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323,148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153,984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6026" w:rsidRPr="006B6026" w:rsidRDefault="006B6026" w:rsidP="006B6026">
            <w:pPr>
              <w:tabs>
                <w:tab w:val="decimal" w:pos="684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968,441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838,033</w:t>
            </w:r>
          </w:p>
        </w:tc>
      </w:tr>
      <w:tr w:rsidR="006B6026" w:rsidRPr="00EA5766" w:rsidTr="00AC50A9">
        <w:trPr>
          <w:trHeight w:hRule="exact" w:val="288"/>
        </w:trPr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B6026" w:rsidRPr="00EA5766" w:rsidTr="00DD7135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รายได้ที่</w:t>
            </w: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ปันส่วนไม่ได้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 xml:space="preserve">  144,333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147,746</w:t>
            </w:r>
          </w:p>
        </w:tc>
      </w:tr>
      <w:tr w:rsidR="006B6026" w:rsidRPr="00EA5766" w:rsidTr="00115CE5">
        <w:tc>
          <w:tcPr>
            <w:tcW w:w="2493" w:type="dxa"/>
          </w:tcPr>
          <w:p w:rsidR="006B6026" w:rsidRPr="00EA5766" w:rsidRDefault="006B6026" w:rsidP="006B6026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(284,365)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(326,654)</w:t>
            </w:r>
          </w:p>
        </w:tc>
      </w:tr>
      <w:tr w:rsidR="006B6026" w:rsidRPr="00EA5766" w:rsidTr="00115CE5">
        <w:trPr>
          <w:trHeight w:val="380"/>
        </w:trPr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(1,242)</w:t>
            </w:r>
          </w:p>
        </w:tc>
      </w:tr>
      <w:tr w:rsidR="006B6026" w:rsidRPr="00EA5766" w:rsidTr="00115CE5">
        <w:trPr>
          <w:trHeight w:val="300"/>
        </w:trPr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B6026" w:rsidRPr="006B602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828,409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657,883</w:t>
            </w:r>
          </w:p>
        </w:tc>
      </w:tr>
      <w:tr w:rsidR="006B6026" w:rsidRPr="00EA5766" w:rsidTr="00AC50A9">
        <w:trPr>
          <w:trHeight w:hRule="exact" w:val="288"/>
        </w:trPr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:rsidR="006B6026" w:rsidRPr="00EA5766" w:rsidRDefault="006B6026" w:rsidP="006B6026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6B6026" w:rsidRPr="00EA5766" w:rsidRDefault="006B6026" w:rsidP="006B6026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B6026" w:rsidRPr="00EA5766" w:rsidTr="00115CE5">
        <w:tc>
          <w:tcPr>
            <w:tcW w:w="2493" w:type="dxa"/>
          </w:tcPr>
          <w:p w:rsidR="006B6026" w:rsidRPr="00EA5766" w:rsidRDefault="006B6026" w:rsidP="006B6026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B6026" w:rsidRPr="00EA5766" w:rsidTr="00115CE5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4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457,81</w:t>
            </w:r>
            <w:r w:rsidR="0030433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585,313</w:t>
            </w:r>
          </w:p>
        </w:tc>
        <w:tc>
          <w:tcPr>
            <w:tcW w:w="252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301,890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306,621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304334" w:rsidP="006B6026">
            <w:pPr>
              <w:tabs>
                <w:tab w:val="decimal" w:pos="726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759,703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891,934</w:t>
            </w:r>
          </w:p>
        </w:tc>
      </w:tr>
      <w:tr w:rsidR="006B6026" w:rsidRPr="00EA5766" w:rsidTr="00DD7135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34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325,119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321,775</w:t>
            </w:r>
          </w:p>
        </w:tc>
        <w:tc>
          <w:tcPr>
            <w:tcW w:w="252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689,750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1,030,330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6B6026" w:rsidP="006B6026">
            <w:pPr>
              <w:tabs>
                <w:tab w:val="decimal" w:pos="726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1,014,869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1,352,105</w:t>
            </w:r>
          </w:p>
        </w:tc>
      </w:tr>
      <w:tr w:rsidR="006B6026" w:rsidRPr="00EA5766" w:rsidTr="00DD7135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4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2,470,599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2,648,583</w:t>
            </w:r>
          </w:p>
        </w:tc>
        <w:tc>
          <w:tcPr>
            <w:tcW w:w="252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660,220</w:t>
            </w:r>
          </w:p>
        </w:tc>
        <w:tc>
          <w:tcPr>
            <w:tcW w:w="236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6B6026" w:rsidRDefault="006B6026" w:rsidP="006B6026">
            <w:pPr>
              <w:tabs>
                <w:tab w:val="decimal" w:pos="699"/>
              </w:tabs>
              <w:spacing w:line="240" w:lineRule="atLeast"/>
              <w:ind w:left="-108" w:right="-1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733,817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6B6026" w:rsidP="006B6026">
            <w:pPr>
              <w:tabs>
                <w:tab w:val="decimal" w:pos="726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3,130,819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3,382,400</w:t>
            </w:r>
          </w:p>
        </w:tc>
      </w:tr>
      <w:tr w:rsidR="006B6026" w:rsidRPr="00EA5766" w:rsidTr="00DD7135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:rsidR="006B6026" w:rsidRPr="006B6026" w:rsidRDefault="006B6026" w:rsidP="006B6026">
            <w:pPr>
              <w:tabs>
                <w:tab w:val="decimal" w:pos="726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304334">
              <w:rPr>
                <w:rFonts w:ascii="Angsana New" w:hAnsi="Angsana New"/>
                <w:sz w:val="26"/>
                <w:szCs w:val="26"/>
                <w:lang w:val="en-US"/>
              </w:rPr>
              <w:t>89</w:t>
            </w:r>
            <w:r w:rsidR="00FE0E85">
              <w:rPr>
                <w:rFonts w:ascii="Angsana New" w:hAnsi="Angsana New"/>
                <w:sz w:val="26"/>
                <w:szCs w:val="26"/>
                <w:lang w:val="en-US"/>
              </w:rPr>
              <w:t>3,668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984,184</w:t>
            </w:r>
          </w:p>
        </w:tc>
      </w:tr>
      <w:tr w:rsidR="006B6026" w:rsidRPr="00EA5766" w:rsidTr="00115CE5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B6026" w:rsidRPr="006B6026" w:rsidRDefault="006B6026" w:rsidP="006B6026">
            <w:pPr>
              <w:tabs>
                <w:tab w:val="decimal" w:pos="726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6,799,</w:t>
            </w:r>
            <w:r w:rsidR="00FE0E8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059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6,610,623</w:t>
            </w:r>
          </w:p>
        </w:tc>
      </w:tr>
      <w:tr w:rsidR="006B6026" w:rsidRPr="00EA5766" w:rsidTr="00AC50A9">
        <w:trPr>
          <w:trHeight w:hRule="exact" w:val="288"/>
        </w:trPr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B6026" w:rsidRPr="00EA5766" w:rsidTr="00115CE5">
        <w:tc>
          <w:tcPr>
            <w:tcW w:w="2493" w:type="dxa"/>
          </w:tcPr>
          <w:p w:rsidR="006B6026" w:rsidRPr="00EA5766" w:rsidRDefault="006B6026" w:rsidP="006B602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B6026" w:rsidRPr="00EA5766" w:rsidTr="00115CE5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934" w:type="dxa"/>
          </w:tcPr>
          <w:p w:rsidR="006B6026" w:rsidRPr="006B602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89,370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uto"/>
              <w:ind w:right="-14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99,070</w:t>
            </w:r>
          </w:p>
        </w:tc>
        <w:tc>
          <w:tcPr>
            <w:tcW w:w="25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uto"/>
              <w:ind w:right="-14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18,44</w:t>
            </w:r>
            <w:r w:rsidR="006114A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128,893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107,815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227,963</w:t>
            </w:r>
          </w:p>
        </w:tc>
      </w:tr>
      <w:tr w:rsidR="006B6026" w:rsidRPr="00EA5766" w:rsidTr="004D7C2A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:rsidR="006B6026" w:rsidRPr="006B6026" w:rsidRDefault="00FE0E85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729,011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6B6026" w:rsidRPr="00EA5766" w:rsidRDefault="00FE0E85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777,602</w:t>
            </w:r>
          </w:p>
        </w:tc>
      </w:tr>
      <w:tr w:rsidR="006B6026" w:rsidRPr="00EA5766" w:rsidTr="004D7C2A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B6026" w:rsidRPr="006B602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</w:t>
            </w:r>
            <w:r w:rsidR="00FE0E8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6,826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1,00</w:t>
            </w:r>
            <w:r w:rsidR="00FE0E8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5,565</w:t>
            </w:r>
          </w:p>
        </w:tc>
      </w:tr>
      <w:tr w:rsidR="006B6026" w:rsidRPr="00EA5766" w:rsidTr="00AC50A9">
        <w:trPr>
          <w:trHeight w:hRule="exact" w:val="288"/>
        </w:trPr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B6026" w:rsidRPr="00EA5766" w:rsidTr="004D7C2A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รายการอื่นที่มีสาระสำคัญ</w:t>
            </w:r>
          </w:p>
        </w:tc>
        <w:tc>
          <w:tcPr>
            <w:tcW w:w="934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B6026" w:rsidRPr="00EA5766" w:rsidTr="004D7C2A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34" w:type="dxa"/>
          </w:tcPr>
          <w:p w:rsidR="006B6026" w:rsidRPr="006B602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326,565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324,056</w:t>
            </w: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6B6026" w:rsidRDefault="006B6026" w:rsidP="006B6026">
            <w:pPr>
              <w:tabs>
                <w:tab w:val="decimal" w:pos="684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112,001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123,96</w:t>
            </w:r>
            <w:r w:rsidR="004E3C8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6B6026" w:rsidP="006B6026">
            <w:pPr>
              <w:tabs>
                <w:tab w:val="decimal" w:pos="684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438,566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448,02</w:t>
            </w:r>
            <w:r w:rsidR="004E3C8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B6026" w:rsidRPr="00EA5766" w:rsidTr="004D7C2A">
        <w:tc>
          <w:tcPr>
            <w:tcW w:w="2493" w:type="dxa"/>
          </w:tcPr>
          <w:p w:rsidR="006B6026" w:rsidRPr="00EA5766" w:rsidRDefault="006B6026" w:rsidP="006B602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4" w:type="dxa"/>
          </w:tcPr>
          <w:p w:rsidR="006B6026" w:rsidRPr="006B602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147,143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236,798</w:t>
            </w:r>
          </w:p>
        </w:tc>
        <w:tc>
          <w:tcPr>
            <w:tcW w:w="252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6B6026" w:rsidRPr="006B6026" w:rsidRDefault="006B6026" w:rsidP="006B6026">
            <w:pPr>
              <w:tabs>
                <w:tab w:val="decimal" w:pos="684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38,648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6B6026" w:rsidRPr="00EA5766" w:rsidRDefault="006B6026" w:rsidP="006B6026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46,731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6B6026" w:rsidRPr="006B6026" w:rsidRDefault="006B6026" w:rsidP="006B6026">
            <w:pPr>
              <w:tabs>
                <w:tab w:val="decimal" w:pos="684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6026">
              <w:rPr>
                <w:rFonts w:ascii="Angsana New" w:hAnsi="Angsana New"/>
                <w:sz w:val="26"/>
                <w:szCs w:val="26"/>
                <w:lang w:val="en-US"/>
              </w:rPr>
              <w:t>185,791</w:t>
            </w:r>
          </w:p>
        </w:tc>
        <w:tc>
          <w:tcPr>
            <w:tcW w:w="236" w:type="dxa"/>
          </w:tcPr>
          <w:p w:rsidR="006B6026" w:rsidRPr="00EA5766" w:rsidRDefault="006B6026" w:rsidP="006B602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6B6026" w:rsidRPr="00EA5766" w:rsidRDefault="006B6026" w:rsidP="006B6026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A5766">
              <w:rPr>
                <w:rFonts w:ascii="Angsana New" w:hAnsi="Angsana New" w:hint="cs"/>
                <w:sz w:val="26"/>
                <w:szCs w:val="26"/>
                <w:lang w:val="en-US"/>
              </w:rPr>
              <w:t>283,529</w:t>
            </w:r>
          </w:p>
        </w:tc>
      </w:tr>
    </w:tbl>
    <w:p w:rsidR="00345E4B" w:rsidRDefault="00345E4B" w:rsidP="00972AD0">
      <w:pPr>
        <w:pStyle w:val="NormalWeb"/>
        <w:shd w:val="clear" w:color="auto" w:fill="FFFFFF"/>
        <w:spacing w:before="0" w:beforeAutospacing="0" w:after="0" w:afterAutospacing="0" w:line="240" w:lineRule="atLeast"/>
        <w:ind w:left="540" w:right="-45"/>
        <w:jc w:val="both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:rsidR="0015025B" w:rsidRPr="00EA5766" w:rsidRDefault="00EE34DD" w:rsidP="00AC50A9">
      <w:pPr>
        <w:pStyle w:val="NormalWeb"/>
        <w:shd w:val="clear" w:color="auto" w:fill="FFFFFF"/>
        <w:spacing w:before="0" w:beforeAutospacing="0" w:after="0" w:afterAutospacing="0"/>
        <w:ind w:left="540" w:right="-45"/>
        <w:jc w:val="both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lang w:val="en-GB"/>
        </w:rPr>
      </w:pPr>
      <w:r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  <w:lang w:val="en-GB"/>
        </w:rPr>
        <w:br w:type="page"/>
      </w:r>
      <w:r w:rsidR="00C65A40" w:rsidRPr="00EA5766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lastRenderedPageBreak/>
        <w:t>ข้อมูล</w:t>
      </w:r>
      <w:r w:rsidR="00B501FE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ส่วนงาน</w:t>
      </w:r>
      <w:r w:rsidR="00972AD0" w:rsidRPr="00EA5766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ภูมิศาสตร์</w:t>
      </w:r>
    </w:p>
    <w:p w:rsidR="00972AD0" w:rsidRPr="00EA5766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14B1B" w:rsidRPr="00EA5766" w:rsidRDefault="0015025B" w:rsidP="00AC50A9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A5766">
        <w:rPr>
          <w:rFonts w:ascii="Angsana New" w:hAnsi="Angsana New" w:hint="cs"/>
          <w:spacing w:val="-2"/>
          <w:sz w:val="30"/>
          <w:szCs w:val="30"/>
          <w:cs/>
        </w:rPr>
        <w:t>ในการนำเสนอ</w:t>
      </w:r>
      <w:r w:rsidR="00172B23">
        <w:rPr>
          <w:rFonts w:ascii="Angsana New" w:hAnsi="Angsana New" w:hint="cs"/>
          <w:spacing w:val="-2"/>
          <w:sz w:val="30"/>
          <w:szCs w:val="30"/>
          <w:cs/>
        </w:rPr>
        <w:t>การจำแนกส่วนงาน</w:t>
      </w:r>
      <w:r w:rsidRPr="00EA5766">
        <w:rPr>
          <w:rFonts w:ascii="Angsana New" w:hAnsi="Angsana New" w:hint="cs"/>
          <w:spacing w:val="-2"/>
          <w:sz w:val="30"/>
          <w:szCs w:val="30"/>
          <w:cs/>
        </w:rPr>
        <w:t>ภูมิศาสตร์ รายได้แยกตามที่ตั้งทางภูมิศาสตร์ของลูกค้า</w:t>
      </w:r>
      <w:r w:rsidRPr="00EA576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612EC" w:rsidRPr="00EA5766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สินทรัพย์แยกตาม</w:t>
      </w:r>
      <w:r w:rsidR="00172B23">
        <w:rPr>
          <w:rFonts w:ascii="Angsana New" w:hAnsi="Angsana New"/>
          <w:spacing w:val="-2"/>
          <w:sz w:val="30"/>
          <w:szCs w:val="30"/>
          <w:cs/>
          <w:lang w:eastAsia="th-TH"/>
        </w:rPr>
        <w:br/>
      </w:r>
      <w:r w:rsidR="000612EC" w:rsidRPr="00EA5766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สถานที่ตั้งทางภูมิศาสตร์ของสินทรัพย์</w:t>
      </w:r>
    </w:p>
    <w:p w:rsidR="00972AD0" w:rsidRPr="00EA5766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558" w:type="dxa"/>
        <w:tblLook w:val="0000" w:firstRow="0" w:lastRow="0" w:firstColumn="0" w:lastColumn="0" w:noHBand="0" w:noVBand="0"/>
      </w:tblPr>
      <w:tblGrid>
        <w:gridCol w:w="4167"/>
        <w:gridCol w:w="1085"/>
        <w:gridCol w:w="237"/>
        <w:gridCol w:w="1085"/>
        <w:gridCol w:w="263"/>
        <w:gridCol w:w="1031"/>
        <w:gridCol w:w="236"/>
        <w:gridCol w:w="1031"/>
      </w:tblGrid>
      <w:tr w:rsidR="00D20C60" w:rsidRPr="00EA5766" w:rsidTr="00B22EDC">
        <w:tc>
          <w:tcPr>
            <w:tcW w:w="4167" w:type="dxa"/>
          </w:tcPr>
          <w:p w:rsidR="00D20C60" w:rsidRPr="00EA5766" w:rsidRDefault="00D20C60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7" w:type="dxa"/>
            <w:gridSpan w:val="3"/>
          </w:tcPr>
          <w:p w:rsidR="00D20C60" w:rsidRPr="00EA5766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263" w:type="dxa"/>
          </w:tcPr>
          <w:p w:rsidR="00D20C60" w:rsidRPr="00EA5766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8" w:type="dxa"/>
            <w:gridSpan w:val="3"/>
          </w:tcPr>
          <w:p w:rsidR="00D20C60" w:rsidRPr="00EA5766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สินทรัพย์</w:t>
            </w:r>
            <w:r w:rsidR="00247C69" w:rsidRPr="00EA576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ไม่หมุนเวียน</w:t>
            </w:r>
          </w:p>
        </w:tc>
      </w:tr>
      <w:tr w:rsidR="00B55B5A" w:rsidRPr="00EA5766" w:rsidTr="00B22EDC">
        <w:tc>
          <w:tcPr>
            <w:tcW w:w="4167" w:type="dxa"/>
          </w:tcPr>
          <w:p w:rsidR="00B55B5A" w:rsidRPr="00EA5766" w:rsidRDefault="00B55B5A" w:rsidP="00B55B5A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55B5A" w:rsidRPr="00EA5766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55B5A" w:rsidRPr="00EA5766" w:rsidTr="00B22EDC">
        <w:tc>
          <w:tcPr>
            <w:tcW w:w="4167" w:type="dxa"/>
          </w:tcPr>
          <w:p w:rsidR="00B55B5A" w:rsidRPr="00EA5766" w:rsidRDefault="00B55B5A" w:rsidP="00B55B5A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68" w:type="dxa"/>
            <w:gridSpan w:val="7"/>
          </w:tcPr>
          <w:p w:rsidR="00B55B5A" w:rsidRPr="00EA5766" w:rsidRDefault="00B55B5A" w:rsidP="00B55B5A">
            <w:pPr>
              <w:spacing w:line="240" w:lineRule="auto"/>
              <w:ind w:left="-218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4078E" w:rsidRPr="00EA5766" w:rsidTr="00B22EDC">
        <w:tc>
          <w:tcPr>
            <w:tcW w:w="4167" w:type="dxa"/>
          </w:tcPr>
          <w:p w:rsidR="00A4078E" w:rsidRPr="00EA5766" w:rsidRDefault="00A4078E" w:rsidP="00A4078E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เอเชียแปซิฟิ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</w:p>
        </w:tc>
        <w:tc>
          <w:tcPr>
            <w:tcW w:w="1085" w:type="dxa"/>
          </w:tcPr>
          <w:p w:rsidR="00A4078E" w:rsidRPr="00A4078E" w:rsidRDefault="00A4078E" w:rsidP="00A4078E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sz w:val="30"/>
                <w:szCs w:val="30"/>
                <w:lang w:val="en-US"/>
              </w:rPr>
              <w:t>2,863,709</w:t>
            </w:r>
          </w:p>
        </w:tc>
        <w:tc>
          <w:tcPr>
            <w:tcW w:w="237" w:type="dxa"/>
          </w:tcPr>
          <w:p w:rsidR="00A4078E" w:rsidRPr="00EA5766" w:rsidRDefault="00A4078E" w:rsidP="00A4078E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A4078E" w:rsidRPr="00EA5766" w:rsidRDefault="00A4078E" w:rsidP="00A4078E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3,186,204</w:t>
            </w:r>
          </w:p>
        </w:tc>
        <w:tc>
          <w:tcPr>
            <w:tcW w:w="263" w:type="dxa"/>
          </w:tcPr>
          <w:p w:rsidR="00A4078E" w:rsidRPr="00EA5766" w:rsidRDefault="00A4078E" w:rsidP="00A407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A4078E" w:rsidRPr="00A4078E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4078E" w:rsidRPr="00EA5766" w:rsidRDefault="00A4078E" w:rsidP="00A407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A4078E" w:rsidRPr="00EA5766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4078E" w:rsidRPr="00EA5766" w:rsidTr="00B22EDC">
        <w:tc>
          <w:tcPr>
            <w:tcW w:w="4167" w:type="dxa"/>
          </w:tcPr>
          <w:p w:rsidR="00A4078E" w:rsidRPr="00EA5766" w:rsidRDefault="00A4078E" w:rsidP="00A4078E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5" w:type="dxa"/>
          </w:tcPr>
          <w:p w:rsidR="00A4078E" w:rsidRPr="00A4078E" w:rsidRDefault="00A4078E" w:rsidP="00A4078E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sz w:val="30"/>
                <w:szCs w:val="30"/>
                <w:lang w:val="en-US"/>
              </w:rPr>
              <w:t>1,377,227</w:t>
            </w:r>
          </w:p>
        </w:tc>
        <w:tc>
          <w:tcPr>
            <w:tcW w:w="237" w:type="dxa"/>
          </w:tcPr>
          <w:p w:rsidR="00A4078E" w:rsidRPr="00EA5766" w:rsidRDefault="00A4078E" w:rsidP="00A4078E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A4078E" w:rsidRPr="00EA5766" w:rsidRDefault="00A4078E" w:rsidP="00A4078E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1,657,565</w:t>
            </w:r>
          </w:p>
        </w:tc>
        <w:tc>
          <w:tcPr>
            <w:tcW w:w="263" w:type="dxa"/>
          </w:tcPr>
          <w:p w:rsidR="00A4078E" w:rsidRPr="00EA5766" w:rsidRDefault="00A4078E" w:rsidP="00A407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A4078E" w:rsidRPr="00A4078E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sz w:val="30"/>
                <w:szCs w:val="30"/>
                <w:lang w:val="en-US"/>
              </w:rPr>
              <w:t>3,868,</w:t>
            </w:r>
            <w:r w:rsidR="00CD740D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236" w:type="dxa"/>
          </w:tcPr>
          <w:p w:rsidR="00A4078E" w:rsidRPr="00EA5766" w:rsidRDefault="00A4078E" w:rsidP="00A407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A4078E" w:rsidRPr="00EA5766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3,434,370</w:t>
            </w:r>
          </w:p>
        </w:tc>
      </w:tr>
      <w:tr w:rsidR="00A4078E" w:rsidRPr="00EA5766" w:rsidTr="00B22EDC">
        <w:tc>
          <w:tcPr>
            <w:tcW w:w="4167" w:type="dxa"/>
          </w:tcPr>
          <w:p w:rsidR="00A4078E" w:rsidRPr="00EA5766" w:rsidRDefault="00A4078E" w:rsidP="00A4078E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1085" w:type="dxa"/>
          </w:tcPr>
          <w:p w:rsidR="00A4078E" w:rsidRPr="00A4078E" w:rsidRDefault="00A4078E" w:rsidP="00A4078E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sz w:val="30"/>
                <w:szCs w:val="30"/>
                <w:lang w:val="en-US"/>
              </w:rPr>
              <w:t>469,508</w:t>
            </w:r>
          </w:p>
        </w:tc>
        <w:tc>
          <w:tcPr>
            <w:tcW w:w="237" w:type="dxa"/>
          </w:tcPr>
          <w:p w:rsidR="00A4078E" w:rsidRPr="00EA5766" w:rsidRDefault="00A4078E" w:rsidP="00A4078E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A4078E" w:rsidRPr="00EA5766" w:rsidRDefault="00A4078E" w:rsidP="00A4078E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394,663</w:t>
            </w:r>
          </w:p>
        </w:tc>
        <w:tc>
          <w:tcPr>
            <w:tcW w:w="263" w:type="dxa"/>
          </w:tcPr>
          <w:p w:rsidR="00A4078E" w:rsidRPr="00EA5766" w:rsidRDefault="00A4078E" w:rsidP="00A407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A4078E" w:rsidRPr="00A4078E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4078E" w:rsidRPr="00EA5766" w:rsidRDefault="00A4078E" w:rsidP="00A407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A4078E" w:rsidRPr="00EA5766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4078E" w:rsidRPr="00EA5766" w:rsidTr="00B22EDC">
        <w:tc>
          <w:tcPr>
            <w:tcW w:w="4167" w:type="dxa"/>
          </w:tcPr>
          <w:p w:rsidR="00A4078E" w:rsidRPr="00EA5766" w:rsidRDefault="00A4078E" w:rsidP="00A4078E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5" w:type="dxa"/>
          </w:tcPr>
          <w:p w:rsidR="00A4078E" w:rsidRPr="00A4078E" w:rsidRDefault="00A4078E" w:rsidP="00A4078E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sz w:val="30"/>
                <w:szCs w:val="30"/>
                <w:lang w:val="en-US"/>
              </w:rPr>
              <w:t>217,601</w:t>
            </w:r>
          </w:p>
        </w:tc>
        <w:tc>
          <w:tcPr>
            <w:tcW w:w="237" w:type="dxa"/>
          </w:tcPr>
          <w:p w:rsidR="00A4078E" w:rsidRPr="00EA5766" w:rsidRDefault="00A4078E" w:rsidP="00A4078E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A4078E" w:rsidRPr="00EA5766" w:rsidRDefault="00A4078E" w:rsidP="00A4078E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258,187</w:t>
            </w:r>
          </w:p>
        </w:tc>
        <w:tc>
          <w:tcPr>
            <w:tcW w:w="263" w:type="dxa"/>
          </w:tcPr>
          <w:p w:rsidR="00A4078E" w:rsidRPr="00EA5766" w:rsidRDefault="00A4078E" w:rsidP="00A407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A4078E" w:rsidRPr="00A4078E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4078E" w:rsidRPr="00EA5766" w:rsidRDefault="00A4078E" w:rsidP="00A407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A4078E" w:rsidRPr="00EA5766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4078E" w:rsidRPr="00EA5766" w:rsidTr="00B22EDC">
        <w:tc>
          <w:tcPr>
            <w:tcW w:w="4167" w:type="dxa"/>
          </w:tcPr>
          <w:p w:rsidR="00A4078E" w:rsidRPr="00EA5766" w:rsidRDefault="00A4078E" w:rsidP="00A4078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A4078E" w:rsidRPr="00A4078E" w:rsidRDefault="00A4078E" w:rsidP="00A4078E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4,928,045</w:t>
            </w:r>
          </w:p>
        </w:tc>
        <w:tc>
          <w:tcPr>
            <w:tcW w:w="237" w:type="dxa"/>
          </w:tcPr>
          <w:p w:rsidR="00A4078E" w:rsidRPr="00A4078E" w:rsidRDefault="00A4078E" w:rsidP="00A4078E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A4078E" w:rsidRPr="00A4078E" w:rsidRDefault="00A4078E" w:rsidP="00A4078E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5,496,619</w:t>
            </w:r>
          </w:p>
        </w:tc>
        <w:tc>
          <w:tcPr>
            <w:tcW w:w="263" w:type="dxa"/>
          </w:tcPr>
          <w:p w:rsidR="00A4078E" w:rsidRPr="00A4078E" w:rsidRDefault="00A4078E" w:rsidP="00A407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4078E" w:rsidRPr="00A4078E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3,868,</w:t>
            </w:r>
            <w:r w:rsidR="00CD74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36" w:type="dxa"/>
          </w:tcPr>
          <w:p w:rsidR="00A4078E" w:rsidRPr="00A4078E" w:rsidRDefault="00A4078E" w:rsidP="00A4078E">
            <w:pPr>
              <w:tabs>
                <w:tab w:val="decimal" w:pos="550"/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4078E" w:rsidRPr="00A4078E" w:rsidRDefault="00A4078E" w:rsidP="00A407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078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3,434,370</w:t>
            </w:r>
          </w:p>
        </w:tc>
      </w:tr>
    </w:tbl>
    <w:p w:rsidR="00E0330D" w:rsidRDefault="00E0330D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z w:val="30"/>
          <w:szCs w:val="30"/>
          <w:lang w:val="en-GB"/>
        </w:rPr>
      </w:pPr>
    </w:p>
    <w:p w:rsidR="0015025B" w:rsidRPr="00EA5766" w:rsidRDefault="0015025B" w:rsidP="00AC50A9">
      <w:pPr>
        <w:pStyle w:val="NormalWeb"/>
        <w:shd w:val="clear" w:color="auto" w:fill="FFFFFF"/>
        <w:spacing w:before="0" w:beforeAutospacing="0" w:after="0" w:afterAutospacing="0"/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EA576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ลูกค้ารายใหญ่ </w:t>
      </w:r>
    </w:p>
    <w:p w:rsidR="00972AD0" w:rsidRPr="00EA5766" w:rsidRDefault="00972AD0" w:rsidP="00AC50A9">
      <w:pPr>
        <w:pStyle w:val="NormalWeb"/>
        <w:shd w:val="clear" w:color="auto" w:fill="FFFFFF"/>
        <w:spacing w:before="0" w:beforeAutospacing="0" w:after="0" w:afterAutospacing="0"/>
        <w:ind w:left="680" w:hanging="140"/>
        <w:rPr>
          <w:rFonts w:ascii="Angsana New" w:hAnsi="Angsana New" w:cs="Angsana New"/>
          <w:sz w:val="30"/>
          <w:szCs w:val="30"/>
          <w:lang w:val="en-GB"/>
        </w:rPr>
      </w:pPr>
    </w:p>
    <w:p w:rsidR="00A1391F" w:rsidRPr="00EA5766" w:rsidRDefault="0015025B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EA5766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รายได้จากลูกค้ารายหนึ่งจากส่วนงานที่ </w:t>
      </w:r>
      <w:r w:rsidR="00B55B5A">
        <w:rPr>
          <w:rFonts w:ascii="Angsana New" w:hAnsi="Angsana New" w:cs="Angsana New"/>
          <w:spacing w:val="-2"/>
          <w:sz w:val="30"/>
          <w:szCs w:val="30"/>
          <w:lang w:val="en-GB"/>
        </w:rPr>
        <w:t>1</w:t>
      </w:r>
      <w:r w:rsidRPr="00EA5766">
        <w:rPr>
          <w:rFonts w:ascii="Angsana New" w:hAnsi="Angsana New" w:cs="Angsana New" w:hint="cs"/>
          <w:spacing w:val="-2"/>
          <w:sz w:val="30"/>
          <w:szCs w:val="30"/>
          <w:lang w:val="en-GB"/>
        </w:rPr>
        <w:t xml:space="preserve"> </w:t>
      </w:r>
      <w:r w:rsidRPr="00EA5766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และ </w:t>
      </w:r>
      <w:r w:rsidR="00B55B5A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2 </w:t>
      </w:r>
      <w:r w:rsidR="00A10E4E" w:rsidRPr="00EA5766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ของบริษัทเป็นเงินประมาณ</w:t>
      </w:r>
      <w:r w:rsidR="005D64D0" w:rsidRPr="00EA5766">
        <w:rPr>
          <w:rFonts w:ascii="Angsana New" w:hAnsi="Angsana New" w:cs="Angsana New" w:hint="cs"/>
          <w:spacing w:val="-2"/>
          <w:sz w:val="30"/>
          <w:szCs w:val="30"/>
          <w:lang w:val="en-GB"/>
        </w:rPr>
        <w:t xml:space="preserve"> </w:t>
      </w:r>
      <w:r w:rsidR="00A20018">
        <w:rPr>
          <w:rFonts w:ascii="Angsana New" w:hAnsi="Angsana New" w:cs="Angsana New"/>
          <w:spacing w:val="-2"/>
          <w:sz w:val="30"/>
          <w:szCs w:val="30"/>
          <w:lang w:val="en-GB"/>
        </w:rPr>
        <w:t>455</w:t>
      </w:r>
      <w:r w:rsidR="00D919D5" w:rsidRPr="00EA5766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EA5766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ล้านบาท </w:t>
      </w:r>
      <w:r w:rsidRPr="00EA5766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GB"/>
        </w:rPr>
        <w:t>(</w:t>
      </w:r>
      <w:r w:rsidR="00030F23" w:rsidRPr="00EA5766">
        <w:rPr>
          <w:rFonts w:ascii="Angsana New" w:hAnsi="Angsana New" w:cs="Angsana New" w:hint="cs"/>
          <w:i/>
          <w:iCs/>
          <w:spacing w:val="-2"/>
          <w:sz w:val="30"/>
          <w:szCs w:val="30"/>
          <w:lang w:val="en-GB"/>
        </w:rPr>
        <w:t>25</w:t>
      </w:r>
      <w:r w:rsidR="00B55B5A">
        <w:rPr>
          <w:rFonts w:ascii="Angsana New" w:hAnsi="Angsana New" w:cs="Angsana New"/>
          <w:i/>
          <w:iCs/>
          <w:spacing w:val="-2"/>
          <w:sz w:val="30"/>
          <w:szCs w:val="30"/>
          <w:lang w:val="en-GB"/>
        </w:rPr>
        <w:t>62</w:t>
      </w:r>
      <w:r w:rsidRPr="00EA5766">
        <w:rPr>
          <w:rFonts w:ascii="Angsana New" w:hAnsi="Angsana New" w:cs="Angsana New" w:hint="cs"/>
          <w:i/>
          <w:iCs/>
          <w:spacing w:val="-2"/>
          <w:sz w:val="30"/>
          <w:szCs w:val="30"/>
          <w:lang w:val="en-GB"/>
        </w:rPr>
        <w:t xml:space="preserve">: </w:t>
      </w:r>
      <w:r w:rsidR="00B55B5A">
        <w:rPr>
          <w:rFonts w:ascii="Angsana New" w:hAnsi="Angsana New" w:cs="Angsana New"/>
          <w:i/>
          <w:iCs/>
          <w:spacing w:val="-2"/>
          <w:sz w:val="30"/>
          <w:szCs w:val="30"/>
          <w:lang w:val="en-GB"/>
        </w:rPr>
        <w:t>541</w:t>
      </w:r>
      <w:r w:rsidR="00B22EDC" w:rsidRPr="00EA5766">
        <w:rPr>
          <w:rFonts w:ascii="Angsana New" w:hAnsi="Angsana New" w:cs="Angsana New" w:hint="cs"/>
          <w:i/>
          <w:iCs/>
          <w:spacing w:val="-2"/>
          <w:sz w:val="30"/>
          <w:szCs w:val="30"/>
          <w:lang w:val="en-GB"/>
        </w:rPr>
        <w:t xml:space="preserve"> </w:t>
      </w:r>
      <w:r w:rsidRPr="00EA5766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EA5766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จากรายได้รวมของบริษัท</w:t>
      </w:r>
      <w:r w:rsidRPr="00EA5766">
        <w:rPr>
          <w:rFonts w:ascii="Angsana New" w:hAnsi="Angsana New" w:cs="Angsana New" w:hint="cs"/>
          <w:spacing w:val="-2"/>
          <w:sz w:val="30"/>
          <w:szCs w:val="30"/>
          <w:lang w:val="en-GB"/>
        </w:rPr>
        <w:t xml:space="preserve"> </w:t>
      </w:r>
    </w:p>
    <w:p w:rsidR="009E5FFC" w:rsidRPr="00EA5766" w:rsidRDefault="009E5FFC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:rsidR="004A00D3" w:rsidRPr="00EA5766" w:rsidRDefault="004A00D3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EA5766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ยอดคงเหลือของสัญญา</w:t>
      </w:r>
    </w:p>
    <w:p w:rsidR="00AC50A9" w:rsidRPr="00EA5766" w:rsidRDefault="00AC50A9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lang w:val="en-GB"/>
        </w:rPr>
      </w:pPr>
    </w:p>
    <w:p w:rsidR="00062B00" w:rsidRPr="00EA5766" w:rsidRDefault="004A00D3" w:rsidP="00AC50A9">
      <w:pPr>
        <w:pStyle w:val="NormalWeb"/>
        <w:shd w:val="clear" w:color="auto" w:fill="FFFFFF"/>
        <w:spacing w:before="0" w:beforeAutospacing="0" w:after="0" w:afterAutospacing="0"/>
        <w:ind w:firstLine="540"/>
        <w:rPr>
          <w:rFonts w:ascii="Angsana New" w:hAnsi="Angsana New" w:cs="Angsana New"/>
          <w:spacing w:val="-2"/>
          <w:sz w:val="30"/>
          <w:szCs w:val="30"/>
          <w:lang w:val="en-AU"/>
        </w:rPr>
      </w:pPr>
      <w:r w:rsidRPr="00EA5766">
        <w:rPr>
          <w:rFonts w:ascii="Angsana New" w:hAnsi="Angsana New" w:cs="Angsana New" w:hint="cs"/>
          <w:spacing w:val="-2"/>
          <w:sz w:val="30"/>
          <w:szCs w:val="30"/>
          <w:cs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EA5766">
        <w:rPr>
          <w:rFonts w:ascii="Angsana New" w:hAnsi="Angsana New" w:cs="Angsana New" w:hint="cs"/>
          <w:spacing w:val="-2"/>
          <w:sz w:val="30"/>
          <w:szCs w:val="30"/>
          <w:lang w:val="en-AU"/>
        </w:rPr>
        <w:t xml:space="preserve"> </w:t>
      </w:r>
    </w:p>
    <w:p w:rsidR="00AC50A9" w:rsidRPr="00EA5766" w:rsidRDefault="00AC50A9" w:rsidP="00AC50A9">
      <w:pPr>
        <w:pStyle w:val="NormalWeb"/>
        <w:shd w:val="clear" w:color="auto" w:fill="FFFFFF"/>
        <w:spacing w:before="0" w:beforeAutospacing="0" w:after="0" w:afterAutospacing="0"/>
        <w:ind w:firstLine="540"/>
        <w:rPr>
          <w:rFonts w:ascii="Angsana New" w:hAnsi="Angsana New" w:cs="Angsana New"/>
          <w:spacing w:val="-2"/>
          <w:sz w:val="30"/>
          <w:szCs w:val="30"/>
          <w:lang w:val="en-AU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080"/>
        <w:gridCol w:w="1170"/>
        <w:gridCol w:w="270"/>
        <w:gridCol w:w="1170"/>
      </w:tblGrid>
      <w:tr w:rsidR="008A79B3" w:rsidRPr="00EA5766" w:rsidTr="00185477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A79B3" w:rsidRPr="00EA5766" w:rsidRDefault="008A79B3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bookmarkStart w:id="0" w:name="_Hlk3076718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A79B3" w:rsidRPr="00EA5766" w:rsidRDefault="008A79B3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9B3" w:rsidRPr="00EA5766" w:rsidRDefault="008A79B3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62B00" w:rsidRPr="00EA5766" w:rsidTr="00017B9D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EA5766" w:rsidRDefault="00062B00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EA5766" w:rsidRDefault="00062B00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EA5766" w:rsidRDefault="00062B00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55B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EA5766" w:rsidRDefault="00062B00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EA5766" w:rsidRDefault="00062B00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55B5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62B00" w:rsidRPr="00EA5766" w:rsidTr="00017B9D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EA5766" w:rsidRDefault="00062B00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EA5766" w:rsidRDefault="00062B00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B00" w:rsidRPr="00EA5766" w:rsidRDefault="00062B00" w:rsidP="00AC50A9">
            <w:pPr>
              <w:spacing w:line="240" w:lineRule="auto"/>
              <w:ind w:left="1124" w:hanging="1124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580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80" w:type="dxa"/>
          </w:tcPr>
          <w:p w:rsidR="00A20018" w:rsidRPr="00EA5766" w:rsidRDefault="00A20018" w:rsidP="00A20018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20018" w:rsidRPr="00A20018" w:rsidRDefault="00304334" w:rsidP="00A20018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759,703</w:t>
            </w:r>
          </w:p>
        </w:tc>
        <w:tc>
          <w:tcPr>
            <w:tcW w:w="270" w:type="dxa"/>
          </w:tcPr>
          <w:p w:rsidR="00A20018" w:rsidRPr="00EA5766" w:rsidRDefault="00A20018" w:rsidP="00A20018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20018" w:rsidRPr="00EA5766" w:rsidRDefault="00A20018" w:rsidP="00A20018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891,934</w:t>
            </w: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580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ind w:left="1124" w:hanging="11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080" w:type="dxa"/>
          </w:tcPr>
          <w:p w:rsidR="00A20018" w:rsidRPr="00EA5766" w:rsidRDefault="00A20018" w:rsidP="00A20018">
            <w:pPr>
              <w:pStyle w:val="BodyText"/>
              <w:spacing w:after="0" w:line="240" w:lineRule="auto"/>
              <w:ind w:left="1124" w:hanging="11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20018" w:rsidRPr="00A20018" w:rsidRDefault="00A20018" w:rsidP="00A20018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20018" w:rsidRPr="00EA5766" w:rsidRDefault="00A20018" w:rsidP="00A20018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20018" w:rsidRPr="00EA5766" w:rsidRDefault="00A20018" w:rsidP="00A20018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580" w:type="dxa"/>
          </w:tcPr>
          <w:p w:rsidR="00A20018" w:rsidRPr="00EA5766" w:rsidRDefault="00A20018" w:rsidP="00A2001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1080" w:type="dxa"/>
          </w:tcPr>
          <w:p w:rsidR="00A20018" w:rsidRPr="00EA5766" w:rsidRDefault="00A20018" w:rsidP="00A20018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20018" w:rsidRPr="00A20018" w:rsidRDefault="00A20018" w:rsidP="00A20018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15,013</w:t>
            </w:r>
          </w:p>
        </w:tc>
        <w:tc>
          <w:tcPr>
            <w:tcW w:w="270" w:type="dxa"/>
          </w:tcPr>
          <w:p w:rsidR="00A20018" w:rsidRPr="00EA5766" w:rsidRDefault="00A20018" w:rsidP="00A20018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20018" w:rsidRPr="00EA5766" w:rsidRDefault="00A20018" w:rsidP="00A20018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7,124</w:t>
            </w:r>
          </w:p>
        </w:tc>
      </w:tr>
    </w:tbl>
    <w:bookmarkEnd w:id="0"/>
    <w:p w:rsidR="004A00D3" w:rsidRPr="00EA5766" w:rsidRDefault="004A00D3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pacing w:val="-2"/>
          <w:sz w:val="30"/>
          <w:szCs w:val="30"/>
          <w:lang w:val="en-AU"/>
        </w:rPr>
      </w:pPr>
      <w:r w:rsidRPr="00EA5766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:rsidR="004A00D3" w:rsidRDefault="004A00D3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EA5766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:rsidR="00376056" w:rsidRPr="008A79B3" w:rsidRDefault="002B146C" w:rsidP="007133B6">
      <w:pPr>
        <w:rPr>
          <w:rFonts w:ascii="Angsana New" w:hAnsi="Angsana New"/>
          <w:b/>
          <w:bCs/>
          <w:sz w:val="30"/>
          <w:szCs w:val="30"/>
          <w:lang w:val="en-US"/>
        </w:rPr>
      </w:pPr>
      <w:r w:rsidRPr="00EA5766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1</w:t>
      </w:r>
      <w:r w:rsidR="00023D5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F1300F" w:rsidRPr="00EA5766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F1300F" w:rsidRPr="00EA5766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E3611E" w:rsidRPr="00EA5766">
        <w:rPr>
          <w:rFonts w:ascii="Angsana New" w:hAnsi="Angsana New" w:hint="cs"/>
          <w:b/>
          <w:bCs/>
          <w:sz w:val="30"/>
          <w:szCs w:val="30"/>
          <w:cs/>
        </w:rPr>
        <w:t>ายได้อื่น</w:t>
      </w:r>
    </w:p>
    <w:p w:rsidR="00AC50A9" w:rsidRPr="00EA5766" w:rsidRDefault="00AC50A9" w:rsidP="007133B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270"/>
        <w:gridCol w:w="1350"/>
        <w:gridCol w:w="270"/>
        <w:gridCol w:w="1170"/>
      </w:tblGrid>
      <w:tr w:rsidR="00FF5EED" w:rsidRPr="00EA5766" w:rsidTr="00445F4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F5EED" w:rsidRPr="00EA5766" w:rsidRDefault="00FF5EED" w:rsidP="00017B9D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F5EED" w:rsidRPr="00EA5766" w:rsidRDefault="00FF5EE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5EED" w:rsidRPr="00EA5766" w:rsidRDefault="00FF5EE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F5EED" w:rsidRPr="00EA5766" w:rsidRDefault="00FF5EE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5EED" w:rsidRPr="00EA5766" w:rsidRDefault="00FF5EE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F5EED" w:rsidRPr="00EA5766" w:rsidRDefault="00FF5EE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45F45" w:rsidRPr="00EA5766" w:rsidTr="00445F45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EA5766" w:rsidRDefault="00445F45" w:rsidP="00445F4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EA5766" w:rsidRDefault="00445F45" w:rsidP="00445F45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EA5766" w:rsidRDefault="00445F45" w:rsidP="00445F4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5F45" w:rsidRPr="00EA5766" w:rsidRDefault="00445F45" w:rsidP="00445F45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F45" w:rsidRPr="00EA5766" w:rsidTr="0044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:rsidR="00445F45" w:rsidRPr="00EA5766" w:rsidRDefault="00445F45" w:rsidP="00445F4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170" w:type="dxa"/>
          </w:tcPr>
          <w:p w:rsidR="00445F45" w:rsidRPr="00EA5766" w:rsidRDefault="00445F45" w:rsidP="00445F45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45F45" w:rsidRPr="00A20018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5F45" w:rsidRPr="00A20018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100,263</w:t>
            </w:r>
          </w:p>
        </w:tc>
        <w:tc>
          <w:tcPr>
            <w:tcW w:w="270" w:type="dxa"/>
          </w:tcPr>
          <w:p w:rsidR="00445F45" w:rsidRPr="00EA5766" w:rsidRDefault="00445F45" w:rsidP="00445F4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5F45" w:rsidRPr="00EA5766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128,765</w:t>
            </w:r>
          </w:p>
        </w:tc>
      </w:tr>
      <w:tr w:rsidR="00445F45" w:rsidRPr="00EA5766" w:rsidTr="0044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:rsidR="00445F45" w:rsidRPr="00EA5766" w:rsidRDefault="00445F45" w:rsidP="00445F4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70" w:type="dxa"/>
          </w:tcPr>
          <w:p w:rsidR="00445F45" w:rsidRPr="00EA5766" w:rsidRDefault="00445F45" w:rsidP="00445F45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5F45" w:rsidRPr="00A20018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45F45" w:rsidRPr="00A20018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13,</w:t>
            </w:r>
            <w:r w:rsidR="00D07835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</w:tcPr>
          <w:p w:rsidR="00445F45" w:rsidRPr="00EA5766" w:rsidRDefault="00445F45" w:rsidP="00445F4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45F45" w:rsidRPr="00EA5766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18,981</w:t>
            </w:r>
          </w:p>
        </w:tc>
      </w:tr>
      <w:tr w:rsidR="00445F45" w:rsidRPr="00EA5766" w:rsidTr="0044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:rsidR="00445F45" w:rsidRPr="00EA5766" w:rsidRDefault="00445F45" w:rsidP="00445F4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445F45" w:rsidRPr="00A20018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5F45" w:rsidRPr="00A20018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45F45" w:rsidRPr="00A20018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</w:t>
            </w:r>
            <w:r w:rsidR="003B6C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</w:tcPr>
          <w:p w:rsidR="00445F45" w:rsidRPr="00EA5766" w:rsidRDefault="00445F45" w:rsidP="00445F4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45F45" w:rsidRPr="00EA5766" w:rsidRDefault="00445F45" w:rsidP="00445F4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147,746</w:t>
            </w:r>
          </w:p>
        </w:tc>
      </w:tr>
    </w:tbl>
    <w:p w:rsidR="007133B6" w:rsidRDefault="007133B6" w:rsidP="00E454E7">
      <w:pPr>
        <w:spacing w:line="240" w:lineRule="auto"/>
        <w:rPr>
          <w:rFonts w:ascii="Angsana New" w:hAnsi="Angsana New"/>
          <w:sz w:val="30"/>
          <w:szCs w:val="30"/>
        </w:rPr>
      </w:pPr>
    </w:p>
    <w:p w:rsidR="00847976" w:rsidRPr="00EA5766" w:rsidRDefault="0097019B" w:rsidP="00E454E7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A5766">
        <w:rPr>
          <w:rFonts w:ascii="Angsana New" w:hAnsi="Angsana New" w:hint="cs"/>
          <w:b/>
          <w:bCs/>
          <w:sz w:val="30"/>
          <w:szCs w:val="30"/>
        </w:rPr>
        <w:t>1</w:t>
      </w:r>
      <w:r w:rsidR="00023D59">
        <w:rPr>
          <w:rFonts w:ascii="Angsana New" w:hAnsi="Angsana New"/>
          <w:b/>
          <w:bCs/>
          <w:sz w:val="30"/>
          <w:szCs w:val="30"/>
        </w:rPr>
        <w:t>6</w:t>
      </w:r>
      <w:r w:rsidR="00847976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D919D5" w:rsidRPr="00EA5766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847976" w:rsidRPr="00EA5766" w:rsidRDefault="00847976" w:rsidP="00847976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4"/>
        <w:gridCol w:w="1260"/>
        <w:gridCol w:w="270"/>
        <w:gridCol w:w="1260"/>
      </w:tblGrid>
      <w:tr w:rsidR="00017B9D" w:rsidRPr="00EA5766" w:rsidTr="00017B9D">
        <w:trPr>
          <w:cantSplit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17B9D" w:rsidRPr="00EA5766" w:rsidTr="00017B9D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44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:rsidR="00A20018" w:rsidRPr="00A20018" w:rsidRDefault="00A20018" w:rsidP="00A20018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77,744</w:t>
            </w:r>
          </w:p>
        </w:tc>
        <w:tc>
          <w:tcPr>
            <w:tcW w:w="270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20018" w:rsidRPr="00EA5766" w:rsidRDefault="00A20018" w:rsidP="00A20018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75,774</w:t>
            </w: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44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:rsidR="00A20018" w:rsidRPr="00A20018" w:rsidRDefault="00A20018" w:rsidP="00A20018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33,590</w:t>
            </w:r>
          </w:p>
        </w:tc>
        <w:tc>
          <w:tcPr>
            <w:tcW w:w="270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20018" w:rsidRPr="00EA5766" w:rsidRDefault="00A20018" w:rsidP="00A20018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34,206</w:t>
            </w: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44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20018" w:rsidRPr="00A20018" w:rsidRDefault="00A20018" w:rsidP="00A20018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30,391</w:t>
            </w:r>
          </w:p>
        </w:tc>
        <w:tc>
          <w:tcPr>
            <w:tcW w:w="270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20018" w:rsidRPr="00EA5766" w:rsidRDefault="00A20018" w:rsidP="00A20018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36,493</w:t>
            </w: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44" w:type="dxa"/>
          </w:tcPr>
          <w:p w:rsidR="00A20018" w:rsidRPr="00EA5766" w:rsidRDefault="00A20018" w:rsidP="00A2001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20018" w:rsidRPr="00A20018" w:rsidRDefault="00A20018" w:rsidP="00A20018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141,725</w:t>
            </w:r>
          </w:p>
        </w:tc>
        <w:tc>
          <w:tcPr>
            <w:tcW w:w="270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20018" w:rsidRPr="00EA5766" w:rsidRDefault="00A20018" w:rsidP="00A20018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146,473</w:t>
            </w:r>
          </w:p>
        </w:tc>
      </w:tr>
    </w:tbl>
    <w:p w:rsidR="00A50A1A" w:rsidRPr="00EA5766" w:rsidRDefault="00A50A1A" w:rsidP="00A50A1A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847976" w:rsidRPr="00EA5766" w:rsidRDefault="00E77106" w:rsidP="0084797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23D59">
        <w:rPr>
          <w:rFonts w:ascii="Angsana New" w:hAnsi="Angsana New"/>
          <w:b/>
          <w:bCs/>
          <w:sz w:val="30"/>
          <w:szCs w:val="30"/>
        </w:rPr>
        <w:t>7</w:t>
      </w:r>
      <w:r w:rsidR="00847976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EA5766">
        <w:rPr>
          <w:rFonts w:ascii="Angsana New" w:hAnsi="Angsana New" w:hint="cs"/>
          <w:b/>
          <w:bCs/>
          <w:sz w:val="30"/>
          <w:szCs w:val="30"/>
          <w:cs/>
        </w:rPr>
        <w:t>ค่าใช้จ่ายในการบริหาร</w:t>
      </w:r>
    </w:p>
    <w:p w:rsidR="00972AD0" w:rsidRPr="00EA5766" w:rsidRDefault="00972AD0" w:rsidP="00972AD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1"/>
        <w:gridCol w:w="1259"/>
      </w:tblGrid>
      <w:tr w:rsidR="00017B9D" w:rsidRPr="00EA5766" w:rsidTr="00AF0198">
        <w:trPr>
          <w:cantSplit/>
          <w:trHeight w:val="40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17B9D" w:rsidRPr="00EA5766" w:rsidTr="00AF0198">
        <w:trPr>
          <w:trHeight w:val="40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018" w:rsidRPr="00EA5766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:rsidR="00A20018" w:rsidRPr="00A20018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116,950</w:t>
            </w:r>
          </w:p>
        </w:tc>
        <w:tc>
          <w:tcPr>
            <w:tcW w:w="271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A20018" w:rsidRPr="00EA5766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120,721</w:t>
            </w:r>
          </w:p>
        </w:tc>
      </w:tr>
      <w:tr w:rsidR="00A20018" w:rsidRPr="00EA5766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A20018" w:rsidRPr="00A20018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7,442</w:t>
            </w:r>
          </w:p>
        </w:tc>
        <w:tc>
          <w:tcPr>
            <w:tcW w:w="271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A20018" w:rsidRPr="00EA5766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7,095</w:t>
            </w:r>
          </w:p>
        </w:tc>
      </w:tr>
      <w:tr w:rsidR="00A20018" w:rsidRPr="00EA5766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:rsidR="00A20018" w:rsidRPr="00A20018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1,953</w:t>
            </w:r>
          </w:p>
        </w:tc>
        <w:tc>
          <w:tcPr>
            <w:tcW w:w="271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A20018" w:rsidRPr="00EA5766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4,628</w:t>
            </w:r>
          </w:p>
        </w:tc>
      </w:tr>
      <w:tr w:rsidR="00A20018" w:rsidRPr="00EA5766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1260" w:type="dxa"/>
          </w:tcPr>
          <w:p w:rsidR="00A20018" w:rsidRPr="00A20018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5,311</w:t>
            </w:r>
          </w:p>
        </w:tc>
        <w:tc>
          <w:tcPr>
            <w:tcW w:w="271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A20018" w:rsidRPr="00EA5766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2,593</w:t>
            </w:r>
          </w:p>
        </w:tc>
      </w:tr>
      <w:tr w:rsidR="00A20018" w:rsidRPr="00EA5766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:rsidR="00A20018" w:rsidRPr="00A20018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10,985</w:t>
            </w:r>
          </w:p>
        </w:tc>
        <w:tc>
          <w:tcPr>
            <w:tcW w:w="271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A20018" w:rsidRPr="00EA5766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15,565</w:t>
            </w:r>
          </w:p>
        </w:tc>
      </w:tr>
      <w:tr w:rsidR="00A20018" w:rsidRPr="00EA5766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A20018" w:rsidRPr="00EA5766" w:rsidRDefault="00A20018" w:rsidP="00A2001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20018" w:rsidRPr="00A20018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142,641</w:t>
            </w:r>
          </w:p>
        </w:tc>
        <w:tc>
          <w:tcPr>
            <w:tcW w:w="271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A20018" w:rsidRPr="00EA5766" w:rsidRDefault="00A20018" w:rsidP="00A2001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150,602</w:t>
            </w:r>
          </w:p>
        </w:tc>
      </w:tr>
    </w:tbl>
    <w:p w:rsidR="008D6AD3" w:rsidRDefault="008D6AD3" w:rsidP="009E5FFC">
      <w:pPr>
        <w:spacing w:line="240" w:lineRule="auto"/>
        <w:rPr>
          <w:rFonts w:ascii="Angsana New" w:hAnsi="Angsana New"/>
          <w:sz w:val="30"/>
          <w:szCs w:val="30"/>
        </w:rPr>
      </w:pPr>
    </w:p>
    <w:p w:rsidR="00F80A37" w:rsidRPr="003A43AA" w:rsidRDefault="00EE34DD" w:rsidP="00F80A3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E7710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23D59">
        <w:rPr>
          <w:rFonts w:ascii="Angsana New" w:hAnsi="Angsana New"/>
          <w:b/>
          <w:bCs/>
          <w:sz w:val="30"/>
          <w:szCs w:val="30"/>
        </w:rPr>
        <w:t>8</w:t>
      </w:r>
      <w:r w:rsidR="00847976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EA5766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3A43AA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0815D8" w:rsidRPr="003A43AA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847976" w:rsidRPr="003A43AA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F80A37" w:rsidRPr="003A43AA" w:rsidRDefault="00F80A37" w:rsidP="00F80A37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270"/>
        <w:gridCol w:w="1260"/>
        <w:gridCol w:w="270"/>
        <w:gridCol w:w="1260"/>
      </w:tblGrid>
      <w:tr w:rsidR="00445F45" w:rsidRPr="003A43AA" w:rsidTr="00445F45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445F45" w:rsidP="00017B9D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834F11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43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445F45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445F45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445F45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445F45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</w:rPr>
              <w:t>25</w:t>
            </w:r>
            <w:r w:rsidRPr="003A43A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A43A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45F45" w:rsidRPr="003A43AA" w:rsidTr="00445F4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445F45" w:rsidP="00445F4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445F45" w:rsidP="00445F45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445F45" w:rsidP="00445F4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5F45" w:rsidRPr="003A43AA" w:rsidRDefault="00445F45" w:rsidP="00445F45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3A43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F45" w:rsidRPr="003A43AA" w:rsidTr="0044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445F45" w:rsidRPr="003A43AA" w:rsidRDefault="00445F45" w:rsidP="00445F4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cs/>
              </w:rPr>
              <w:t>ค่าแรงและเงินเดือน</w:t>
            </w:r>
          </w:p>
        </w:tc>
        <w:tc>
          <w:tcPr>
            <w:tcW w:w="1350" w:type="dxa"/>
          </w:tcPr>
          <w:p w:rsidR="00445F45" w:rsidRPr="003A43AA" w:rsidRDefault="00445F45" w:rsidP="00445F45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45F45" w:rsidRPr="003A43AA" w:rsidRDefault="00445F45" w:rsidP="00445F4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45F45" w:rsidRPr="003A43AA" w:rsidRDefault="00445F45" w:rsidP="00445F4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lang w:val="en-US"/>
              </w:rPr>
              <w:t>644,684</w:t>
            </w:r>
          </w:p>
        </w:tc>
        <w:tc>
          <w:tcPr>
            <w:tcW w:w="270" w:type="dxa"/>
          </w:tcPr>
          <w:p w:rsidR="00445F45" w:rsidRPr="003A43AA" w:rsidRDefault="00445F45" w:rsidP="00445F45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5F45" w:rsidRPr="003A43AA" w:rsidRDefault="00445F45" w:rsidP="00445F4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lang w:val="en-US"/>
              </w:rPr>
              <w:t>669,617</w:t>
            </w:r>
          </w:p>
        </w:tc>
      </w:tr>
      <w:tr w:rsidR="00445F45" w:rsidRPr="003A43AA" w:rsidTr="0044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445F45" w:rsidRPr="003A43AA" w:rsidRDefault="00445F45" w:rsidP="00445F4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43AA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350" w:type="dxa"/>
          </w:tcPr>
          <w:p w:rsidR="00445F45" w:rsidRPr="003A43AA" w:rsidRDefault="00445F45" w:rsidP="00445F45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A43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001469" w:rsidRPr="003A43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45F45" w:rsidRPr="003A43AA" w:rsidRDefault="00445F45" w:rsidP="00445F4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45F45" w:rsidRPr="003A43AA" w:rsidRDefault="00445F45" w:rsidP="00445F4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lang w:val="en-US"/>
              </w:rPr>
              <w:t>65,150</w:t>
            </w:r>
          </w:p>
        </w:tc>
        <w:tc>
          <w:tcPr>
            <w:tcW w:w="270" w:type="dxa"/>
          </w:tcPr>
          <w:p w:rsidR="00445F45" w:rsidRPr="003A43AA" w:rsidRDefault="00445F45" w:rsidP="00445F45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5F45" w:rsidRPr="003A43AA" w:rsidRDefault="00445F45" w:rsidP="00445F4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lang w:val="en-US"/>
              </w:rPr>
              <w:t>78,322</w:t>
            </w:r>
          </w:p>
        </w:tc>
      </w:tr>
      <w:tr w:rsidR="008505F7" w:rsidRPr="003A43AA" w:rsidTr="0044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8505F7" w:rsidRPr="003A43AA" w:rsidRDefault="008505F7" w:rsidP="008505F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โครงการสมทบเงินที่กำหนดไว้</w:t>
            </w:r>
          </w:p>
        </w:tc>
        <w:tc>
          <w:tcPr>
            <w:tcW w:w="1350" w:type="dxa"/>
          </w:tcPr>
          <w:p w:rsidR="008505F7" w:rsidRPr="003A43AA" w:rsidRDefault="008505F7" w:rsidP="008505F7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A43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505F7" w:rsidRPr="008505F7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05F7">
              <w:rPr>
                <w:rFonts w:ascii="Angsana New" w:hAnsi="Angsana New"/>
                <w:sz w:val="30"/>
                <w:szCs w:val="30"/>
                <w:lang w:val="en-US"/>
              </w:rPr>
              <w:t>6,4</w:t>
            </w:r>
            <w:r w:rsidR="007C3C7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8505F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8505F7" w:rsidRPr="003A43AA" w:rsidRDefault="008505F7" w:rsidP="008505F7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lang w:val="en-US"/>
              </w:rPr>
              <w:t>7,855</w:t>
            </w:r>
          </w:p>
        </w:tc>
      </w:tr>
      <w:tr w:rsidR="008505F7" w:rsidRPr="003A43AA" w:rsidTr="0044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8505F7" w:rsidRPr="003A43AA" w:rsidRDefault="008505F7" w:rsidP="008505F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43AA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50" w:type="dxa"/>
          </w:tcPr>
          <w:p w:rsidR="008505F7" w:rsidRPr="003A43AA" w:rsidRDefault="008505F7" w:rsidP="008505F7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505F7" w:rsidRPr="008505F7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05F7">
              <w:rPr>
                <w:rFonts w:ascii="Angsana New" w:hAnsi="Angsana New"/>
                <w:sz w:val="30"/>
                <w:szCs w:val="30"/>
                <w:lang w:val="en-US"/>
              </w:rPr>
              <w:t>5,616</w:t>
            </w:r>
          </w:p>
        </w:tc>
        <w:tc>
          <w:tcPr>
            <w:tcW w:w="270" w:type="dxa"/>
          </w:tcPr>
          <w:p w:rsidR="008505F7" w:rsidRPr="003A43AA" w:rsidRDefault="008505F7" w:rsidP="008505F7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lang w:val="en-US"/>
              </w:rPr>
              <w:t>5,653</w:t>
            </w:r>
          </w:p>
        </w:tc>
      </w:tr>
      <w:tr w:rsidR="008505F7" w:rsidRPr="003A43AA" w:rsidTr="0044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8505F7" w:rsidRPr="003A43AA" w:rsidRDefault="008505F7" w:rsidP="008505F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350" w:type="dxa"/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505F7" w:rsidRPr="008505F7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05F7">
              <w:rPr>
                <w:rFonts w:ascii="Angsana New" w:hAnsi="Angsana New"/>
                <w:sz w:val="30"/>
                <w:szCs w:val="30"/>
                <w:lang w:val="en-US"/>
              </w:rPr>
              <w:t>36,</w:t>
            </w:r>
            <w:r w:rsidR="007C3C7C"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</w:tcPr>
          <w:p w:rsidR="008505F7" w:rsidRPr="003A43AA" w:rsidRDefault="008505F7" w:rsidP="008505F7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43AA">
              <w:rPr>
                <w:rFonts w:ascii="Angsana New" w:hAnsi="Angsana New"/>
                <w:sz w:val="30"/>
                <w:szCs w:val="30"/>
                <w:lang w:val="en-US"/>
              </w:rPr>
              <w:t>38,853</w:t>
            </w:r>
          </w:p>
        </w:tc>
      </w:tr>
      <w:tr w:rsidR="008505F7" w:rsidRPr="003A43AA" w:rsidTr="0044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8505F7" w:rsidRPr="003A43AA" w:rsidRDefault="008505F7" w:rsidP="008505F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3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505F7" w:rsidRPr="008505F7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505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758,035</w:t>
            </w:r>
          </w:p>
        </w:tc>
        <w:tc>
          <w:tcPr>
            <w:tcW w:w="270" w:type="dxa"/>
          </w:tcPr>
          <w:p w:rsidR="008505F7" w:rsidRPr="008505F7" w:rsidRDefault="008505F7" w:rsidP="008505F7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505F7" w:rsidRPr="003A43AA" w:rsidRDefault="008505F7" w:rsidP="008505F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43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800,300</w:t>
            </w:r>
          </w:p>
        </w:tc>
      </w:tr>
    </w:tbl>
    <w:p w:rsidR="00AF0939" w:rsidRPr="003A43AA" w:rsidRDefault="00AF0939" w:rsidP="00AF093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A13B10" w:rsidRPr="003A43AA" w:rsidRDefault="00023D59" w:rsidP="00A13B10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A43AA">
        <w:rPr>
          <w:rFonts w:ascii="Angsana New" w:hAnsi="Angsana New"/>
          <w:b/>
          <w:bCs/>
          <w:sz w:val="30"/>
          <w:szCs w:val="30"/>
        </w:rPr>
        <w:t>19</w:t>
      </w:r>
      <w:r w:rsidR="00A13B10" w:rsidRPr="003A43AA">
        <w:rPr>
          <w:rFonts w:ascii="Angsana New" w:hAnsi="Angsana New"/>
          <w:b/>
          <w:bCs/>
          <w:sz w:val="30"/>
          <w:szCs w:val="30"/>
        </w:rPr>
        <w:tab/>
      </w:r>
      <w:r w:rsidR="00A13B10" w:rsidRPr="003A43AA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972AD0" w:rsidRPr="003A43AA" w:rsidRDefault="00972AD0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433F9" w:rsidRPr="00EA5766" w:rsidRDefault="00C433F9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A43AA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</w:t>
      </w:r>
      <w:r w:rsidRPr="00EA5766">
        <w:rPr>
          <w:rFonts w:ascii="Angsana New" w:hAnsi="Angsana New" w:hint="cs"/>
          <w:sz w:val="30"/>
          <w:szCs w:val="30"/>
          <w:cs/>
        </w:rPr>
        <w:t>ต่าง ๆ ดังนี้</w:t>
      </w:r>
    </w:p>
    <w:p w:rsidR="00B22EDC" w:rsidRPr="00EA5766" w:rsidRDefault="00B22EDC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3"/>
        <w:gridCol w:w="1170"/>
        <w:gridCol w:w="270"/>
        <w:gridCol w:w="1197"/>
      </w:tblGrid>
      <w:tr w:rsidR="00017B9D" w:rsidRPr="00EA5766" w:rsidTr="00E77106">
        <w:trPr>
          <w:cantSplit/>
          <w:trHeight w:val="402"/>
          <w:tblHeader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17B9D" w:rsidRPr="00EA5766" w:rsidTr="00E77106">
        <w:trPr>
          <w:trHeight w:val="402"/>
          <w:tblHeader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7B9D" w:rsidRPr="00EA5766" w:rsidRDefault="00017B9D" w:rsidP="00017B9D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7B9D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633" w:type="dxa"/>
          </w:tcPr>
          <w:p w:rsidR="00017B9D" w:rsidRPr="00EA5766" w:rsidRDefault="00017B9D" w:rsidP="00017B9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:rsidR="00017B9D" w:rsidRPr="00EA5766" w:rsidRDefault="00017B9D" w:rsidP="00017B9D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17B9D" w:rsidRPr="00EA5766" w:rsidRDefault="00017B9D" w:rsidP="00017B9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017B9D" w:rsidRPr="00EA5766" w:rsidRDefault="00017B9D" w:rsidP="00017B9D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633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</w:tcPr>
          <w:p w:rsidR="00A20018" w:rsidRPr="00A20018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(91,465)</w:t>
            </w:r>
          </w:p>
        </w:tc>
        <w:tc>
          <w:tcPr>
            <w:tcW w:w="270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EA5766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149,323</w:t>
            </w: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633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:rsidR="00A20018" w:rsidRPr="00A20018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2,380,108</w:t>
            </w:r>
          </w:p>
        </w:tc>
        <w:tc>
          <w:tcPr>
            <w:tcW w:w="270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EA5766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2,710,574</w:t>
            </w:r>
          </w:p>
        </w:tc>
      </w:tr>
      <w:tr w:rsidR="00A20018" w:rsidRPr="00EA5766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633" w:type="dxa"/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:rsidR="00A20018" w:rsidRPr="00A20018" w:rsidRDefault="00445F45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607,495</w:t>
            </w:r>
          </w:p>
        </w:tc>
        <w:tc>
          <w:tcPr>
            <w:tcW w:w="270" w:type="dxa"/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EA5766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645,373</w:t>
            </w:r>
          </w:p>
        </w:tc>
      </w:tr>
      <w:tr w:rsidR="00A20018" w:rsidRPr="00EA5766" w:rsidTr="00017B9D">
        <w:trPr>
          <w:cantSplit/>
          <w:trHeight w:val="402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A20018" w:rsidRPr="00EA5766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20018" w:rsidRPr="00A20018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430,053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20018" w:rsidRPr="00EA5766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A20018" w:rsidRPr="00EA5766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440,0</w:t>
            </w:r>
            <w:r w:rsidR="004E3C8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A20018" w:rsidRPr="00EA5766" w:rsidTr="00017B9D">
        <w:trPr>
          <w:trHeight w:val="402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A20018" w:rsidRPr="00EA5766" w:rsidRDefault="00A20018" w:rsidP="00A20018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20018" w:rsidRPr="00A20018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281,551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20018" w:rsidRPr="00EA5766" w:rsidRDefault="00A20018" w:rsidP="00A2001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A20018" w:rsidRPr="00EA5766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337,472</w:t>
            </w:r>
          </w:p>
        </w:tc>
      </w:tr>
      <w:tr w:rsidR="00A20018" w:rsidRPr="00017B9D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633" w:type="dxa"/>
          </w:tcPr>
          <w:p w:rsidR="00A20018" w:rsidRPr="00017B9D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A20018" w:rsidRPr="00017B9D" w:rsidRDefault="00A20018" w:rsidP="00A2001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A20018" w:rsidRPr="00017B9D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7" w:type="dxa"/>
          </w:tcPr>
          <w:p w:rsidR="00A20018" w:rsidRPr="00017B9D" w:rsidRDefault="00A20018" w:rsidP="00A2001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20018" w:rsidRPr="009A6023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633" w:type="dxa"/>
          </w:tcPr>
          <w:p w:rsidR="00A20018" w:rsidRPr="009A6023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2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170" w:type="dxa"/>
          </w:tcPr>
          <w:p w:rsidR="00A20018" w:rsidRPr="009A6023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20018" w:rsidRPr="009A6023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9A6023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018" w:rsidRPr="009A6023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633" w:type="dxa"/>
          </w:tcPr>
          <w:p w:rsidR="00A20018" w:rsidRPr="009A6023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23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:rsidR="00A20018" w:rsidRPr="00A20018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77,744</w:t>
            </w:r>
          </w:p>
        </w:tc>
        <w:tc>
          <w:tcPr>
            <w:tcW w:w="270" w:type="dxa"/>
          </w:tcPr>
          <w:p w:rsidR="00A20018" w:rsidRPr="009A6023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9A6023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023">
              <w:rPr>
                <w:rFonts w:ascii="Angsana New" w:hAnsi="Angsana New"/>
                <w:sz w:val="30"/>
                <w:szCs w:val="30"/>
                <w:lang w:val="en-US"/>
              </w:rPr>
              <w:t>75,774</w:t>
            </w:r>
          </w:p>
        </w:tc>
      </w:tr>
      <w:tr w:rsidR="00A20018" w:rsidRPr="009A6023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633" w:type="dxa"/>
          </w:tcPr>
          <w:p w:rsidR="00A20018" w:rsidRPr="009A6023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2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:rsidR="00A20018" w:rsidRPr="00A20018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33,590</w:t>
            </w:r>
          </w:p>
        </w:tc>
        <w:tc>
          <w:tcPr>
            <w:tcW w:w="270" w:type="dxa"/>
          </w:tcPr>
          <w:p w:rsidR="00A20018" w:rsidRPr="009A6023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9A6023" w:rsidRDefault="00A20018" w:rsidP="00A20018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023">
              <w:rPr>
                <w:rFonts w:ascii="Angsana New" w:hAnsi="Angsana New"/>
                <w:sz w:val="30"/>
                <w:szCs w:val="30"/>
                <w:lang w:val="en-US"/>
              </w:rPr>
              <w:t>34,206</w:t>
            </w:r>
          </w:p>
        </w:tc>
      </w:tr>
      <w:tr w:rsidR="00A20018" w:rsidRPr="009A6023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633" w:type="dxa"/>
          </w:tcPr>
          <w:p w:rsidR="00A20018" w:rsidRPr="009A6023" w:rsidRDefault="00A20018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2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A20018" w:rsidRPr="00A20018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18">
              <w:rPr>
                <w:rFonts w:ascii="Angsana New" w:hAnsi="Angsana New"/>
                <w:sz w:val="30"/>
                <w:szCs w:val="30"/>
                <w:lang w:val="en-US"/>
              </w:rPr>
              <w:t>1,071</w:t>
            </w:r>
          </w:p>
        </w:tc>
        <w:tc>
          <w:tcPr>
            <w:tcW w:w="270" w:type="dxa"/>
          </w:tcPr>
          <w:p w:rsidR="00A20018" w:rsidRPr="009A6023" w:rsidRDefault="00A20018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9A6023" w:rsidRDefault="00A20018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02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E3C84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</w:p>
        </w:tc>
      </w:tr>
      <w:tr w:rsidR="00445F45" w:rsidRPr="009A6023" w:rsidTr="003A4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144"/>
        </w:trPr>
        <w:tc>
          <w:tcPr>
            <w:tcW w:w="6633" w:type="dxa"/>
          </w:tcPr>
          <w:p w:rsidR="00445F45" w:rsidRPr="009A6023" w:rsidRDefault="00445F45" w:rsidP="00A200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45F45" w:rsidRPr="00A20018" w:rsidRDefault="00445F45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5F45" w:rsidRPr="009A6023" w:rsidRDefault="00445F45" w:rsidP="00A2001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45F45" w:rsidRPr="009A6023" w:rsidRDefault="00445F45" w:rsidP="00A2001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20018" w:rsidRPr="00575B40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633" w:type="dxa"/>
          </w:tcPr>
          <w:p w:rsidR="00A20018" w:rsidRPr="00575B40" w:rsidRDefault="00A20018" w:rsidP="00575B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5B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:rsidR="00A20018" w:rsidRPr="00575B40" w:rsidRDefault="00A20018" w:rsidP="00575B4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20018" w:rsidRPr="00575B40" w:rsidRDefault="00A20018" w:rsidP="00575B4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575B40" w:rsidRDefault="00A20018" w:rsidP="00575B4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20018" w:rsidRPr="00575B40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633" w:type="dxa"/>
          </w:tcPr>
          <w:p w:rsidR="00A20018" w:rsidRPr="00575B40" w:rsidRDefault="00A20018" w:rsidP="00575B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5B4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:rsidR="00A20018" w:rsidRPr="00575B40" w:rsidRDefault="00A20018" w:rsidP="00575B4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  <w:lang w:val="en-US"/>
              </w:rPr>
              <w:t>116,950</w:t>
            </w:r>
          </w:p>
        </w:tc>
        <w:tc>
          <w:tcPr>
            <w:tcW w:w="270" w:type="dxa"/>
          </w:tcPr>
          <w:p w:rsidR="00A20018" w:rsidRPr="00575B40" w:rsidRDefault="00A20018" w:rsidP="00575B4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575B40" w:rsidRDefault="00A20018" w:rsidP="00575B4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  <w:lang w:val="en-US"/>
              </w:rPr>
              <w:t>120,721</w:t>
            </w:r>
          </w:p>
        </w:tc>
      </w:tr>
      <w:tr w:rsidR="00A20018" w:rsidRPr="00575B40" w:rsidTr="00017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633" w:type="dxa"/>
          </w:tcPr>
          <w:p w:rsidR="00A20018" w:rsidRPr="00575B40" w:rsidRDefault="00A20018" w:rsidP="00575B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5B4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A20018" w:rsidRPr="00575B40" w:rsidRDefault="00A20018" w:rsidP="00575B4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  <w:lang w:val="en-US"/>
              </w:rPr>
              <w:t>7,442</w:t>
            </w:r>
          </w:p>
        </w:tc>
        <w:tc>
          <w:tcPr>
            <w:tcW w:w="270" w:type="dxa"/>
          </w:tcPr>
          <w:p w:rsidR="00A20018" w:rsidRPr="00575B40" w:rsidRDefault="00A20018" w:rsidP="00575B4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20018" w:rsidRPr="00575B40" w:rsidRDefault="00A20018" w:rsidP="00575B4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  <w:lang w:val="en-US"/>
              </w:rPr>
              <w:t>7,0</w:t>
            </w:r>
            <w:r w:rsidR="004E3C8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206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:rsidR="00847976" w:rsidRPr="00575B40" w:rsidRDefault="00023D59" w:rsidP="00575B4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371400" w:rsidRPr="00575B40">
        <w:rPr>
          <w:rFonts w:ascii="Angsana New" w:hAnsi="Angsana New"/>
          <w:b/>
          <w:bCs/>
          <w:sz w:val="30"/>
          <w:szCs w:val="30"/>
        </w:rPr>
        <w:lastRenderedPageBreak/>
        <w:t>2</w:t>
      </w:r>
      <w:r>
        <w:rPr>
          <w:rFonts w:ascii="Angsana New" w:hAnsi="Angsana New"/>
          <w:b/>
          <w:bCs/>
          <w:sz w:val="30"/>
          <w:szCs w:val="30"/>
        </w:rPr>
        <w:t>0</w:t>
      </w:r>
      <w:r w:rsidR="00847976" w:rsidRPr="00575B40">
        <w:rPr>
          <w:rFonts w:ascii="Angsana New" w:hAnsi="Angsana New"/>
          <w:b/>
          <w:bCs/>
          <w:sz w:val="30"/>
          <w:szCs w:val="30"/>
        </w:rPr>
        <w:tab/>
      </w:r>
      <w:r w:rsidR="00847976" w:rsidRPr="00575B40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614B1B" w:rsidRPr="00575B40" w:rsidRDefault="00614B1B" w:rsidP="00575B4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985B91" w:rsidRPr="00575B40" w:rsidRDefault="00A63FD4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5B4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017B9D" w:rsidRPr="00575B40" w:rsidRDefault="00017B9D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70"/>
        <w:gridCol w:w="1170"/>
        <w:gridCol w:w="270"/>
        <w:gridCol w:w="1170"/>
      </w:tblGrid>
      <w:tr w:rsidR="00017B9D" w:rsidRPr="00575B40" w:rsidTr="00017B9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5B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25</w:t>
            </w:r>
            <w:r w:rsidRPr="00575B4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575B4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17B9D" w:rsidRPr="00575B40" w:rsidTr="00017B9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575B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7B9D" w:rsidRPr="00575B40" w:rsidTr="00017B9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75B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F07" w:rsidRPr="00575B40" w:rsidTr="00017B9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5B40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D07835">
              <w:rPr>
                <w:rFonts w:ascii="Angsana New" w:hAnsi="Angsana New"/>
                <w:sz w:val="30"/>
                <w:szCs w:val="30"/>
                <w:lang w:val="en-US"/>
              </w:rPr>
              <w:t>8,044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  <w:lang w:val="en-US"/>
              </w:rPr>
              <w:t>120,340</w:t>
            </w:r>
          </w:p>
        </w:tc>
      </w:tr>
      <w:tr w:rsidR="00D90F07" w:rsidRPr="00575B40" w:rsidTr="00017B9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F07" w:rsidRPr="00575B40" w:rsidTr="00017B9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spacing w:line="240" w:lineRule="auto"/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5B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F07" w:rsidRPr="00575B40" w:rsidTr="00017B9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75B4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00734943" w:rsidRPr="00575B40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  <w:lang w:val="en-US"/>
              </w:rPr>
              <w:t>5,427</w:t>
            </w:r>
          </w:p>
        </w:tc>
      </w:tr>
      <w:tr w:rsidR="00D90F07" w:rsidRPr="00575B40" w:rsidTr="00017B9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</w:t>
            </w:r>
            <w:r w:rsidR="00D078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0F07" w:rsidRPr="00575B40" w:rsidRDefault="00D90F07" w:rsidP="00575B4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0F07" w:rsidRPr="00575B40" w:rsidRDefault="00D90F07" w:rsidP="00575B40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125,767</w:t>
            </w:r>
          </w:p>
        </w:tc>
      </w:tr>
    </w:tbl>
    <w:p w:rsidR="00575B40" w:rsidRPr="00575B40" w:rsidRDefault="00575B40" w:rsidP="00575B40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42DEA" w:rsidRPr="00575B40" w:rsidRDefault="001237B0" w:rsidP="00575B40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575B4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2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4"/>
        <w:gridCol w:w="938"/>
        <w:gridCol w:w="187"/>
        <w:gridCol w:w="1031"/>
        <w:gridCol w:w="187"/>
        <w:gridCol w:w="940"/>
        <w:gridCol w:w="187"/>
        <w:gridCol w:w="938"/>
        <w:gridCol w:w="187"/>
        <w:gridCol w:w="938"/>
        <w:gridCol w:w="187"/>
        <w:gridCol w:w="939"/>
      </w:tblGrid>
      <w:tr w:rsidR="00017B9D" w:rsidRPr="00575B40" w:rsidTr="008D7125">
        <w:trPr>
          <w:cantSplit/>
          <w:trHeight w:val="419"/>
        </w:trPr>
        <w:tc>
          <w:tcPr>
            <w:tcW w:w="2614" w:type="dxa"/>
          </w:tcPr>
          <w:p w:rsidR="00017B9D" w:rsidRPr="00575B40" w:rsidRDefault="00017B9D" w:rsidP="00575B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7B9D" w:rsidRPr="00575B40" w:rsidRDefault="00017B9D" w:rsidP="00575B40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25</w:t>
            </w:r>
            <w:r w:rsidRPr="00575B4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575B4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17B9D" w:rsidRPr="00575B40" w:rsidTr="007E4FCB">
        <w:trPr>
          <w:cantSplit/>
          <w:trHeight w:val="1259"/>
        </w:trPr>
        <w:tc>
          <w:tcPr>
            <w:tcW w:w="2614" w:type="dxa"/>
          </w:tcPr>
          <w:p w:rsidR="00017B9D" w:rsidRPr="00575B40" w:rsidRDefault="00017B9D" w:rsidP="00575B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5B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5B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:rsidR="00017B9D" w:rsidRPr="00575B40" w:rsidRDefault="00017B9D" w:rsidP="00575B4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5B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7" w:type="dxa"/>
            <w:vAlign w:val="bottom"/>
          </w:tcPr>
          <w:p w:rsidR="00017B9D" w:rsidRPr="00575B40" w:rsidRDefault="00017B9D" w:rsidP="00575B4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5B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7" w:type="dxa"/>
            <w:vAlign w:val="bottom"/>
          </w:tcPr>
          <w:p w:rsidR="00017B9D" w:rsidRPr="00575B40" w:rsidRDefault="00017B9D" w:rsidP="00575B4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5B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5B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:rsidR="00017B9D" w:rsidRPr="00575B40" w:rsidRDefault="00017B9D" w:rsidP="00575B4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5B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7" w:type="dxa"/>
            <w:vAlign w:val="bottom"/>
          </w:tcPr>
          <w:p w:rsidR="00017B9D" w:rsidRPr="00575B40" w:rsidRDefault="00017B9D" w:rsidP="00575B4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5B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5B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17B9D" w:rsidRPr="00575B40" w:rsidTr="001237B0">
        <w:trPr>
          <w:cantSplit/>
          <w:trHeight w:val="419"/>
        </w:trPr>
        <w:tc>
          <w:tcPr>
            <w:tcW w:w="2614" w:type="dxa"/>
          </w:tcPr>
          <w:p w:rsidR="00017B9D" w:rsidRPr="00575B40" w:rsidRDefault="00017B9D" w:rsidP="00575B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9" w:type="dxa"/>
            <w:gridSpan w:val="11"/>
          </w:tcPr>
          <w:p w:rsidR="00017B9D" w:rsidRPr="00575B40" w:rsidRDefault="00017B9D" w:rsidP="00575B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5B4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75B4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75B4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90F07" w:rsidRPr="00575B40" w:rsidTr="00814EAC">
        <w:trPr>
          <w:cantSplit/>
          <w:trHeight w:val="597"/>
        </w:trPr>
        <w:tc>
          <w:tcPr>
            <w:tcW w:w="2614" w:type="dxa"/>
          </w:tcPr>
          <w:p w:rsidR="00D90F07" w:rsidRPr="00575B40" w:rsidRDefault="00965AC0" w:rsidP="00575B40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75B4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575B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90F07" w:rsidRPr="00575B40">
              <w:rPr>
                <w:rFonts w:ascii="Angsana New" w:hAnsi="Angsana New"/>
                <w:sz w:val="30"/>
                <w:szCs w:val="30"/>
              </w:rPr>
              <w:t>(</w:t>
            </w:r>
            <w:r w:rsidR="00D90F07" w:rsidRPr="00575B4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D90F07" w:rsidRPr="00575B40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D90F07" w:rsidRPr="00575B40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15,214</w:t>
            </w:r>
          </w:p>
        </w:tc>
        <w:tc>
          <w:tcPr>
            <w:tcW w:w="187" w:type="dxa"/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(3,043)</w:t>
            </w:r>
          </w:p>
        </w:tc>
        <w:tc>
          <w:tcPr>
            <w:tcW w:w="187" w:type="dxa"/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12,171</w:t>
            </w:r>
          </w:p>
        </w:tc>
        <w:tc>
          <w:tcPr>
            <w:tcW w:w="187" w:type="dxa"/>
          </w:tcPr>
          <w:p w:rsidR="00D90F07" w:rsidRPr="00575B40" w:rsidRDefault="00D90F07" w:rsidP="00575B40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(47,646)</w:t>
            </w:r>
          </w:p>
        </w:tc>
        <w:tc>
          <w:tcPr>
            <w:tcW w:w="187" w:type="dxa"/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9,529</w:t>
            </w:r>
          </w:p>
        </w:tc>
        <w:tc>
          <w:tcPr>
            <w:tcW w:w="187" w:type="dxa"/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75B40">
              <w:rPr>
                <w:rFonts w:ascii="Angsana New" w:hAnsi="Angsana New"/>
                <w:sz w:val="30"/>
                <w:szCs w:val="30"/>
              </w:rPr>
              <w:t>(38,117)</w:t>
            </w:r>
          </w:p>
        </w:tc>
      </w:tr>
      <w:tr w:rsidR="00D90F07" w:rsidRPr="00575B40" w:rsidTr="000C6655">
        <w:trPr>
          <w:cantSplit/>
          <w:trHeight w:val="435"/>
        </w:trPr>
        <w:tc>
          <w:tcPr>
            <w:tcW w:w="2614" w:type="dxa"/>
          </w:tcPr>
          <w:p w:rsidR="00D90F07" w:rsidRPr="00575B40" w:rsidRDefault="00D90F07" w:rsidP="00575B4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</w:rPr>
              <w:t>15,214</w:t>
            </w:r>
          </w:p>
        </w:tc>
        <w:tc>
          <w:tcPr>
            <w:tcW w:w="187" w:type="dxa"/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</w:rPr>
              <w:t>(3,043)</w:t>
            </w:r>
          </w:p>
        </w:tc>
        <w:tc>
          <w:tcPr>
            <w:tcW w:w="187" w:type="dxa"/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</w:rPr>
              <w:t>12,171</w:t>
            </w:r>
          </w:p>
        </w:tc>
        <w:tc>
          <w:tcPr>
            <w:tcW w:w="187" w:type="dxa"/>
            <w:vAlign w:val="bottom"/>
          </w:tcPr>
          <w:p w:rsidR="00D90F07" w:rsidRPr="00575B40" w:rsidRDefault="00D90F07" w:rsidP="00575B40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</w:rPr>
              <w:t>(47,646)</w:t>
            </w:r>
          </w:p>
        </w:tc>
        <w:tc>
          <w:tcPr>
            <w:tcW w:w="187" w:type="dxa"/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</w:rPr>
              <w:t>9,529</w:t>
            </w:r>
          </w:p>
        </w:tc>
        <w:tc>
          <w:tcPr>
            <w:tcW w:w="187" w:type="dxa"/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0F07" w:rsidRPr="00575B40" w:rsidRDefault="00D90F07" w:rsidP="00575B40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5B40">
              <w:rPr>
                <w:rFonts w:ascii="Angsana New" w:hAnsi="Angsana New"/>
                <w:b/>
                <w:bCs/>
                <w:sz w:val="30"/>
                <w:szCs w:val="30"/>
              </w:rPr>
              <w:t>(38,117)</w:t>
            </w:r>
          </w:p>
        </w:tc>
      </w:tr>
    </w:tbl>
    <w:p w:rsidR="003A17ED" w:rsidRDefault="003A17ED" w:rsidP="00575B40">
      <w:pPr>
        <w:spacing w:line="240" w:lineRule="auto"/>
        <w:rPr>
          <w:rFonts w:ascii="Angsana New" w:hAnsi="Angsana New"/>
          <w:sz w:val="30"/>
          <w:szCs w:val="30"/>
        </w:rPr>
      </w:pPr>
    </w:p>
    <w:p w:rsidR="00023D59" w:rsidRDefault="00023D59" w:rsidP="00575B40">
      <w:pPr>
        <w:spacing w:line="240" w:lineRule="auto"/>
        <w:rPr>
          <w:rFonts w:ascii="Angsana New" w:hAnsi="Angsana New"/>
          <w:sz w:val="30"/>
          <w:szCs w:val="30"/>
        </w:rPr>
      </w:pPr>
    </w:p>
    <w:p w:rsidR="00023D59" w:rsidRDefault="00023D59" w:rsidP="00575B40">
      <w:pPr>
        <w:spacing w:line="240" w:lineRule="auto"/>
        <w:rPr>
          <w:rFonts w:ascii="Angsana New" w:hAnsi="Angsana New"/>
          <w:sz w:val="30"/>
          <w:szCs w:val="30"/>
        </w:rPr>
      </w:pPr>
    </w:p>
    <w:p w:rsidR="00023D59" w:rsidRDefault="00023D59" w:rsidP="00575B40">
      <w:pPr>
        <w:spacing w:line="240" w:lineRule="auto"/>
        <w:rPr>
          <w:rFonts w:ascii="Angsana New" w:hAnsi="Angsana New"/>
          <w:sz w:val="30"/>
          <w:szCs w:val="30"/>
        </w:rPr>
      </w:pPr>
    </w:p>
    <w:p w:rsidR="00023D59" w:rsidRDefault="00023D59" w:rsidP="00575B40">
      <w:pPr>
        <w:spacing w:line="240" w:lineRule="auto"/>
        <w:rPr>
          <w:rFonts w:ascii="Angsana New" w:hAnsi="Angsana New"/>
          <w:sz w:val="30"/>
          <w:szCs w:val="30"/>
        </w:rPr>
      </w:pPr>
    </w:p>
    <w:p w:rsidR="00023D59" w:rsidRDefault="00023D59" w:rsidP="00575B40">
      <w:pPr>
        <w:spacing w:line="240" w:lineRule="auto"/>
        <w:rPr>
          <w:rFonts w:ascii="Angsana New" w:hAnsi="Angsana New"/>
          <w:sz w:val="30"/>
          <w:szCs w:val="30"/>
        </w:rPr>
      </w:pPr>
    </w:p>
    <w:p w:rsidR="00023D59" w:rsidRPr="00575B40" w:rsidRDefault="00023D59" w:rsidP="00575B40">
      <w:pPr>
        <w:spacing w:line="240" w:lineRule="auto"/>
        <w:rPr>
          <w:rFonts w:ascii="Angsana New" w:hAnsi="Angsana New"/>
          <w:vanish/>
          <w:sz w:val="30"/>
          <w:szCs w:val="30"/>
        </w:rPr>
      </w:pPr>
    </w:p>
    <w:p w:rsidR="009A6023" w:rsidRPr="00575B40" w:rsidRDefault="009A6023" w:rsidP="00575B40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D34525" w:rsidRPr="009A6023" w:rsidTr="000160E4">
        <w:tc>
          <w:tcPr>
            <w:tcW w:w="4140" w:type="dxa"/>
          </w:tcPr>
          <w:p w:rsidR="00D34525" w:rsidRPr="009A6023" w:rsidRDefault="00342DEA" w:rsidP="00D345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602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D34525" w:rsidRPr="009A6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tcBorders>
              <w:bottom w:val="nil"/>
            </w:tcBorders>
          </w:tcPr>
          <w:p w:rsidR="00D34525" w:rsidRPr="009A6023" w:rsidRDefault="00D34525" w:rsidP="00B22EDC">
            <w:pPr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1842" w:rsidRPr="00EA5766" w:rsidTr="008D7125">
        <w:tc>
          <w:tcPr>
            <w:tcW w:w="4140" w:type="dxa"/>
          </w:tcPr>
          <w:p w:rsidR="00B61842" w:rsidRPr="00EA5766" w:rsidRDefault="00B61842" w:rsidP="00B6184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1842" w:rsidRPr="00EA5766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17B9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EA5766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1842" w:rsidRPr="00EA5766" w:rsidRDefault="00017B9D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22EDC" w:rsidRPr="00EA5766" w:rsidTr="000160E4">
        <w:tc>
          <w:tcPr>
            <w:tcW w:w="4140" w:type="dxa"/>
          </w:tcPr>
          <w:p w:rsidR="00B22EDC" w:rsidRPr="00EA5766" w:rsidRDefault="00B22EDC" w:rsidP="00B22ED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EDC" w:rsidRPr="00EA5766" w:rsidTr="000160E4">
        <w:tc>
          <w:tcPr>
            <w:tcW w:w="4140" w:type="dxa"/>
          </w:tcPr>
          <w:p w:rsidR="00B22EDC" w:rsidRPr="00EA5766" w:rsidRDefault="00B22EDC" w:rsidP="00B22ED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B22EDC" w:rsidRPr="00EA5766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17B9D" w:rsidRPr="00EA5766" w:rsidTr="000160E4">
        <w:tc>
          <w:tcPr>
            <w:tcW w:w="4140" w:type="dxa"/>
          </w:tcPr>
          <w:p w:rsidR="00017B9D" w:rsidRPr="00EA5766" w:rsidRDefault="00017B9D" w:rsidP="00017B9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017B9D" w:rsidRPr="00EA5766" w:rsidRDefault="00017B9D" w:rsidP="00017B9D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7B9D" w:rsidRPr="00EA5766" w:rsidRDefault="00017B9D" w:rsidP="00017B9D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17B9D" w:rsidRPr="00D90F07" w:rsidRDefault="001E1227" w:rsidP="00017B9D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1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828,</w:t>
            </w:r>
            <w:r w:rsidR="00D078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409</w:t>
            </w:r>
          </w:p>
        </w:tc>
        <w:tc>
          <w:tcPr>
            <w:tcW w:w="270" w:type="dxa"/>
          </w:tcPr>
          <w:p w:rsidR="00017B9D" w:rsidRPr="00EA5766" w:rsidRDefault="00017B9D" w:rsidP="00017B9D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7B9D" w:rsidRPr="00EA5766" w:rsidRDefault="00017B9D" w:rsidP="00017B9D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7B9D" w:rsidRPr="00EA5766" w:rsidRDefault="00017B9D" w:rsidP="00017B9D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17B9D" w:rsidRPr="00EA5766" w:rsidRDefault="00017B9D" w:rsidP="00017B9D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657,883</w:t>
            </w:r>
          </w:p>
        </w:tc>
      </w:tr>
      <w:tr w:rsidR="001E1227" w:rsidRPr="00EA5766" w:rsidTr="0087365C">
        <w:tc>
          <w:tcPr>
            <w:tcW w:w="4140" w:type="dxa"/>
          </w:tcPr>
          <w:p w:rsidR="001E1227" w:rsidRPr="00EA5766" w:rsidRDefault="001E1227" w:rsidP="001E122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  <w:tab w:val="left" w:pos="566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E1227" w:rsidRPr="001E1227" w:rsidRDefault="001E1227" w:rsidP="001E1227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1227">
              <w:rPr>
                <w:rFonts w:ascii="Angsana New" w:hAnsi="Angsana New"/>
                <w:sz w:val="30"/>
                <w:szCs w:val="30"/>
                <w:lang w:val="en-US"/>
              </w:rPr>
              <w:t>165,6</w:t>
            </w:r>
            <w:r w:rsidR="00D07835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1E1227" w:rsidRPr="00EA5766" w:rsidRDefault="001E1227" w:rsidP="001E1227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131,577</w:t>
            </w:r>
          </w:p>
        </w:tc>
      </w:tr>
      <w:tr w:rsidR="001E1227" w:rsidRPr="00EA5766" w:rsidTr="0087365C">
        <w:tc>
          <w:tcPr>
            <w:tcW w:w="4140" w:type="dxa"/>
          </w:tcPr>
          <w:p w:rsidR="001E1227" w:rsidRPr="00EA5766" w:rsidRDefault="001E1227" w:rsidP="001E122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E1227" w:rsidRPr="001E1227" w:rsidRDefault="001E1227" w:rsidP="001E1227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1227">
              <w:rPr>
                <w:rFonts w:ascii="Angsana New" w:hAnsi="Angsana New"/>
                <w:sz w:val="30"/>
                <w:szCs w:val="30"/>
                <w:lang w:val="en-US"/>
              </w:rPr>
              <w:t>(6,551)</w:t>
            </w: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E1227" w:rsidRPr="00EA5766" w:rsidRDefault="001E1227" w:rsidP="001E1227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(6,258)</w:t>
            </w:r>
          </w:p>
        </w:tc>
      </w:tr>
      <w:tr w:rsidR="001E1227" w:rsidRPr="00EA5766" w:rsidTr="0087365C">
        <w:tc>
          <w:tcPr>
            <w:tcW w:w="4140" w:type="dxa"/>
          </w:tcPr>
          <w:p w:rsidR="001E1227" w:rsidRPr="00EA5766" w:rsidRDefault="001E1227" w:rsidP="001E122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E1227" w:rsidRPr="001E1227" w:rsidRDefault="001E1227" w:rsidP="001E1227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1227">
              <w:rPr>
                <w:rFonts w:ascii="Angsana New" w:hAnsi="Angsana New"/>
                <w:sz w:val="30"/>
                <w:szCs w:val="30"/>
                <w:lang w:val="en-US"/>
              </w:rPr>
              <w:t>(77)</w:t>
            </w: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E1227" w:rsidRPr="00EA5766" w:rsidRDefault="001E1227" w:rsidP="001E1227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(839)</w:t>
            </w:r>
          </w:p>
        </w:tc>
      </w:tr>
      <w:tr w:rsidR="001E1227" w:rsidRPr="00EA5766" w:rsidTr="000160E4">
        <w:tc>
          <w:tcPr>
            <w:tcW w:w="414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left" w:pos="540"/>
                <w:tab w:val="left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1E1227" w:rsidRPr="001E1227" w:rsidRDefault="00D07835" w:rsidP="001E1227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1227" w:rsidRPr="00EA5766" w:rsidRDefault="001E1227" w:rsidP="001E1227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1E1227" w:rsidRPr="00EA5766" w:rsidRDefault="001E1227" w:rsidP="001E1227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1,287</w:t>
            </w:r>
          </w:p>
        </w:tc>
      </w:tr>
      <w:tr w:rsidR="001E1227" w:rsidRPr="00EA5766" w:rsidTr="000160E4">
        <w:tc>
          <w:tcPr>
            <w:tcW w:w="414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E1227" w:rsidRPr="00EA5766" w:rsidRDefault="001322B6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E1227" w:rsidRPr="001E1227" w:rsidRDefault="00D07835" w:rsidP="001E1227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159,405</w:t>
            </w: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E1227" w:rsidRPr="00EA5766" w:rsidRDefault="001322B6" w:rsidP="001E122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</w:tcPr>
          <w:p w:rsidR="001E1227" w:rsidRPr="00EA5766" w:rsidRDefault="001E1227" w:rsidP="001E122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E1227" w:rsidRPr="00EA5766" w:rsidRDefault="001E1227" w:rsidP="001E122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125,767</w:t>
            </w:r>
          </w:p>
        </w:tc>
      </w:tr>
    </w:tbl>
    <w:p w:rsidR="00342DEA" w:rsidRDefault="00342DEA" w:rsidP="00040BA9">
      <w:pPr>
        <w:tabs>
          <w:tab w:val="left" w:pos="540"/>
        </w:tabs>
        <w:ind w:left="540" w:right="-1080"/>
        <w:rPr>
          <w:rFonts w:ascii="Angsana New" w:hAnsi="Angsana New"/>
          <w:sz w:val="30"/>
          <w:szCs w:val="30"/>
        </w:rPr>
      </w:pPr>
    </w:p>
    <w:p w:rsidR="00847976" w:rsidRPr="00EA5766" w:rsidRDefault="00537FC9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5766">
        <w:rPr>
          <w:rFonts w:ascii="Angsana New" w:hAnsi="Angsana New" w:hint="cs"/>
          <w:b/>
          <w:bCs/>
          <w:sz w:val="30"/>
          <w:szCs w:val="30"/>
        </w:rPr>
        <w:t>2</w:t>
      </w:r>
      <w:r w:rsidR="00023D59">
        <w:rPr>
          <w:rFonts w:ascii="Angsana New" w:hAnsi="Angsana New"/>
          <w:b/>
          <w:bCs/>
          <w:sz w:val="30"/>
          <w:szCs w:val="30"/>
        </w:rPr>
        <w:t>1</w:t>
      </w:r>
      <w:r w:rsidR="00847976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EA5766">
        <w:rPr>
          <w:rFonts w:ascii="Angsana New" w:hAnsi="Angsana New" w:hint="cs"/>
          <w:b/>
          <w:bCs/>
          <w:sz w:val="30"/>
          <w:szCs w:val="30"/>
          <w:cs/>
        </w:rPr>
        <w:t>กำไรต่อหุ้นขั้น</w:t>
      </w:r>
      <w:r w:rsidR="007175EF" w:rsidRPr="00EA5766">
        <w:rPr>
          <w:rFonts w:ascii="Angsana New" w:hAnsi="Angsana New" w:hint="cs"/>
          <w:b/>
          <w:bCs/>
          <w:sz w:val="30"/>
          <w:szCs w:val="30"/>
          <w:cs/>
        </w:rPr>
        <w:t>พื้นฐาน</w:t>
      </w:r>
    </w:p>
    <w:p w:rsidR="00F80A37" w:rsidRPr="00EA5766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</w:rPr>
      </w:pPr>
    </w:p>
    <w:p w:rsidR="00847976" w:rsidRPr="00EA5766" w:rsidRDefault="00847976" w:rsidP="00574C9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A5766">
        <w:rPr>
          <w:rFonts w:ascii="Angsana New" w:hAnsi="Angsana New" w:hint="cs"/>
          <w:spacing w:val="-6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017B9D">
        <w:rPr>
          <w:rFonts w:ascii="Angsana New" w:hAnsi="Angsana New"/>
          <w:spacing w:val="-6"/>
          <w:sz w:val="30"/>
          <w:szCs w:val="30"/>
        </w:rPr>
        <w:t>31</w:t>
      </w:r>
      <w:r w:rsidR="00AC5826" w:rsidRPr="00EA576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A5766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EA5766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17B9D">
        <w:rPr>
          <w:rFonts w:ascii="Angsana New" w:hAnsi="Angsana New"/>
          <w:spacing w:val="-6"/>
          <w:sz w:val="30"/>
          <w:szCs w:val="30"/>
        </w:rPr>
        <w:t xml:space="preserve">2563 </w:t>
      </w:r>
      <w:r w:rsidR="000355B3" w:rsidRPr="00EA5766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017B9D">
        <w:rPr>
          <w:rFonts w:ascii="Angsana New" w:hAnsi="Angsana New"/>
          <w:spacing w:val="-6"/>
          <w:sz w:val="30"/>
          <w:szCs w:val="30"/>
        </w:rPr>
        <w:t xml:space="preserve">2562 </w:t>
      </w:r>
      <w:r w:rsidRPr="00EA5766">
        <w:rPr>
          <w:rFonts w:ascii="Angsana New" w:hAnsi="Angsana New" w:hint="cs"/>
          <w:spacing w:val="-6"/>
          <w:sz w:val="30"/>
          <w:szCs w:val="30"/>
          <w:cs/>
        </w:rPr>
        <w:t>คำนวณจากกำไรสำหรับปีที่เป็นส่วนของผู้ถือหุ้นของบริษัทและจำนวนหุ้นสามัญที่ออกจำหน่ายแล้วระหว่างปี</w:t>
      </w:r>
      <w:r w:rsidR="00574C9A" w:rsidRPr="00EA5766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FB1ACA" w:rsidRPr="00EA5766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EA5766">
        <w:rPr>
          <w:rFonts w:ascii="Angsana New" w:hAnsi="Angsana New" w:hint="cs"/>
          <w:spacing w:val="-6"/>
          <w:sz w:val="30"/>
          <w:szCs w:val="30"/>
          <w:cs/>
        </w:rPr>
        <w:t>แสดงการคำนวณดังนี้</w:t>
      </w:r>
    </w:p>
    <w:p w:rsidR="00F80A37" w:rsidRPr="00EA5766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B61842" w:rsidRPr="00EA5766" w:rsidTr="002A2BE2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EA5766" w:rsidRDefault="00B61842" w:rsidP="00B6184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EA5766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7B9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EA5766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EA5766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17B9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46840" w:rsidRPr="00EA5766" w:rsidTr="001B225A">
        <w:trPr>
          <w:trHeight w:val="317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EA5766" w:rsidRDefault="00546840" w:rsidP="002A2BE2">
            <w:pPr>
              <w:spacing w:line="240" w:lineRule="auto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840" w:rsidRPr="00EA5766" w:rsidRDefault="00546840" w:rsidP="002A2BE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EA5766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/</w:t>
            </w:r>
            <w:r w:rsidRPr="00EA57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46840" w:rsidRPr="00EA5766" w:rsidTr="00FB1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480" w:type="dxa"/>
          </w:tcPr>
          <w:p w:rsidR="00546840" w:rsidRPr="00EA5766" w:rsidRDefault="0054203D" w:rsidP="0054203D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กำไรที่เป็นส่วนของผู้ถือหุ้นสามัญของบริษัทสำหรับปีสิ้นสุด </w:t>
            </w: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:rsidR="00546840" w:rsidRPr="00EA5766" w:rsidRDefault="00546840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546840" w:rsidRPr="00EA5766" w:rsidRDefault="00546840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:rsidR="00546840" w:rsidRPr="00EA5766" w:rsidRDefault="00546840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</w:tr>
      <w:tr w:rsidR="0054203D" w:rsidRPr="00EA5766" w:rsidTr="00FB1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480" w:type="dxa"/>
          </w:tcPr>
          <w:p w:rsidR="0054203D" w:rsidRPr="00EA5766" w:rsidRDefault="0054203D" w:rsidP="002A2BE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54203D" w:rsidRPr="00EA5766" w:rsidRDefault="0054203D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54203D" w:rsidRPr="00EA5766" w:rsidRDefault="0054203D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54203D" w:rsidRPr="00EA5766" w:rsidRDefault="0054203D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90F07" w:rsidRPr="00EA5766" w:rsidTr="002A2B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80" w:type="dxa"/>
          </w:tcPr>
          <w:p w:rsidR="00D90F07" w:rsidRPr="00EA5766" w:rsidRDefault="00D90F07" w:rsidP="00D90F07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90F07" w:rsidRPr="00D90F07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0F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669,003</w:t>
            </w:r>
          </w:p>
        </w:tc>
        <w:tc>
          <w:tcPr>
            <w:tcW w:w="270" w:type="dxa"/>
          </w:tcPr>
          <w:p w:rsidR="00D90F07" w:rsidRPr="00EA5766" w:rsidRDefault="00D90F07" w:rsidP="00D90F07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90F07" w:rsidRPr="00EA5766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532,116</w:t>
            </w:r>
          </w:p>
        </w:tc>
      </w:tr>
      <w:tr w:rsidR="00D90F07" w:rsidRPr="00EA5766" w:rsidTr="001B22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4"/>
        </w:trPr>
        <w:tc>
          <w:tcPr>
            <w:tcW w:w="6480" w:type="dxa"/>
          </w:tcPr>
          <w:p w:rsidR="00D90F07" w:rsidRPr="00EA5766" w:rsidRDefault="00D90F07" w:rsidP="00D90F0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90F07" w:rsidRPr="00D90F07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90F07" w:rsidRPr="00EA5766" w:rsidRDefault="00D90F07" w:rsidP="00D90F07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</w:tcPr>
          <w:p w:rsidR="00D90F07" w:rsidRPr="00EA5766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90F07" w:rsidRPr="00EA5766" w:rsidTr="003714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80" w:type="dxa"/>
          </w:tcPr>
          <w:p w:rsidR="00D90F07" w:rsidRPr="00EA5766" w:rsidRDefault="00D90F07" w:rsidP="00D90F07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90F07" w:rsidRPr="00D90F07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0F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70" w:type="dxa"/>
          </w:tcPr>
          <w:p w:rsidR="00D90F07" w:rsidRPr="00EA5766" w:rsidRDefault="00D90F07" w:rsidP="00D90F07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90F07" w:rsidRPr="00EA5766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D90F07" w:rsidRPr="00EA5766" w:rsidTr="001B22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1"/>
        </w:trPr>
        <w:tc>
          <w:tcPr>
            <w:tcW w:w="6480" w:type="dxa"/>
          </w:tcPr>
          <w:p w:rsidR="00D90F07" w:rsidRPr="00EA5766" w:rsidRDefault="00D90F07" w:rsidP="00D90F0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90F07" w:rsidRPr="00D90F07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90F07" w:rsidRPr="00EA5766" w:rsidRDefault="00D90F07" w:rsidP="00D90F0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90F07" w:rsidRPr="00EA5766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90F07" w:rsidRPr="00EA5766" w:rsidTr="003714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80" w:type="dxa"/>
          </w:tcPr>
          <w:p w:rsidR="00D90F07" w:rsidRPr="00EA5766" w:rsidRDefault="00D90F07" w:rsidP="00D90F0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 </w:t>
            </w: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90F07" w:rsidRPr="00D90F07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90F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15.49</w:t>
            </w:r>
          </w:p>
        </w:tc>
        <w:tc>
          <w:tcPr>
            <w:tcW w:w="270" w:type="dxa"/>
          </w:tcPr>
          <w:p w:rsidR="00D90F07" w:rsidRPr="00EA5766" w:rsidRDefault="00D90F07" w:rsidP="00D90F07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90F07" w:rsidRPr="00EA5766" w:rsidRDefault="00D90F07" w:rsidP="00D90F07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12.32</w:t>
            </w:r>
          </w:p>
        </w:tc>
      </w:tr>
    </w:tbl>
    <w:p w:rsidR="004907F1" w:rsidRDefault="004907F1" w:rsidP="006375B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47976" w:rsidRPr="00EA5766" w:rsidRDefault="00FC12CF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9E5FFC" w:rsidRPr="00EA5766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023D59">
        <w:rPr>
          <w:rFonts w:ascii="Angsana New" w:hAnsi="Angsana New"/>
          <w:b/>
          <w:bCs/>
          <w:sz w:val="30"/>
          <w:szCs w:val="30"/>
        </w:rPr>
        <w:t>2</w:t>
      </w:r>
      <w:r w:rsidR="00847976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EA5766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4E370A" w:rsidRPr="00EA5766" w:rsidRDefault="004E370A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E370A" w:rsidRPr="00EA5766" w:rsidRDefault="004E370A" w:rsidP="004E370A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bidi="ar-SA"/>
        </w:rPr>
      </w:pPr>
      <w:r w:rsidRPr="00EA5766">
        <w:rPr>
          <w:rFonts w:ascii="Angsana New" w:hAnsi="Angsana New" w:hint="cs"/>
          <w:spacing w:val="-6"/>
          <w:sz w:val="30"/>
          <w:szCs w:val="30"/>
          <w:cs/>
          <w:lang w:bidi="ar-SA"/>
        </w:rPr>
        <w:t>ผู้ถือหุ้นของบริษัทได้อนุมัติเงินปันผลดังต่อไปนี้</w:t>
      </w:r>
    </w:p>
    <w:p w:rsidR="004E370A" w:rsidRPr="00EA5766" w:rsidRDefault="004E370A" w:rsidP="004E370A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2638"/>
        <w:gridCol w:w="1921"/>
        <w:gridCol w:w="1741"/>
        <w:gridCol w:w="1440"/>
        <w:gridCol w:w="270"/>
        <w:gridCol w:w="1350"/>
      </w:tblGrid>
      <w:tr w:rsidR="00703750" w:rsidRPr="00EA5766" w:rsidTr="009E7F61">
        <w:tc>
          <w:tcPr>
            <w:tcW w:w="0" w:type="auto"/>
            <w:shd w:val="clear" w:color="auto" w:fill="auto"/>
            <w:vAlign w:val="bottom"/>
          </w:tcPr>
          <w:p w:rsidR="004E370A" w:rsidRPr="00EA5766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  <w:vAlign w:val="bottom"/>
          </w:tcPr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วันที่อนุมัติ</w:t>
            </w:r>
          </w:p>
        </w:tc>
        <w:tc>
          <w:tcPr>
            <w:tcW w:w="1741" w:type="dxa"/>
            <w:shd w:val="clear" w:color="auto" w:fill="auto"/>
            <w:vAlign w:val="bottom"/>
          </w:tcPr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กำหนดจ่าย</w:t>
            </w:r>
          </w:p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E370A" w:rsidRPr="00EA5766" w:rsidDel="00D43E7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จำนวนเงิน</w:t>
            </w:r>
          </w:p>
        </w:tc>
      </w:tr>
      <w:tr w:rsidR="00703750" w:rsidRPr="00EA5766" w:rsidTr="009E7F61">
        <w:tc>
          <w:tcPr>
            <w:tcW w:w="0" w:type="auto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(ล้านบาท)</w:t>
            </w:r>
          </w:p>
        </w:tc>
      </w:tr>
      <w:tr w:rsidR="00703750" w:rsidRPr="00EA5766" w:rsidTr="009E7F61">
        <w:tc>
          <w:tcPr>
            <w:tcW w:w="0" w:type="auto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 xml:space="preserve">ปี </w:t>
            </w:r>
            <w:r w:rsidR="00017B9D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1921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E370A" w:rsidRPr="00EA5766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07" w:rsidRPr="00EA5766" w:rsidTr="009E7F61">
        <w:tc>
          <w:tcPr>
            <w:tcW w:w="0" w:type="auto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  <w:tc>
          <w:tcPr>
            <w:tcW w:w="1921" w:type="dxa"/>
            <w:shd w:val="clear" w:color="auto" w:fill="auto"/>
          </w:tcPr>
          <w:p w:rsidR="00D90F07" w:rsidRPr="00D90F07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F07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D90F07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D90F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0F0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41" w:type="dxa"/>
            <w:shd w:val="clear" w:color="auto" w:fill="auto"/>
          </w:tcPr>
          <w:p w:rsidR="00D90F07" w:rsidRPr="00D90F07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F07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D90F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0F0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90F07" w:rsidRPr="00D90F07" w:rsidRDefault="00D90F07" w:rsidP="00D90F07">
            <w:pPr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F07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270" w:type="dxa"/>
            <w:shd w:val="clear" w:color="auto" w:fill="auto"/>
          </w:tcPr>
          <w:p w:rsidR="00D90F07" w:rsidRPr="00D90F07" w:rsidRDefault="00D90F07" w:rsidP="00D90F07">
            <w:pPr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90F07" w:rsidRPr="00D90F07" w:rsidRDefault="00D90F07" w:rsidP="00D90F07">
            <w:pPr>
              <w:tabs>
                <w:tab w:val="decimal" w:pos="795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90F07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D90F07" w:rsidRPr="00EA5766" w:rsidTr="009E7F61">
        <w:tc>
          <w:tcPr>
            <w:tcW w:w="0" w:type="auto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D90F07" w:rsidRPr="00EA5766" w:rsidRDefault="00D90F07" w:rsidP="00D90F07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07" w:rsidRPr="00EA5766" w:rsidTr="009E7F61">
        <w:tc>
          <w:tcPr>
            <w:tcW w:w="0" w:type="auto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2562</w:t>
            </w:r>
          </w:p>
        </w:tc>
        <w:tc>
          <w:tcPr>
            <w:tcW w:w="1921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90F07" w:rsidRPr="00EA5766" w:rsidRDefault="00D90F07" w:rsidP="00D90F07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07" w:rsidRPr="00EA5766" w:rsidTr="009E7F61">
        <w:tc>
          <w:tcPr>
            <w:tcW w:w="0" w:type="auto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เงินปันผลประจำปี</w:t>
            </w:r>
          </w:p>
        </w:tc>
        <w:tc>
          <w:tcPr>
            <w:tcW w:w="1921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 xml:space="preserve">18 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41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 xml:space="preserve"> </w:t>
            </w:r>
            <w:r w:rsidRPr="00EA576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A5766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D90F07" w:rsidRPr="00EA5766" w:rsidRDefault="00D90F07" w:rsidP="00D90F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D90F07" w:rsidRPr="00EA5766" w:rsidRDefault="00D90F07" w:rsidP="00D90F07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432</w:t>
            </w:r>
          </w:p>
        </w:tc>
      </w:tr>
    </w:tbl>
    <w:p w:rsidR="00B0631E" w:rsidRPr="00903D4A" w:rsidRDefault="00B0631E" w:rsidP="001B225A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47976" w:rsidRPr="00903D4A" w:rsidRDefault="009E5FFC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03D4A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AA4B9E" w:rsidRPr="00903D4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847976" w:rsidRPr="00903D4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847976" w:rsidRPr="00903D4A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</w:t>
      </w:r>
      <w:r w:rsidR="00847976" w:rsidRPr="00903D4A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p w:rsidR="00023D59" w:rsidRPr="00903D4A" w:rsidRDefault="00023D59" w:rsidP="0084797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D3CC3" w:rsidRPr="00903D4A" w:rsidRDefault="002D3CC3" w:rsidP="002D3CC3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903D4A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903D4A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 xml:space="preserve"> </w:t>
      </w:r>
    </w:p>
    <w:p w:rsidR="002D3CC3" w:rsidRPr="00903D4A" w:rsidRDefault="002D3CC3" w:rsidP="002D3CC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D3CC3" w:rsidRPr="00096244" w:rsidRDefault="002D3CC3" w:rsidP="002D3CC3">
      <w:pPr>
        <w:ind w:left="1170"/>
        <w:jc w:val="thaiDistribute"/>
        <w:rPr>
          <w:rFonts w:ascii="Angsana New" w:hAnsi="Angsana New"/>
        </w:rPr>
      </w:pPr>
      <w:r w:rsidRPr="00903D4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2D3CC3">
        <w:rPr>
          <w:rFonts w:ascii="Angsana New" w:hAnsi="Angsana New"/>
          <w:sz w:val="30"/>
          <w:szCs w:val="30"/>
          <w:cs/>
        </w:rPr>
        <w:t>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185477" w:rsidRDefault="00185477"/>
    <w:tbl>
      <w:tblPr>
        <w:tblW w:w="991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60"/>
        <w:gridCol w:w="1728"/>
        <w:gridCol w:w="270"/>
        <w:gridCol w:w="990"/>
        <w:gridCol w:w="270"/>
        <w:gridCol w:w="900"/>
        <w:gridCol w:w="270"/>
        <w:gridCol w:w="900"/>
        <w:gridCol w:w="270"/>
        <w:gridCol w:w="900"/>
      </w:tblGrid>
      <w:tr w:rsidR="002D3CC3" w:rsidRPr="002D3CC3" w:rsidTr="00185477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:rsidR="002D3CC3" w:rsidRPr="002D3CC3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28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3C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3C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4770" w:type="dxa"/>
            <w:gridSpan w:val="8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D3CC3" w:rsidRPr="002D3CC3" w:rsidTr="00185477">
        <w:trPr>
          <w:trHeight w:val="800"/>
          <w:tblHeader/>
        </w:trPr>
        <w:tc>
          <w:tcPr>
            <w:tcW w:w="3060" w:type="dxa"/>
            <w:vMerge w:val="restart"/>
            <w:shd w:val="clear" w:color="auto" w:fill="auto"/>
            <w:vAlign w:val="bottom"/>
          </w:tcPr>
          <w:p w:rsidR="002D3CC3" w:rsidRPr="002D3CC3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Merge w:val="restart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28" w:type="dxa"/>
            <w:vMerge w:val="restart"/>
            <w:vAlign w:val="bottom"/>
          </w:tcPr>
          <w:p w:rsidR="002D3CC3" w:rsidRPr="002D3CC3" w:rsidRDefault="00903D4A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2D3CC3" w:rsidRPr="002D3C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4770" w:type="dxa"/>
            <w:gridSpan w:val="8"/>
            <w:vAlign w:val="center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3C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D3CC3" w:rsidRPr="002D3CC3" w:rsidTr="00185477">
        <w:trPr>
          <w:trHeight w:val="410"/>
          <w:tblHeader/>
        </w:trPr>
        <w:tc>
          <w:tcPr>
            <w:tcW w:w="3060" w:type="dxa"/>
            <w:vMerge/>
            <w:shd w:val="clear" w:color="auto" w:fill="auto"/>
            <w:vAlign w:val="bottom"/>
          </w:tcPr>
          <w:p w:rsidR="002D3CC3" w:rsidRPr="002D3CC3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Merge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28" w:type="dxa"/>
            <w:vMerge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D3CC3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D3CC3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:rsidR="002D3CC3" w:rsidRPr="002D3CC3" w:rsidRDefault="002D3CC3" w:rsidP="002D3CC3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2D3CC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D3CC3" w:rsidRPr="002D3CC3" w:rsidTr="00185477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:rsidR="002D3CC3" w:rsidRPr="002D3CC3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8" w:type="dxa"/>
            <w:gridSpan w:val="10"/>
          </w:tcPr>
          <w:p w:rsidR="002D3CC3" w:rsidRPr="002D3CC3" w:rsidRDefault="002D3CC3" w:rsidP="002D3CC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D3CC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D3CC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D3C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D3CC3" w:rsidRPr="002D3CC3" w:rsidTr="00267159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:rsidR="002D3CC3" w:rsidRPr="002D3CC3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C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3C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D3C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858" w:type="dxa"/>
            <w:gridSpan w:val="10"/>
          </w:tcPr>
          <w:p w:rsidR="002D3CC3" w:rsidRPr="002D3CC3" w:rsidRDefault="002D3CC3" w:rsidP="002D3CC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D3CC3" w:rsidRPr="002D3CC3" w:rsidTr="00903D4A">
        <w:trPr>
          <w:trHeight w:val="261"/>
        </w:trPr>
        <w:tc>
          <w:tcPr>
            <w:tcW w:w="3060" w:type="dxa"/>
            <w:shd w:val="clear" w:color="auto" w:fill="auto"/>
          </w:tcPr>
          <w:p w:rsidR="002D3CC3" w:rsidRPr="002D3CC3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3C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6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CC3" w:rsidRPr="002D3CC3" w:rsidTr="00903D4A">
        <w:trPr>
          <w:trHeight w:val="261"/>
        </w:trPr>
        <w:tc>
          <w:tcPr>
            <w:tcW w:w="3060" w:type="dxa"/>
            <w:shd w:val="clear" w:color="auto" w:fill="auto"/>
          </w:tcPr>
          <w:p w:rsidR="002D3CC3" w:rsidRPr="002D3CC3" w:rsidRDefault="00E158ED" w:rsidP="002D3CC3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36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2D3CC3" w:rsidRPr="002D3CC3" w:rsidRDefault="002D3CC3" w:rsidP="00903D4A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</w:rPr>
              <w:t>701,076</w:t>
            </w:r>
          </w:p>
        </w:tc>
        <w:tc>
          <w:tcPr>
            <w:tcW w:w="270" w:type="dxa"/>
          </w:tcPr>
          <w:p w:rsidR="002D3CC3" w:rsidRPr="002D3CC3" w:rsidRDefault="002D3CC3" w:rsidP="00903D4A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D3CC3" w:rsidRPr="002D3CC3" w:rsidRDefault="002D3CC3" w:rsidP="00903D4A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D3CC3" w:rsidRPr="002D3CC3" w:rsidRDefault="002D3CC3" w:rsidP="00903D4A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D3CC3" w:rsidRPr="002D3CC3" w:rsidRDefault="002D3CC3" w:rsidP="00903D4A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</w:rPr>
              <w:t>701,076</w:t>
            </w:r>
          </w:p>
        </w:tc>
        <w:tc>
          <w:tcPr>
            <w:tcW w:w="270" w:type="dxa"/>
            <w:vAlign w:val="bottom"/>
          </w:tcPr>
          <w:p w:rsidR="002D3CC3" w:rsidRPr="002D3CC3" w:rsidRDefault="002D3CC3" w:rsidP="00903D4A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D3CC3" w:rsidRPr="002D3CC3" w:rsidRDefault="002D3CC3" w:rsidP="00903D4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D3CC3" w:rsidRPr="002D3CC3" w:rsidRDefault="002D3CC3" w:rsidP="00903D4A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3CC3" w:rsidRPr="002D3CC3" w:rsidRDefault="002D3CC3" w:rsidP="00903D4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</w:rPr>
              <w:t>701,076</w:t>
            </w:r>
          </w:p>
        </w:tc>
      </w:tr>
      <w:tr w:rsidR="002D3CC3" w:rsidRPr="002D3CC3" w:rsidTr="00267159">
        <w:trPr>
          <w:trHeight w:hRule="exact" w:val="144"/>
        </w:trPr>
        <w:tc>
          <w:tcPr>
            <w:tcW w:w="3060" w:type="dxa"/>
            <w:shd w:val="clear" w:color="auto" w:fill="auto"/>
            <w:vAlign w:val="bottom"/>
          </w:tcPr>
          <w:p w:rsidR="002D3CC3" w:rsidRPr="002D3CC3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8" w:type="dxa"/>
            <w:gridSpan w:val="10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CC3" w:rsidRPr="002D3CC3" w:rsidTr="00267159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:rsidR="002D3CC3" w:rsidRPr="002D3CC3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3C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2D3C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3C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D3C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858" w:type="dxa"/>
            <w:gridSpan w:val="10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D3CC3" w:rsidRPr="002D3CC3" w:rsidTr="00903D4A">
        <w:trPr>
          <w:trHeight w:val="261"/>
        </w:trPr>
        <w:tc>
          <w:tcPr>
            <w:tcW w:w="3060" w:type="dxa"/>
            <w:shd w:val="clear" w:color="auto" w:fill="auto"/>
          </w:tcPr>
          <w:p w:rsidR="002D3CC3" w:rsidRPr="002D3CC3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3C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6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CC3" w:rsidRPr="002D3CC3" w:rsidTr="00903D4A">
        <w:trPr>
          <w:trHeight w:val="261"/>
        </w:trPr>
        <w:tc>
          <w:tcPr>
            <w:tcW w:w="3060" w:type="dxa"/>
            <w:shd w:val="clear" w:color="auto" w:fill="auto"/>
          </w:tcPr>
          <w:p w:rsidR="002D3CC3" w:rsidRPr="002D3CC3" w:rsidRDefault="00E158ED" w:rsidP="002D3CC3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36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D3CC3" w:rsidRPr="002D3CC3" w:rsidRDefault="002D3CC3" w:rsidP="002D3CC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D3C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2D3CC3" w:rsidRPr="00096244" w:rsidRDefault="002D3CC3" w:rsidP="002D3CC3">
      <w:pPr>
        <w:ind w:left="1170"/>
        <w:jc w:val="thaiDistribute"/>
        <w:rPr>
          <w:rFonts w:ascii="Angsana New" w:hAnsi="Angsana New"/>
        </w:rPr>
      </w:pPr>
    </w:p>
    <w:p w:rsidR="00096244" w:rsidRPr="00096244" w:rsidRDefault="00096244" w:rsidP="00096244">
      <w:pPr>
        <w:spacing w:line="240" w:lineRule="auto"/>
        <w:ind w:left="450"/>
        <w:rPr>
          <w:rFonts w:ascii="Angsana New" w:hAnsi="Angsana New"/>
          <w:bCs/>
          <w:sz w:val="30"/>
          <w:szCs w:val="30"/>
        </w:rPr>
      </w:pPr>
      <w:r w:rsidRPr="00096244">
        <w:rPr>
          <w:rFonts w:ascii="Angsana New" w:hAnsi="Angsana New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096244">
        <w:rPr>
          <w:rFonts w:ascii="Angsana New" w:hAnsi="Angsana New"/>
          <w:sz w:val="30"/>
          <w:szCs w:val="30"/>
          <w:lang w:val="en-US"/>
        </w:rPr>
        <w:t>2</w:t>
      </w:r>
    </w:p>
    <w:p w:rsidR="00096244" w:rsidRPr="00096244" w:rsidRDefault="00096244" w:rsidP="00096244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270"/>
        <w:gridCol w:w="3150"/>
      </w:tblGrid>
      <w:tr w:rsidR="00096244" w:rsidRPr="00096244" w:rsidTr="00814EAC">
        <w:trPr>
          <w:tblHeader/>
        </w:trPr>
        <w:tc>
          <w:tcPr>
            <w:tcW w:w="5850" w:type="dxa"/>
            <w:shd w:val="clear" w:color="auto" w:fill="auto"/>
            <w:hideMark/>
          </w:tcPr>
          <w:p w:rsidR="00096244" w:rsidRPr="00096244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62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096244" w:rsidRPr="00096244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:rsidR="00096244" w:rsidRPr="00096244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62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6244" w:rsidRPr="00096244" w:rsidTr="00814EAC">
        <w:tc>
          <w:tcPr>
            <w:tcW w:w="5850" w:type="dxa"/>
            <w:shd w:val="clear" w:color="auto" w:fill="auto"/>
            <w:hideMark/>
          </w:tcPr>
          <w:p w:rsidR="00096244" w:rsidRPr="00096244" w:rsidRDefault="00096244" w:rsidP="00814EAC">
            <w:pPr>
              <w:spacing w:line="240" w:lineRule="auto"/>
              <w:ind w:left="250" w:right="-110" w:hanging="250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096244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DE2B84">
              <w:rPr>
                <w:rFonts w:ascii="Angsana New" w:hAnsi="Angsana New" w:hint="cs"/>
                <w:sz w:val="30"/>
                <w:szCs w:val="30"/>
                <w:cs/>
              </w:rPr>
              <w:t>ในหน่วยลงทุนในความต้องการของตลาด</w:t>
            </w:r>
            <w:r w:rsidRPr="00096244">
              <w:rPr>
                <w:rFonts w:ascii="Angsana New" w:hAnsi="Angsana New"/>
                <w:sz w:val="30"/>
                <w:szCs w:val="30"/>
                <w:cs/>
              </w:rPr>
              <w:t xml:space="preserve">ที่วัดมูลค่าด้วยมูลค่ายุติธรรมผ่านกำไรหรือขาดทุน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:rsidR="00096244" w:rsidRPr="00096244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:rsidR="00096244" w:rsidRPr="00096244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62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962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:rsidR="00B642D4" w:rsidRDefault="00B642D4" w:rsidP="00B642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:rsidR="00B642D4" w:rsidRPr="00B642D4" w:rsidRDefault="00B642D4" w:rsidP="00B642D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B642D4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  <w:r w:rsidRPr="00B642D4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:rsidR="00B642D4" w:rsidRDefault="00B642D4" w:rsidP="00B642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tbl>
      <w:tblPr>
        <w:tblW w:w="9139" w:type="dxa"/>
        <w:tblInd w:w="540" w:type="dxa"/>
        <w:tblLook w:val="04A0" w:firstRow="1" w:lastRow="0" w:firstColumn="1" w:lastColumn="0" w:noHBand="0" w:noVBand="1"/>
      </w:tblPr>
      <w:tblGrid>
        <w:gridCol w:w="2885"/>
        <w:gridCol w:w="1006"/>
        <w:gridCol w:w="246"/>
        <w:gridCol w:w="1006"/>
        <w:gridCol w:w="239"/>
        <w:gridCol w:w="1100"/>
        <w:gridCol w:w="231"/>
        <w:gridCol w:w="1079"/>
        <w:gridCol w:w="231"/>
        <w:gridCol w:w="1116"/>
      </w:tblGrid>
      <w:tr w:rsidR="00053958" w:rsidRPr="000A45EA" w:rsidTr="002879A3">
        <w:trPr>
          <w:tblHeader/>
        </w:trPr>
        <w:tc>
          <w:tcPr>
            <w:tcW w:w="2898" w:type="dxa"/>
            <w:shd w:val="clear" w:color="auto" w:fill="auto"/>
            <w:vAlign w:val="bottom"/>
            <w:hideMark/>
          </w:tcPr>
          <w:p w:rsidR="00B642D4" w:rsidRPr="000A45EA" w:rsidRDefault="00B642D4" w:rsidP="000A45EA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A4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B642D4" w:rsidRPr="000A45EA" w:rsidRDefault="00B642D4" w:rsidP="000A45EA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:rsidR="00B642D4" w:rsidRPr="000A45EA" w:rsidRDefault="00B642D4" w:rsidP="000A45EA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A45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:rsidR="00B642D4" w:rsidRPr="000A45EA" w:rsidRDefault="00B642D4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shd w:val="clear" w:color="auto" w:fill="auto"/>
            <w:vAlign w:val="bottom"/>
            <w:hideMark/>
          </w:tcPr>
          <w:p w:rsidR="00B642D4" w:rsidRPr="000A45EA" w:rsidRDefault="00B642D4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B642D4" w:rsidRPr="000A45EA" w:rsidRDefault="00B642D4" w:rsidP="000A45EA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shd w:val="clear" w:color="auto" w:fill="auto"/>
            <w:vAlign w:val="bottom"/>
            <w:hideMark/>
          </w:tcPr>
          <w:p w:rsidR="00B642D4" w:rsidRPr="000A45EA" w:rsidRDefault="00B642D4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:rsidR="00B642D4" w:rsidRPr="000A45EA" w:rsidRDefault="00B642D4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45E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053958" w:rsidRPr="000A45EA" w:rsidTr="002879A3">
        <w:trPr>
          <w:tblHeader/>
        </w:trPr>
        <w:tc>
          <w:tcPr>
            <w:tcW w:w="2898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41" w:type="dxa"/>
            <w:gridSpan w:val="9"/>
            <w:shd w:val="clear" w:color="auto" w:fill="auto"/>
            <w:vAlign w:val="bottom"/>
            <w:hideMark/>
          </w:tcPr>
          <w:p w:rsidR="00B642D4" w:rsidRPr="000A45EA" w:rsidRDefault="00B642D4" w:rsidP="000A45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45E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B105E" w:rsidRPr="000A45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A4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0A45E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53958" w:rsidRPr="000A45EA" w:rsidTr="002879A3">
        <w:tc>
          <w:tcPr>
            <w:tcW w:w="2898" w:type="dxa"/>
            <w:shd w:val="clear" w:color="auto" w:fill="auto"/>
            <w:hideMark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A4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958" w:rsidRPr="000A45EA" w:rsidTr="002879A3">
        <w:tc>
          <w:tcPr>
            <w:tcW w:w="2898" w:type="dxa"/>
            <w:shd w:val="clear" w:color="auto" w:fill="auto"/>
            <w:hideMark/>
          </w:tcPr>
          <w:p w:rsidR="00B642D4" w:rsidRPr="000A45EA" w:rsidRDefault="00B642D4" w:rsidP="000A45EA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A4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:rsidR="00B642D4" w:rsidRPr="000A45EA" w:rsidRDefault="00B642D4" w:rsidP="000A45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53958" w:rsidRPr="000A45EA" w:rsidTr="002879A3">
        <w:tc>
          <w:tcPr>
            <w:tcW w:w="2898" w:type="dxa"/>
            <w:shd w:val="clear" w:color="auto" w:fill="auto"/>
          </w:tcPr>
          <w:p w:rsidR="00B642D4" w:rsidRPr="000A45EA" w:rsidRDefault="009F002B" w:rsidP="000A45EA">
            <w:pPr>
              <w:spacing w:line="240" w:lineRule="auto"/>
              <w:ind w:left="360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</w:t>
            </w:r>
            <w:r w:rsidR="00CB105E" w:rsidRPr="000A45EA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CB105E" w:rsidRPr="000A45EA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642D4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45E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:rsidR="00B642D4" w:rsidRPr="000A45EA" w:rsidRDefault="00B642D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:rsidR="00E03CF4" w:rsidRPr="000A45EA" w:rsidRDefault="00E03CF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E03CF4" w:rsidRPr="000A45EA" w:rsidRDefault="00E03CF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642D4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45EA">
              <w:rPr>
                <w:rFonts w:ascii="Angsana New" w:hAnsi="Angsana New"/>
                <w:sz w:val="30"/>
                <w:szCs w:val="30"/>
              </w:rPr>
              <w:t>700</w:t>
            </w:r>
            <w:r w:rsidRPr="000A45E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9" w:type="dxa"/>
            <w:shd w:val="clear" w:color="auto" w:fill="auto"/>
          </w:tcPr>
          <w:p w:rsidR="00B642D4" w:rsidRPr="000A45EA" w:rsidRDefault="00B642D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:rsidR="00E03CF4" w:rsidRPr="000A45EA" w:rsidRDefault="00E03CF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E03CF4" w:rsidRPr="000A45EA" w:rsidRDefault="00E03CF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642D4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  <w:shd w:val="clear" w:color="auto" w:fill="auto"/>
          </w:tcPr>
          <w:p w:rsidR="00B642D4" w:rsidRPr="000A45EA" w:rsidRDefault="00B642D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03CF4" w:rsidRPr="000A45EA" w:rsidRDefault="00E03CF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E03CF4" w:rsidRPr="000A45EA" w:rsidRDefault="00E03CF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642D4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</w:rPr>
              <w:t>1,076</w:t>
            </w:r>
          </w:p>
        </w:tc>
        <w:tc>
          <w:tcPr>
            <w:tcW w:w="231" w:type="dxa"/>
            <w:shd w:val="clear" w:color="auto" w:fill="auto"/>
          </w:tcPr>
          <w:p w:rsidR="00B642D4" w:rsidRPr="000A45EA" w:rsidRDefault="00B642D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E03CF4" w:rsidRPr="000A45EA" w:rsidRDefault="00E03CF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E03CF4" w:rsidRPr="000A45EA" w:rsidRDefault="00E03CF4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642D4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sz w:val="30"/>
                <w:szCs w:val="30"/>
              </w:rPr>
              <w:t>701,076</w:t>
            </w:r>
          </w:p>
        </w:tc>
      </w:tr>
      <w:tr w:rsidR="00053958" w:rsidRPr="000A45EA" w:rsidTr="002879A3">
        <w:tc>
          <w:tcPr>
            <w:tcW w:w="2898" w:type="dxa"/>
            <w:shd w:val="clear" w:color="auto" w:fill="auto"/>
            <w:hideMark/>
          </w:tcPr>
          <w:p w:rsidR="00CB105E" w:rsidRPr="000A45EA" w:rsidRDefault="00CB105E" w:rsidP="000A45EA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0A4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4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45EA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  <w:r w:rsidRPr="000A4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9" w:type="dxa"/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5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5EA">
              <w:rPr>
                <w:rFonts w:ascii="Angsana New" w:hAnsi="Angsana New"/>
                <w:b/>
                <w:bCs/>
                <w:sz w:val="30"/>
                <w:szCs w:val="30"/>
              </w:rPr>
              <w:t>1,076</w:t>
            </w:r>
          </w:p>
        </w:tc>
        <w:tc>
          <w:tcPr>
            <w:tcW w:w="231" w:type="dxa"/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105E" w:rsidRPr="000A45EA" w:rsidRDefault="00CB105E" w:rsidP="000A45EA">
            <w:pPr>
              <w:tabs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5EA">
              <w:rPr>
                <w:rFonts w:ascii="Angsana New" w:hAnsi="Angsana New"/>
                <w:b/>
                <w:bCs/>
                <w:sz w:val="30"/>
                <w:szCs w:val="30"/>
              </w:rPr>
              <w:t>701,076</w:t>
            </w:r>
          </w:p>
        </w:tc>
      </w:tr>
    </w:tbl>
    <w:p w:rsidR="00B642D4" w:rsidRDefault="00B642D4" w:rsidP="00B642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:rsidR="003564C1" w:rsidRPr="0019356B" w:rsidRDefault="003564C1" w:rsidP="003564C1">
      <w:pPr>
        <w:ind w:left="1170"/>
        <w:jc w:val="thaiDistribute"/>
        <w:rPr>
          <w:rFonts w:ascii="Angsana New" w:hAnsi="Angsana New"/>
          <w:sz w:val="30"/>
          <w:szCs w:val="30"/>
        </w:rPr>
      </w:pPr>
      <w:r w:rsidRPr="004D5A83">
        <w:rPr>
          <w:rFonts w:ascii="Angsana New" w:hAnsi="Angsana New"/>
          <w:sz w:val="30"/>
          <w:szCs w:val="30"/>
          <w:cs/>
        </w:rPr>
        <w:lastRenderedPageBreak/>
        <w:t>ใน</w:t>
      </w:r>
      <w:r w:rsidRPr="0019356B">
        <w:rPr>
          <w:rFonts w:ascii="Angsana New" w:hAnsi="Angsana New"/>
          <w:sz w:val="30"/>
          <w:szCs w:val="30"/>
          <w:cs/>
        </w:rPr>
        <w:t>ระหว่างปี</w:t>
      </w:r>
      <w:r w:rsidRPr="0019356B">
        <w:rPr>
          <w:rFonts w:ascii="Angsana New" w:hAnsi="Angsana New"/>
          <w:sz w:val="30"/>
          <w:szCs w:val="30"/>
        </w:rPr>
        <w:t xml:space="preserve"> 2563 </w:t>
      </w:r>
      <w:r w:rsidRPr="0019356B">
        <w:rPr>
          <w:rFonts w:ascii="Angsana New" w:hAnsi="Angsana New"/>
          <w:sz w:val="30"/>
          <w:szCs w:val="30"/>
          <w:cs/>
        </w:rPr>
        <w:t xml:space="preserve">คณะกรรมการของบริษัทได้อนุมัติให้บริษัทลงทุนในกองทุนเปิดกับบริษัทหลักทรัพย์จัดการกองทุนแห่งหนึ่ง เป็นจำนวนเงิน </w:t>
      </w:r>
      <w:r w:rsidRPr="0019356B">
        <w:rPr>
          <w:rFonts w:ascii="Angsana New" w:hAnsi="Angsana New"/>
          <w:sz w:val="30"/>
          <w:szCs w:val="30"/>
        </w:rPr>
        <w:t xml:space="preserve">700 </w:t>
      </w:r>
      <w:r w:rsidRPr="0019356B">
        <w:rPr>
          <w:rFonts w:ascii="Angsana New" w:hAnsi="Angsana New"/>
          <w:sz w:val="30"/>
          <w:szCs w:val="30"/>
          <w:cs/>
        </w:rPr>
        <w:t>ล้านบาท โดยบริษัทตั้งใจจะถือเงินลงทุน เพื่อวัตถุประสงค์</w:t>
      </w:r>
      <w:r w:rsidRPr="0019356B">
        <w:rPr>
          <w:rFonts w:ascii="Angsana New" w:hAnsi="Angsana New"/>
          <w:sz w:val="30"/>
          <w:szCs w:val="30"/>
        </w:rPr>
        <w:br/>
      </w:r>
      <w:r w:rsidRPr="0019356B">
        <w:rPr>
          <w:rFonts w:ascii="Angsana New" w:hAnsi="Angsana New"/>
          <w:sz w:val="30"/>
          <w:szCs w:val="30"/>
          <w:cs/>
        </w:rPr>
        <w:t>ในการได้มาซึ่งผลตอบแทนที่มากกว่าเงินฝากธนาคาร ดังนั้นจึงเลือกกำหนดให้เงินลงทุนดังกล่าวเป็นเงินลงทุนที่วัดมูลค่ายุติธรรมผ่านกำไรขาดทุน ซึ่งผลกำไร (ขาดทุน) จากการวัดมูลค่ายุติธรรมของเงินลงทุนดังกล่าวจะถูกจัดประเภทไปยังกำไรหรือขาดทุนในทุกสิ้นรอบบัญชี ทั้งนี้ บริษัทรับรู้ผลกำไรจากการ</w:t>
      </w:r>
      <w:r w:rsidRPr="0019356B">
        <w:rPr>
          <w:rFonts w:ascii="Angsana New" w:hAnsi="Angsana New"/>
          <w:sz w:val="30"/>
          <w:szCs w:val="30"/>
        </w:rPr>
        <w:br/>
      </w:r>
      <w:r w:rsidRPr="0019356B">
        <w:rPr>
          <w:rFonts w:ascii="Angsana New" w:hAnsi="Angsana New"/>
          <w:sz w:val="30"/>
          <w:szCs w:val="30"/>
          <w:cs/>
        </w:rPr>
        <w:t xml:space="preserve">ปรับมูลค่ายุติธรรมของเงินลงทุนดังกล่าวเป็นจำนวนเงิน </w:t>
      </w:r>
      <w:r w:rsidRPr="0019356B">
        <w:rPr>
          <w:rFonts w:ascii="Angsana New" w:hAnsi="Angsana New"/>
          <w:sz w:val="30"/>
          <w:szCs w:val="30"/>
        </w:rPr>
        <w:t xml:space="preserve">1.1 </w:t>
      </w:r>
      <w:r w:rsidRPr="0019356B">
        <w:rPr>
          <w:rFonts w:ascii="Angsana New" w:hAnsi="Angsana New"/>
          <w:sz w:val="30"/>
          <w:szCs w:val="30"/>
          <w:cs/>
        </w:rPr>
        <w:t>ล้านบาท</w:t>
      </w:r>
      <w:r w:rsidRPr="0019356B">
        <w:rPr>
          <w:rFonts w:ascii="Angsana New" w:hAnsi="Angsana New"/>
          <w:sz w:val="30"/>
          <w:szCs w:val="30"/>
        </w:rPr>
        <w:t xml:space="preserve"> </w:t>
      </w:r>
      <w:r w:rsidRPr="0019356B">
        <w:rPr>
          <w:rFonts w:ascii="Angsana New" w:hAnsi="Angsana New"/>
          <w:sz w:val="30"/>
          <w:szCs w:val="30"/>
          <w:cs/>
        </w:rPr>
        <w:t xml:space="preserve">ในกำไรขาดทุนสำหรับปีสิ้นสุดวันที่ </w:t>
      </w:r>
      <w:r w:rsidRPr="0019356B">
        <w:rPr>
          <w:rFonts w:ascii="Angsana New" w:hAnsi="Angsana New"/>
          <w:sz w:val="30"/>
          <w:szCs w:val="30"/>
        </w:rPr>
        <w:t xml:space="preserve">31 </w:t>
      </w:r>
      <w:r w:rsidRPr="0019356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9356B">
        <w:rPr>
          <w:rFonts w:ascii="Angsana New" w:hAnsi="Angsana New"/>
          <w:sz w:val="30"/>
          <w:szCs w:val="30"/>
        </w:rPr>
        <w:t>2563</w:t>
      </w:r>
    </w:p>
    <w:p w:rsidR="00B642D4" w:rsidRPr="0019356B" w:rsidRDefault="00B642D4" w:rsidP="00B642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:rsidR="00417DF3" w:rsidRPr="0019356B" w:rsidRDefault="00417DF3" w:rsidP="00556E2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19356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  <w:r w:rsidRPr="0019356B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 xml:space="preserve">   </w:t>
      </w:r>
    </w:p>
    <w:p w:rsidR="00417DF3" w:rsidRPr="0019356B" w:rsidRDefault="00417DF3" w:rsidP="00556E2E">
      <w:pPr>
        <w:tabs>
          <w:tab w:val="left" w:pos="1530"/>
        </w:tabs>
        <w:autoSpaceDE w:val="0"/>
        <w:autoSpaceDN w:val="0"/>
        <w:adjustRightInd w:val="0"/>
        <w:spacing w:line="240" w:lineRule="auto"/>
        <w:ind w:left="522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E03CF4" w:rsidRPr="0019356B" w:rsidRDefault="00E03CF4" w:rsidP="00AE2773">
      <w:pPr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56B">
        <w:rPr>
          <w:rFonts w:ascii="Angsana New" w:hAnsi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E03CF4" w:rsidRPr="0019356B" w:rsidRDefault="00E03CF4" w:rsidP="00AE2773">
      <w:pPr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E03CF4" w:rsidRPr="0019356B" w:rsidRDefault="00E03CF4" w:rsidP="00AE2773">
      <w:pPr>
        <w:spacing w:line="240" w:lineRule="auto"/>
        <w:ind w:left="1166" w:right="-7"/>
        <w:jc w:val="thaiDistribute"/>
        <w:rPr>
          <w:rFonts w:ascii="Angsana New" w:hAnsi="Angsana New"/>
          <w:sz w:val="30"/>
          <w:szCs w:val="30"/>
        </w:rPr>
      </w:pPr>
      <w:r w:rsidRPr="0019356B">
        <w:rPr>
          <w:rFonts w:ascii="Angsana New" w:hAnsi="Angsana New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19356B">
        <w:rPr>
          <w:rFonts w:ascii="Angsana New" w:hAnsi="Angsana New"/>
          <w:sz w:val="30"/>
          <w:szCs w:val="30"/>
        </w:rPr>
        <w:t xml:space="preserve"> </w:t>
      </w:r>
      <w:r w:rsidRPr="0019356B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E03CF4" w:rsidRPr="0019356B" w:rsidRDefault="00E03CF4" w:rsidP="00AE2773">
      <w:pPr>
        <w:spacing w:line="240" w:lineRule="auto"/>
        <w:ind w:left="1166" w:right="-7"/>
        <w:jc w:val="thaiDistribute"/>
        <w:rPr>
          <w:rFonts w:ascii="Angsana New" w:hAnsi="Angsana New"/>
          <w:sz w:val="30"/>
          <w:szCs w:val="30"/>
        </w:rPr>
      </w:pPr>
    </w:p>
    <w:p w:rsidR="00E03CF4" w:rsidRPr="0019356B" w:rsidRDefault="00E03CF4" w:rsidP="00AE2773">
      <w:pPr>
        <w:spacing w:line="240" w:lineRule="auto"/>
        <w:ind w:left="1166" w:right="-7"/>
        <w:jc w:val="thaiDistribute"/>
        <w:rPr>
          <w:rFonts w:ascii="Angsana New" w:hAnsi="Angsana New"/>
          <w:sz w:val="30"/>
          <w:szCs w:val="30"/>
        </w:rPr>
      </w:pPr>
      <w:r w:rsidRPr="0019356B">
        <w:rPr>
          <w:rFonts w:ascii="Angsana New" w:hAnsi="Angsana New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19356B">
        <w:rPr>
          <w:rFonts w:ascii="Angsana New" w:hAnsi="Angsana New"/>
          <w:sz w:val="30"/>
          <w:szCs w:val="30"/>
        </w:rPr>
        <w:t xml:space="preserve"> </w:t>
      </w:r>
      <w:r w:rsidRPr="0019356B">
        <w:rPr>
          <w:rFonts w:ascii="Angsana New" w:hAnsi="Angsana New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E03CF4" w:rsidRPr="0019356B" w:rsidRDefault="00E03CF4" w:rsidP="00AE2773">
      <w:pPr>
        <w:spacing w:line="240" w:lineRule="auto"/>
        <w:ind w:left="1166" w:right="-7"/>
        <w:jc w:val="thaiDistribute"/>
        <w:rPr>
          <w:rFonts w:ascii="Angsana New" w:hAnsi="Angsana New"/>
          <w:sz w:val="30"/>
          <w:szCs w:val="30"/>
        </w:rPr>
      </w:pPr>
    </w:p>
    <w:p w:rsidR="00E03CF4" w:rsidRPr="0019356B" w:rsidRDefault="00E03CF4" w:rsidP="00AE2773">
      <w:pPr>
        <w:spacing w:line="240" w:lineRule="auto"/>
        <w:ind w:left="1166" w:right="-7"/>
        <w:jc w:val="thaiDistribute"/>
        <w:rPr>
          <w:rFonts w:ascii="Angsana New" w:hAnsi="Angsana New"/>
          <w:sz w:val="30"/>
          <w:szCs w:val="30"/>
        </w:rPr>
      </w:pPr>
      <w:r w:rsidRPr="0019356B">
        <w:rPr>
          <w:rFonts w:ascii="Angsana New" w:hAnsi="Angsana New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0E3E6C" w:rsidRPr="0019356B" w:rsidRDefault="000E3E6C" w:rsidP="00AE2773">
      <w:pPr>
        <w:spacing w:line="240" w:lineRule="auto"/>
        <w:ind w:left="1166" w:right="-7"/>
        <w:jc w:val="thaiDistribute"/>
        <w:rPr>
          <w:rFonts w:ascii="Angsana New" w:hAnsi="Angsana New"/>
          <w:sz w:val="30"/>
          <w:szCs w:val="30"/>
        </w:rPr>
      </w:pPr>
    </w:p>
    <w:p w:rsidR="000E3E6C" w:rsidRPr="00E52F23" w:rsidRDefault="00E52F23" w:rsidP="000E3E6C">
      <w:pPr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0E3E6C" w:rsidRPr="004E0A06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0E3E6C" w:rsidRPr="004E0A06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="000E3E6C" w:rsidRPr="004E0A06">
        <w:rPr>
          <w:rFonts w:ascii="Angsana New" w:hAnsi="Angsana New"/>
          <w:b/>
          <w:bCs/>
          <w:i/>
          <w:iCs/>
          <w:sz w:val="30"/>
          <w:szCs w:val="30"/>
        </w:rPr>
        <w:t xml:space="preserve">.1) </w:t>
      </w:r>
      <w:r w:rsidR="000E3E6C" w:rsidRPr="004E0A0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E3E6C" w:rsidRPr="004E0A0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="000E3E6C" w:rsidRPr="00E52F23">
        <w:rPr>
          <w:rFonts w:ascii="Angsana New" w:hAnsi="Angsana New"/>
          <w:b/>
          <w:bCs/>
          <w:i/>
          <w:iCs/>
          <w:sz w:val="30"/>
          <w:szCs w:val="30"/>
          <w:cs/>
        </w:rPr>
        <w:t>ด้านเครดิต</w:t>
      </w:r>
    </w:p>
    <w:p w:rsidR="000E3E6C" w:rsidRPr="00E52F23" w:rsidRDefault="000E3E6C" w:rsidP="000E3E6C">
      <w:pPr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E3E6C" w:rsidRPr="00E52F23" w:rsidRDefault="000E3E6C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E52F23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ซึ่งโดยส่วนใหญ่เกิดจากลูกหนี้ที่เป็นลูกค้าและเงินลงทุนในตราสารหนี้ของบริษัท</w:t>
      </w:r>
    </w:p>
    <w:p w:rsidR="00E52F23" w:rsidRPr="00E52F23" w:rsidRDefault="00E52F23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:rsidR="000E3E6C" w:rsidRPr="00E52F23" w:rsidRDefault="000E3E6C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E52F23">
        <w:rPr>
          <w:rFonts w:ascii="Angsana New" w:hAnsi="Angsana New"/>
          <w:sz w:val="30"/>
          <w:szCs w:val="30"/>
        </w:rPr>
        <w:t>(</w:t>
      </w:r>
      <w:r w:rsidRPr="00E52F23">
        <w:rPr>
          <w:rFonts w:ascii="Angsana New" w:hAnsi="Angsana New"/>
          <w:sz w:val="30"/>
          <w:szCs w:val="30"/>
          <w:cs/>
        </w:rPr>
        <w:t>ค</w:t>
      </w:r>
      <w:r w:rsidRPr="00E52F23">
        <w:rPr>
          <w:rFonts w:ascii="Angsana New" w:hAnsi="Angsana New"/>
          <w:sz w:val="30"/>
          <w:szCs w:val="30"/>
        </w:rPr>
        <w:t>.1.1)</w:t>
      </w:r>
      <w:r w:rsidR="00EA71E9" w:rsidRPr="00E52F23">
        <w:rPr>
          <w:rFonts w:ascii="Angsana New" w:hAnsi="Angsana New"/>
          <w:sz w:val="30"/>
          <w:szCs w:val="30"/>
        </w:rPr>
        <w:t xml:space="preserve"> </w:t>
      </w:r>
      <w:r w:rsidR="00EA71E9" w:rsidRPr="00E52F23">
        <w:rPr>
          <w:rFonts w:ascii="Angsana New" w:hAnsi="Angsana New"/>
          <w:sz w:val="30"/>
          <w:szCs w:val="30"/>
        </w:rPr>
        <w:tab/>
      </w:r>
      <w:r w:rsidRPr="00E52F2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EA71E9" w:rsidRPr="00E52F23" w:rsidRDefault="00EA71E9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:rsidR="00EA71E9" w:rsidRPr="00E52F23" w:rsidRDefault="00EA71E9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cs/>
        </w:rPr>
      </w:pPr>
      <w:r w:rsidRPr="00E52F23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E52F23">
        <w:rPr>
          <w:rFonts w:ascii="Angsana New" w:hAnsi="Angsana New"/>
          <w:sz w:val="30"/>
          <w:szCs w:val="30"/>
        </w:rPr>
        <w:t xml:space="preserve"> </w:t>
      </w:r>
      <w:r w:rsidRPr="00E52F23">
        <w:rPr>
          <w:rFonts w:ascii="Angsana New" w:hAnsi="Angsana New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E52F23">
        <w:rPr>
          <w:rFonts w:ascii="Angsana New" w:hAnsi="Angsana New"/>
          <w:sz w:val="30"/>
          <w:szCs w:val="30"/>
        </w:rPr>
        <w:t xml:space="preserve"> </w:t>
      </w:r>
      <w:r w:rsidRPr="00E52F23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EA332D" w:rsidRPr="00E52F23">
        <w:rPr>
          <w:rFonts w:ascii="Angsana New" w:hAnsi="Angsana New"/>
          <w:sz w:val="30"/>
          <w:szCs w:val="30"/>
        </w:rPr>
        <w:t>14</w:t>
      </w:r>
    </w:p>
    <w:p w:rsidR="00EA71E9" w:rsidRPr="00E52F23" w:rsidRDefault="00EA71E9" w:rsidP="00EA71E9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:rsidR="00EA71E9" w:rsidRPr="00E52F23" w:rsidRDefault="00EA71E9" w:rsidP="004D5A83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E52F23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มาตรฐานในการชำระเงินและการส่งสินค้า บริษัทจะทบทว</w:t>
      </w:r>
      <w:r w:rsidR="0035576A" w:rsidRPr="00E52F23">
        <w:rPr>
          <w:rFonts w:ascii="Angsana New" w:hAnsi="Angsana New"/>
          <w:sz w:val="30"/>
          <w:szCs w:val="30"/>
          <w:cs/>
        </w:rPr>
        <w:t>น</w:t>
      </w:r>
      <w:r w:rsidRPr="00E52F23">
        <w:rPr>
          <w:rFonts w:ascii="Angsana New" w:hAnsi="Angsana New"/>
          <w:sz w:val="30"/>
          <w:szCs w:val="30"/>
          <w:cs/>
        </w:rPr>
        <w:t>อันดับความน่าเชื่อถือภายนอก</w:t>
      </w:r>
      <w:r w:rsidRPr="00E52F23">
        <w:rPr>
          <w:rFonts w:ascii="Angsana New" w:hAnsi="Angsana New"/>
          <w:sz w:val="30"/>
          <w:szCs w:val="30"/>
        </w:rPr>
        <w:t xml:space="preserve"> (</w:t>
      </w:r>
      <w:r w:rsidRPr="00E52F23">
        <w:rPr>
          <w:rFonts w:ascii="Angsana New" w:hAnsi="Angsana New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</w:t>
      </w:r>
      <w:r w:rsidR="007814A7" w:rsidRPr="00E52F23">
        <w:rPr>
          <w:rFonts w:ascii="Angsana New" w:hAnsi="Angsana New"/>
          <w:sz w:val="30"/>
          <w:szCs w:val="30"/>
          <w:cs/>
        </w:rPr>
        <w:t>นอย่างสม่ำเสมอ</w:t>
      </w:r>
      <w:r w:rsidR="0035576A" w:rsidRPr="00E52F23">
        <w:rPr>
          <w:rFonts w:ascii="Angsana New" w:hAnsi="Angsana New"/>
          <w:sz w:val="30"/>
          <w:szCs w:val="30"/>
          <w:cs/>
        </w:rPr>
        <w:t xml:space="preserve"> </w:t>
      </w:r>
      <w:r w:rsidRPr="00E52F23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35576A" w:rsidRPr="00E52F23">
        <w:rPr>
          <w:rFonts w:ascii="Angsana New" w:hAnsi="Angsana New"/>
          <w:sz w:val="30"/>
          <w:szCs w:val="30"/>
          <w:cs/>
        </w:rPr>
        <w:t>ก</w:t>
      </w:r>
      <w:r w:rsidRPr="00E52F23">
        <w:rPr>
          <w:rFonts w:ascii="Angsana New" w:hAnsi="Angsana New"/>
          <w:sz w:val="30"/>
          <w:szCs w:val="30"/>
          <w:cs/>
        </w:rPr>
        <w:t>คณะกรรมการบริหารความเสี่ย</w:t>
      </w:r>
      <w:r w:rsidR="0035576A" w:rsidRPr="00E52F23">
        <w:rPr>
          <w:rFonts w:ascii="Angsana New" w:hAnsi="Angsana New"/>
          <w:sz w:val="30"/>
          <w:szCs w:val="30"/>
          <w:cs/>
        </w:rPr>
        <w:t>ง</w:t>
      </w:r>
    </w:p>
    <w:p w:rsidR="00F0169D" w:rsidRPr="00E52F23" w:rsidRDefault="00F0169D" w:rsidP="0035576A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530" w:right="-18"/>
        <w:jc w:val="thaiDistribute"/>
        <w:rPr>
          <w:rFonts w:ascii="Angsana New" w:hAnsi="Angsana New"/>
          <w:sz w:val="30"/>
          <w:szCs w:val="30"/>
        </w:rPr>
      </w:pPr>
    </w:p>
    <w:p w:rsidR="00F0169D" w:rsidRPr="00E52F23" w:rsidRDefault="00F0169D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  <w:r w:rsidRPr="00E52F23">
        <w:rPr>
          <w:rFonts w:ascii="Angsana New" w:hAnsi="Angsana New"/>
          <w:sz w:val="30"/>
          <w:szCs w:val="30"/>
          <w:cs/>
        </w:rPr>
        <w:t xml:space="preserve">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E52F23">
        <w:rPr>
          <w:rFonts w:ascii="Angsana New" w:hAnsi="Angsana New"/>
          <w:sz w:val="30"/>
          <w:szCs w:val="30"/>
          <w:lang w:val="en-US"/>
        </w:rPr>
        <w:t xml:space="preserve">90 </w:t>
      </w:r>
      <w:r w:rsidRPr="00E52F23">
        <w:rPr>
          <w:rFonts w:ascii="Angsana New" w:hAnsi="Angsana New"/>
          <w:sz w:val="30"/>
          <w:szCs w:val="30"/>
          <w:cs/>
          <w:lang w:val="en-US"/>
        </w:rPr>
        <w:t>วัน</w:t>
      </w:r>
    </w:p>
    <w:p w:rsidR="00217A56" w:rsidRPr="00E52F23" w:rsidRDefault="00217A56" w:rsidP="00F0169D">
      <w:pPr>
        <w:tabs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6182C" w:rsidRPr="00E52F23" w:rsidRDefault="0019356B" w:rsidP="00217A56">
      <w:pPr>
        <w:autoSpaceDE w:val="0"/>
        <w:autoSpaceDN w:val="0"/>
        <w:adjustRightInd w:val="0"/>
        <w:spacing w:line="240" w:lineRule="auto"/>
        <w:ind w:left="1170" w:right="-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  <w:r w:rsidR="00C6182C" w:rsidRPr="00E52F23">
        <w:rPr>
          <w:rFonts w:ascii="Angsana New" w:hAnsi="Angsana New"/>
          <w:sz w:val="30"/>
          <w:szCs w:val="30"/>
          <w:cs/>
          <w:lang w:val="en-US"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:rsidR="00267159" w:rsidRPr="00E52F23" w:rsidRDefault="00267159" w:rsidP="00C6182C">
      <w:pPr>
        <w:autoSpaceDE w:val="0"/>
        <w:autoSpaceDN w:val="0"/>
        <w:adjustRightInd w:val="0"/>
        <w:spacing w:line="240" w:lineRule="auto"/>
        <w:ind w:left="1170" w:right="-18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5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775"/>
        <w:gridCol w:w="1080"/>
        <w:gridCol w:w="1530"/>
        <w:gridCol w:w="270"/>
        <w:gridCol w:w="1620"/>
      </w:tblGrid>
      <w:tr w:rsidR="001E20CC" w:rsidRPr="00E52F23" w:rsidTr="001E20CC">
        <w:trPr>
          <w:trHeight w:val="64"/>
        </w:trPr>
        <w:tc>
          <w:tcPr>
            <w:tcW w:w="4775" w:type="dxa"/>
            <w:shd w:val="clear" w:color="auto" w:fill="auto"/>
            <w:vAlign w:val="bottom"/>
          </w:tcPr>
          <w:p w:rsidR="00267159" w:rsidRPr="00E52F23" w:rsidRDefault="00267159" w:rsidP="001E20CC">
            <w:pPr>
              <w:pStyle w:val="BodyText"/>
              <w:spacing w:after="0" w:line="240" w:lineRule="atLeast"/>
              <w:ind w:left="719"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267159" w:rsidRPr="00E52F23" w:rsidRDefault="00267159" w:rsidP="001E20CC">
            <w:pPr>
              <w:pStyle w:val="BodyText"/>
              <w:spacing w:after="0" w:line="240" w:lineRule="atLeast"/>
              <w:ind w:left="719"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2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52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52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52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267159" w:rsidRPr="00E52F23" w:rsidRDefault="00267159" w:rsidP="001E20CC">
            <w:pPr>
              <w:pStyle w:val="BodyText"/>
              <w:spacing w:after="0" w:line="240" w:lineRule="atLeast"/>
              <w:ind w:right="-11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267159" w:rsidRPr="00E52F23" w:rsidRDefault="00267159" w:rsidP="001E20CC">
            <w:pPr>
              <w:pStyle w:val="BodyText"/>
              <w:spacing w:after="0" w:line="240" w:lineRule="atLeast"/>
              <w:ind w:right="-111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2F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67159" w:rsidRPr="00E52F23" w:rsidRDefault="00267159" w:rsidP="001E20CC">
            <w:pPr>
              <w:spacing w:line="24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2F2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52F2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52F23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7159" w:rsidRPr="00E52F23" w:rsidRDefault="00267159" w:rsidP="001E20C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267159" w:rsidRPr="00E52F23" w:rsidRDefault="00267159" w:rsidP="001E20CC">
            <w:pPr>
              <w:spacing w:line="240" w:lineRule="atLeast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F2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:rsidR="00267159" w:rsidRPr="00E52F23" w:rsidRDefault="00267159" w:rsidP="001E20CC">
            <w:pPr>
              <w:spacing w:line="240" w:lineRule="atLeas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2F23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267159" w:rsidRPr="00E52F23" w:rsidTr="001E20CC">
        <w:tc>
          <w:tcPr>
            <w:tcW w:w="4775" w:type="dxa"/>
            <w:shd w:val="clear" w:color="auto" w:fill="auto"/>
          </w:tcPr>
          <w:p w:rsidR="00267159" w:rsidRPr="00E52F23" w:rsidRDefault="00267159" w:rsidP="001E2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7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67159" w:rsidRPr="00E52F23" w:rsidRDefault="00267159" w:rsidP="001E2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267159" w:rsidRPr="00E52F23" w:rsidRDefault="00267159" w:rsidP="001E20CC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F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0CC" w:rsidRPr="00E52F23" w:rsidTr="001E20CC">
        <w:tc>
          <w:tcPr>
            <w:tcW w:w="4775" w:type="dxa"/>
            <w:shd w:val="clear" w:color="auto" w:fill="auto"/>
          </w:tcPr>
          <w:p w:rsidR="00267159" w:rsidRPr="00E52F23" w:rsidRDefault="00267159" w:rsidP="001E20CC">
            <w:pPr>
              <w:tabs>
                <w:tab w:val="left" w:pos="8040"/>
              </w:tabs>
              <w:spacing w:line="240" w:lineRule="auto"/>
              <w:ind w:left="7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F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267159" w:rsidRPr="00E52F23" w:rsidRDefault="00267159" w:rsidP="001E20CC">
            <w:pPr>
              <w:tabs>
                <w:tab w:val="decimal" w:pos="425"/>
              </w:tabs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67159" w:rsidRPr="00E52F23" w:rsidRDefault="00267159" w:rsidP="001E20C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67159" w:rsidRPr="00E52F23" w:rsidRDefault="00267159" w:rsidP="001E20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267159" w:rsidRPr="00E52F23" w:rsidRDefault="00267159" w:rsidP="001E20CC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0CC" w:rsidRPr="00E52F23" w:rsidTr="001E20CC">
        <w:tc>
          <w:tcPr>
            <w:tcW w:w="4775" w:type="dxa"/>
            <w:shd w:val="clear" w:color="auto" w:fill="auto"/>
          </w:tcPr>
          <w:p w:rsidR="00C079F9" w:rsidRPr="00E52F23" w:rsidRDefault="00C079F9" w:rsidP="001E20CC">
            <w:pPr>
              <w:tabs>
                <w:tab w:val="left" w:pos="8040"/>
              </w:tabs>
              <w:spacing w:line="240" w:lineRule="auto"/>
              <w:ind w:left="719"/>
              <w:rPr>
                <w:rFonts w:ascii="Angsana New" w:hAnsi="Angsana New"/>
                <w:sz w:val="30"/>
                <w:szCs w:val="30"/>
                <w:cs/>
              </w:rPr>
            </w:pPr>
            <w:r w:rsidRPr="00E52F2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C079F9" w:rsidRPr="00E52F23" w:rsidRDefault="00C079F9" w:rsidP="001E20CC">
            <w:pPr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52F2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079F9" w:rsidRPr="00E52F23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2F23">
              <w:rPr>
                <w:rFonts w:ascii="Angsana New" w:hAnsi="Angsana New"/>
                <w:sz w:val="30"/>
                <w:szCs w:val="30"/>
              </w:rPr>
              <w:t>60,503</w:t>
            </w:r>
          </w:p>
        </w:tc>
        <w:tc>
          <w:tcPr>
            <w:tcW w:w="270" w:type="dxa"/>
            <w:shd w:val="clear" w:color="auto" w:fill="auto"/>
          </w:tcPr>
          <w:p w:rsidR="00C079F9" w:rsidRPr="00E52F23" w:rsidRDefault="00C079F9" w:rsidP="001E20CC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C079F9" w:rsidRPr="00E52F23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2F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20CC" w:rsidRPr="00E52F23" w:rsidTr="001E20CC">
        <w:trPr>
          <w:trHeight w:val="181"/>
        </w:trPr>
        <w:tc>
          <w:tcPr>
            <w:tcW w:w="4775" w:type="dxa"/>
            <w:shd w:val="clear" w:color="auto" w:fill="auto"/>
          </w:tcPr>
          <w:p w:rsidR="00C079F9" w:rsidRPr="00E52F23" w:rsidRDefault="00C079F9" w:rsidP="001E20CC">
            <w:pPr>
              <w:spacing w:line="240" w:lineRule="auto"/>
              <w:ind w:left="7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079F9" w:rsidRPr="00E52F23" w:rsidRDefault="00C079F9" w:rsidP="001E20CC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079F9" w:rsidRPr="00E52F23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F23">
              <w:rPr>
                <w:rFonts w:ascii="Angsana New" w:hAnsi="Angsana New"/>
                <w:b/>
                <w:bCs/>
                <w:sz w:val="30"/>
                <w:szCs w:val="30"/>
              </w:rPr>
              <w:t>60,503</w:t>
            </w:r>
          </w:p>
        </w:tc>
        <w:tc>
          <w:tcPr>
            <w:tcW w:w="270" w:type="dxa"/>
            <w:shd w:val="clear" w:color="auto" w:fill="auto"/>
          </w:tcPr>
          <w:p w:rsidR="00C079F9" w:rsidRPr="00E52F23" w:rsidRDefault="00C079F9" w:rsidP="001E20CC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079F9" w:rsidRPr="00E52F23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F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079F9" w:rsidRPr="001E20CC" w:rsidTr="001E20CC">
        <w:tc>
          <w:tcPr>
            <w:tcW w:w="4775" w:type="dxa"/>
            <w:shd w:val="clear" w:color="auto" w:fill="auto"/>
          </w:tcPr>
          <w:p w:rsidR="00C079F9" w:rsidRPr="001E20CC" w:rsidRDefault="00C079F9" w:rsidP="001E20CC">
            <w:pPr>
              <w:spacing w:line="240" w:lineRule="auto"/>
              <w:ind w:left="7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2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8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C079F9" w:rsidRPr="001E20CC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0CC" w:rsidRPr="001E20CC" w:rsidTr="001E20CC">
        <w:tc>
          <w:tcPr>
            <w:tcW w:w="4775" w:type="dxa"/>
            <w:shd w:val="clear" w:color="auto" w:fill="auto"/>
          </w:tcPr>
          <w:p w:rsidR="00C079F9" w:rsidRPr="001E20CC" w:rsidRDefault="00C079F9" w:rsidP="001E20CC">
            <w:pPr>
              <w:spacing w:line="240" w:lineRule="auto"/>
              <w:ind w:left="719"/>
              <w:rPr>
                <w:rFonts w:ascii="Angsana New" w:hAnsi="Angsana New"/>
                <w:sz w:val="30"/>
                <w:szCs w:val="30"/>
              </w:rPr>
            </w:pPr>
            <w:r w:rsidRPr="001E20C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C079F9" w:rsidRPr="001E20CC" w:rsidRDefault="00304334" w:rsidP="001E20CC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571,210</w:t>
            </w:r>
          </w:p>
        </w:tc>
        <w:tc>
          <w:tcPr>
            <w:tcW w:w="27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2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20CC" w:rsidRPr="001E20CC" w:rsidTr="001E20CC">
        <w:tc>
          <w:tcPr>
            <w:tcW w:w="4775" w:type="dxa"/>
            <w:shd w:val="clear" w:color="auto" w:fill="auto"/>
          </w:tcPr>
          <w:p w:rsidR="00C079F9" w:rsidRPr="001E20CC" w:rsidRDefault="00C079F9" w:rsidP="001E20CC">
            <w:pPr>
              <w:tabs>
                <w:tab w:val="left" w:pos="8040"/>
              </w:tabs>
              <w:spacing w:line="240" w:lineRule="auto"/>
              <w:ind w:left="719" w:hanging="80"/>
              <w:rPr>
                <w:rFonts w:ascii="Angsana New" w:hAnsi="Angsana New"/>
                <w:sz w:val="30"/>
                <w:szCs w:val="30"/>
                <w:cs/>
              </w:rPr>
            </w:pPr>
            <w:r w:rsidRPr="001E20C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E20CC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1152"/>
                <w:tab w:val="decimal" w:pos="124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E20CC" w:rsidRPr="001E20CC" w:rsidTr="001E20CC">
        <w:tc>
          <w:tcPr>
            <w:tcW w:w="4775" w:type="dxa"/>
            <w:shd w:val="clear" w:color="auto" w:fill="auto"/>
          </w:tcPr>
          <w:p w:rsidR="00C079F9" w:rsidRPr="001E20CC" w:rsidRDefault="00C079F9" w:rsidP="001E20CC">
            <w:pPr>
              <w:tabs>
                <w:tab w:val="left" w:pos="8040"/>
              </w:tabs>
              <w:spacing w:line="240" w:lineRule="auto"/>
              <w:ind w:left="719"/>
              <w:rPr>
                <w:rFonts w:ascii="Angsana New" w:hAnsi="Angsana New"/>
                <w:sz w:val="30"/>
                <w:szCs w:val="30"/>
                <w:cs/>
              </w:rPr>
            </w:pPr>
            <w:r w:rsidRPr="001E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E20C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E20C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E20C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8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20CC">
              <w:rPr>
                <w:rFonts w:ascii="Angsana New" w:hAnsi="Angsana New"/>
                <w:sz w:val="30"/>
                <w:szCs w:val="30"/>
              </w:rPr>
              <w:t>127,990</w:t>
            </w:r>
          </w:p>
        </w:tc>
        <w:tc>
          <w:tcPr>
            <w:tcW w:w="27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770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2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20CC" w:rsidRPr="001E20CC" w:rsidTr="001E20CC">
        <w:tc>
          <w:tcPr>
            <w:tcW w:w="4775" w:type="dxa"/>
            <w:shd w:val="clear" w:color="auto" w:fill="auto"/>
          </w:tcPr>
          <w:p w:rsidR="00C079F9" w:rsidRPr="001E20CC" w:rsidRDefault="00C079F9" w:rsidP="001E20CC">
            <w:pPr>
              <w:tabs>
                <w:tab w:val="left" w:pos="8040"/>
              </w:tabs>
              <w:spacing w:line="240" w:lineRule="auto"/>
              <w:ind w:left="7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8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9F9" w:rsidRPr="001E20CC" w:rsidRDefault="00304334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699,200</w:t>
            </w:r>
          </w:p>
        </w:tc>
        <w:tc>
          <w:tcPr>
            <w:tcW w:w="27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770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9F9" w:rsidRPr="001E20CC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0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E20CC" w:rsidRPr="001E20CC" w:rsidTr="001E20CC">
        <w:tc>
          <w:tcPr>
            <w:tcW w:w="4775" w:type="dxa"/>
            <w:shd w:val="clear" w:color="auto" w:fill="auto"/>
          </w:tcPr>
          <w:p w:rsidR="00C079F9" w:rsidRPr="001E20CC" w:rsidRDefault="00C079F9" w:rsidP="001E20CC">
            <w:pPr>
              <w:spacing w:line="240" w:lineRule="auto"/>
              <w:ind w:left="7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20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79F9" w:rsidRPr="001E20CC" w:rsidRDefault="00304334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759,703</w:t>
            </w:r>
          </w:p>
        </w:tc>
        <w:tc>
          <w:tcPr>
            <w:tcW w:w="270" w:type="dxa"/>
            <w:shd w:val="clear" w:color="auto" w:fill="auto"/>
          </w:tcPr>
          <w:p w:rsidR="00C079F9" w:rsidRPr="001E20CC" w:rsidRDefault="00C079F9" w:rsidP="001E20CC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79F9" w:rsidRPr="001E20CC" w:rsidRDefault="00C079F9" w:rsidP="001E20C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0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E20CC" w:rsidRPr="001E20CC" w:rsidRDefault="001E20CC" w:rsidP="001E20CC">
      <w:pPr>
        <w:rPr>
          <w:vanish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990"/>
        <w:gridCol w:w="270"/>
        <w:gridCol w:w="1620"/>
      </w:tblGrid>
      <w:tr w:rsidR="0019356B" w:rsidRPr="00267159" w:rsidTr="00A4078E">
        <w:trPr>
          <w:cantSplit/>
          <w:tblHeader/>
        </w:trPr>
        <w:tc>
          <w:tcPr>
            <w:tcW w:w="6390" w:type="dxa"/>
          </w:tcPr>
          <w:p w:rsidR="0019356B" w:rsidRPr="00267159" w:rsidRDefault="0019356B" w:rsidP="001015FD">
            <w:pPr>
              <w:spacing w:line="240" w:lineRule="auto"/>
              <w:ind w:left="7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9356B" w:rsidRPr="00267159" w:rsidRDefault="0019356B" w:rsidP="00A4078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9356B" w:rsidRPr="00267159" w:rsidRDefault="0019356B" w:rsidP="00A4078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9356B" w:rsidRPr="00267159" w:rsidRDefault="0019356B" w:rsidP="00A4078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159" w:rsidRPr="00267159" w:rsidTr="00A4078E">
        <w:trPr>
          <w:cantSplit/>
          <w:tblHeader/>
        </w:trPr>
        <w:tc>
          <w:tcPr>
            <w:tcW w:w="6390" w:type="dxa"/>
          </w:tcPr>
          <w:p w:rsidR="00267159" w:rsidRPr="00267159" w:rsidRDefault="00267159" w:rsidP="001015FD">
            <w:pPr>
              <w:spacing w:line="240" w:lineRule="auto"/>
              <w:ind w:left="724"/>
              <w:rPr>
                <w:rFonts w:ascii="Angsana New" w:hAnsi="Angsana New"/>
                <w:sz w:val="30"/>
                <w:szCs w:val="30"/>
              </w:rPr>
            </w:pPr>
            <w:r w:rsidRPr="00267159">
              <w:rPr>
                <w:rFonts w:ascii="Angsana New" w:hAnsi="Angsana New"/>
                <w:sz w:val="30"/>
                <w:szCs w:val="30"/>
              </w:rPr>
              <w:br w:type="page"/>
            </w:r>
            <w:r w:rsidRPr="00267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7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7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67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267159" w:rsidRPr="00267159" w:rsidRDefault="00267159" w:rsidP="00A4078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267159" w:rsidRPr="00267159" w:rsidRDefault="00267159" w:rsidP="00A4078E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159">
              <w:rPr>
                <w:rFonts w:ascii="Angsana New" w:hAnsi="Angsana New"/>
                <w:sz w:val="30"/>
                <w:szCs w:val="30"/>
              </w:rPr>
              <w:t>25</w:t>
            </w:r>
            <w:r w:rsidRPr="00267159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267159" w:rsidRPr="00267159" w:rsidTr="00A4078E">
        <w:trPr>
          <w:cantSplit/>
        </w:trPr>
        <w:tc>
          <w:tcPr>
            <w:tcW w:w="6390" w:type="dxa"/>
          </w:tcPr>
          <w:p w:rsidR="00267159" w:rsidRPr="00267159" w:rsidRDefault="00267159" w:rsidP="001015FD">
            <w:pPr>
              <w:tabs>
                <w:tab w:val="left" w:pos="8040"/>
              </w:tabs>
              <w:spacing w:line="240" w:lineRule="auto"/>
              <w:ind w:left="7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267159" w:rsidRPr="00267159" w:rsidRDefault="00267159" w:rsidP="00A4078E">
            <w:pPr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7159" w:rsidRPr="00267159" w:rsidTr="00A4078E">
        <w:trPr>
          <w:cantSplit/>
        </w:trPr>
        <w:tc>
          <w:tcPr>
            <w:tcW w:w="6390" w:type="dxa"/>
          </w:tcPr>
          <w:p w:rsidR="00267159" w:rsidRPr="00267159" w:rsidRDefault="00267159" w:rsidP="001015FD">
            <w:pPr>
              <w:tabs>
                <w:tab w:val="left" w:pos="8040"/>
              </w:tabs>
              <w:spacing w:line="240" w:lineRule="auto"/>
              <w:ind w:left="7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267159" w:rsidRPr="00267159" w:rsidRDefault="00267159" w:rsidP="00A4078E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159" w:rsidRPr="00267159" w:rsidTr="00A4078E">
        <w:trPr>
          <w:cantSplit/>
        </w:trPr>
        <w:tc>
          <w:tcPr>
            <w:tcW w:w="6390" w:type="dxa"/>
          </w:tcPr>
          <w:p w:rsidR="00267159" w:rsidRPr="00267159" w:rsidRDefault="00267159" w:rsidP="001015FD">
            <w:pPr>
              <w:tabs>
                <w:tab w:val="left" w:pos="8040"/>
              </w:tabs>
              <w:spacing w:line="240" w:lineRule="auto"/>
              <w:ind w:left="724"/>
              <w:rPr>
                <w:rFonts w:ascii="Angsana New" w:hAnsi="Angsana New"/>
                <w:sz w:val="30"/>
                <w:szCs w:val="30"/>
                <w:cs/>
              </w:rPr>
            </w:pPr>
            <w:r w:rsidRPr="0026715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267159" w:rsidRPr="00267159" w:rsidRDefault="00267159" w:rsidP="00A4078E">
            <w:pPr>
              <w:tabs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7159">
              <w:rPr>
                <w:rFonts w:ascii="Angsana New" w:hAnsi="Angsana New"/>
                <w:sz w:val="30"/>
                <w:szCs w:val="30"/>
                <w:lang w:val="en-US"/>
              </w:rPr>
              <w:t>55,283</w:t>
            </w:r>
          </w:p>
        </w:tc>
      </w:tr>
      <w:tr w:rsidR="00267159" w:rsidRPr="00267159" w:rsidTr="00A4078E">
        <w:trPr>
          <w:cantSplit/>
        </w:trPr>
        <w:tc>
          <w:tcPr>
            <w:tcW w:w="6390" w:type="dxa"/>
          </w:tcPr>
          <w:p w:rsidR="00267159" w:rsidRPr="00267159" w:rsidRDefault="00267159" w:rsidP="001015FD">
            <w:pPr>
              <w:spacing w:line="240" w:lineRule="auto"/>
              <w:ind w:left="72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267159" w:rsidRPr="00267159" w:rsidRDefault="00267159" w:rsidP="00A4078E">
            <w:pPr>
              <w:tabs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71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55,283</w:t>
            </w:r>
          </w:p>
        </w:tc>
      </w:tr>
      <w:tr w:rsidR="00267159" w:rsidRPr="00267159" w:rsidTr="00A4078E">
        <w:trPr>
          <w:cantSplit/>
          <w:trHeight w:val="60"/>
        </w:trPr>
        <w:tc>
          <w:tcPr>
            <w:tcW w:w="6390" w:type="dxa"/>
          </w:tcPr>
          <w:p w:rsidR="00267159" w:rsidRPr="00267159" w:rsidRDefault="00267159" w:rsidP="001015FD">
            <w:pPr>
              <w:tabs>
                <w:tab w:val="left" w:pos="8040"/>
              </w:tabs>
              <w:spacing w:line="240" w:lineRule="auto"/>
              <w:ind w:left="7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267159" w:rsidRPr="00267159" w:rsidRDefault="00267159" w:rsidP="00A4078E">
            <w:pPr>
              <w:tabs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7159" w:rsidRPr="00267159" w:rsidTr="00A4078E">
        <w:trPr>
          <w:cantSplit/>
        </w:trPr>
        <w:tc>
          <w:tcPr>
            <w:tcW w:w="6390" w:type="dxa"/>
          </w:tcPr>
          <w:p w:rsidR="00267159" w:rsidRPr="00267159" w:rsidRDefault="00267159" w:rsidP="001015FD">
            <w:pPr>
              <w:tabs>
                <w:tab w:val="left" w:pos="8040"/>
              </w:tabs>
              <w:spacing w:line="240" w:lineRule="auto"/>
              <w:ind w:left="724"/>
              <w:rPr>
                <w:rFonts w:ascii="Angsana New" w:hAnsi="Angsana New"/>
                <w:sz w:val="30"/>
                <w:szCs w:val="30"/>
                <w:cs/>
              </w:rPr>
            </w:pPr>
            <w:r w:rsidRPr="0026715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267159" w:rsidRPr="00267159" w:rsidRDefault="00267159" w:rsidP="00A4078E">
            <w:pPr>
              <w:tabs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7159">
              <w:rPr>
                <w:rFonts w:ascii="Angsana New" w:hAnsi="Angsana New"/>
                <w:sz w:val="30"/>
                <w:szCs w:val="30"/>
                <w:lang w:val="en-US"/>
              </w:rPr>
              <w:t>652,154</w:t>
            </w:r>
          </w:p>
        </w:tc>
      </w:tr>
      <w:tr w:rsidR="00267159" w:rsidRPr="00267159" w:rsidTr="00A4078E">
        <w:trPr>
          <w:cantSplit/>
        </w:trPr>
        <w:tc>
          <w:tcPr>
            <w:tcW w:w="6390" w:type="dxa"/>
          </w:tcPr>
          <w:p w:rsidR="00267159" w:rsidRPr="00267159" w:rsidRDefault="00267159" w:rsidP="001015FD">
            <w:pPr>
              <w:tabs>
                <w:tab w:val="left" w:pos="8040"/>
              </w:tabs>
              <w:spacing w:line="240" w:lineRule="auto"/>
              <w:ind w:left="724"/>
              <w:rPr>
                <w:rFonts w:ascii="Angsana New" w:hAnsi="Angsana New"/>
                <w:sz w:val="30"/>
                <w:szCs w:val="30"/>
                <w:cs/>
              </w:rPr>
            </w:pPr>
            <w:r w:rsidRPr="00267159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267159" w:rsidRPr="00267159" w:rsidRDefault="00267159" w:rsidP="00A4078E">
            <w:pPr>
              <w:tabs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7159" w:rsidRPr="00267159" w:rsidTr="00A4078E">
        <w:trPr>
          <w:cantSplit/>
        </w:trPr>
        <w:tc>
          <w:tcPr>
            <w:tcW w:w="6390" w:type="dxa"/>
          </w:tcPr>
          <w:p w:rsidR="00267159" w:rsidRPr="00267159" w:rsidRDefault="00267159" w:rsidP="001015FD">
            <w:pPr>
              <w:tabs>
                <w:tab w:val="left" w:pos="8040"/>
              </w:tabs>
              <w:spacing w:line="240" w:lineRule="auto"/>
              <w:ind w:left="724"/>
              <w:rPr>
                <w:rFonts w:ascii="Angsana New" w:hAnsi="Angsana New"/>
                <w:sz w:val="30"/>
                <w:szCs w:val="30"/>
                <w:cs/>
              </w:rPr>
            </w:pPr>
            <w:r w:rsidRPr="002671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6715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6715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6715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267159" w:rsidRPr="00267159" w:rsidRDefault="00267159" w:rsidP="00A4078E">
            <w:pPr>
              <w:tabs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7159">
              <w:rPr>
                <w:rFonts w:ascii="Angsana New" w:hAnsi="Angsana New"/>
                <w:sz w:val="30"/>
                <w:szCs w:val="30"/>
                <w:lang w:val="en-US"/>
              </w:rPr>
              <w:t>184,497</w:t>
            </w:r>
          </w:p>
        </w:tc>
      </w:tr>
      <w:tr w:rsidR="00267159" w:rsidRPr="00267159" w:rsidTr="00A4078E">
        <w:trPr>
          <w:cantSplit/>
        </w:trPr>
        <w:tc>
          <w:tcPr>
            <w:tcW w:w="6390" w:type="dxa"/>
          </w:tcPr>
          <w:p w:rsidR="00267159" w:rsidRPr="00267159" w:rsidRDefault="00267159" w:rsidP="001015FD">
            <w:pPr>
              <w:tabs>
                <w:tab w:val="left" w:pos="8040"/>
              </w:tabs>
              <w:spacing w:line="240" w:lineRule="auto"/>
              <w:ind w:left="7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267159" w:rsidRPr="00267159" w:rsidRDefault="00267159" w:rsidP="00A4078E">
            <w:pPr>
              <w:tabs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71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836,651</w:t>
            </w:r>
          </w:p>
        </w:tc>
      </w:tr>
      <w:tr w:rsidR="00267159" w:rsidRPr="00267159" w:rsidTr="00A4078E">
        <w:trPr>
          <w:cantSplit/>
        </w:trPr>
        <w:tc>
          <w:tcPr>
            <w:tcW w:w="6390" w:type="dxa"/>
          </w:tcPr>
          <w:p w:rsidR="00267159" w:rsidRPr="00267159" w:rsidRDefault="00267159" w:rsidP="001015FD">
            <w:pPr>
              <w:tabs>
                <w:tab w:val="left" w:pos="8040"/>
              </w:tabs>
              <w:spacing w:line="240" w:lineRule="auto"/>
              <w:ind w:left="7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267159" w:rsidRPr="00267159" w:rsidRDefault="00267159" w:rsidP="00A407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67159" w:rsidRPr="00267159" w:rsidRDefault="00267159" w:rsidP="00A4078E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267159" w:rsidRPr="00267159" w:rsidRDefault="00267159" w:rsidP="00A4078E">
            <w:pPr>
              <w:tabs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71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891,934</w:t>
            </w:r>
          </w:p>
        </w:tc>
      </w:tr>
    </w:tbl>
    <w:p w:rsidR="00267159" w:rsidRPr="004D5A83" w:rsidRDefault="00267159" w:rsidP="004D5A83">
      <w:pPr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4D5A83" w:rsidRPr="004D5A83" w:rsidRDefault="0019356B" w:rsidP="004D5A83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4D5A83" w:rsidRPr="004D5A83">
        <w:rPr>
          <w:rFonts w:ascii="Angsana New" w:hAnsi="Angsana New"/>
          <w:sz w:val="30"/>
          <w:szCs w:val="30"/>
        </w:rPr>
        <w:lastRenderedPageBreak/>
        <w:t>(</w:t>
      </w:r>
      <w:r w:rsidR="004D5A83" w:rsidRPr="004D5A83">
        <w:rPr>
          <w:rFonts w:ascii="Angsana New" w:hAnsi="Angsana New"/>
          <w:sz w:val="30"/>
          <w:szCs w:val="30"/>
          <w:cs/>
        </w:rPr>
        <w:t>ค</w:t>
      </w:r>
      <w:r w:rsidR="004D5A83" w:rsidRPr="004D5A83">
        <w:rPr>
          <w:rFonts w:ascii="Angsana New" w:hAnsi="Angsana New"/>
          <w:sz w:val="30"/>
          <w:szCs w:val="30"/>
        </w:rPr>
        <w:t>.1.2)</w:t>
      </w:r>
      <w:r w:rsidR="004D5A83">
        <w:rPr>
          <w:rFonts w:ascii="Angsana New" w:hAnsi="Angsana New"/>
          <w:sz w:val="30"/>
          <w:szCs w:val="30"/>
        </w:rPr>
        <w:tab/>
      </w:r>
      <w:r w:rsidR="004D5A83" w:rsidRPr="004D5A83">
        <w:rPr>
          <w:rFonts w:ascii="Angsana New" w:hAnsi="Angsana New"/>
          <w:sz w:val="30"/>
          <w:szCs w:val="30"/>
          <w:cs/>
        </w:rPr>
        <w:t>เงินลงทุนในตราสารหนี้</w:t>
      </w:r>
    </w:p>
    <w:p w:rsidR="004D5A83" w:rsidRPr="004D5A83" w:rsidRDefault="004D5A83" w:rsidP="004D5A83">
      <w:pPr>
        <w:tabs>
          <w:tab w:val="left" w:pos="180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4D5A83" w:rsidRPr="007814A7" w:rsidRDefault="004D5A83" w:rsidP="004D5A83">
      <w:pPr>
        <w:tabs>
          <w:tab w:val="left" w:pos="1080"/>
        </w:tabs>
        <w:ind w:left="2430"/>
        <w:jc w:val="thaiDistribute"/>
        <w:rPr>
          <w:rFonts w:ascii="Angsana New" w:hAnsi="Angsana New"/>
          <w:sz w:val="30"/>
          <w:szCs w:val="30"/>
        </w:rPr>
      </w:pPr>
      <w:r w:rsidRPr="007814A7">
        <w:rPr>
          <w:rFonts w:ascii="Angsana New" w:hAnsi="Angsana New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</w:t>
      </w:r>
      <w:r w:rsidRPr="007814A7">
        <w:rPr>
          <w:rFonts w:ascii="Angsana New" w:hAnsi="Angsana New"/>
          <w:sz w:val="30"/>
          <w:szCs w:val="30"/>
        </w:rPr>
        <w:t xml:space="preserve"> </w:t>
      </w:r>
      <w:r w:rsidR="007814A7" w:rsidRPr="007814A7">
        <w:rPr>
          <w:rFonts w:ascii="Angsana New" w:hAnsi="Angsana New"/>
          <w:sz w:val="30"/>
          <w:szCs w:val="30"/>
        </w:rPr>
        <w:t>“</w:t>
      </w:r>
      <w:r w:rsidRPr="007814A7">
        <w:rPr>
          <w:rFonts w:ascii="Angsana New" w:hAnsi="Angsana New"/>
          <w:sz w:val="30"/>
          <w:szCs w:val="30"/>
        </w:rPr>
        <w:t>A</w:t>
      </w:r>
      <w:r w:rsidR="007814A7" w:rsidRPr="007814A7">
        <w:rPr>
          <w:rFonts w:ascii="Angsana New" w:hAnsi="Angsana New"/>
          <w:sz w:val="30"/>
          <w:szCs w:val="30"/>
        </w:rPr>
        <w:t>+”</w:t>
      </w:r>
      <w:r w:rsidRPr="007814A7">
        <w:rPr>
          <w:rFonts w:ascii="Angsana New" w:hAnsi="Angsana New"/>
          <w:sz w:val="30"/>
          <w:szCs w:val="30"/>
        </w:rPr>
        <w:t xml:space="preserve"> </w:t>
      </w:r>
      <w:r w:rsidRPr="007814A7">
        <w:rPr>
          <w:rFonts w:ascii="Angsana New" w:hAnsi="Angsana New"/>
          <w:sz w:val="30"/>
          <w:szCs w:val="30"/>
          <w:cs/>
        </w:rPr>
        <w:t>จาก</w:t>
      </w:r>
      <w:r w:rsidR="007814A7" w:rsidRPr="007814A7">
        <w:rPr>
          <w:rFonts w:ascii="Angsana New" w:hAnsi="Angsana New"/>
          <w:sz w:val="30"/>
          <w:szCs w:val="30"/>
          <w:cs/>
        </w:rPr>
        <w:t>บริษัท ทริสเรทติ้ง จำกัด และ</w:t>
      </w:r>
      <w:r w:rsidR="007814A7" w:rsidRPr="007814A7">
        <w:rPr>
          <w:rFonts w:ascii="Angsana New" w:hAnsi="Angsana New"/>
          <w:sz w:val="30"/>
          <w:szCs w:val="30"/>
        </w:rPr>
        <w:t>/</w:t>
      </w:r>
      <w:r w:rsidR="007814A7" w:rsidRPr="007814A7">
        <w:rPr>
          <w:rFonts w:ascii="Angsana New" w:hAnsi="Angsana New"/>
          <w:sz w:val="30"/>
          <w:szCs w:val="30"/>
          <w:cs/>
        </w:rPr>
        <w:t>หรือ บริษัทฟิทช์ เรทติ้งส์</w:t>
      </w:r>
      <w:r w:rsidRPr="007814A7">
        <w:rPr>
          <w:rFonts w:ascii="Angsana New" w:hAnsi="Angsana New"/>
          <w:sz w:val="30"/>
          <w:szCs w:val="30"/>
          <w:cs/>
        </w:rPr>
        <w:t xml:space="preserve"> </w:t>
      </w:r>
      <w:r w:rsidR="007814A7" w:rsidRPr="007814A7">
        <w:rPr>
          <w:rFonts w:ascii="Angsana New" w:hAnsi="Angsana New"/>
          <w:sz w:val="30"/>
          <w:szCs w:val="30"/>
          <w:cs/>
        </w:rPr>
        <w:t>จำกัด</w:t>
      </w:r>
    </w:p>
    <w:p w:rsidR="004D5A83" w:rsidRPr="004D5A83" w:rsidRDefault="004D5A83" w:rsidP="004D5A83">
      <w:pPr>
        <w:tabs>
          <w:tab w:val="left" w:pos="540"/>
          <w:tab w:val="left" w:pos="1080"/>
        </w:tabs>
        <w:ind w:left="1440"/>
        <w:jc w:val="thaiDistribute"/>
        <w:rPr>
          <w:rFonts w:ascii="Angsana New" w:hAnsi="Angsana New"/>
          <w:sz w:val="12"/>
          <w:szCs w:val="12"/>
        </w:rPr>
      </w:pPr>
    </w:p>
    <w:p w:rsidR="004D5A83" w:rsidRPr="004D5A83" w:rsidRDefault="004D5A83" w:rsidP="004D5A83">
      <w:pPr>
        <w:tabs>
          <w:tab w:val="left" w:pos="1080"/>
        </w:tabs>
        <w:ind w:left="2430"/>
        <w:jc w:val="thaiDistribute"/>
        <w:rPr>
          <w:rFonts w:ascii="Angsana New" w:hAnsi="Angsana New"/>
          <w:sz w:val="30"/>
          <w:szCs w:val="30"/>
        </w:rPr>
      </w:pPr>
      <w:r w:rsidRPr="004D5A83">
        <w:rPr>
          <w:rFonts w:ascii="Angsana New" w:hAnsi="Angsana New" w:hint="cs"/>
          <w:sz w:val="30"/>
          <w:szCs w:val="30"/>
          <w:cs/>
        </w:rPr>
        <w:t xml:space="preserve"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เพื่อประกอบในการพิจารณาบริษัทมีการทบทวนการเปลี่ยนแปลงของผลตอบแทน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:rsidR="004D5A83" w:rsidRPr="000E2B1E" w:rsidRDefault="004D5A83" w:rsidP="004D5A83">
      <w:pPr>
        <w:tabs>
          <w:tab w:val="left" w:pos="540"/>
          <w:tab w:val="left" w:pos="1080"/>
        </w:tabs>
        <w:ind w:left="1440"/>
        <w:jc w:val="thaiDistribute"/>
        <w:rPr>
          <w:rFonts w:ascii="Angsana New" w:hAnsi="Angsana New"/>
          <w:sz w:val="20"/>
          <w:szCs w:val="20"/>
        </w:rPr>
      </w:pPr>
    </w:p>
    <w:p w:rsidR="004D5A83" w:rsidRPr="000E2B1E" w:rsidRDefault="004D5A83" w:rsidP="004D5A83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E2B1E">
        <w:rPr>
          <w:rFonts w:ascii="Angsana New" w:hAnsi="Angsana New"/>
          <w:sz w:val="30"/>
          <w:szCs w:val="30"/>
        </w:rPr>
        <w:t>(</w:t>
      </w:r>
      <w:r w:rsidRPr="000E2B1E">
        <w:rPr>
          <w:rFonts w:ascii="Angsana New" w:hAnsi="Angsana New"/>
          <w:sz w:val="30"/>
          <w:szCs w:val="30"/>
          <w:cs/>
        </w:rPr>
        <w:t>ค</w:t>
      </w:r>
      <w:r w:rsidRPr="000E2B1E">
        <w:rPr>
          <w:rFonts w:ascii="Angsana New" w:hAnsi="Angsana New"/>
          <w:sz w:val="30"/>
          <w:szCs w:val="30"/>
        </w:rPr>
        <w:t xml:space="preserve">.1.3) </w:t>
      </w:r>
      <w:r w:rsidRPr="000E2B1E">
        <w:rPr>
          <w:rFonts w:ascii="Angsana New" w:hAnsi="Angsana New"/>
          <w:sz w:val="30"/>
          <w:szCs w:val="30"/>
        </w:rPr>
        <w:tab/>
      </w:r>
      <w:r w:rsidRPr="000E2B1E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</w:t>
      </w:r>
    </w:p>
    <w:p w:rsidR="004D5A83" w:rsidRPr="000E2B1E" w:rsidRDefault="004D5A83" w:rsidP="004D5A83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 w:val="20"/>
        </w:rPr>
      </w:pPr>
      <w:r w:rsidRPr="000E2B1E">
        <w:rPr>
          <w:rFonts w:ascii="Angsana New" w:hAnsi="Angsana New" w:cs="Angsana New"/>
          <w:sz w:val="20"/>
        </w:rPr>
        <w:tab/>
      </w:r>
    </w:p>
    <w:p w:rsidR="00F47AEB" w:rsidRPr="00F47AEB" w:rsidRDefault="00F47AEB" w:rsidP="00F47AEB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bidi="ar-SA"/>
        </w:rPr>
      </w:pPr>
      <w:r w:rsidRPr="00F47AEB">
        <w:rPr>
          <w:rFonts w:ascii="Angsana New" w:hAnsi="Angsana New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F47AEB">
        <w:rPr>
          <w:rFonts w:ascii="Angsana New" w:hAnsi="Angsana New"/>
          <w:sz w:val="30"/>
          <w:szCs w:val="30"/>
          <w:lang w:bidi="ar-SA"/>
        </w:rPr>
        <w:t xml:space="preserve">12 </w:t>
      </w:r>
      <w:r w:rsidRPr="00F47AEB">
        <w:rPr>
          <w:rFonts w:ascii="Angsana New" w:hAnsi="Angsana New"/>
          <w:sz w:val="30"/>
          <w:szCs w:val="30"/>
          <w:cs/>
        </w:rPr>
        <w:t>เดือนข้างหน้า ทั้งนี้ บริษัทพิจารณาว่าเงินสดและรายกา</w:t>
      </w:r>
      <w:r w:rsidRPr="000E2B1E">
        <w:rPr>
          <w:rFonts w:ascii="Angsana New" w:hAnsi="Angsana New"/>
          <w:sz w:val="30"/>
          <w:szCs w:val="30"/>
          <w:cs/>
        </w:rPr>
        <w:t>ร</w:t>
      </w:r>
      <w:r w:rsidRPr="00F47AEB">
        <w:rPr>
          <w:rFonts w:ascii="Angsana New" w:hAnsi="Angsana New"/>
          <w:sz w:val="30"/>
          <w:szCs w:val="30"/>
          <w:cs/>
        </w:rPr>
        <w:t>เทียบเท่าเงินสดมีความเสี่ยงด้านเครดิตต่ำโดยอ้างอิงจากการจัดอันดับความน่าเชื่อถือ</w:t>
      </w:r>
      <w:r w:rsidRPr="000E2B1E">
        <w:rPr>
          <w:rFonts w:ascii="Angsana New" w:hAnsi="Angsana New"/>
          <w:sz w:val="30"/>
          <w:szCs w:val="30"/>
          <w:cs/>
        </w:rPr>
        <w:br/>
      </w:r>
      <w:r w:rsidRPr="00F47AEB">
        <w:rPr>
          <w:rFonts w:ascii="Angsana New" w:hAnsi="Angsana New"/>
          <w:sz w:val="30"/>
          <w:szCs w:val="30"/>
          <w:cs/>
        </w:rPr>
        <w:t>ด้านเครดิตของคู่สัญญาโดยบุคคลภายนอก</w:t>
      </w:r>
    </w:p>
    <w:p w:rsidR="00CC5160" w:rsidRPr="000E2B1E" w:rsidRDefault="00CC5160" w:rsidP="004D5A83">
      <w:pPr>
        <w:pStyle w:val="block"/>
        <w:spacing w:after="0" w:line="240" w:lineRule="auto"/>
        <w:ind w:left="2430" w:right="-7"/>
        <w:jc w:val="thaiDistribute"/>
        <w:rPr>
          <w:rFonts w:ascii="Angsana New" w:hAnsi="Angsana New" w:cs="Angsana New"/>
          <w:sz w:val="20"/>
          <w:lang w:bidi="th-TH"/>
        </w:rPr>
      </w:pPr>
    </w:p>
    <w:p w:rsidR="00CC5160" w:rsidRPr="000E2B1E" w:rsidRDefault="00CC5160" w:rsidP="00CC5160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2B1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0E2B1E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0E2B1E">
        <w:rPr>
          <w:rFonts w:ascii="Angsana New" w:hAnsi="Angsana New"/>
          <w:b/>
          <w:bCs/>
          <w:i/>
          <w:iCs/>
          <w:sz w:val="30"/>
          <w:szCs w:val="30"/>
        </w:rPr>
        <w:t xml:space="preserve">.2) </w:t>
      </w:r>
      <w:r w:rsidRPr="000E2B1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E2B1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:rsidR="00CC5160" w:rsidRPr="000E2B1E" w:rsidRDefault="00CC5160" w:rsidP="00CC5160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C5160" w:rsidRPr="000E2B1E" w:rsidRDefault="00CC5160" w:rsidP="00CC5160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E2B1E">
        <w:rPr>
          <w:rFonts w:ascii="Angsana New" w:hAnsi="Angsana New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:rsidR="00046E06" w:rsidRPr="000E2B1E" w:rsidRDefault="00046E06" w:rsidP="00CC5160">
      <w:pPr>
        <w:ind w:left="1710"/>
        <w:jc w:val="thaiDistribute"/>
        <w:rPr>
          <w:rFonts w:ascii="Angsana New" w:hAnsi="Angsana New"/>
          <w:sz w:val="20"/>
          <w:szCs w:val="20"/>
        </w:rPr>
      </w:pPr>
    </w:p>
    <w:p w:rsidR="00046E06" w:rsidRPr="000E2B1E" w:rsidRDefault="0019356B" w:rsidP="00046E0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10"/>
          <w:sz w:val="30"/>
          <w:szCs w:val="30"/>
          <w:cs/>
        </w:rPr>
        <w:br w:type="page"/>
      </w:r>
      <w:r w:rsidR="00046E06" w:rsidRPr="000E2B1E">
        <w:rPr>
          <w:rFonts w:ascii="Angsana New" w:hAnsi="Angsana New"/>
          <w:spacing w:val="-10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="00046E06" w:rsidRPr="000E2B1E">
        <w:rPr>
          <w:rFonts w:ascii="Angsana New" w:hAnsi="Angsana New"/>
          <w:spacing w:val="-10"/>
          <w:sz w:val="30"/>
          <w:szCs w:val="30"/>
        </w:rPr>
        <w:t xml:space="preserve"> </w:t>
      </w:r>
      <w:r w:rsidR="00046E06" w:rsidRPr="000E2B1E">
        <w:rPr>
          <w:rFonts w:ascii="Angsana New" w:hAnsi="Angsana New"/>
          <w:spacing w:val="-10"/>
          <w:sz w:val="30"/>
          <w:szCs w:val="30"/>
          <w:cs/>
        </w:rPr>
        <w:t>ณ วันที่รายงาน</w:t>
      </w:r>
      <w:r w:rsidR="00046E06" w:rsidRPr="000E2B1E">
        <w:rPr>
          <w:rFonts w:ascii="Angsana New" w:hAnsi="Angsana New"/>
          <w:spacing w:val="-10"/>
          <w:sz w:val="30"/>
          <w:szCs w:val="30"/>
        </w:rPr>
        <w:t xml:space="preserve"> </w:t>
      </w:r>
      <w:r w:rsidR="00046E06" w:rsidRPr="000E2B1E">
        <w:rPr>
          <w:rFonts w:ascii="Angsana New" w:hAnsi="Angsana New"/>
          <w:spacing w:val="-10"/>
          <w:sz w:val="30"/>
          <w:szCs w:val="30"/>
          <w:cs/>
        </w:rPr>
        <w:t>โดยจำนวนเงิน</w:t>
      </w:r>
      <w:r w:rsidR="00046E06" w:rsidRPr="000E2B1E">
        <w:rPr>
          <w:rFonts w:ascii="Angsana New" w:hAnsi="Angsana New"/>
          <w:sz w:val="30"/>
          <w:szCs w:val="30"/>
        </w:rPr>
        <w:br/>
      </w:r>
      <w:r w:rsidR="00046E06" w:rsidRPr="000E2B1E">
        <w:rPr>
          <w:rFonts w:ascii="Angsana New" w:hAnsi="Angsana New"/>
          <w:sz w:val="30"/>
          <w:szCs w:val="30"/>
          <w:cs/>
        </w:rPr>
        <w:t>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:rsidR="00CC5160" w:rsidRPr="000E2B1E" w:rsidRDefault="00CC5160" w:rsidP="00CC5160">
      <w:pPr>
        <w:ind w:left="171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2435"/>
        <w:gridCol w:w="1102"/>
        <w:gridCol w:w="270"/>
        <w:gridCol w:w="1260"/>
        <w:gridCol w:w="270"/>
        <w:gridCol w:w="1170"/>
        <w:gridCol w:w="270"/>
        <w:gridCol w:w="1080"/>
        <w:gridCol w:w="270"/>
        <w:gridCol w:w="1170"/>
      </w:tblGrid>
      <w:tr w:rsidR="00053958" w:rsidRPr="000E2B1E" w:rsidTr="00BC6FBB">
        <w:trPr>
          <w:tblHeader/>
        </w:trPr>
        <w:tc>
          <w:tcPr>
            <w:tcW w:w="2435" w:type="dxa"/>
            <w:shd w:val="clear" w:color="auto" w:fill="auto"/>
          </w:tcPr>
          <w:p w:rsidR="00CC5160" w:rsidRPr="000E2B1E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CC5160" w:rsidRPr="000E2B1E" w:rsidRDefault="00CC5160" w:rsidP="000A45E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C5160" w:rsidRPr="000E2B1E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  <w:hideMark/>
          </w:tcPr>
          <w:p w:rsidR="00CC5160" w:rsidRPr="000E2B1E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53958" w:rsidRPr="000E2B1E" w:rsidTr="00BC6FBB">
        <w:trPr>
          <w:tblHeader/>
        </w:trPr>
        <w:tc>
          <w:tcPr>
            <w:tcW w:w="2435" w:type="dxa"/>
            <w:shd w:val="clear" w:color="auto" w:fill="auto"/>
            <w:vAlign w:val="bottom"/>
            <w:hideMark/>
          </w:tcPr>
          <w:p w:rsidR="00CC5160" w:rsidRPr="000E2B1E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2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E2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E2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E2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CC5160" w:rsidRPr="000E2B1E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CC5160" w:rsidRPr="000E2B1E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:rsidR="00CC5160" w:rsidRPr="000E2B1E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CC5160" w:rsidRPr="000E2B1E" w:rsidRDefault="00CC5160" w:rsidP="000A45EA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E2B1E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E2B1E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:rsidR="00CC5160" w:rsidRPr="000E2B1E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CC5160" w:rsidRPr="000E2B1E" w:rsidRDefault="00CC5160" w:rsidP="000A45E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0E2B1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2B1E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0E2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2B1E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0E2B1E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E2B1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5160" w:rsidRPr="000E2B1E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C5160" w:rsidRPr="000E2B1E" w:rsidRDefault="00CC5160" w:rsidP="000A45E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0E2B1E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E2B1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5160" w:rsidRPr="000E2B1E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C5160" w:rsidRPr="000E2B1E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53958" w:rsidRPr="000E2B1E" w:rsidTr="00BC6FBB">
        <w:trPr>
          <w:tblHeader/>
        </w:trPr>
        <w:tc>
          <w:tcPr>
            <w:tcW w:w="2435" w:type="dxa"/>
            <w:shd w:val="clear" w:color="auto" w:fill="auto"/>
          </w:tcPr>
          <w:p w:rsidR="00CC5160" w:rsidRPr="000E2B1E" w:rsidRDefault="00CC5160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2" w:type="dxa"/>
            <w:gridSpan w:val="9"/>
            <w:shd w:val="clear" w:color="auto" w:fill="auto"/>
            <w:hideMark/>
          </w:tcPr>
          <w:p w:rsidR="00CC5160" w:rsidRPr="000E2B1E" w:rsidRDefault="00CC5160" w:rsidP="000A45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2B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2B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3958" w:rsidRPr="000E2B1E" w:rsidTr="00BC6FBB">
        <w:tc>
          <w:tcPr>
            <w:tcW w:w="2435" w:type="dxa"/>
            <w:shd w:val="clear" w:color="auto" w:fill="auto"/>
            <w:hideMark/>
          </w:tcPr>
          <w:p w:rsidR="00CC5160" w:rsidRPr="000E2B1E" w:rsidRDefault="00CC5160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2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E2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</w:tcPr>
          <w:p w:rsidR="00CC5160" w:rsidRPr="000E2B1E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C5160" w:rsidRPr="000E2B1E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C5160" w:rsidRPr="000E2B1E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C5160" w:rsidRPr="000E2B1E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C5160" w:rsidRPr="000E2B1E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C5160" w:rsidRPr="000E2B1E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C5160" w:rsidRPr="000E2B1E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C5160" w:rsidRPr="000E2B1E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C5160" w:rsidRPr="000E2B1E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3958" w:rsidRPr="000E2B1E" w:rsidTr="00BC6FBB">
        <w:tc>
          <w:tcPr>
            <w:tcW w:w="2435" w:type="dxa"/>
            <w:shd w:val="clear" w:color="auto" w:fill="auto"/>
            <w:hideMark/>
          </w:tcPr>
          <w:p w:rsidR="00AE5DE3" w:rsidRPr="000E2B1E" w:rsidRDefault="00AE5DE3" w:rsidP="000A45EA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0E2B1E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02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5DE3" w:rsidRPr="000E2B1E" w:rsidRDefault="00AE5DE3" w:rsidP="00B97142">
            <w:pPr>
              <w:tabs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3958" w:rsidRPr="000E2B1E" w:rsidTr="00BC6FBB">
        <w:tc>
          <w:tcPr>
            <w:tcW w:w="2435" w:type="dxa"/>
            <w:shd w:val="clear" w:color="auto" w:fill="auto"/>
            <w:hideMark/>
          </w:tcPr>
          <w:p w:rsidR="00AE5DE3" w:rsidRPr="000E2B1E" w:rsidRDefault="00AE5DE3" w:rsidP="000A45EA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E2B1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107,815</w:t>
            </w:r>
          </w:p>
        </w:tc>
        <w:tc>
          <w:tcPr>
            <w:tcW w:w="2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107,815</w:t>
            </w:r>
          </w:p>
        </w:tc>
        <w:tc>
          <w:tcPr>
            <w:tcW w:w="2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5DE3" w:rsidRPr="000E2B1E" w:rsidRDefault="00AE5DE3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5DE3" w:rsidRPr="000E2B1E" w:rsidRDefault="00AE5DE3" w:rsidP="00B97142">
            <w:pPr>
              <w:tabs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107,815</w:t>
            </w:r>
          </w:p>
        </w:tc>
      </w:tr>
      <w:tr w:rsidR="00B97142" w:rsidRPr="000E2B1E" w:rsidTr="00BC6FBB">
        <w:tc>
          <w:tcPr>
            <w:tcW w:w="2435" w:type="dxa"/>
            <w:shd w:val="clear" w:color="auto" w:fill="auto"/>
          </w:tcPr>
          <w:p w:rsidR="00B97142" w:rsidRPr="000E2B1E" w:rsidRDefault="00B97142" w:rsidP="00B97142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102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2B1E">
              <w:rPr>
                <w:rFonts w:ascii="Angsana New" w:hAnsi="Angsana New"/>
                <w:sz w:val="30"/>
                <w:szCs w:val="30"/>
                <w:lang w:val="en-US"/>
              </w:rPr>
              <w:t>10,43</w:t>
            </w:r>
            <w:r w:rsidR="0034230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97142" w:rsidRPr="000E2B1E" w:rsidRDefault="00B97142" w:rsidP="00B97142">
            <w:pPr>
              <w:tabs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2B1E">
              <w:rPr>
                <w:rFonts w:ascii="Angsana New" w:hAnsi="Angsana New"/>
                <w:sz w:val="30"/>
                <w:szCs w:val="30"/>
                <w:lang w:val="en-US"/>
              </w:rPr>
              <w:t>10,43</w:t>
            </w:r>
            <w:r w:rsidR="0034230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97142" w:rsidRPr="000E2B1E" w:rsidRDefault="00B97142" w:rsidP="00B97142">
            <w:pPr>
              <w:tabs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2B1E">
              <w:rPr>
                <w:rFonts w:ascii="Angsana New" w:hAnsi="Angsana New"/>
                <w:sz w:val="30"/>
                <w:szCs w:val="30"/>
                <w:lang w:val="en-US"/>
              </w:rPr>
              <w:t>10,43</w:t>
            </w:r>
            <w:r w:rsidR="0034230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97142" w:rsidRPr="000E2B1E" w:rsidTr="00BC6FBB">
        <w:tc>
          <w:tcPr>
            <w:tcW w:w="2435" w:type="dxa"/>
            <w:shd w:val="clear" w:color="auto" w:fill="auto"/>
          </w:tcPr>
          <w:p w:rsidR="00B97142" w:rsidRPr="000E2B1E" w:rsidRDefault="00B97142" w:rsidP="00B97142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1102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116,363</w:t>
            </w:r>
          </w:p>
        </w:tc>
        <w:tc>
          <w:tcPr>
            <w:tcW w:w="2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116,363</w:t>
            </w:r>
          </w:p>
        </w:tc>
        <w:tc>
          <w:tcPr>
            <w:tcW w:w="2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97142" w:rsidRPr="000E2B1E" w:rsidRDefault="00B97142" w:rsidP="00B97142">
            <w:pPr>
              <w:tabs>
                <w:tab w:val="decimal" w:pos="7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</w:rPr>
              <w:t>116,363</w:t>
            </w:r>
          </w:p>
        </w:tc>
      </w:tr>
      <w:tr w:rsidR="00B97142" w:rsidRPr="000A45EA" w:rsidTr="00BC6FBB">
        <w:tc>
          <w:tcPr>
            <w:tcW w:w="2435" w:type="dxa"/>
            <w:shd w:val="clear" w:color="auto" w:fill="auto"/>
          </w:tcPr>
          <w:p w:rsidR="00B97142" w:rsidRPr="000E2B1E" w:rsidRDefault="000E2B1E" w:rsidP="00B9714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E2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7142" w:rsidRPr="000A45EA" w:rsidRDefault="005D6AD1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234,61</w:t>
            </w:r>
            <w:r w:rsidR="003423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97142" w:rsidRPr="000A45EA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7142" w:rsidRPr="000A45EA" w:rsidRDefault="005D6AD1" w:rsidP="00B97142">
            <w:pPr>
              <w:tabs>
                <w:tab w:val="decimal" w:pos="9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234,61</w:t>
            </w:r>
            <w:r w:rsidR="003423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97142" w:rsidRPr="000A45EA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7142" w:rsidRPr="000A45EA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5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97142" w:rsidRPr="000A45EA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7142" w:rsidRPr="000A45EA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5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97142" w:rsidRPr="000A45EA" w:rsidRDefault="00B97142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7142" w:rsidRPr="000A45EA" w:rsidRDefault="005D6AD1" w:rsidP="00B97142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234,61</w:t>
            </w:r>
            <w:r w:rsidR="003423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19356B" w:rsidRDefault="0019356B"/>
    <w:tbl>
      <w:tblPr>
        <w:tblW w:w="9297" w:type="dxa"/>
        <w:tblInd w:w="50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37"/>
        <w:gridCol w:w="1080"/>
        <w:gridCol w:w="1350"/>
        <w:gridCol w:w="180"/>
        <w:gridCol w:w="1440"/>
        <w:gridCol w:w="180"/>
        <w:gridCol w:w="180"/>
        <w:gridCol w:w="1350"/>
      </w:tblGrid>
      <w:tr w:rsidR="00046E06" w:rsidRPr="00A33503" w:rsidTr="0019356B">
        <w:trPr>
          <w:cantSplit/>
          <w:trHeight w:val="364"/>
          <w:tblHeader/>
        </w:trPr>
        <w:tc>
          <w:tcPr>
            <w:tcW w:w="3537" w:type="dxa"/>
            <w:shd w:val="clear" w:color="auto" w:fill="auto"/>
            <w:vAlign w:val="bottom"/>
          </w:tcPr>
          <w:p w:rsidR="00046E06" w:rsidRPr="00A33503" w:rsidRDefault="00046E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46E06" w:rsidRPr="00A33503" w:rsidRDefault="00046E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46E06" w:rsidRPr="00A33503" w:rsidTr="0019356B">
        <w:trPr>
          <w:cantSplit/>
          <w:trHeight w:val="364"/>
          <w:tblHeader/>
        </w:trPr>
        <w:tc>
          <w:tcPr>
            <w:tcW w:w="4617" w:type="dxa"/>
            <w:gridSpan w:val="2"/>
            <w:shd w:val="clear" w:color="auto" w:fill="auto"/>
            <w:vAlign w:val="bottom"/>
          </w:tcPr>
          <w:p w:rsidR="00046E06" w:rsidRPr="00A33503" w:rsidRDefault="00046E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A335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46E06" w:rsidRPr="00A33503" w:rsidTr="0019356B">
        <w:trPr>
          <w:cantSplit/>
        </w:trPr>
        <w:tc>
          <w:tcPr>
            <w:tcW w:w="3537" w:type="dxa"/>
            <w:shd w:val="clear" w:color="auto" w:fill="auto"/>
          </w:tcPr>
          <w:p w:rsidR="00046E06" w:rsidRPr="00A33503" w:rsidRDefault="00046E06" w:rsidP="000A2A3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46E06" w:rsidRPr="00A33503" w:rsidRDefault="00046E06" w:rsidP="000A2A3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35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spacing w:line="240" w:lineRule="auto"/>
              <w:ind w:lef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35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6E06" w:rsidRPr="00A33503" w:rsidTr="0019356B">
        <w:trPr>
          <w:cantSplit/>
        </w:trPr>
        <w:tc>
          <w:tcPr>
            <w:tcW w:w="4617" w:type="dxa"/>
            <w:gridSpan w:val="2"/>
            <w:shd w:val="clear" w:color="auto" w:fill="auto"/>
          </w:tcPr>
          <w:p w:rsidR="00046E06" w:rsidRPr="002D7970" w:rsidRDefault="0019356B" w:rsidP="000A2A3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="00046E06"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46E06"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046E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2D7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FBB" w:rsidRPr="00A33503" w:rsidTr="0019356B">
        <w:trPr>
          <w:cantSplit/>
        </w:trPr>
        <w:tc>
          <w:tcPr>
            <w:tcW w:w="4617" w:type="dxa"/>
            <w:gridSpan w:val="2"/>
            <w:shd w:val="clear" w:color="auto" w:fill="auto"/>
          </w:tcPr>
          <w:p w:rsidR="00BC6FBB" w:rsidRPr="00A33503" w:rsidRDefault="00BC6FBB" w:rsidP="000A2A3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หนี้สินทางการเงินที่มีภาระดอกเบี้ย</w:t>
            </w:r>
          </w:p>
        </w:tc>
        <w:tc>
          <w:tcPr>
            <w:tcW w:w="1350" w:type="dxa"/>
            <w:shd w:val="clear" w:color="auto" w:fill="auto"/>
          </w:tcPr>
          <w:p w:rsidR="00BC6FBB" w:rsidRPr="00A33503" w:rsidRDefault="00BC6FBB" w:rsidP="000A2A3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C6FBB" w:rsidRPr="00A33503" w:rsidRDefault="00BC6FBB" w:rsidP="000A2A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C6FBB" w:rsidRPr="00A33503" w:rsidRDefault="00BC6FBB" w:rsidP="000A2A3D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C6FBB" w:rsidRPr="00A33503" w:rsidRDefault="00BC6FBB" w:rsidP="000A2A3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C6FBB" w:rsidRPr="00A33503" w:rsidRDefault="00BC6FBB" w:rsidP="000A2A3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C6FBB" w:rsidRPr="00A33503" w:rsidRDefault="00BC6FBB" w:rsidP="000A2A3D">
            <w:pPr>
              <w:pStyle w:val="acctfourfigures"/>
              <w:tabs>
                <w:tab w:val="clear" w:pos="765"/>
                <w:tab w:val="decimal" w:pos="821"/>
                <w:tab w:val="decimal" w:pos="98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E06" w:rsidRPr="00A33503" w:rsidTr="0019356B">
        <w:trPr>
          <w:cantSplit/>
        </w:trPr>
        <w:tc>
          <w:tcPr>
            <w:tcW w:w="4617" w:type="dxa"/>
            <w:gridSpan w:val="2"/>
            <w:shd w:val="clear" w:color="auto" w:fill="auto"/>
          </w:tcPr>
          <w:p w:rsidR="00046E06" w:rsidRPr="00A33503" w:rsidRDefault="00046E06" w:rsidP="004F17B5">
            <w:pPr>
              <w:numPr>
                <w:ilvl w:val="0"/>
                <w:numId w:val="3"/>
              </w:numPr>
              <w:spacing w:line="240" w:lineRule="auto"/>
              <w:ind w:hanging="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A335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46E06" w:rsidRPr="00A33503" w:rsidRDefault="00046E06" w:rsidP="000A2A3D">
            <w:pPr>
              <w:pStyle w:val="acctfourfigures"/>
              <w:tabs>
                <w:tab w:val="clear" w:pos="765"/>
                <w:tab w:val="decimal" w:pos="821"/>
                <w:tab w:val="decimal" w:pos="98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E06" w:rsidRPr="00A33503" w:rsidTr="0019356B">
        <w:trPr>
          <w:cantSplit/>
        </w:trPr>
        <w:tc>
          <w:tcPr>
            <w:tcW w:w="3537" w:type="dxa"/>
            <w:shd w:val="clear" w:color="auto" w:fill="auto"/>
          </w:tcPr>
          <w:p w:rsidR="00046E06" w:rsidRPr="00A33503" w:rsidRDefault="002D7970" w:rsidP="004F17B5">
            <w:pPr>
              <w:spacing w:line="240" w:lineRule="auto"/>
              <w:ind w:left="397"/>
              <w:rPr>
                <w:rFonts w:ascii="Angsana New" w:hAnsi="Angsana New"/>
                <w:sz w:val="30"/>
                <w:szCs w:val="30"/>
              </w:rPr>
            </w:pPr>
            <w:r w:rsidRPr="000E2B1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0E2B1E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:rsidR="00046E06" w:rsidRPr="00323A51" w:rsidRDefault="00046E06" w:rsidP="000A2A3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46E06" w:rsidRPr="005E5456" w:rsidRDefault="00230FED" w:rsidP="000A2A3D">
            <w:pPr>
              <w:pStyle w:val="acctfourfigures"/>
              <w:tabs>
                <w:tab w:val="clear" w:pos="765"/>
                <w:tab w:val="left" w:pos="120"/>
                <w:tab w:val="center" w:pos="579"/>
                <w:tab w:val="decimal" w:pos="911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7.13 - 9.88</w:t>
            </w:r>
          </w:p>
        </w:tc>
        <w:tc>
          <w:tcPr>
            <w:tcW w:w="180" w:type="dxa"/>
            <w:shd w:val="clear" w:color="auto" w:fill="auto"/>
          </w:tcPr>
          <w:p w:rsidR="00046E06" w:rsidRPr="005E5456" w:rsidRDefault="00046E06" w:rsidP="000A2A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46E06" w:rsidRPr="005E5456" w:rsidRDefault="002D7970" w:rsidP="000A2A3D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:rsidR="00046E06" w:rsidRPr="005E5456" w:rsidRDefault="00046E06" w:rsidP="000A2A3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5E5456" w:rsidRDefault="00046E06" w:rsidP="000A2A3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46E06" w:rsidRPr="005E5456" w:rsidRDefault="002D7970" w:rsidP="000A2A3D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</w:tr>
      <w:tr w:rsidR="00046E06" w:rsidRPr="00A33503" w:rsidTr="0019356B">
        <w:trPr>
          <w:cantSplit/>
        </w:trPr>
        <w:tc>
          <w:tcPr>
            <w:tcW w:w="4617" w:type="dxa"/>
            <w:gridSpan w:val="2"/>
            <w:shd w:val="clear" w:color="auto" w:fill="auto"/>
          </w:tcPr>
          <w:p w:rsidR="00046E06" w:rsidRPr="00A33503" w:rsidRDefault="00046E06" w:rsidP="000A2A3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046E06" w:rsidRPr="005E5456" w:rsidRDefault="00046E06" w:rsidP="000A2A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5E5456" w:rsidRDefault="00046E06" w:rsidP="000A2A3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6E06" w:rsidRPr="005E5456" w:rsidRDefault="002D7970" w:rsidP="000A2A3D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:rsidR="00046E06" w:rsidRPr="005E5456" w:rsidRDefault="00046E06" w:rsidP="000A2A3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46E06" w:rsidRPr="005E5456" w:rsidRDefault="00046E06" w:rsidP="000A2A3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6E06" w:rsidRPr="005E5456" w:rsidRDefault="002D7970" w:rsidP="000A2A3D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</w:t>
            </w:r>
          </w:p>
        </w:tc>
      </w:tr>
    </w:tbl>
    <w:p w:rsidR="002D7970" w:rsidRDefault="002D7970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FF173A" w:rsidRDefault="00FF173A" w:rsidP="00FF173A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F173A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Pr="00FF173A">
        <w:rPr>
          <w:rFonts w:ascii="Angsana New" w:hAnsi="Angsana New"/>
          <w:sz w:val="30"/>
          <w:szCs w:val="30"/>
        </w:rPr>
        <w:t xml:space="preserve">2563 </w:t>
      </w:r>
      <w:r w:rsidRPr="00FF173A">
        <w:rPr>
          <w:rFonts w:ascii="Angsana New" w:hAnsi="Angsana New" w:hint="cs"/>
          <w:sz w:val="30"/>
          <w:szCs w:val="30"/>
          <w:cs/>
        </w:rPr>
        <w:t>บริษัทมีวงเงิน</w:t>
      </w:r>
      <w:r w:rsidRPr="00FF173A">
        <w:rPr>
          <w:rFonts w:ascii="Angsana New" w:hAnsi="Angsana New" w:hint="cs"/>
          <w:sz w:val="30"/>
          <w:szCs w:val="30"/>
          <w:cs/>
          <w:lang w:val="en-US"/>
        </w:rPr>
        <w:t>สินเชื่อซึ่งยังมิได้เบิกใช้จากสถาบันการเงินเป็น</w:t>
      </w:r>
      <w:r w:rsidRPr="00FF173A">
        <w:rPr>
          <w:rFonts w:ascii="Angsana New" w:hAnsi="Angsana New" w:hint="cs"/>
          <w:sz w:val="30"/>
          <w:szCs w:val="30"/>
          <w:cs/>
        </w:rPr>
        <w:t>จำนวนรวม</w:t>
      </w:r>
      <w:r w:rsidRPr="00FF173A">
        <w:rPr>
          <w:rFonts w:ascii="Angsana New" w:hAnsi="Angsana New" w:hint="cs"/>
          <w:sz w:val="30"/>
          <w:szCs w:val="30"/>
        </w:rPr>
        <w:t xml:space="preserve"> </w:t>
      </w:r>
      <w:r w:rsidRPr="00FF173A">
        <w:rPr>
          <w:rFonts w:ascii="Angsana New" w:hAnsi="Angsana New"/>
          <w:sz w:val="30"/>
          <w:szCs w:val="30"/>
        </w:rPr>
        <w:t>2,007</w:t>
      </w:r>
      <w:r w:rsidRPr="00FF173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FF17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FF173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F173A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FF173A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Pr="00FF173A">
        <w:rPr>
          <w:rFonts w:ascii="Angsana New" w:hAnsi="Angsana New"/>
          <w:i/>
          <w:iCs/>
          <w:sz w:val="30"/>
          <w:szCs w:val="30"/>
          <w:lang w:val="en-US"/>
        </w:rPr>
        <w:t xml:space="preserve">1,996 </w:t>
      </w:r>
      <w:r w:rsidRPr="00FF173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FF173A" w:rsidRDefault="00FF173A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990AE6" w:rsidRPr="00990AE6" w:rsidRDefault="00C73896" w:rsidP="00990AE6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990AE6" w:rsidRPr="00990AE6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990AE6" w:rsidRPr="00990AE6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="00990AE6" w:rsidRPr="00990AE6">
        <w:rPr>
          <w:rFonts w:ascii="Angsana New" w:hAnsi="Angsana New"/>
          <w:b/>
          <w:bCs/>
          <w:i/>
          <w:iCs/>
          <w:sz w:val="30"/>
          <w:szCs w:val="30"/>
        </w:rPr>
        <w:t xml:space="preserve">.3) </w:t>
      </w:r>
      <w:r w:rsidR="00990AE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90AE6" w:rsidRPr="00990AE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:rsidR="00990AE6" w:rsidRPr="00990AE6" w:rsidRDefault="00990AE6" w:rsidP="00990AE6">
      <w:pPr>
        <w:tabs>
          <w:tab w:val="left" w:pos="540"/>
        </w:tabs>
        <w:ind w:left="540"/>
        <w:jc w:val="thaiDistribute"/>
        <w:rPr>
          <w:rFonts w:ascii="Gautami" w:hAnsi="Gautami" w:cs="Gautami"/>
          <w:sz w:val="20"/>
          <w:szCs w:val="20"/>
        </w:rPr>
      </w:pPr>
    </w:p>
    <w:p w:rsidR="00990AE6" w:rsidRDefault="00990AE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990AE6">
        <w:rPr>
          <w:rFonts w:ascii="Angsana New" w:hAnsi="Angsana New" w:hint="cs"/>
          <w:sz w:val="30"/>
          <w:szCs w:val="30"/>
          <w:cs/>
        </w:rPr>
        <w:t xml:space="preserve"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</w:p>
    <w:p w:rsidR="00C73896" w:rsidRDefault="00C7389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</w:p>
    <w:p w:rsidR="00C60B3B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C60B3B">
        <w:rPr>
          <w:rFonts w:ascii="Angsana New" w:hAnsi="Angsana New"/>
          <w:sz w:val="30"/>
          <w:szCs w:val="30"/>
        </w:rPr>
        <w:t>(</w:t>
      </w:r>
      <w:r w:rsidRPr="00C60B3B">
        <w:rPr>
          <w:rFonts w:ascii="Angsana New" w:hAnsi="Angsana New" w:hint="cs"/>
          <w:sz w:val="30"/>
          <w:szCs w:val="30"/>
          <w:cs/>
        </w:rPr>
        <w:t>ค</w:t>
      </w:r>
      <w:r w:rsidRPr="00C60B3B">
        <w:rPr>
          <w:rFonts w:ascii="Angsana New" w:hAnsi="Angsana New"/>
          <w:sz w:val="30"/>
          <w:szCs w:val="30"/>
        </w:rPr>
        <w:t xml:space="preserve">.3.1) </w:t>
      </w:r>
      <w:r>
        <w:rPr>
          <w:rFonts w:ascii="Angsana New" w:hAnsi="Angsana New"/>
          <w:sz w:val="30"/>
          <w:szCs w:val="30"/>
        </w:rPr>
        <w:tab/>
      </w:r>
      <w:r w:rsidRPr="00C60B3B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:rsidR="00C60B3B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:rsidR="000253D3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C60B3B">
        <w:rPr>
          <w:rFonts w:ascii="Angsana New" w:hAnsi="Angsana New" w:hint="cs"/>
          <w:sz w:val="30"/>
          <w:szCs w:val="30"/>
          <w:cs/>
        </w:rPr>
        <w:t xml:space="preserve">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0253D3" w:rsidRPr="00EA5766">
        <w:rPr>
          <w:rFonts w:ascii="Angsana New" w:hAnsi="Angsana New" w:hint="cs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บริษัทมีนโยบายป้องกันความเสี่ยงจากอัตราแลกเปลี่ยนเงินตราต่างประเทศ โดยเมื่อมีการรับเงินตราต่างประเทศจากการรับชำระเงินจากลูกค้าและเงินดังกล่าวจะนำเข้าฝากในบัญชีสกุลเงินหลัก เช่น เงินดอลลาร์สหรัฐ เงินเยนญี่ปุ่น เป็นต้น ซึ่งได้เปิดบัญชีไว้กับธนาคารพาณิชย์ในประเทศไทย วัตถุประสงค์ในการนำเงินเข้าฝากไม่ใช่เพื่อรับดอกเบี้ยเนื่องจากดอกเบี้ยจะต่ำมาก แต่มีวัตถุประสงค์เพื่อนำมาชำระค่าวัตถุดิบและอะไหล่ และค่าเครื่องจักรและอุปกรณ์ ซึ่งนำเข้ามาจากต่างประเทศ และในขณะเดียวกันสามารถประหยัดค่าใช้จ่ายในการซื้อเงินตราต่างประเทศ</w:t>
      </w:r>
    </w:p>
    <w:p w:rsidR="00C73896" w:rsidRDefault="00C73896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:rsidR="000253D3" w:rsidRPr="00EA5766" w:rsidRDefault="000253D3" w:rsidP="000253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A57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 w:rsidRPr="00EA5766">
        <w:rPr>
          <w:rFonts w:ascii="Angsana New" w:hAnsi="Angsana New" w:hint="cs"/>
          <w:sz w:val="30"/>
          <w:szCs w:val="30"/>
          <w:cs/>
          <w:lang w:val="en-US"/>
        </w:rPr>
        <w:t>ธันวาคม บริษัทมีความเสี่ยงจากอัตราแลกเปลี่ยนเงินตราต่างประเทศอันเป็นผลมาจากการมี</w:t>
      </w:r>
      <w:r w:rsidRPr="00EA5766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สินทรัพย์และหนี้สินทางการเงินที่เป็นเงินตราต่างประเทศ </w:t>
      </w:r>
      <w:r w:rsidRPr="00EA5766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0253D3" w:rsidRPr="00EA5766" w:rsidRDefault="000253D3" w:rsidP="000253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6435"/>
        <w:gridCol w:w="1287"/>
        <w:gridCol w:w="270"/>
        <w:gridCol w:w="1296"/>
      </w:tblGrid>
      <w:tr w:rsidR="000253D3" w:rsidRPr="00EA5766" w:rsidTr="00A4078E">
        <w:trPr>
          <w:cantSplit/>
          <w:tblHeader/>
        </w:trPr>
        <w:tc>
          <w:tcPr>
            <w:tcW w:w="6435" w:type="dxa"/>
          </w:tcPr>
          <w:p w:rsidR="000253D3" w:rsidRPr="00EA5766" w:rsidRDefault="000253D3" w:rsidP="00A4078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1" w:name="_Hlk30768116"/>
          </w:p>
        </w:tc>
        <w:tc>
          <w:tcPr>
            <w:tcW w:w="1287" w:type="dxa"/>
          </w:tcPr>
          <w:p w:rsidR="000253D3" w:rsidRPr="00EA5766" w:rsidRDefault="000253D3" w:rsidP="00A4078E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:rsidR="000253D3" w:rsidRPr="00EA5766" w:rsidRDefault="000253D3" w:rsidP="00A4078E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0253D3" w:rsidRPr="00EA5766" w:rsidRDefault="000253D3" w:rsidP="00A4078E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0253D3" w:rsidRPr="00EA5766" w:rsidTr="00A4078E">
        <w:trPr>
          <w:cantSplit/>
          <w:tblHeader/>
        </w:trPr>
        <w:tc>
          <w:tcPr>
            <w:tcW w:w="6435" w:type="dxa"/>
          </w:tcPr>
          <w:p w:rsidR="000253D3" w:rsidRPr="00EA5766" w:rsidRDefault="000253D3" w:rsidP="00A4078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:rsidR="000253D3" w:rsidRPr="00EA5766" w:rsidRDefault="000253D3" w:rsidP="00A4078E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0253D3" w:rsidRPr="00EA5766" w:rsidTr="00A4078E">
        <w:trPr>
          <w:cantSplit/>
        </w:trPr>
        <w:tc>
          <w:tcPr>
            <w:tcW w:w="6435" w:type="dxa"/>
          </w:tcPr>
          <w:p w:rsidR="000253D3" w:rsidRPr="00EA5766" w:rsidRDefault="000253D3" w:rsidP="00A4078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7" w:type="dxa"/>
          </w:tcPr>
          <w:p w:rsidR="000253D3" w:rsidRPr="00EA5766" w:rsidRDefault="000253D3" w:rsidP="00A4078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53D3" w:rsidRPr="00EA5766" w:rsidRDefault="000253D3" w:rsidP="00A4078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0253D3" w:rsidRPr="00EA5766" w:rsidRDefault="000253D3" w:rsidP="00A4078E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408,444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303,324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351,918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414,765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(4,391)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(114,426)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755,971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603,663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87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27,363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390,652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60,503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55,283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(4,855)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(8,781)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83,011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437,154</w:t>
            </w:r>
          </w:p>
        </w:tc>
      </w:tr>
      <w:tr w:rsidR="00C73896" w:rsidRPr="00EA5766" w:rsidTr="00A4078E">
        <w:trPr>
          <w:cantSplit/>
        </w:trPr>
        <w:tc>
          <w:tcPr>
            <w:tcW w:w="6435" w:type="dxa"/>
          </w:tcPr>
          <w:p w:rsidR="00C73896" w:rsidRPr="00EA5766" w:rsidRDefault="00C73896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C73896" w:rsidRPr="00EA5766" w:rsidRDefault="00C73896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73896" w:rsidRPr="00EA5766" w:rsidRDefault="00C73896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73896" w:rsidRPr="00EA5766" w:rsidRDefault="00C73896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เงินดอลล่าร์ออสเตรเลีย</w:t>
            </w:r>
          </w:p>
        </w:tc>
        <w:tc>
          <w:tcPr>
            <w:tcW w:w="1287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8,722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8,575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8,722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8,575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อื่นๆ </w:t>
            </w: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เงินดอลล่าร์ฮ่องกง</w:t>
            </w: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, </w:t>
            </w: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เงินยูโร, เงินฟรังก์สวิส</w:t>
            </w: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และเงินปอนด์สเตอร์ลิง</w:t>
            </w: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lang w:val="en-US"/>
              </w:rPr>
              <w:t>611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(2,810)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(3,667)</w:t>
            </w: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(2,281)</w:t>
            </w:r>
          </w:p>
        </w:tc>
        <w:tc>
          <w:tcPr>
            <w:tcW w:w="270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(3,056)</w:t>
            </w:r>
          </w:p>
        </w:tc>
      </w:tr>
      <w:tr w:rsidR="00C079F9" w:rsidRPr="00585F3E" w:rsidTr="00A4078E">
        <w:trPr>
          <w:cantSplit/>
        </w:trPr>
        <w:tc>
          <w:tcPr>
            <w:tcW w:w="6435" w:type="dxa"/>
          </w:tcPr>
          <w:p w:rsidR="00C079F9" w:rsidRPr="00585F3E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79F9" w:rsidRPr="00585F3E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079F9" w:rsidRPr="00585F3E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79F9" w:rsidRPr="00EA5766" w:rsidTr="00A4078E">
        <w:trPr>
          <w:cantSplit/>
        </w:trPr>
        <w:tc>
          <w:tcPr>
            <w:tcW w:w="6435" w:type="dxa"/>
          </w:tcPr>
          <w:p w:rsidR="00C079F9" w:rsidRPr="00EA5766" w:rsidRDefault="00C079F9" w:rsidP="00C079F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079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845,423</w:t>
            </w:r>
          </w:p>
        </w:tc>
        <w:tc>
          <w:tcPr>
            <w:tcW w:w="270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1,046,336</w:t>
            </w:r>
          </w:p>
        </w:tc>
      </w:tr>
    </w:tbl>
    <w:p w:rsidR="000253D3" w:rsidRPr="00C65945" w:rsidRDefault="000253D3" w:rsidP="000253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C248F" w:rsidRPr="00B505F0" w:rsidRDefault="008C248F" w:rsidP="00C65945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B505F0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8C248F" w:rsidRPr="00C65945" w:rsidRDefault="008C248F" w:rsidP="008C248F">
      <w:pPr>
        <w:tabs>
          <w:tab w:val="left" w:pos="54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:rsidR="008C248F" w:rsidRDefault="008C248F" w:rsidP="008C248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5945">
        <w:rPr>
          <w:rFonts w:ascii="Angsana New" w:hAnsi="Angsana New"/>
          <w:sz w:val="30"/>
          <w:szCs w:val="30"/>
          <w:cs/>
        </w:rPr>
        <w:t>การแข็งค่า</w:t>
      </w:r>
      <w:r w:rsidR="00C65945" w:rsidRPr="00C65945">
        <w:rPr>
          <w:rFonts w:ascii="Angsana New" w:hAnsi="Angsana New"/>
          <w:sz w:val="30"/>
          <w:szCs w:val="30"/>
          <w:lang w:bidi="ar-SA"/>
        </w:rPr>
        <w:t xml:space="preserve"> </w:t>
      </w:r>
      <w:r w:rsidRPr="00C65945">
        <w:rPr>
          <w:rFonts w:ascii="Angsana New" w:hAnsi="Angsana New"/>
          <w:sz w:val="30"/>
          <w:szCs w:val="30"/>
          <w:cs/>
        </w:rPr>
        <w:t>(การอ่อนค่า) ที่เป็นไปได้อย่างสมเหตุสมผลของ</w:t>
      </w:r>
      <w:r w:rsidR="00C65945" w:rsidRPr="00C65945">
        <w:rPr>
          <w:rFonts w:ascii="Angsana New" w:hAnsi="Angsana New" w:hint="cs"/>
          <w:sz w:val="30"/>
          <w:szCs w:val="30"/>
          <w:cs/>
        </w:rPr>
        <w:t>เงิน</w:t>
      </w:r>
      <w:r w:rsidRPr="00C65945">
        <w:rPr>
          <w:rFonts w:ascii="Angsana New" w:hAnsi="Angsana New"/>
          <w:sz w:val="30"/>
          <w:szCs w:val="30"/>
          <w:cs/>
        </w:rPr>
        <w:t xml:space="preserve">เหรียญสหรัฐอเมริกาที่มีต่อเงินสกุลอื่นๆ ณ วันที่ </w:t>
      </w:r>
      <w:r w:rsidRPr="00C65945">
        <w:rPr>
          <w:rFonts w:ascii="Angsana New" w:hAnsi="Angsana New"/>
          <w:sz w:val="30"/>
          <w:szCs w:val="30"/>
          <w:lang w:bidi="ar-SA"/>
        </w:rPr>
        <w:t xml:space="preserve">31 </w:t>
      </w:r>
      <w:r w:rsidRPr="00C6594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65945">
        <w:rPr>
          <w:rFonts w:ascii="Angsana New" w:hAnsi="Angsana New"/>
          <w:sz w:val="30"/>
          <w:szCs w:val="30"/>
          <w:lang w:bidi="ar-SA"/>
        </w:rPr>
        <w:t xml:space="preserve">2563 </w:t>
      </w:r>
      <w:r w:rsidRPr="00C65945">
        <w:rPr>
          <w:rFonts w:ascii="Angsana New" w:hAnsi="Angsana New"/>
          <w:sz w:val="30"/>
          <w:szCs w:val="30"/>
          <w:cs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:rsidR="00C73896" w:rsidRDefault="00C73896" w:rsidP="008C248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710"/>
        <w:gridCol w:w="1350"/>
        <w:gridCol w:w="180"/>
        <w:gridCol w:w="1530"/>
      </w:tblGrid>
      <w:tr w:rsidR="004956D9" w:rsidRPr="00301806" w:rsidTr="004956D9">
        <w:trPr>
          <w:trHeight w:val="218"/>
          <w:tblHeader/>
        </w:trPr>
        <w:tc>
          <w:tcPr>
            <w:tcW w:w="4590" w:type="dxa"/>
          </w:tcPr>
          <w:p w:rsidR="004956D9" w:rsidRPr="00301806" w:rsidRDefault="004956D9" w:rsidP="000A2A3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3018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018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018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018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:rsidR="004956D9" w:rsidRPr="00301806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18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060" w:type="dxa"/>
            <w:gridSpan w:val="3"/>
            <w:hideMark/>
          </w:tcPr>
          <w:p w:rsidR="004956D9" w:rsidRPr="00301806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018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4956D9" w:rsidRPr="00301806" w:rsidTr="004956D9">
        <w:trPr>
          <w:tblHeader/>
        </w:trPr>
        <w:tc>
          <w:tcPr>
            <w:tcW w:w="4590" w:type="dxa"/>
          </w:tcPr>
          <w:p w:rsidR="004956D9" w:rsidRPr="00301806" w:rsidRDefault="004956D9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:rsidR="004956D9" w:rsidRPr="00301806" w:rsidRDefault="004956D9" w:rsidP="000A2A3D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018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350" w:type="dxa"/>
            <w:hideMark/>
          </w:tcPr>
          <w:p w:rsidR="004956D9" w:rsidRPr="00301806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018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:rsidR="004956D9" w:rsidRPr="00301806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:rsidR="004956D9" w:rsidRPr="00301806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18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01806" w:rsidRPr="00301806" w:rsidTr="004956D9">
        <w:trPr>
          <w:tblHeader/>
        </w:trPr>
        <w:tc>
          <w:tcPr>
            <w:tcW w:w="4590" w:type="dxa"/>
          </w:tcPr>
          <w:p w:rsidR="00301806" w:rsidRPr="00301806" w:rsidRDefault="00301806" w:rsidP="000A2A3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301806" w:rsidRPr="00301806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18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060" w:type="dxa"/>
            <w:gridSpan w:val="3"/>
            <w:hideMark/>
          </w:tcPr>
          <w:p w:rsidR="00301806" w:rsidRPr="00301806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018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180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18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956D9" w:rsidRPr="00301806" w:rsidTr="004956D9">
        <w:tc>
          <w:tcPr>
            <w:tcW w:w="4590" w:type="dxa"/>
            <w:hideMark/>
          </w:tcPr>
          <w:p w:rsidR="004956D9" w:rsidRPr="00301806" w:rsidRDefault="004956D9" w:rsidP="000A2A3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1806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30180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:rsidR="004956D9" w:rsidRPr="00301806" w:rsidRDefault="004956D9" w:rsidP="00495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4956D9" w:rsidRPr="00301806" w:rsidRDefault="004956D9" w:rsidP="004956D9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9316A">
              <w:rPr>
                <w:rFonts w:ascii="Angsana New" w:hAnsi="Angsana New" w:cs="Angsana New"/>
                <w:sz w:val="30"/>
                <w:szCs w:val="30"/>
              </w:rPr>
              <w:t>,474</w:t>
            </w:r>
          </w:p>
        </w:tc>
        <w:tc>
          <w:tcPr>
            <w:tcW w:w="180" w:type="dxa"/>
          </w:tcPr>
          <w:p w:rsidR="004956D9" w:rsidRPr="00301806" w:rsidRDefault="004956D9" w:rsidP="00495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956D9" w:rsidRPr="00301806" w:rsidRDefault="004956D9" w:rsidP="004956D9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</w:t>
            </w:r>
            <w:r w:rsidR="0059316A">
              <w:rPr>
                <w:rFonts w:ascii="Angsana New" w:hAnsi="Angsana New" w:cs="Angsana New"/>
                <w:sz w:val="30"/>
                <w:szCs w:val="30"/>
              </w:rPr>
              <w:t>,474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301806" w:rsidRPr="002E3197" w:rsidRDefault="00301806" w:rsidP="008C248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0253D3" w:rsidRPr="002E3197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2E3197">
        <w:rPr>
          <w:rFonts w:ascii="Angsana New" w:hAnsi="Angsana New"/>
          <w:sz w:val="30"/>
          <w:szCs w:val="30"/>
        </w:rPr>
        <w:t>(</w:t>
      </w:r>
      <w:r w:rsidRPr="002E3197">
        <w:rPr>
          <w:rFonts w:ascii="Angsana New" w:hAnsi="Angsana New"/>
          <w:sz w:val="30"/>
          <w:szCs w:val="30"/>
          <w:cs/>
        </w:rPr>
        <w:t>ค</w:t>
      </w:r>
      <w:r w:rsidRPr="002E3197">
        <w:rPr>
          <w:rFonts w:ascii="Angsana New" w:hAnsi="Angsana New"/>
          <w:sz w:val="30"/>
          <w:szCs w:val="30"/>
        </w:rPr>
        <w:t xml:space="preserve">.3.2) </w:t>
      </w:r>
      <w:r w:rsidRPr="002E3197">
        <w:rPr>
          <w:rFonts w:ascii="Angsana New" w:hAnsi="Angsana New"/>
          <w:sz w:val="30"/>
          <w:szCs w:val="30"/>
          <w:cs/>
        </w:rPr>
        <w:tab/>
        <w:t xml:space="preserve">ความเสี่ยงด้านอัตราดอกเบี้ย </w:t>
      </w:r>
    </w:p>
    <w:p w:rsidR="00C60B3B" w:rsidRPr="002E3197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:rsidR="00C60B3B" w:rsidRDefault="00C60B3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2E3197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2E3197">
        <w:rPr>
          <w:rFonts w:ascii="Angsana New" w:hAnsi="Angsana New"/>
          <w:sz w:val="30"/>
          <w:szCs w:val="30"/>
        </w:rPr>
        <w:t xml:space="preserve"> </w:t>
      </w:r>
      <w:r w:rsidRPr="0076336B">
        <w:rPr>
          <w:rFonts w:ascii="Angsana New" w:hAnsi="Angsana New"/>
          <w:sz w:val="30"/>
          <w:szCs w:val="30"/>
          <w:cs/>
        </w:rPr>
        <w:t>ผลกระทบต่อผลการดำเนินงานและกระแสเงินสดของบริษัท</w:t>
      </w:r>
      <w:r w:rsidRPr="0076336B">
        <w:rPr>
          <w:rFonts w:ascii="Angsana New" w:hAnsi="Angsana New"/>
          <w:sz w:val="30"/>
          <w:szCs w:val="30"/>
        </w:rPr>
        <w:t xml:space="preserve"> </w:t>
      </w:r>
    </w:p>
    <w:p w:rsidR="00C73896" w:rsidRDefault="00C73896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:rsidR="00C73896" w:rsidRPr="0076336B" w:rsidRDefault="00C73896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:rsidR="00101C02" w:rsidRPr="0076336B" w:rsidRDefault="00101C02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620"/>
      </w:tblGrid>
      <w:tr w:rsidR="0076336B" w:rsidRPr="00BC60BA" w:rsidTr="00BC60BA">
        <w:trPr>
          <w:tblHeader/>
        </w:trPr>
        <w:tc>
          <w:tcPr>
            <w:tcW w:w="6030" w:type="dxa"/>
            <w:shd w:val="clear" w:color="auto" w:fill="auto"/>
            <w:hideMark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C60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3330" w:type="dxa"/>
            <w:gridSpan w:val="3"/>
            <w:shd w:val="clear" w:color="auto" w:fill="auto"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60BA" w:rsidRPr="00BC60BA" w:rsidTr="00BC60BA">
        <w:trPr>
          <w:tblHeader/>
        </w:trPr>
        <w:tc>
          <w:tcPr>
            <w:tcW w:w="6030" w:type="dxa"/>
            <w:shd w:val="clear" w:color="auto" w:fill="auto"/>
            <w:hideMark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C60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C60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hideMark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BC60BA" w:rsidRPr="00BC60BA" w:rsidTr="00BC60BA">
        <w:trPr>
          <w:tblHeader/>
        </w:trPr>
        <w:tc>
          <w:tcPr>
            <w:tcW w:w="6030" w:type="dxa"/>
            <w:shd w:val="clear" w:color="auto" w:fill="auto"/>
          </w:tcPr>
          <w:p w:rsidR="00342309" w:rsidRPr="00BC60BA" w:rsidRDefault="00342309" w:rsidP="00BC60B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  <w:hideMark/>
          </w:tcPr>
          <w:p w:rsidR="00342309" w:rsidRPr="00BC60BA" w:rsidRDefault="00342309" w:rsidP="00BC60B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76336B" w:rsidRPr="00BC60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C60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C60BA" w:rsidRPr="00BC60BA" w:rsidTr="00BC60BA">
        <w:tc>
          <w:tcPr>
            <w:tcW w:w="6030" w:type="dxa"/>
            <w:shd w:val="clear" w:color="auto" w:fill="auto"/>
            <w:hideMark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C60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60BA" w:rsidRPr="00BC60BA" w:rsidTr="00BC60BA">
        <w:tc>
          <w:tcPr>
            <w:tcW w:w="6030" w:type="dxa"/>
            <w:shd w:val="clear" w:color="auto" w:fill="auto"/>
            <w:hideMark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C60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sz w:val="30"/>
                <w:szCs w:val="30"/>
                <w:lang w:val="en-US"/>
              </w:rPr>
              <w:t>1,125,836</w:t>
            </w:r>
          </w:p>
        </w:tc>
        <w:tc>
          <w:tcPr>
            <w:tcW w:w="270" w:type="dxa"/>
            <w:shd w:val="clear" w:color="auto" w:fill="auto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C60BA" w:rsidRPr="00BC60BA" w:rsidTr="00BC60BA">
        <w:tc>
          <w:tcPr>
            <w:tcW w:w="6030" w:type="dxa"/>
            <w:shd w:val="clear" w:color="auto" w:fill="auto"/>
            <w:hideMark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C60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4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C60B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C60BA" w:rsidRPr="00BC60BA" w:rsidTr="00BC60BA">
        <w:tc>
          <w:tcPr>
            <w:tcW w:w="6030" w:type="dxa"/>
            <w:shd w:val="clear" w:color="auto" w:fill="auto"/>
          </w:tcPr>
          <w:p w:rsidR="0076336B" w:rsidRPr="00BC60BA" w:rsidRDefault="0076336B" w:rsidP="00BC60B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1,125,</w:t>
            </w:r>
            <w:r w:rsidR="003044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6336B" w:rsidRPr="00BC60BA" w:rsidRDefault="0076336B" w:rsidP="00BC60B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C60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2E3197" w:rsidRPr="0076336B" w:rsidRDefault="002E3197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:rsidR="00DB6F3C" w:rsidRPr="0076336B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6336B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AA4B9E" w:rsidRPr="0076336B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76336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76336B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:rsidR="00DB6F3C" w:rsidRPr="002E3197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339DA" w:rsidRDefault="00DB6F3C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3197">
        <w:rPr>
          <w:rFonts w:ascii="Angsana New" w:hAnsi="Angsana New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</w:t>
      </w:r>
      <w:r w:rsidRPr="00EA5766">
        <w:rPr>
          <w:rFonts w:ascii="Angsana New" w:hAnsi="Angsana New" w:hint="cs"/>
          <w:spacing w:val="-2"/>
          <w:sz w:val="30"/>
          <w:szCs w:val="30"/>
          <w:cs/>
        </w:rPr>
        <w:t>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  <w:r w:rsidRPr="00EA5766">
        <w:rPr>
          <w:rFonts w:ascii="Angsana New" w:hAnsi="Angsana New" w:hint="cs"/>
          <w:sz w:val="30"/>
          <w:szCs w:val="30"/>
          <w:cs/>
        </w:rPr>
        <w:t xml:space="preserve"> </w:t>
      </w:r>
    </w:p>
    <w:p w:rsidR="00C73896" w:rsidRDefault="00C73896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47976" w:rsidRPr="00EA5766" w:rsidRDefault="0087769D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5766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AA4B9E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847976" w:rsidRPr="00EA5766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EA5766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</w:t>
      </w:r>
      <w:r w:rsidR="00345E4B" w:rsidRPr="00EA5766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847976" w:rsidRPr="00EA5766">
        <w:rPr>
          <w:rFonts w:ascii="Angsana New" w:hAnsi="Angsana New" w:hint="cs"/>
          <w:b/>
          <w:bCs/>
          <w:sz w:val="30"/>
          <w:szCs w:val="30"/>
          <w:cs/>
        </w:rPr>
        <w:t>กิจการที่ไม่เกี่ยวข้องกัน</w:t>
      </w:r>
    </w:p>
    <w:p w:rsidR="001D7431" w:rsidRPr="00EA5766" w:rsidRDefault="001D7431" w:rsidP="001D7431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262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42"/>
      </w:tblGrid>
      <w:tr w:rsidR="00B74B24" w:rsidRPr="00EA5766" w:rsidTr="00585F3E">
        <w:tc>
          <w:tcPr>
            <w:tcW w:w="6490" w:type="dxa"/>
            <w:vAlign w:val="bottom"/>
          </w:tcPr>
          <w:p w:rsidR="00B74B24" w:rsidRPr="00EA5766" w:rsidRDefault="00B74B24" w:rsidP="00585F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74B24" w:rsidRPr="00EA5766" w:rsidRDefault="00B74B24" w:rsidP="00585F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="00E618E9" w:rsidRPr="00EA5766">
              <w:rPr>
                <w:rFonts w:ascii="Angsana New" w:hAnsi="Angsana New" w:hint="cs"/>
                <w:sz w:val="30"/>
                <w:szCs w:val="30"/>
              </w:rPr>
              <w:t>6</w:t>
            </w:r>
            <w:r w:rsidR="00585F3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74B24" w:rsidRPr="00EA5766" w:rsidRDefault="00B74B24" w:rsidP="00585F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B74B24" w:rsidRPr="00EA5766" w:rsidRDefault="00B74B24" w:rsidP="00585F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</w:t>
            </w:r>
            <w:r w:rsidR="00744A92" w:rsidRPr="00EA5766">
              <w:rPr>
                <w:rFonts w:ascii="Angsana New" w:hAnsi="Angsana New" w:hint="cs"/>
                <w:sz w:val="30"/>
                <w:szCs w:val="30"/>
              </w:rPr>
              <w:t>6</w:t>
            </w:r>
            <w:r w:rsidR="00585F3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46840" w:rsidRPr="00EA5766" w:rsidTr="00585F3E">
        <w:tc>
          <w:tcPr>
            <w:tcW w:w="6490" w:type="dxa"/>
            <w:vAlign w:val="bottom"/>
          </w:tcPr>
          <w:p w:rsidR="00546840" w:rsidRPr="00EA5766" w:rsidRDefault="00546840" w:rsidP="00585F3E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:rsidR="00546840" w:rsidRPr="00EA5766" w:rsidRDefault="00546840" w:rsidP="00585F3E">
            <w:pPr>
              <w:spacing w:line="240" w:lineRule="auto"/>
              <w:ind w:left="-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840" w:rsidRPr="00EA5766" w:rsidTr="00585F3E">
        <w:tc>
          <w:tcPr>
            <w:tcW w:w="6490" w:type="dxa"/>
          </w:tcPr>
          <w:p w:rsidR="00546840" w:rsidRPr="00EA5766" w:rsidRDefault="00546840" w:rsidP="00585F3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:rsidR="00546840" w:rsidRPr="00EA5766" w:rsidRDefault="00546840" w:rsidP="00585F3E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46840" w:rsidRPr="00EA5766" w:rsidRDefault="00546840" w:rsidP="00585F3E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546840" w:rsidRPr="00EA5766" w:rsidRDefault="00546840" w:rsidP="00585F3E">
            <w:pPr>
              <w:tabs>
                <w:tab w:val="decimal" w:pos="970"/>
              </w:tabs>
              <w:spacing w:line="240" w:lineRule="auto"/>
              <w:ind w:left="-59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4A92" w:rsidRPr="00EA5766" w:rsidTr="00585F3E">
        <w:tc>
          <w:tcPr>
            <w:tcW w:w="6490" w:type="dxa"/>
          </w:tcPr>
          <w:p w:rsidR="00744A92" w:rsidRPr="00EA5766" w:rsidRDefault="00744A92" w:rsidP="00585F3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:rsidR="00744A92" w:rsidRPr="00EA5766" w:rsidRDefault="00744A92" w:rsidP="00585F3E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44A92" w:rsidRPr="00EA5766" w:rsidRDefault="00744A92" w:rsidP="00585F3E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744A92" w:rsidRPr="00EA5766" w:rsidRDefault="00744A92" w:rsidP="00585F3E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9F9" w:rsidRPr="00EA5766" w:rsidTr="00814EAC">
        <w:tc>
          <w:tcPr>
            <w:tcW w:w="6490" w:type="dxa"/>
          </w:tcPr>
          <w:p w:rsidR="00C079F9" w:rsidRPr="00EA5766" w:rsidRDefault="00C079F9" w:rsidP="00C079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41,628</w:t>
            </w:r>
          </w:p>
        </w:tc>
        <w:tc>
          <w:tcPr>
            <w:tcW w:w="270" w:type="dxa"/>
            <w:vAlign w:val="bottom"/>
          </w:tcPr>
          <w:p w:rsidR="00C079F9" w:rsidRPr="00EA5766" w:rsidRDefault="00C079F9" w:rsidP="00C079F9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28,664</w:t>
            </w:r>
          </w:p>
        </w:tc>
      </w:tr>
      <w:tr w:rsidR="00C079F9" w:rsidRPr="00585F3E" w:rsidTr="00814EAC">
        <w:tc>
          <w:tcPr>
            <w:tcW w:w="6490" w:type="dxa"/>
          </w:tcPr>
          <w:p w:rsidR="00C079F9" w:rsidRPr="00585F3E" w:rsidRDefault="00C079F9" w:rsidP="00C079F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079F9" w:rsidRPr="00585F3E" w:rsidRDefault="00C079F9" w:rsidP="00C079F9">
            <w:pPr>
              <w:spacing w:line="240" w:lineRule="auto"/>
              <w:ind w:left="-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vAlign w:val="bottom"/>
          </w:tcPr>
          <w:p w:rsidR="00C079F9" w:rsidRPr="00585F3E" w:rsidRDefault="00C079F9" w:rsidP="00C079F9">
            <w:pPr>
              <w:tabs>
                <w:tab w:val="decimal" w:pos="970"/>
              </w:tabs>
              <w:spacing w:line="240" w:lineRule="auto"/>
              <w:ind w:left="-5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79F9" w:rsidRPr="00EA5766" w:rsidTr="00585F3E">
        <w:tc>
          <w:tcPr>
            <w:tcW w:w="6490" w:type="dxa"/>
          </w:tcPr>
          <w:p w:rsidR="00C079F9" w:rsidRPr="00EA5766" w:rsidRDefault="00C079F9" w:rsidP="00C079F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A57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079F9" w:rsidRPr="00EA5766" w:rsidRDefault="00C079F9" w:rsidP="00C079F9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9F9" w:rsidRPr="00EA5766" w:rsidTr="00585F3E">
        <w:tc>
          <w:tcPr>
            <w:tcW w:w="6490" w:type="dxa"/>
          </w:tcPr>
          <w:p w:rsidR="00C079F9" w:rsidRPr="005072C8" w:rsidRDefault="00C079F9" w:rsidP="00C079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079F9" w:rsidRPr="00EA5766" w:rsidRDefault="00C079F9" w:rsidP="00C079F9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9F9" w:rsidRPr="00EA5766" w:rsidTr="00585F3E">
        <w:tc>
          <w:tcPr>
            <w:tcW w:w="6490" w:type="dxa"/>
          </w:tcPr>
          <w:p w:rsidR="00C079F9" w:rsidRPr="004A69E0" w:rsidRDefault="00C079F9" w:rsidP="00C079F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69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1,941,844</w:t>
            </w:r>
          </w:p>
        </w:tc>
        <w:tc>
          <w:tcPr>
            <w:tcW w:w="270" w:type="dxa"/>
            <w:vAlign w:val="bottom"/>
          </w:tcPr>
          <w:p w:rsidR="00C079F9" w:rsidRPr="00EA5766" w:rsidRDefault="00C079F9" w:rsidP="00C079F9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1,506,440</w:t>
            </w:r>
          </w:p>
        </w:tc>
      </w:tr>
      <w:tr w:rsidR="00C079F9" w:rsidRPr="00EA5766" w:rsidTr="00585F3E">
        <w:tc>
          <w:tcPr>
            <w:tcW w:w="6490" w:type="dxa"/>
          </w:tcPr>
          <w:p w:rsidR="00C079F9" w:rsidRPr="00EA5766" w:rsidRDefault="00C079F9" w:rsidP="00C079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sz w:val="30"/>
                <w:szCs w:val="30"/>
                <w:lang w:val="en-US"/>
              </w:rPr>
              <w:t>24,082</w:t>
            </w:r>
          </w:p>
        </w:tc>
        <w:tc>
          <w:tcPr>
            <w:tcW w:w="270" w:type="dxa"/>
            <w:vAlign w:val="bottom"/>
          </w:tcPr>
          <w:p w:rsidR="00C079F9" w:rsidRPr="00EA5766" w:rsidRDefault="00C079F9" w:rsidP="00C079F9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</w:rPr>
              <w:t>25,582</w:t>
            </w:r>
          </w:p>
        </w:tc>
      </w:tr>
      <w:tr w:rsidR="00C079F9" w:rsidRPr="00EA5766" w:rsidTr="00585F3E">
        <w:tc>
          <w:tcPr>
            <w:tcW w:w="6490" w:type="dxa"/>
          </w:tcPr>
          <w:p w:rsidR="00C079F9" w:rsidRPr="00EA5766" w:rsidRDefault="00C079F9" w:rsidP="00C079F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79F9" w:rsidRPr="00C079F9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79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1,965,926</w:t>
            </w:r>
          </w:p>
        </w:tc>
        <w:tc>
          <w:tcPr>
            <w:tcW w:w="270" w:type="dxa"/>
            <w:vAlign w:val="bottom"/>
          </w:tcPr>
          <w:p w:rsidR="00C079F9" w:rsidRPr="00EA5766" w:rsidRDefault="00C079F9" w:rsidP="00C079F9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C079F9" w:rsidRPr="00EA5766" w:rsidRDefault="00C079F9" w:rsidP="00C079F9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</w:rPr>
              <w:t>1,532,022</w:t>
            </w:r>
          </w:p>
        </w:tc>
      </w:tr>
    </w:tbl>
    <w:p w:rsidR="0020559A" w:rsidRPr="0020559A" w:rsidRDefault="0020559A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:rsidR="00BD1830" w:rsidRPr="0020559A" w:rsidRDefault="00C73896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BD1830" w:rsidRPr="0020559A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:rsidR="00D779F2" w:rsidRPr="0020559A" w:rsidRDefault="00D779F2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:rsidR="00BD1830" w:rsidRPr="0020559A" w:rsidRDefault="00BD1830" w:rsidP="00BD183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0559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379CF" w:rsidRPr="0020559A">
        <w:rPr>
          <w:rFonts w:ascii="Angsana New" w:hAnsi="Angsana New" w:hint="cs"/>
          <w:sz w:val="30"/>
          <w:szCs w:val="30"/>
        </w:rPr>
        <w:t xml:space="preserve">31 </w:t>
      </w:r>
      <w:r w:rsidR="006379CF" w:rsidRPr="0020559A">
        <w:rPr>
          <w:rFonts w:ascii="Angsana New" w:hAnsi="Angsana New" w:hint="cs"/>
          <w:sz w:val="30"/>
          <w:szCs w:val="30"/>
          <w:cs/>
        </w:rPr>
        <w:t>ธันวาคม</w:t>
      </w:r>
      <w:r w:rsidRPr="0020559A">
        <w:rPr>
          <w:rFonts w:ascii="Angsana New" w:hAnsi="Angsana New" w:hint="cs"/>
          <w:sz w:val="30"/>
          <w:szCs w:val="30"/>
          <w:cs/>
        </w:rPr>
        <w:t xml:space="preserve"> </w:t>
      </w:r>
      <w:r w:rsidR="00585F3E" w:rsidRPr="0020559A">
        <w:rPr>
          <w:rFonts w:ascii="Angsana New" w:hAnsi="Angsana New"/>
          <w:sz w:val="30"/>
          <w:szCs w:val="30"/>
        </w:rPr>
        <w:t xml:space="preserve">2563 </w:t>
      </w:r>
      <w:r w:rsidRPr="0020559A">
        <w:rPr>
          <w:rFonts w:ascii="Angsana New" w:hAnsi="Angsana New" w:hint="cs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        ค้ำประกันบริษัทต่อการไฟฟ้านครหลวงและการไฟฟ้าส่วนภูมิภาค รวมเป็นจำนวนเงินทั้งสิ้น</w:t>
      </w:r>
      <w:r w:rsidRPr="0020559A">
        <w:rPr>
          <w:rFonts w:ascii="Angsana New" w:hAnsi="Angsana New" w:hint="cs"/>
          <w:sz w:val="30"/>
          <w:szCs w:val="30"/>
        </w:rPr>
        <w:t xml:space="preserve"> </w:t>
      </w:r>
      <w:r w:rsidR="00C079F9">
        <w:rPr>
          <w:rFonts w:ascii="Angsana New" w:hAnsi="Angsana New"/>
          <w:sz w:val="30"/>
          <w:szCs w:val="30"/>
        </w:rPr>
        <w:t>24</w:t>
      </w:r>
      <w:r w:rsidRPr="0020559A">
        <w:rPr>
          <w:rFonts w:ascii="Angsana New" w:hAnsi="Angsana New" w:hint="cs"/>
          <w:sz w:val="30"/>
          <w:szCs w:val="30"/>
        </w:rPr>
        <w:t xml:space="preserve"> </w:t>
      </w:r>
      <w:r w:rsidRPr="0020559A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  <w:r w:rsidRPr="0020559A">
        <w:rPr>
          <w:rFonts w:ascii="Angsana New" w:hAnsi="Angsana New" w:hint="cs"/>
          <w:sz w:val="30"/>
          <w:szCs w:val="30"/>
          <w:cs/>
          <w:lang w:val="th-TH"/>
        </w:rPr>
        <w:br/>
      </w:r>
      <w:r w:rsidRPr="0020559A">
        <w:rPr>
          <w:rFonts w:ascii="Angsana New" w:hAnsi="Angsana New" w:hint="cs"/>
          <w:i/>
          <w:iCs/>
          <w:sz w:val="30"/>
          <w:szCs w:val="30"/>
          <w:lang w:val="th-TH"/>
        </w:rPr>
        <w:t>(</w:t>
      </w:r>
      <w:r w:rsidR="00585F3E" w:rsidRPr="0020559A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20559A">
        <w:rPr>
          <w:rFonts w:ascii="Angsana New" w:hAnsi="Angsana New" w:hint="cs"/>
          <w:i/>
          <w:iCs/>
          <w:sz w:val="30"/>
          <w:szCs w:val="30"/>
          <w:lang w:val="th-TH"/>
        </w:rPr>
        <w:t xml:space="preserve">: </w:t>
      </w:r>
      <w:r w:rsidR="00585F3E" w:rsidRPr="0020559A">
        <w:rPr>
          <w:rFonts w:ascii="Angsana New" w:hAnsi="Angsana New" w:hint="cs"/>
          <w:i/>
          <w:iCs/>
          <w:sz w:val="30"/>
          <w:szCs w:val="30"/>
          <w:cs/>
          <w:lang w:val="th-TH"/>
        </w:rPr>
        <w:t>26</w:t>
      </w:r>
      <w:r w:rsidRPr="0020559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0559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D779F2" w:rsidRPr="0020559A" w:rsidRDefault="00D779F2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47976" w:rsidRPr="0020559A" w:rsidRDefault="00847976" w:rsidP="00B33341">
      <w:pPr>
        <w:spacing w:line="240" w:lineRule="auto"/>
        <w:ind w:firstLine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0559A">
        <w:rPr>
          <w:rFonts w:ascii="Angsana New" w:hAnsi="Angsana New" w:hint="cs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:rsidR="00045F90" w:rsidRPr="0020559A" w:rsidRDefault="00045F90" w:rsidP="00045F9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47976" w:rsidRDefault="00847976" w:rsidP="0084797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20559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ณ </w:t>
      </w:r>
      <w:r w:rsidRPr="0020559A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Pr="0020559A">
        <w:rPr>
          <w:rFonts w:ascii="Angsana New" w:hAnsi="Angsana New" w:hint="cs"/>
          <w:spacing w:val="-2"/>
          <w:sz w:val="30"/>
          <w:szCs w:val="30"/>
          <w:lang w:val="en-US"/>
        </w:rPr>
        <w:t>31</w:t>
      </w:r>
      <w:r w:rsidRPr="0020559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</w:t>
      </w:r>
      <w:r w:rsidR="00585F3E" w:rsidRPr="0020559A">
        <w:rPr>
          <w:rFonts w:ascii="Angsana New" w:hAnsi="Angsana New"/>
          <w:spacing w:val="-2"/>
          <w:sz w:val="30"/>
          <w:szCs w:val="30"/>
          <w:lang w:val="en-US"/>
        </w:rPr>
        <w:t xml:space="preserve"> 2563 </w:t>
      </w:r>
      <w:r w:rsidRPr="0020559A">
        <w:rPr>
          <w:rFonts w:ascii="Angsana New" w:hAnsi="Angsana New" w:hint="cs"/>
          <w:spacing w:val="-2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34100A" w:rsidRPr="0020559A">
        <w:rPr>
          <w:rFonts w:ascii="Angsana New" w:hAnsi="Angsana New" w:hint="cs"/>
          <w:spacing w:val="-2"/>
          <w:sz w:val="30"/>
          <w:szCs w:val="30"/>
          <w:cs/>
        </w:rPr>
        <w:t>อลูมิเนียมในปริมาณ</w:t>
      </w:r>
      <w:r w:rsidR="006379CF" w:rsidRPr="0020559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903AE">
        <w:rPr>
          <w:rFonts w:ascii="Angsana New" w:hAnsi="Angsana New"/>
          <w:spacing w:val="-2"/>
          <w:sz w:val="30"/>
          <w:szCs w:val="30"/>
          <w:lang w:val="en-US"/>
        </w:rPr>
        <w:t xml:space="preserve">32,500 </w:t>
      </w:r>
      <w:r w:rsidRPr="0020559A">
        <w:rPr>
          <w:rFonts w:ascii="Angsana New" w:hAnsi="Angsana New" w:hint="cs"/>
          <w:spacing w:val="-2"/>
          <w:sz w:val="30"/>
          <w:szCs w:val="30"/>
          <w:cs/>
        </w:rPr>
        <w:t>เมตริกตัน</w:t>
      </w:r>
      <w:r w:rsidRPr="0020559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0559A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585F3E" w:rsidRPr="0020559A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Pr="0020559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20559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585F3E" w:rsidRPr="0020559A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27,600 </w:t>
      </w:r>
      <w:r w:rsidRPr="0020559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เมตริกตัน)</w:t>
      </w:r>
      <w:r w:rsidRPr="0020559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โดย</w:t>
      </w:r>
      <w:r w:rsidR="00A858D2" w:rsidRPr="0020559A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20559A">
        <w:rPr>
          <w:rFonts w:ascii="Angsana New" w:hAnsi="Angsana New" w:hint="cs"/>
          <w:spacing w:val="-2"/>
          <w:sz w:val="30"/>
          <w:szCs w:val="30"/>
          <w:cs/>
        </w:rPr>
        <w:t>ราคา</w:t>
      </w:r>
      <w:r w:rsidR="00A858D2" w:rsidRPr="0020559A">
        <w:rPr>
          <w:rFonts w:ascii="Angsana New" w:hAnsi="Angsana New" w:hint="cs"/>
          <w:spacing w:val="-2"/>
          <w:sz w:val="30"/>
          <w:szCs w:val="30"/>
          <w:cs/>
          <w:lang w:val="en-US"/>
        </w:rPr>
        <w:t>ตามที่กำหนดในคำสั่งซื้อ</w:t>
      </w:r>
      <w:r w:rsidR="009E5FFC" w:rsidRPr="0020559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(</w:t>
      </w:r>
      <w:r w:rsidR="001C15B5" w:rsidRPr="0020559A">
        <w:rPr>
          <w:rFonts w:ascii="Angsana New" w:hAnsi="Angsana New" w:hint="cs"/>
          <w:i/>
          <w:iCs/>
          <w:spacing w:val="-2"/>
          <w:sz w:val="30"/>
          <w:szCs w:val="30"/>
        </w:rPr>
        <w:t>25</w:t>
      </w:r>
      <w:r w:rsidR="002D3A60" w:rsidRPr="0020559A">
        <w:rPr>
          <w:rFonts w:ascii="Angsana New" w:hAnsi="Angsana New" w:hint="cs"/>
          <w:i/>
          <w:iCs/>
          <w:spacing w:val="-2"/>
          <w:sz w:val="30"/>
          <w:szCs w:val="30"/>
        </w:rPr>
        <w:t>6</w:t>
      </w:r>
      <w:r w:rsidR="00DB6F3C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20559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="000B541E" w:rsidRPr="0020559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E073DA" w:rsidRPr="0020559A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</w:t>
      </w:r>
      <w:r w:rsidR="00C86F4B" w:rsidRPr="0020559A">
        <w:rPr>
          <w:rFonts w:ascii="Angsana New" w:hAnsi="Angsana New" w:hint="cs"/>
          <w:i/>
          <w:iCs/>
          <w:sz w:val="30"/>
          <w:szCs w:val="30"/>
          <w:cs/>
        </w:rPr>
        <w:t>ราคาตามที่กำหนดในคำสั่งซื้อ</w:t>
      </w:r>
      <w:r w:rsidRPr="0020559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)</w:t>
      </w:r>
      <w:r w:rsidRPr="0020559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20559A">
        <w:rPr>
          <w:rFonts w:ascii="Angsana New" w:hAnsi="Angsana New" w:hint="cs"/>
          <w:spacing w:val="-2"/>
          <w:sz w:val="30"/>
          <w:szCs w:val="30"/>
          <w:cs/>
        </w:rPr>
        <w:t>โดยกำหนดระยะเวลาส่งมอบ</w:t>
      </w:r>
      <w:r w:rsidR="007D7629">
        <w:rPr>
          <w:rFonts w:ascii="Angsana New" w:hAnsi="Angsana New" w:hint="cs"/>
          <w:spacing w:val="-2"/>
          <w:sz w:val="30"/>
          <w:szCs w:val="30"/>
          <w:cs/>
        </w:rPr>
        <w:t xml:space="preserve">ตั้งแต่ปี </w:t>
      </w:r>
      <w:r w:rsidR="007D7629">
        <w:rPr>
          <w:rFonts w:ascii="Angsana New" w:hAnsi="Angsana New"/>
          <w:spacing w:val="-2"/>
          <w:sz w:val="30"/>
          <w:szCs w:val="30"/>
          <w:lang w:val="en-US"/>
        </w:rPr>
        <w:t xml:space="preserve">2563 </w:t>
      </w:r>
      <w:r w:rsidR="007D762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ถึงปี </w:t>
      </w:r>
      <w:r w:rsidR="007D7629">
        <w:rPr>
          <w:rFonts w:ascii="Angsana New" w:hAnsi="Angsana New"/>
          <w:spacing w:val="-2"/>
          <w:sz w:val="30"/>
          <w:szCs w:val="30"/>
          <w:lang w:val="en-US"/>
        </w:rPr>
        <w:t>2564</w:t>
      </w:r>
      <w:r w:rsidR="00585F3E" w:rsidRPr="0020559A">
        <w:rPr>
          <w:rFonts w:ascii="Angsana New" w:hAnsi="Angsana New"/>
          <w:spacing w:val="-2"/>
          <w:sz w:val="30"/>
          <w:szCs w:val="30"/>
        </w:rPr>
        <w:t xml:space="preserve"> </w:t>
      </w:r>
      <w:r w:rsidR="009E5FFC" w:rsidRPr="0020559A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585F3E" w:rsidRPr="0020559A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2D3A60" w:rsidRPr="0020559A">
        <w:rPr>
          <w:rFonts w:ascii="Angsana New" w:hAnsi="Angsana New" w:hint="cs"/>
          <w:i/>
          <w:iCs/>
          <w:spacing w:val="-2"/>
          <w:sz w:val="30"/>
          <w:szCs w:val="30"/>
        </w:rPr>
        <w:t>6</w:t>
      </w:r>
      <w:r w:rsidR="00FF173A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</w:t>
      </w:r>
      <w:r w:rsidRPr="0020559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20559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FF173A">
        <w:rPr>
          <w:rFonts w:ascii="Angsana New" w:hAnsi="Angsana New" w:hint="cs"/>
          <w:i/>
          <w:iCs/>
          <w:spacing w:val="-2"/>
          <w:sz w:val="30"/>
          <w:szCs w:val="30"/>
          <w:cs/>
        </w:rPr>
        <w:t>ภายใน</w:t>
      </w:r>
      <w:r w:rsidR="001C15B5" w:rsidRPr="0020559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585F3E" w:rsidRPr="0020559A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1C15B5" w:rsidRPr="0020559A">
        <w:rPr>
          <w:rFonts w:ascii="Angsana New" w:hAnsi="Angsana New" w:hint="cs"/>
          <w:i/>
          <w:iCs/>
          <w:spacing w:val="-2"/>
          <w:sz w:val="30"/>
          <w:szCs w:val="30"/>
        </w:rPr>
        <w:t>6</w:t>
      </w:r>
      <w:r w:rsidR="00B61842" w:rsidRPr="0020559A">
        <w:rPr>
          <w:rFonts w:ascii="Angsana New" w:hAnsi="Angsana New" w:hint="cs"/>
          <w:i/>
          <w:iCs/>
          <w:spacing w:val="-2"/>
          <w:sz w:val="30"/>
          <w:szCs w:val="30"/>
        </w:rPr>
        <w:t>3</w:t>
      </w:r>
      <w:r w:rsidRPr="0020559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)</w:t>
      </w:r>
    </w:p>
    <w:p w:rsidR="002E3197" w:rsidRDefault="002E3197" w:rsidP="0084797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</w:p>
    <w:p w:rsidR="00B0631E" w:rsidRPr="0020559A" w:rsidRDefault="0097019B" w:rsidP="0020559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0559A">
        <w:rPr>
          <w:rFonts w:ascii="Angsana New" w:hAnsi="Angsana New" w:hint="cs"/>
          <w:b/>
          <w:bCs/>
          <w:sz w:val="30"/>
          <w:szCs w:val="30"/>
        </w:rPr>
        <w:t>2</w:t>
      </w:r>
      <w:r w:rsidR="00AA4B9E">
        <w:rPr>
          <w:rFonts w:ascii="Angsana New" w:hAnsi="Angsana New"/>
          <w:b/>
          <w:bCs/>
          <w:sz w:val="30"/>
          <w:szCs w:val="30"/>
        </w:rPr>
        <w:t>6</w:t>
      </w:r>
      <w:r w:rsidR="00B0631E" w:rsidRPr="0020559A">
        <w:rPr>
          <w:rFonts w:ascii="Angsana New" w:hAnsi="Angsana New" w:hint="cs"/>
          <w:b/>
          <w:bCs/>
          <w:sz w:val="30"/>
          <w:szCs w:val="30"/>
        </w:rPr>
        <w:tab/>
      </w:r>
      <w:r w:rsidR="00B0631E" w:rsidRPr="0020559A">
        <w:rPr>
          <w:rFonts w:ascii="Angsana New" w:hAnsi="Angsana New" w:hint="cs"/>
          <w:b/>
          <w:bCs/>
          <w:sz w:val="30"/>
          <w:szCs w:val="30"/>
          <w:cs/>
        </w:rPr>
        <w:t>เหตุการณ์</w:t>
      </w:r>
      <w:r w:rsidR="00AC6D3E" w:rsidRPr="0020559A">
        <w:rPr>
          <w:rFonts w:ascii="Angsana New" w:hAnsi="Angsana New" w:hint="cs"/>
          <w:b/>
          <w:bCs/>
          <w:sz w:val="30"/>
          <w:szCs w:val="30"/>
          <w:cs/>
        </w:rPr>
        <w:t>ภายหลังรอบระยะเวลารายงาน</w:t>
      </w:r>
    </w:p>
    <w:p w:rsidR="00AC6D3E" w:rsidRDefault="00AC6D3E" w:rsidP="00B0631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C6D3E" w:rsidRPr="0020559A" w:rsidRDefault="00955800" w:rsidP="00C73896">
      <w:pPr>
        <w:spacing w:line="240" w:lineRule="auto"/>
        <w:ind w:left="540" w:hanging="63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ab/>
      </w:r>
      <w:r w:rsidR="009715E6" w:rsidRPr="007273E4">
        <w:rPr>
          <w:rFonts w:ascii="Angsana New" w:hAnsi="Angsana New" w:hint="cs"/>
          <w:sz w:val="30"/>
          <w:szCs w:val="30"/>
          <w:cs/>
          <w:lang w:val="en-US"/>
        </w:rPr>
        <w:t xml:space="preserve">ในการประชุมคณะกรรมการของบริษัทเมื่อวันที่ </w:t>
      </w:r>
      <w:r w:rsidR="009715E6" w:rsidRPr="007273E4">
        <w:rPr>
          <w:rFonts w:ascii="Angsana New" w:hAnsi="Angsana New" w:hint="cs"/>
          <w:sz w:val="30"/>
          <w:szCs w:val="30"/>
          <w:lang w:val="en-US"/>
        </w:rPr>
        <w:t xml:space="preserve">25 </w:t>
      </w:r>
      <w:r w:rsidR="009715E6" w:rsidRPr="007273E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9715E6" w:rsidRPr="007273E4">
        <w:rPr>
          <w:rFonts w:ascii="Angsana New" w:hAnsi="Angsana New" w:hint="cs"/>
          <w:sz w:val="30"/>
          <w:szCs w:val="30"/>
          <w:lang w:val="en-US"/>
        </w:rPr>
        <w:t>256</w:t>
      </w:r>
      <w:r w:rsidR="00DB6F3C" w:rsidRPr="007273E4">
        <w:rPr>
          <w:rFonts w:ascii="Angsana New" w:hAnsi="Angsana New"/>
          <w:sz w:val="30"/>
          <w:szCs w:val="30"/>
          <w:lang w:val="en-US"/>
        </w:rPr>
        <w:t>4</w:t>
      </w:r>
      <w:r w:rsidR="009715E6" w:rsidRPr="007273E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9715E6" w:rsidRPr="007273E4">
        <w:rPr>
          <w:rFonts w:ascii="Angsana New" w:hAnsi="Angsana New" w:hint="cs"/>
          <w:sz w:val="30"/>
          <w:szCs w:val="30"/>
          <w:cs/>
          <w:lang w:val="en-US"/>
        </w:rPr>
        <w:t>คณะกรรมการของบริษัทได้มีมติอนุมัติให้</w:t>
      </w:r>
      <w:r w:rsidR="009715E6" w:rsidRPr="007273E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เสนอต่อที่ประชุมผู้ถือหุ้นเพื่ออนุมัติการจัดสรรเงินกำไรเป็นเงินปันผล ในอัตราหุ้นละ </w:t>
      </w:r>
      <w:r w:rsidR="002B2D63" w:rsidRPr="007273E4">
        <w:rPr>
          <w:rFonts w:ascii="Angsana New" w:hAnsi="Angsana New"/>
          <w:spacing w:val="-2"/>
          <w:sz w:val="30"/>
          <w:szCs w:val="30"/>
          <w:lang w:val="en-US"/>
        </w:rPr>
        <w:t>10</w:t>
      </w:r>
      <w:r w:rsidR="009715E6" w:rsidRPr="007273E4"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 w:rsidR="009715E6" w:rsidRPr="007273E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เป็นจำนวนเงินทั้งสิ้น </w:t>
      </w:r>
      <w:r w:rsidR="002B2D63" w:rsidRPr="007273E4">
        <w:rPr>
          <w:rFonts w:ascii="Angsana New" w:hAnsi="Angsana New"/>
          <w:spacing w:val="-2"/>
          <w:sz w:val="30"/>
          <w:szCs w:val="30"/>
          <w:lang w:val="en-US"/>
        </w:rPr>
        <w:t xml:space="preserve">432 </w:t>
      </w:r>
      <w:r w:rsidR="009715E6" w:rsidRPr="007273E4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</w:t>
      </w:r>
      <w:r w:rsidR="009715E6" w:rsidRPr="0020559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ทั้งนี้การจัดสรรเงินปันผลดังกล่าวจะต้องได้รับการอนุมัติจากที่ประ</w:t>
      </w:r>
      <w:bookmarkStart w:id="2" w:name="_GoBack"/>
      <w:bookmarkEnd w:id="2"/>
      <w:r w:rsidR="009715E6" w:rsidRPr="0020559A">
        <w:rPr>
          <w:rFonts w:ascii="Angsana New" w:hAnsi="Angsana New" w:hint="cs"/>
          <w:spacing w:val="-2"/>
          <w:sz w:val="30"/>
          <w:szCs w:val="30"/>
          <w:cs/>
          <w:lang w:val="en-US"/>
        </w:rPr>
        <w:t>ชุมผู้ถือหุ้นของบริษัท</w:t>
      </w:r>
    </w:p>
    <w:sectPr w:rsidR="00AC6D3E" w:rsidRPr="0020559A" w:rsidSect="00EA5766"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1A4" w:rsidRDefault="00FA21A4">
      <w:r>
        <w:separator/>
      </w:r>
    </w:p>
  </w:endnote>
  <w:endnote w:type="continuationSeparator" w:id="0">
    <w:p w:rsidR="00FA21A4" w:rsidRDefault="00FA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7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08" w:rsidRPr="00053958" w:rsidRDefault="00D1410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53958">
      <w:rPr>
        <w:rFonts w:ascii="Angsana New" w:hAnsi="Angsana New" w:cs="Angsana New"/>
        <w:sz w:val="30"/>
        <w:szCs w:val="30"/>
      </w:rPr>
      <w:fldChar w:fldCharType="begin"/>
    </w:r>
    <w:r w:rsidRPr="0005395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53958">
      <w:rPr>
        <w:rFonts w:ascii="Angsana New" w:hAnsi="Angsana New" w:cs="Angsana New"/>
        <w:sz w:val="30"/>
        <w:szCs w:val="30"/>
      </w:rPr>
      <w:fldChar w:fldCharType="separate"/>
    </w:r>
    <w:r w:rsidRPr="00053958">
      <w:rPr>
        <w:rFonts w:ascii="Angsana New" w:hAnsi="Angsana New" w:cs="Angsana New"/>
        <w:noProof/>
        <w:sz w:val="30"/>
        <w:szCs w:val="30"/>
      </w:rPr>
      <w:t>2</w:t>
    </w:r>
    <w:r w:rsidRPr="00053958">
      <w:rPr>
        <w:rFonts w:ascii="Angsana New" w:hAnsi="Angsana New" w:cs="Angsana New"/>
        <w:noProof/>
        <w:sz w:val="30"/>
        <w:szCs w:val="30"/>
      </w:rPr>
      <w:fldChar w:fldCharType="end"/>
    </w:r>
  </w:p>
  <w:p w:rsidR="00D14108" w:rsidRDefault="00D141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08" w:rsidRDefault="00D14108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D14108" w:rsidRPr="005172BD" w:rsidRDefault="00D14108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08" w:rsidRDefault="00D14108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D14108" w:rsidRPr="005172BD" w:rsidRDefault="00D14108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1A4" w:rsidRDefault="00FA21A4">
      <w:r>
        <w:separator/>
      </w:r>
    </w:p>
  </w:footnote>
  <w:footnote w:type="continuationSeparator" w:id="0">
    <w:p w:rsidR="00FA21A4" w:rsidRDefault="00FA2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08" w:rsidRPr="00533250" w:rsidRDefault="00D14108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3325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53325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D14108" w:rsidRPr="00533250" w:rsidRDefault="00D14108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D14108" w:rsidRDefault="00D14108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:rsidR="00D14108" w:rsidRDefault="00D14108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08" w:rsidRPr="00D428A0" w:rsidRDefault="00D14108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D14108" w:rsidRDefault="00D14108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D14108" w:rsidRDefault="00D14108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:rsidR="00D14108" w:rsidRPr="006C302E" w:rsidRDefault="00D14108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A011F7"/>
    <w:multiLevelType w:val="hybridMultilevel"/>
    <w:tmpl w:val="CF68484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087A10"/>
    <w:multiLevelType w:val="hybridMultilevel"/>
    <w:tmpl w:val="1A36D034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C13891"/>
    <w:multiLevelType w:val="hybridMultilevel"/>
    <w:tmpl w:val="C784AA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6A0ED1"/>
    <w:multiLevelType w:val="hybridMultilevel"/>
    <w:tmpl w:val="493006E6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102F01"/>
    <w:multiLevelType w:val="hybridMultilevel"/>
    <w:tmpl w:val="114A95CE"/>
    <w:lvl w:ilvl="0" w:tplc="830A7CF4">
      <w:start w:val="1"/>
      <w:numFmt w:val="thaiLetters"/>
      <w:lvlText w:val="(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97E1C"/>
    <w:multiLevelType w:val="hybridMultilevel"/>
    <w:tmpl w:val="B728FCC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33"/>
  </w:num>
  <w:num w:numId="4">
    <w:abstractNumId w:val="27"/>
  </w:num>
  <w:num w:numId="5">
    <w:abstractNumId w:val="19"/>
  </w:num>
  <w:num w:numId="6">
    <w:abstractNumId w:val="11"/>
  </w:num>
  <w:num w:numId="7">
    <w:abstractNumId w:val="4"/>
  </w:num>
  <w:num w:numId="8">
    <w:abstractNumId w:val="29"/>
  </w:num>
  <w:num w:numId="9">
    <w:abstractNumId w:val="3"/>
  </w:num>
  <w:num w:numId="10">
    <w:abstractNumId w:val="12"/>
  </w:num>
  <w:num w:numId="11">
    <w:abstractNumId w:val="32"/>
  </w:num>
  <w:num w:numId="12">
    <w:abstractNumId w:val="20"/>
  </w:num>
  <w:num w:numId="13">
    <w:abstractNumId w:val="13"/>
  </w:num>
  <w:num w:numId="14">
    <w:abstractNumId w:val="24"/>
  </w:num>
  <w:num w:numId="15">
    <w:abstractNumId w:val="9"/>
  </w:num>
  <w:num w:numId="16">
    <w:abstractNumId w:val="8"/>
  </w:num>
  <w:num w:numId="17">
    <w:abstractNumId w:val="6"/>
  </w:num>
  <w:num w:numId="18">
    <w:abstractNumId w:val="25"/>
  </w:num>
  <w:num w:numId="19">
    <w:abstractNumId w:val="18"/>
  </w:num>
  <w:num w:numId="20">
    <w:abstractNumId w:val="5"/>
  </w:num>
  <w:num w:numId="21">
    <w:abstractNumId w:val="26"/>
  </w:num>
  <w:num w:numId="22">
    <w:abstractNumId w:val="1"/>
  </w:num>
  <w:num w:numId="23">
    <w:abstractNumId w:val="10"/>
  </w:num>
  <w:num w:numId="24">
    <w:abstractNumId w:val="28"/>
  </w:num>
  <w:num w:numId="25">
    <w:abstractNumId w:val="15"/>
  </w:num>
  <w:num w:numId="26">
    <w:abstractNumId w:val="0"/>
  </w:num>
  <w:num w:numId="27">
    <w:abstractNumId w:val="30"/>
  </w:num>
  <w:num w:numId="28">
    <w:abstractNumId w:val="17"/>
  </w:num>
  <w:num w:numId="29">
    <w:abstractNumId w:val="16"/>
  </w:num>
  <w:num w:numId="30">
    <w:abstractNumId w:val="22"/>
  </w:num>
  <w:num w:numId="31">
    <w:abstractNumId w:val="2"/>
  </w:num>
  <w:num w:numId="32">
    <w:abstractNumId w:val="14"/>
  </w:num>
  <w:num w:numId="33">
    <w:abstractNumId w:val="21"/>
  </w:num>
  <w:num w:numId="34">
    <w:abstractNumId w:val="34"/>
  </w:num>
  <w:num w:numId="35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3B9C"/>
    <w:rsid w:val="00003BA3"/>
    <w:rsid w:val="00004D06"/>
    <w:rsid w:val="000055D8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4F5"/>
    <w:rsid w:val="00013C3C"/>
    <w:rsid w:val="0001477B"/>
    <w:rsid w:val="00014BDC"/>
    <w:rsid w:val="00015E3B"/>
    <w:rsid w:val="000160E4"/>
    <w:rsid w:val="00016248"/>
    <w:rsid w:val="00016F20"/>
    <w:rsid w:val="00017519"/>
    <w:rsid w:val="00017B9D"/>
    <w:rsid w:val="00020364"/>
    <w:rsid w:val="00020D9A"/>
    <w:rsid w:val="00021736"/>
    <w:rsid w:val="000220A7"/>
    <w:rsid w:val="00022E54"/>
    <w:rsid w:val="00023CBB"/>
    <w:rsid w:val="00023D59"/>
    <w:rsid w:val="00024198"/>
    <w:rsid w:val="000241CA"/>
    <w:rsid w:val="000246D4"/>
    <w:rsid w:val="000248DB"/>
    <w:rsid w:val="000253D3"/>
    <w:rsid w:val="000256AD"/>
    <w:rsid w:val="000258DC"/>
    <w:rsid w:val="00026B9B"/>
    <w:rsid w:val="0002729C"/>
    <w:rsid w:val="000272BF"/>
    <w:rsid w:val="0002769D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7859"/>
    <w:rsid w:val="00040BA9"/>
    <w:rsid w:val="00040CAD"/>
    <w:rsid w:val="00041027"/>
    <w:rsid w:val="00042D4A"/>
    <w:rsid w:val="0004393C"/>
    <w:rsid w:val="00043D71"/>
    <w:rsid w:val="000440C5"/>
    <w:rsid w:val="00045512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EDC"/>
    <w:rsid w:val="00052328"/>
    <w:rsid w:val="0005276E"/>
    <w:rsid w:val="00052D9E"/>
    <w:rsid w:val="00052F97"/>
    <w:rsid w:val="00053958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12EC"/>
    <w:rsid w:val="000616CB"/>
    <w:rsid w:val="00061BB8"/>
    <w:rsid w:val="00062B00"/>
    <w:rsid w:val="00063609"/>
    <w:rsid w:val="0006394B"/>
    <w:rsid w:val="00065412"/>
    <w:rsid w:val="000659EC"/>
    <w:rsid w:val="00065BE6"/>
    <w:rsid w:val="00066354"/>
    <w:rsid w:val="0006698D"/>
    <w:rsid w:val="000669EB"/>
    <w:rsid w:val="00066B80"/>
    <w:rsid w:val="00071507"/>
    <w:rsid w:val="000715D6"/>
    <w:rsid w:val="0007242D"/>
    <w:rsid w:val="00072814"/>
    <w:rsid w:val="00072948"/>
    <w:rsid w:val="00072F22"/>
    <w:rsid w:val="00073409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37E5"/>
    <w:rsid w:val="00083F73"/>
    <w:rsid w:val="00085073"/>
    <w:rsid w:val="0008512B"/>
    <w:rsid w:val="00085750"/>
    <w:rsid w:val="000876A9"/>
    <w:rsid w:val="00087E62"/>
    <w:rsid w:val="000900B5"/>
    <w:rsid w:val="00090920"/>
    <w:rsid w:val="00091199"/>
    <w:rsid w:val="00091361"/>
    <w:rsid w:val="00091BD5"/>
    <w:rsid w:val="00091CD2"/>
    <w:rsid w:val="00091F28"/>
    <w:rsid w:val="000928DD"/>
    <w:rsid w:val="00094152"/>
    <w:rsid w:val="0009448E"/>
    <w:rsid w:val="00094CBE"/>
    <w:rsid w:val="00094E64"/>
    <w:rsid w:val="000950F2"/>
    <w:rsid w:val="00096244"/>
    <w:rsid w:val="0009636A"/>
    <w:rsid w:val="00096544"/>
    <w:rsid w:val="00096AE7"/>
    <w:rsid w:val="00097B7C"/>
    <w:rsid w:val="00097F8C"/>
    <w:rsid w:val="000A079C"/>
    <w:rsid w:val="000A1AB7"/>
    <w:rsid w:val="000A1C7D"/>
    <w:rsid w:val="000A2459"/>
    <w:rsid w:val="000A26A2"/>
    <w:rsid w:val="000A2A3D"/>
    <w:rsid w:val="000A341C"/>
    <w:rsid w:val="000A399E"/>
    <w:rsid w:val="000A3AD8"/>
    <w:rsid w:val="000A411A"/>
    <w:rsid w:val="000A43D7"/>
    <w:rsid w:val="000A45EA"/>
    <w:rsid w:val="000A4DEB"/>
    <w:rsid w:val="000A4EAD"/>
    <w:rsid w:val="000A5BE7"/>
    <w:rsid w:val="000A636E"/>
    <w:rsid w:val="000A65A7"/>
    <w:rsid w:val="000A7459"/>
    <w:rsid w:val="000A7A9C"/>
    <w:rsid w:val="000B09CD"/>
    <w:rsid w:val="000B21E8"/>
    <w:rsid w:val="000B227D"/>
    <w:rsid w:val="000B281D"/>
    <w:rsid w:val="000B2872"/>
    <w:rsid w:val="000B369D"/>
    <w:rsid w:val="000B3B58"/>
    <w:rsid w:val="000B430A"/>
    <w:rsid w:val="000B541E"/>
    <w:rsid w:val="000B72DA"/>
    <w:rsid w:val="000B7A6F"/>
    <w:rsid w:val="000C05D4"/>
    <w:rsid w:val="000C13EB"/>
    <w:rsid w:val="000C189F"/>
    <w:rsid w:val="000C2BD4"/>
    <w:rsid w:val="000C347F"/>
    <w:rsid w:val="000C3966"/>
    <w:rsid w:val="000C5B1B"/>
    <w:rsid w:val="000C5C6A"/>
    <w:rsid w:val="000C6655"/>
    <w:rsid w:val="000C6DA9"/>
    <w:rsid w:val="000C72A6"/>
    <w:rsid w:val="000C74A1"/>
    <w:rsid w:val="000D146D"/>
    <w:rsid w:val="000D1E5C"/>
    <w:rsid w:val="000D1E6C"/>
    <w:rsid w:val="000D329B"/>
    <w:rsid w:val="000D3EFF"/>
    <w:rsid w:val="000D40E5"/>
    <w:rsid w:val="000D42E7"/>
    <w:rsid w:val="000D6098"/>
    <w:rsid w:val="000D64D0"/>
    <w:rsid w:val="000D71C6"/>
    <w:rsid w:val="000D7431"/>
    <w:rsid w:val="000D7BDC"/>
    <w:rsid w:val="000D7CC1"/>
    <w:rsid w:val="000D7EEF"/>
    <w:rsid w:val="000E0CDE"/>
    <w:rsid w:val="000E11EA"/>
    <w:rsid w:val="000E14BF"/>
    <w:rsid w:val="000E154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9F1"/>
    <w:rsid w:val="000E4A04"/>
    <w:rsid w:val="000E6294"/>
    <w:rsid w:val="000E653F"/>
    <w:rsid w:val="000E6951"/>
    <w:rsid w:val="000E6E70"/>
    <w:rsid w:val="000F014A"/>
    <w:rsid w:val="000F047C"/>
    <w:rsid w:val="000F05CA"/>
    <w:rsid w:val="000F0E16"/>
    <w:rsid w:val="000F1C0F"/>
    <w:rsid w:val="000F2D3A"/>
    <w:rsid w:val="000F3433"/>
    <w:rsid w:val="000F4DF6"/>
    <w:rsid w:val="000F50E2"/>
    <w:rsid w:val="000F5645"/>
    <w:rsid w:val="000F5990"/>
    <w:rsid w:val="000F5BE4"/>
    <w:rsid w:val="000F6568"/>
    <w:rsid w:val="000F737E"/>
    <w:rsid w:val="000F796E"/>
    <w:rsid w:val="000F7B51"/>
    <w:rsid w:val="000F7BB5"/>
    <w:rsid w:val="000F7E01"/>
    <w:rsid w:val="00100EC3"/>
    <w:rsid w:val="001015FD"/>
    <w:rsid w:val="00101C02"/>
    <w:rsid w:val="0010246E"/>
    <w:rsid w:val="00103047"/>
    <w:rsid w:val="0010339A"/>
    <w:rsid w:val="0010660F"/>
    <w:rsid w:val="001104A2"/>
    <w:rsid w:val="00110629"/>
    <w:rsid w:val="00110DEE"/>
    <w:rsid w:val="00111A06"/>
    <w:rsid w:val="001122EB"/>
    <w:rsid w:val="00112EA4"/>
    <w:rsid w:val="0011302A"/>
    <w:rsid w:val="001134A6"/>
    <w:rsid w:val="0011493A"/>
    <w:rsid w:val="00114C56"/>
    <w:rsid w:val="00115CE5"/>
    <w:rsid w:val="0011690B"/>
    <w:rsid w:val="00117260"/>
    <w:rsid w:val="00117C71"/>
    <w:rsid w:val="00117F1F"/>
    <w:rsid w:val="00120267"/>
    <w:rsid w:val="0012070F"/>
    <w:rsid w:val="00120A92"/>
    <w:rsid w:val="001216E8"/>
    <w:rsid w:val="00121DD0"/>
    <w:rsid w:val="00122FCC"/>
    <w:rsid w:val="001232EF"/>
    <w:rsid w:val="001233D7"/>
    <w:rsid w:val="001237B0"/>
    <w:rsid w:val="00123BE0"/>
    <w:rsid w:val="00123CD0"/>
    <w:rsid w:val="00124312"/>
    <w:rsid w:val="0012506A"/>
    <w:rsid w:val="001250F6"/>
    <w:rsid w:val="00125B22"/>
    <w:rsid w:val="00126ACF"/>
    <w:rsid w:val="00126FAD"/>
    <w:rsid w:val="0013022E"/>
    <w:rsid w:val="00130F4A"/>
    <w:rsid w:val="00131132"/>
    <w:rsid w:val="001318D4"/>
    <w:rsid w:val="00131AFD"/>
    <w:rsid w:val="001322B6"/>
    <w:rsid w:val="00132593"/>
    <w:rsid w:val="001331E2"/>
    <w:rsid w:val="001338EF"/>
    <w:rsid w:val="00134A8C"/>
    <w:rsid w:val="00135712"/>
    <w:rsid w:val="0013620F"/>
    <w:rsid w:val="0013632B"/>
    <w:rsid w:val="00136474"/>
    <w:rsid w:val="00137EA6"/>
    <w:rsid w:val="00137F97"/>
    <w:rsid w:val="001406A1"/>
    <w:rsid w:val="00141E88"/>
    <w:rsid w:val="001426A4"/>
    <w:rsid w:val="00142E10"/>
    <w:rsid w:val="001431F6"/>
    <w:rsid w:val="00143B5D"/>
    <w:rsid w:val="00143C29"/>
    <w:rsid w:val="00145761"/>
    <w:rsid w:val="00145FE8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25C"/>
    <w:rsid w:val="00153A1C"/>
    <w:rsid w:val="00153DB4"/>
    <w:rsid w:val="001540DC"/>
    <w:rsid w:val="001548CE"/>
    <w:rsid w:val="00156AF2"/>
    <w:rsid w:val="00156E8F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D33"/>
    <w:rsid w:val="0017146D"/>
    <w:rsid w:val="001716EF"/>
    <w:rsid w:val="00171C77"/>
    <w:rsid w:val="00171F6E"/>
    <w:rsid w:val="00172B23"/>
    <w:rsid w:val="00172B2A"/>
    <w:rsid w:val="0017381A"/>
    <w:rsid w:val="0017453D"/>
    <w:rsid w:val="001747EE"/>
    <w:rsid w:val="00174838"/>
    <w:rsid w:val="00174EB6"/>
    <w:rsid w:val="00175C24"/>
    <w:rsid w:val="0017624B"/>
    <w:rsid w:val="001776EE"/>
    <w:rsid w:val="001807D5"/>
    <w:rsid w:val="001810A1"/>
    <w:rsid w:val="001816FA"/>
    <w:rsid w:val="001832C9"/>
    <w:rsid w:val="00183455"/>
    <w:rsid w:val="00183671"/>
    <w:rsid w:val="001838D5"/>
    <w:rsid w:val="001840A9"/>
    <w:rsid w:val="001842BA"/>
    <w:rsid w:val="00185477"/>
    <w:rsid w:val="00185C6D"/>
    <w:rsid w:val="0018601C"/>
    <w:rsid w:val="001867EF"/>
    <w:rsid w:val="00187570"/>
    <w:rsid w:val="00187A72"/>
    <w:rsid w:val="0019090D"/>
    <w:rsid w:val="00191089"/>
    <w:rsid w:val="001927B9"/>
    <w:rsid w:val="0019293E"/>
    <w:rsid w:val="00192EFF"/>
    <w:rsid w:val="0019356B"/>
    <w:rsid w:val="00193BD9"/>
    <w:rsid w:val="00193DC6"/>
    <w:rsid w:val="00193FDB"/>
    <w:rsid w:val="001944BE"/>
    <w:rsid w:val="0019464A"/>
    <w:rsid w:val="00194F1E"/>
    <w:rsid w:val="00195B74"/>
    <w:rsid w:val="0019603B"/>
    <w:rsid w:val="001966DB"/>
    <w:rsid w:val="00196794"/>
    <w:rsid w:val="001969E0"/>
    <w:rsid w:val="001975E7"/>
    <w:rsid w:val="001A1494"/>
    <w:rsid w:val="001A1A52"/>
    <w:rsid w:val="001A2B3F"/>
    <w:rsid w:val="001A4E1E"/>
    <w:rsid w:val="001A505B"/>
    <w:rsid w:val="001A529B"/>
    <w:rsid w:val="001A5B43"/>
    <w:rsid w:val="001B0412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650"/>
    <w:rsid w:val="001C2892"/>
    <w:rsid w:val="001C2E30"/>
    <w:rsid w:val="001C3216"/>
    <w:rsid w:val="001C3F34"/>
    <w:rsid w:val="001C4A22"/>
    <w:rsid w:val="001C551B"/>
    <w:rsid w:val="001C5A2F"/>
    <w:rsid w:val="001C5A94"/>
    <w:rsid w:val="001C669B"/>
    <w:rsid w:val="001C6D7D"/>
    <w:rsid w:val="001C7227"/>
    <w:rsid w:val="001D011F"/>
    <w:rsid w:val="001D01E8"/>
    <w:rsid w:val="001D0254"/>
    <w:rsid w:val="001D2B2C"/>
    <w:rsid w:val="001D3470"/>
    <w:rsid w:val="001D3C67"/>
    <w:rsid w:val="001D45CC"/>
    <w:rsid w:val="001D4AA8"/>
    <w:rsid w:val="001D547F"/>
    <w:rsid w:val="001D68E0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6CE6"/>
    <w:rsid w:val="001E7665"/>
    <w:rsid w:val="001E7AB4"/>
    <w:rsid w:val="001F153E"/>
    <w:rsid w:val="001F1682"/>
    <w:rsid w:val="001F3121"/>
    <w:rsid w:val="001F3FE8"/>
    <w:rsid w:val="001F42AC"/>
    <w:rsid w:val="001F438F"/>
    <w:rsid w:val="001F5AA8"/>
    <w:rsid w:val="001F5B9A"/>
    <w:rsid w:val="001F6CF3"/>
    <w:rsid w:val="001F7400"/>
    <w:rsid w:val="001F7CF5"/>
    <w:rsid w:val="002005DE"/>
    <w:rsid w:val="00200692"/>
    <w:rsid w:val="00200FB7"/>
    <w:rsid w:val="00201287"/>
    <w:rsid w:val="00201347"/>
    <w:rsid w:val="00201ABB"/>
    <w:rsid w:val="00202912"/>
    <w:rsid w:val="00202B72"/>
    <w:rsid w:val="00203CB6"/>
    <w:rsid w:val="00203DC7"/>
    <w:rsid w:val="002051C4"/>
    <w:rsid w:val="0020559A"/>
    <w:rsid w:val="002056EB"/>
    <w:rsid w:val="00206859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37C9"/>
    <w:rsid w:val="00213C50"/>
    <w:rsid w:val="00213CA4"/>
    <w:rsid w:val="00213D24"/>
    <w:rsid w:val="00214377"/>
    <w:rsid w:val="002145EE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1560"/>
    <w:rsid w:val="00222207"/>
    <w:rsid w:val="00223097"/>
    <w:rsid w:val="0022425F"/>
    <w:rsid w:val="00226D26"/>
    <w:rsid w:val="002270E1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54AF"/>
    <w:rsid w:val="002364B5"/>
    <w:rsid w:val="00236E73"/>
    <w:rsid w:val="0023707F"/>
    <w:rsid w:val="00237B82"/>
    <w:rsid w:val="00237D74"/>
    <w:rsid w:val="0024054D"/>
    <w:rsid w:val="00240D10"/>
    <w:rsid w:val="00241553"/>
    <w:rsid w:val="002417BD"/>
    <w:rsid w:val="00241908"/>
    <w:rsid w:val="00242B1F"/>
    <w:rsid w:val="00243E81"/>
    <w:rsid w:val="00244C74"/>
    <w:rsid w:val="00245ED5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2ADB"/>
    <w:rsid w:val="002532EF"/>
    <w:rsid w:val="00255173"/>
    <w:rsid w:val="0025590F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926"/>
    <w:rsid w:val="00265FFF"/>
    <w:rsid w:val="0026669C"/>
    <w:rsid w:val="00267159"/>
    <w:rsid w:val="00270187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969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2EB1"/>
    <w:rsid w:val="00282F02"/>
    <w:rsid w:val="0028447C"/>
    <w:rsid w:val="00285340"/>
    <w:rsid w:val="0028568E"/>
    <w:rsid w:val="00285927"/>
    <w:rsid w:val="00287346"/>
    <w:rsid w:val="00287350"/>
    <w:rsid w:val="002879A3"/>
    <w:rsid w:val="00287FA7"/>
    <w:rsid w:val="00291304"/>
    <w:rsid w:val="00291500"/>
    <w:rsid w:val="00291E42"/>
    <w:rsid w:val="002924CC"/>
    <w:rsid w:val="0029263B"/>
    <w:rsid w:val="002928D8"/>
    <w:rsid w:val="002929A9"/>
    <w:rsid w:val="00292F81"/>
    <w:rsid w:val="00293895"/>
    <w:rsid w:val="00293C44"/>
    <w:rsid w:val="0029439D"/>
    <w:rsid w:val="002952C4"/>
    <w:rsid w:val="0029555F"/>
    <w:rsid w:val="00295773"/>
    <w:rsid w:val="00297CD8"/>
    <w:rsid w:val="002A014E"/>
    <w:rsid w:val="002A05F9"/>
    <w:rsid w:val="002A0779"/>
    <w:rsid w:val="002A0E63"/>
    <w:rsid w:val="002A236A"/>
    <w:rsid w:val="002A256C"/>
    <w:rsid w:val="002A2BE2"/>
    <w:rsid w:val="002A2F6A"/>
    <w:rsid w:val="002A329B"/>
    <w:rsid w:val="002A32EB"/>
    <w:rsid w:val="002A37B2"/>
    <w:rsid w:val="002A397F"/>
    <w:rsid w:val="002A3B69"/>
    <w:rsid w:val="002A6135"/>
    <w:rsid w:val="002A62B8"/>
    <w:rsid w:val="002A6CFB"/>
    <w:rsid w:val="002A77C0"/>
    <w:rsid w:val="002A7808"/>
    <w:rsid w:val="002A7AA8"/>
    <w:rsid w:val="002B0B55"/>
    <w:rsid w:val="002B146C"/>
    <w:rsid w:val="002B29EA"/>
    <w:rsid w:val="002B2B3C"/>
    <w:rsid w:val="002B2D63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CC0"/>
    <w:rsid w:val="002C348A"/>
    <w:rsid w:val="002C357F"/>
    <w:rsid w:val="002C3699"/>
    <w:rsid w:val="002C4688"/>
    <w:rsid w:val="002C48CA"/>
    <w:rsid w:val="002C4E93"/>
    <w:rsid w:val="002C4F38"/>
    <w:rsid w:val="002C6585"/>
    <w:rsid w:val="002C6C4B"/>
    <w:rsid w:val="002C7604"/>
    <w:rsid w:val="002C7BB4"/>
    <w:rsid w:val="002D0D73"/>
    <w:rsid w:val="002D175B"/>
    <w:rsid w:val="002D2252"/>
    <w:rsid w:val="002D2E65"/>
    <w:rsid w:val="002D3451"/>
    <w:rsid w:val="002D3A60"/>
    <w:rsid w:val="002D3CC3"/>
    <w:rsid w:val="002D4416"/>
    <w:rsid w:val="002D4772"/>
    <w:rsid w:val="002D4D26"/>
    <w:rsid w:val="002D4F06"/>
    <w:rsid w:val="002D6008"/>
    <w:rsid w:val="002D6AB0"/>
    <w:rsid w:val="002D7316"/>
    <w:rsid w:val="002D7970"/>
    <w:rsid w:val="002D7E04"/>
    <w:rsid w:val="002E05C3"/>
    <w:rsid w:val="002E0848"/>
    <w:rsid w:val="002E08B7"/>
    <w:rsid w:val="002E0AA5"/>
    <w:rsid w:val="002E0DA9"/>
    <w:rsid w:val="002E1657"/>
    <w:rsid w:val="002E1AA5"/>
    <w:rsid w:val="002E1DC4"/>
    <w:rsid w:val="002E2099"/>
    <w:rsid w:val="002E2CE8"/>
    <w:rsid w:val="002E3197"/>
    <w:rsid w:val="002E3CF6"/>
    <w:rsid w:val="002E4DFB"/>
    <w:rsid w:val="002E54A7"/>
    <w:rsid w:val="002E659C"/>
    <w:rsid w:val="002E67CF"/>
    <w:rsid w:val="002E6AD4"/>
    <w:rsid w:val="002F067B"/>
    <w:rsid w:val="002F2097"/>
    <w:rsid w:val="002F277E"/>
    <w:rsid w:val="002F2973"/>
    <w:rsid w:val="002F31B3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EA0"/>
    <w:rsid w:val="0030397A"/>
    <w:rsid w:val="00303B37"/>
    <w:rsid w:val="00304334"/>
    <w:rsid w:val="0030443C"/>
    <w:rsid w:val="00304585"/>
    <w:rsid w:val="00306002"/>
    <w:rsid w:val="003062F3"/>
    <w:rsid w:val="0030713A"/>
    <w:rsid w:val="003078ED"/>
    <w:rsid w:val="00307F21"/>
    <w:rsid w:val="003104BB"/>
    <w:rsid w:val="0031125D"/>
    <w:rsid w:val="00311644"/>
    <w:rsid w:val="00311ECB"/>
    <w:rsid w:val="0031215B"/>
    <w:rsid w:val="0031251F"/>
    <w:rsid w:val="00312614"/>
    <w:rsid w:val="00312A2E"/>
    <w:rsid w:val="00312D7B"/>
    <w:rsid w:val="003132B9"/>
    <w:rsid w:val="00313934"/>
    <w:rsid w:val="00313CCF"/>
    <w:rsid w:val="00313E3B"/>
    <w:rsid w:val="00314038"/>
    <w:rsid w:val="00314BE9"/>
    <w:rsid w:val="00314E49"/>
    <w:rsid w:val="00315878"/>
    <w:rsid w:val="00316EF8"/>
    <w:rsid w:val="0031756F"/>
    <w:rsid w:val="003207D3"/>
    <w:rsid w:val="0032115D"/>
    <w:rsid w:val="00321848"/>
    <w:rsid w:val="00321AB0"/>
    <w:rsid w:val="0032208E"/>
    <w:rsid w:val="003220C1"/>
    <w:rsid w:val="00323A51"/>
    <w:rsid w:val="00323B72"/>
    <w:rsid w:val="00324373"/>
    <w:rsid w:val="00324B76"/>
    <w:rsid w:val="00324CCB"/>
    <w:rsid w:val="003253FF"/>
    <w:rsid w:val="00326D29"/>
    <w:rsid w:val="00327975"/>
    <w:rsid w:val="00331306"/>
    <w:rsid w:val="00331AEE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204B"/>
    <w:rsid w:val="00342309"/>
    <w:rsid w:val="00342DEA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4B0"/>
    <w:rsid w:val="00350FC1"/>
    <w:rsid w:val="00351580"/>
    <w:rsid w:val="00351843"/>
    <w:rsid w:val="00351963"/>
    <w:rsid w:val="00353B4F"/>
    <w:rsid w:val="00353C96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557"/>
    <w:rsid w:val="00361128"/>
    <w:rsid w:val="00361CD5"/>
    <w:rsid w:val="003622A5"/>
    <w:rsid w:val="0036293C"/>
    <w:rsid w:val="00362B7A"/>
    <w:rsid w:val="0036324A"/>
    <w:rsid w:val="003639C4"/>
    <w:rsid w:val="00363B87"/>
    <w:rsid w:val="00363D02"/>
    <w:rsid w:val="003650CB"/>
    <w:rsid w:val="00365422"/>
    <w:rsid w:val="0036574C"/>
    <w:rsid w:val="00365AE1"/>
    <w:rsid w:val="00367C08"/>
    <w:rsid w:val="00367C68"/>
    <w:rsid w:val="00371400"/>
    <w:rsid w:val="00371A2B"/>
    <w:rsid w:val="00371BBF"/>
    <w:rsid w:val="00372772"/>
    <w:rsid w:val="00373B2E"/>
    <w:rsid w:val="00373C3A"/>
    <w:rsid w:val="00375769"/>
    <w:rsid w:val="00376056"/>
    <w:rsid w:val="003769C5"/>
    <w:rsid w:val="00376F49"/>
    <w:rsid w:val="003770D7"/>
    <w:rsid w:val="00377703"/>
    <w:rsid w:val="003801A0"/>
    <w:rsid w:val="003812F8"/>
    <w:rsid w:val="00381642"/>
    <w:rsid w:val="00382167"/>
    <w:rsid w:val="00383E13"/>
    <w:rsid w:val="003842CB"/>
    <w:rsid w:val="00384741"/>
    <w:rsid w:val="0038504F"/>
    <w:rsid w:val="003876B3"/>
    <w:rsid w:val="00390130"/>
    <w:rsid w:val="003909FC"/>
    <w:rsid w:val="00392187"/>
    <w:rsid w:val="00392414"/>
    <w:rsid w:val="00393CB4"/>
    <w:rsid w:val="00393D6A"/>
    <w:rsid w:val="00394497"/>
    <w:rsid w:val="00394FCE"/>
    <w:rsid w:val="00396B9D"/>
    <w:rsid w:val="00397999"/>
    <w:rsid w:val="003A16A0"/>
    <w:rsid w:val="003A17ED"/>
    <w:rsid w:val="003A1CB9"/>
    <w:rsid w:val="003A2349"/>
    <w:rsid w:val="003A3486"/>
    <w:rsid w:val="003A3515"/>
    <w:rsid w:val="003A394B"/>
    <w:rsid w:val="003A4343"/>
    <w:rsid w:val="003A43AA"/>
    <w:rsid w:val="003A46A2"/>
    <w:rsid w:val="003A47E9"/>
    <w:rsid w:val="003A4AC8"/>
    <w:rsid w:val="003A5177"/>
    <w:rsid w:val="003A5652"/>
    <w:rsid w:val="003A6964"/>
    <w:rsid w:val="003A6BDF"/>
    <w:rsid w:val="003A6BF2"/>
    <w:rsid w:val="003A731F"/>
    <w:rsid w:val="003A7373"/>
    <w:rsid w:val="003A7488"/>
    <w:rsid w:val="003A78E9"/>
    <w:rsid w:val="003A795C"/>
    <w:rsid w:val="003B0965"/>
    <w:rsid w:val="003B0DD9"/>
    <w:rsid w:val="003B1A45"/>
    <w:rsid w:val="003B1E35"/>
    <w:rsid w:val="003B2F86"/>
    <w:rsid w:val="003B35A6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C3E"/>
    <w:rsid w:val="003D1EDC"/>
    <w:rsid w:val="003D268C"/>
    <w:rsid w:val="003D37A1"/>
    <w:rsid w:val="003D3C50"/>
    <w:rsid w:val="003D4150"/>
    <w:rsid w:val="003D4437"/>
    <w:rsid w:val="003D5E5D"/>
    <w:rsid w:val="003D6048"/>
    <w:rsid w:val="003D61A5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200"/>
    <w:rsid w:val="003F1FE7"/>
    <w:rsid w:val="003F2581"/>
    <w:rsid w:val="003F25E0"/>
    <w:rsid w:val="003F27AA"/>
    <w:rsid w:val="003F32A4"/>
    <w:rsid w:val="003F33A6"/>
    <w:rsid w:val="003F493C"/>
    <w:rsid w:val="003F4AF5"/>
    <w:rsid w:val="003F4F24"/>
    <w:rsid w:val="003F5988"/>
    <w:rsid w:val="003F5C85"/>
    <w:rsid w:val="003F5C87"/>
    <w:rsid w:val="003F6454"/>
    <w:rsid w:val="003F7A8A"/>
    <w:rsid w:val="004011C9"/>
    <w:rsid w:val="00401F7D"/>
    <w:rsid w:val="00402F5A"/>
    <w:rsid w:val="0040310C"/>
    <w:rsid w:val="004034D2"/>
    <w:rsid w:val="00403641"/>
    <w:rsid w:val="00403A26"/>
    <w:rsid w:val="00404440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17DF3"/>
    <w:rsid w:val="00420645"/>
    <w:rsid w:val="004208DC"/>
    <w:rsid w:val="00420979"/>
    <w:rsid w:val="00422A23"/>
    <w:rsid w:val="00423CCF"/>
    <w:rsid w:val="004244F6"/>
    <w:rsid w:val="00424539"/>
    <w:rsid w:val="00424CCC"/>
    <w:rsid w:val="00425C3F"/>
    <w:rsid w:val="00425EAF"/>
    <w:rsid w:val="004270AF"/>
    <w:rsid w:val="00427D4C"/>
    <w:rsid w:val="00430357"/>
    <w:rsid w:val="004307AB"/>
    <w:rsid w:val="004308F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81F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2B7A"/>
    <w:rsid w:val="00452D81"/>
    <w:rsid w:val="00453169"/>
    <w:rsid w:val="00453B46"/>
    <w:rsid w:val="00453CD0"/>
    <w:rsid w:val="00454120"/>
    <w:rsid w:val="00454200"/>
    <w:rsid w:val="00454BAE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E04"/>
    <w:rsid w:val="004652FC"/>
    <w:rsid w:val="00465F82"/>
    <w:rsid w:val="004667E5"/>
    <w:rsid w:val="004667F5"/>
    <w:rsid w:val="00466A1C"/>
    <w:rsid w:val="00467C61"/>
    <w:rsid w:val="00470232"/>
    <w:rsid w:val="004714C1"/>
    <w:rsid w:val="004718D8"/>
    <w:rsid w:val="00472D80"/>
    <w:rsid w:val="00472F5C"/>
    <w:rsid w:val="004735F0"/>
    <w:rsid w:val="00473A2D"/>
    <w:rsid w:val="00473D78"/>
    <w:rsid w:val="004744B4"/>
    <w:rsid w:val="0047466F"/>
    <w:rsid w:val="00475B20"/>
    <w:rsid w:val="00476231"/>
    <w:rsid w:val="004768D4"/>
    <w:rsid w:val="00480EF1"/>
    <w:rsid w:val="00482134"/>
    <w:rsid w:val="0048336F"/>
    <w:rsid w:val="00483C4C"/>
    <w:rsid w:val="0048448B"/>
    <w:rsid w:val="004861C4"/>
    <w:rsid w:val="0048762D"/>
    <w:rsid w:val="00487F2F"/>
    <w:rsid w:val="004903AE"/>
    <w:rsid w:val="0049064E"/>
    <w:rsid w:val="0049070B"/>
    <w:rsid w:val="004907F1"/>
    <w:rsid w:val="00491ADA"/>
    <w:rsid w:val="00491F8C"/>
    <w:rsid w:val="004922AD"/>
    <w:rsid w:val="004928E0"/>
    <w:rsid w:val="00493491"/>
    <w:rsid w:val="00493E37"/>
    <w:rsid w:val="004940A2"/>
    <w:rsid w:val="0049417C"/>
    <w:rsid w:val="00494308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3A60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7047"/>
    <w:rsid w:val="004D07E1"/>
    <w:rsid w:val="004D2A69"/>
    <w:rsid w:val="004D3047"/>
    <w:rsid w:val="004D3B8F"/>
    <w:rsid w:val="004D3E96"/>
    <w:rsid w:val="004D52FE"/>
    <w:rsid w:val="004D5A83"/>
    <w:rsid w:val="004D6086"/>
    <w:rsid w:val="004D6504"/>
    <w:rsid w:val="004D6E4C"/>
    <w:rsid w:val="004D6E7F"/>
    <w:rsid w:val="004D7BCA"/>
    <w:rsid w:val="004D7C2A"/>
    <w:rsid w:val="004E0A06"/>
    <w:rsid w:val="004E0B90"/>
    <w:rsid w:val="004E0DC0"/>
    <w:rsid w:val="004E12A6"/>
    <w:rsid w:val="004E17A2"/>
    <w:rsid w:val="004E1B8D"/>
    <w:rsid w:val="004E1D39"/>
    <w:rsid w:val="004E241E"/>
    <w:rsid w:val="004E370A"/>
    <w:rsid w:val="004E3C84"/>
    <w:rsid w:val="004E435A"/>
    <w:rsid w:val="004E4FDC"/>
    <w:rsid w:val="004E5886"/>
    <w:rsid w:val="004E5973"/>
    <w:rsid w:val="004E5DFF"/>
    <w:rsid w:val="004E6483"/>
    <w:rsid w:val="004E699C"/>
    <w:rsid w:val="004E6BE5"/>
    <w:rsid w:val="004E7377"/>
    <w:rsid w:val="004E7917"/>
    <w:rsid w:val="004F1443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7FD"/>
    <w:rsid w:val="00502320"/>
    <w:rsid w:val="0050232E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650D"/>
    <w:rsid w:val="00506C1C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6F6D"/>
    <w:rsid w:val="005172BD"/>
    <w:rsid w:val="00517CF3"/>
    <w:rsid w:val="00520582"/>
    <w:rsid w:val="005205BC"/>
    <w:rsid w:val="0052078E"/>
    <w:rsid w:val="00520B85"/>
    <w:rsid w:val="005211D0"/>
    <w:rsid w:val="005215C0"/>
    <w:rsid w:val="0052180B"/>
    <w:rsid w:val="00521F56"/>
    <w:rsid w:val="00522B90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F8E"/>
    <w:rsid w:val="00527745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6D7"/>
    <w:rsid w:val="00546840"/>
    <w:rsid w:val="00546F45"/>
    <w:rsid w:val="00546FC9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2261"/>
    <w:rsid w:val="00562DA3"/>
    <w:rsid w:val="005632A7"/>
    <w:rsid w:val="00563402"/>
    <w:rsid w:val="005638B7"/>
    <w:rsid w:val="0056418A"/>
    <w:rsid w:val="005648CC"/>
    <w:rsid w:val="00564C8B"/>
    <w:rsid w:val="0056554B"/>
    <w:rsid w:val="005656B7"/>
    <w:rsid w:val="00565BFB"/>
    <w:rsid w:val="00565E9C"/>
    <w:rsid w:val="00567CBC"/>
    <w:rsid w:val="00570219"/>
    <w:rsid w:val="005703E2"/>
    <w:rsid w:val="00570431"/>
    <w:rsid w:val="00570585"/>
    <w:rsid w:val="005733DD"/>
    <w:rsid w:val="00573EAC"/>
    <w:rsid w:val="00573EE3"/>
    <w:rsid w:val="0057416E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8DE"/>
    <w:rsid w:val="00584080"/>
    <w:rsid w:val="00584AE0"/>
    <w:rsid w:val="00585596"/>
    <w:rsid w:val="005858A6"/>
    <w:rsid w:val="00585F3E"/>
    <w:rsid w:val="005864BE"/>
    <w:rsid w:val="00586839"/>
    <w:rsid w:val="00586B27"/>
    <w:rsid w:val="005901C7"/>
    <w:rsid w:val="00590D4B"/>
    <w:rsid w:val="005911A7"/>
    <w:rsid w:val="00591275"/>
    <w:rsid w:val="005919FE"/>
    <w:rsid w:val="00591CA8"/>
    <w:rsid w:val="00592134"/>
    <w:rsid w:val="0059316A"/>
    <w:rsid w:val="00593457"/>
    <w:rsid w:val="00593922"/>
    <w:rsid w:val="00593C87"/>
    <w:rsid w:val="005941D9"/>
    <w:rsid w:val="005945E1"/>
    <w:rsid w:val="00595625"/>
    <w:rsid w:val="00595914"/>
    <w:rsid w:val="00595B6B"/>
    <w:rsid w:val="00595EFA"/>
    <w:rsid w:val="0059632F"/>
    <w:rsid w:val="00596E12"/>
    <w:rsid w:val="005976CC"/>
    <w:rsid w:val="005A02A8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F99"/>
    <w:rsid w:val="005A6685"/>
    <w:rsid w:val="005A67F7"/>
    <w:rsid w:val="005A6A9E"/>
    <w:rsid w:val="005A76BA"/>
    <w:rsid w:val="005A7813"/>
    <w:rsid w:val="005B12E9"/>
    <w:rsid w:val="005B17D2"/>
    <w:rsid w:val="005B1EAD"/>
    <w:rsid w:val="005B207A"/>
    <w:rsid w:val="005B2C35"/>
    <w:rsid w:val="005B2EB6"/>
    <w:rsid w:val="005B4220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2319"/>
    <w:rsid w:val="005C2B69"/>
    <w:rsid w:val="005C2E9B"/>
    <w:rsid w:val="005C3A32"/>
    <w:rsid w:val="005C3EDA"/>
    <w:rsid w:val="005C4911"/>
    <w:rsid w:val="005C520C"/>
    <w:rsid w:val="005C5BC6"/>
    <w:rsid w:val="005C63BF"/>
    <w:rsid w:val="005C69DC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A89"/>
    <w:rsid w:val="005D58D0"/>
    <w:rsid w:val="005D611E"/>
    <w:rsid w:val="005D643D"/>
    <w:rsid w:val="005D64D0"/>
    <w:rsid w:val="005D6AD1"/>
    <w:rsid w:val="005D71FB"/>
    <w:rsid w:val="005D7249"/>
    <w:rsid w:val="005D7B6D"/>
    <w:rsid w:val="005E040C"/>
    <w:rsid w:val="005E1023"/>
    <w:rsid w:val="005E111A"/>
    <w:rsid w:val="005E1EA1"/>
    <w:rsid w:val="005E3201"/>
    <w:rsid w:val="005E4827"/>
    <w:rsid w:val="005E4E86"/>
    <w:rsid w:val="005E5105"/>
    <w:rsid w:val="005E5456"/>
    <w:rsid w:val="005E5804"/>
    <w:rsid w:val="005E604B"/>
    <w:rsid w:val="005E634A"/>
    <w:rsid w:val="005E6BAD"/>
    <w:rsid w:val="005E6C2C"/>
    <w:rsid w:val="005F2324"/>
    <w:rsid w:val="005F260F"/>
    <w:rsid w:val="005F2833"/>
    <w:rsid w:val="005F2F45"/>
    <w:rsid w:val="005F3EBF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6006DD"/>
    <w:rsid w:val="00600892"/>
    <w:rsid w:val="0060096B"/>
    <w:rsid w:val="00600C1D"/>
    <w:rsid w:val="00600C77"/>
    <w:rsid w:val="00601228"/>
    <w:rsid w:val="00602835"/>
    <w:rsid w:val="00603658"/>
    <w:rsid w:val="006038AD"/>
    <w:rsid w:val="00603AD6"/>
    <w:rsid w:val="00604083"/>
    <w:rsid w:val="006045E8"/>
    <w:rsid w:val="0060480D"/>
    <w:rsid w:val="006075FF"/>
    <w:rsid w:val="00607717"/>
    <w:rsid w:val="0061034C"/>
    <w:rsid w:val="006104C0"/>
    <w:rsid w:val="00610753"/>
    <w:rsid w:val="00610C60"/>
    <w:rsid w:val="006114A2"/>
    <w:rsid w:val="00612240"/>
    <w:rsid w:val="00612A63"/>
    <w:rsid w:val="00612C7A"/>
    <w:rsid w:val="00612CC4"/>
    <w:rsid w:val="00612D4F"/>
    <w:rsid w:val="00614B1B"/>
    <w:rsid w:val="00614BF1"/>
    <w:rsid w:val="006159AE"/>
    <w:rsid w:val="00615CA3"/>
    <w:rsid w:val="0061614F"/>
    <w:rsid w:val="006163D8"/>
    <w:rsid w:val="00616467"/>
    <w:rsid w:val="0061674E"/>
    <w:rsid w:val="00616A0C"/>
    <w:rsid w:val="00616FB6"/>
    <w:rsid w:val="00620BE1"/>
    <w:rsid w:val="00621CF2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2222"/>
    <w:rsid w:val="006329C0"/>
    <w:rsid w:val="00634D08"/>
    <w:rsid w:val="00635998"/>
    <w:rsid w:val="00635F1D"/>
    <w:rsid w:val="00636281"/>
    <w:rsid w:val="00636534"/>
    <w:rsid w:val="00636807"/>
    <w:rsid w:val="006375B6"/>
    <w:rsid w:val="006379CF"/>
    <w:rsid w:val="00640214"/>
    <w:rsid w:val="006413A4"/>
    <w:rsid w:val="00643C82"/>
    <w:rsid w:val="00644E33"/>
    <w:rsid w:val="00645F8E"/>
    <w:rsid w:val="006461A0"/>
    <w:rsid w:val="006464DD"/>
    <w:rsid w:val="00646B8A"/>
    <w:rsid w:val="00646DAC"/>
    <w:rsid w:val="006470C0"/>
    <w:rsid w:val="00650CEF"/>
    <w:rsid w:val="00650E0E"/>
    <w:rsid w:val="00651455"/>
    <w:rsid w:val="0065183E"/>
    <w:rsid w:val="00652280"/>
    <w:rsid w:val="00652549"/>
    <w:rsid w:val="006527C6"/>
    <w:rsid w:val="00653269"/>
    <w:rsid w:val="00653335"/>
    <w:rsid w:val="00653EC2"/>
    <w:rsid w:val="00654E0E"/>
    <w:rsid w:val="00657180"/>
    <w:rsid w:val="006575AD"/>
    <w:rsid w:val="00657F75"/>
    <w:rsid w:val="00661B67"/>
    <w:rsid w:val="00662454"/>
    <w:rsid w:val="006632F8"/>
    <w:rsid w:val="00663EA7"/>
    <w:rsid w:val="0066467C"/>
    <w:rsid w:val="00664F3A"/>
    <w:rsid w:val="00665009"/>
    <w:rsid w:val="00666DC5"/>
    <w:rsid w:val="006675D2"/>
    <w:rsid w:val="006676BA"/>
    <w:rsid w:val="0067031B"/>
    <w:rsid w:val="006709A3"/>
    <w:rsid w:val="00670A9C"/>
    <w:rsid w:val="00671D4D"/>
    <w:rsid w:val="00672307"/>
    <w:rsid w:val="006724D4"/>
    <w:rsid w:val="0067377C"/>
    <w:rsid w:val="00673DAF"/>
    <w:rsid w:val="00675B3F"/>
    <w:rsid w:val="00675C5A"/>
    <w:rsid w:val="0067686D"/>
    <w:rsid w:val="00676898"/>
    <w:rsid w:val="00676CED"/>
    <w:rsid w:val="00676D1C"/>
    <w:rsid w:val="00676F0B"/>
    <w:rsid w:val="006809E7"/>
    <w:rsid w:val="00681CE7"/>
    <w:rsid w:val="006825F4"/>
    <w:rsid w:val="00682E9E"/>
    <w:rsid w:val="00683B2A"/>
    <w:rsid w:val="00684906"/>
    <w:rsid w:val="00684A91"/>
    <w:rsid w:val="00685CAC"/>
    <w:rsid w:val="00686F15"/>
    <w:rsid w:val="00687051"/>
    <w:rsid w:val="00687FB3"/>
    <w:rsid w:val="006911FB"/>
    <w:rsid w:val="006915FB"/>
    <w:rsid w:val="00691C3D"/>
    <w:rsid w:val="0069323A"/>
    <w:rsid w:val="00693704"/>
    <w:rsid w:val="00693AA1"/>
    <w:rsid w:val="00695FF7"/>
    <w:rsid w:val="006960AD"/>
    <w:rsid w:val="00696D08"/>
    <w:rsid w:val="00696D2C"/>
    <w:rsid w:val="006975F7"/>
    <w:rsid w:val="006A03FC"/>
    <w:rsid w:val="006A0C75"/>
    <w:rsid w:val="006A1227"/>
    <w:rsid w:val="006A187B"/>
    <w:rsid w:val="006A361B"/>
    <w:rsid w:val="006A3C57"/>
    <w:rsid w:val="006A3CFE"/>
    <w:rsid w:val="006A5F6A"/>
    <w:rsid w:val="006A75FE"/>
    <w:rsid w:val="006B0422"/>
    <w:rsid w:val="006B1090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D3E"/>
    <w:rsid w:val="006B7DC0"/>
    <w:rsid w:val="006C0F2A"/>
    <w:rsid w:val="006C14F6"/>
    <w:rsid w:val="006C1503"/>
    <w:rsid w:val="006C1CE0"/>
    <w:rsid w:val="006C302E"/>
    <w:rsid w:val="006C3A7A"/>
    <w:rsid w:val="006C3C86"/>
    <w:rsid w:val="006C4726"/>
    <w:rsid w:val="006C51E0"/>
    <w:rsid w:val="006C59CD"/>
    <w:rsid w:val="006C5DEF"/>
    <w:rsid w:val="006C6D28"/>
    <w:rsid w:val="006C7137"/>
    <w:rsid w:val="006C7BC9"/>
    <w:rsid w:val="006D0655"/>
    <w:rsid w:val="006D0C3B"/>
    <w:rsid w:val="006D15DD"/>
    <w:rsid w:val="006D2C0C"/>
    <w:rsid w:val="006D301C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1204"/>
    <w:rsid w:val="006E15A4"/>
    <w:rsid w:val="006E17AF"/>
    <w:rsid w:val="006E1A7E"/>
    <w:rsid w:val="006E1B06"/>
    <w:rsid w:val="006E1C2E"/>
    <w:rsid w:val="006E1F7B"/>
    <w:rsid w:val="006E1FCD"/>
    <w:rsid w:val="006E1FEF"/>
    <w:rsid w:val="006E2288"/>
    <w:rsid w:val="006E2A40"/>
    <w:rsid w:val="006E2DFC"/>
    <w:rsid w:val="006E4944"/>
    <w:rsid w:val="006E4CC0"/>
    <w:rsid w:val="006E6249"/>
    <w:rsid w:val="006E6D3E"/>
    <w:rsid w:val="006E7321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5A69"/>
    <w:rsid w:val="0070688F"/>
    <w:rsid w:val="00707435"/>
    <w:rsid w:val="00707BDB"/>
    <w:rsid w:val="007100E2"/>
    <w:rsid w:val="00710F6D"/>
    <w:rsid w:val="00711D9E"/>
    <w:rsid w:val="00712B78"/>
    <w:rsid w:val="007133B6"/>
    <w:rsid w:val="007140C0"/>
    <w:rsid w:val="007153E7"/>
    <w:rsid w:val="00715906"/>
    <w:rsid w:val="00715A06"/>
    <w:rsid w:val="00715E87"/>
    <w:rsid w:val="00716165"/>
    <w:rsid w:val="007169FD"/>
    <w:rsid w:val="007170D0"/>
    <w:rsid w:val="007172E2"/>
    <w:rsid w:val="007175EF"/>
    <w:rsid w:val="00717DB3"/>
    <w:rsid w:val="0072008B"/>
    <w:rsid w:val="00720DDB"/>
    <w:rsid w:val="0072124E"/>
    <w:rsid w:val="00721D6E"/>
    <w:rsid w:val="00721F89"/>
    <w:rsid w:val="007223F4"/>
    <w:rsid w:val="0072253D"/>
    <w:rsid w:val="00722A92"/>
    <w:rsid w:val="00723A55"/>
    <w:rsid w:val="00723E41"/>
    <w:rsid w:val="00724569"/>
    <w:rsid w:val="00724AE7"/>
    <w:rsid w:val="0072547A"/>
    <w:rsid w:val="0072612D"/>
    <w:rsid w:val="00726150"/>
    <w:rsid w:val="0072682A"/>
    <w:rsid w:val="007273E4"/>
    <w:rsid w:val="007275BC"/>
    <w:rsid w:val="00727766"/>
    <w:rsid w:val="00727CF3"/>
    <w:rsid w:val="00730A81"/>
    <w:rsid w:val="00730D0B"/>
    <w:rsid w:val="00731189"/>
    <w:rsid w:val="00731261"/>
    <w:rsid w:val="00731D50"/>
    <w:rsid w:val="00731E07"/>
    <w:rsid w:val="007325D9"/>
    <w:rsid w:val="007333DB"/>
    <w:rsid w:val="00734943"/>
    <w:rsid w:val="00735849"/>
    <w:rsid w:val="0073598B"/>
    <w:rsid w:val="007362F2"/>
    <w:rsid w:val="0074005C"/>
    <w:rsid w:val="00740918"/>
    <w:rsid w:val="00740C26"/>
    <w:rsid w:val="00740D36"/>
    <w:rsid w:val="00740EEA"/>
    <w:rsid w:val="007417D6"/>
    <w:rsid w:val="00741AC4"/>
    <w:rsid w:val="007423E7"/>
    <w:rsid w:val="0074251B"/>
    <w:rsid w:val="00742B0F"/>
    <w:rsid w:val="0074325C"/>
    <w:rsid w:val="00744302"/>
    <w:rsid w:val="00744A92"/>
    <w:rsid w:val="00744D74"/>
    <w:rsid w:val="00744DEC"/>
    <w:rsid w:val="007459AE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2371"/>
    <w:rsid w:val="007524D5"/>
    <w:rsid w:val="00752929"/>
    <w:rsid w:val="00752FD3"/>
    <w:rsid w:val="00753692"/>
    <w:rsid w:val="00753899"/>
    <w:rsid w:val="007538E0"/>
    <w:rsid w:val="00754239"/>
    <w:rsid w:val="00754460"/>
    <w:rsid w:val="00754AB3"/>
    <w:rsid w:val="00754ED1"/>
    <w:rsid w:val="007555F2"/>
    <w:rsid w:val="00755AB0"/>
    <w:rsid w:val="007570D0"/>
    <w:rsid w:val="00757215"/>
    <w:rsid w:val="00757DF3"/>
    <w:rsid w:val="00760107"/>
    <w:rsid w:val="0076023E"/>
    <w:rsid w:val="00760407"/>
    <w:rsid w:val="0076119C"/>
    <w:rsid w:val="007612C1"/>
    <w:rsid w:val="007615C9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697"/>
    <w:rsid w:val="007657EB"/>
    <w:rsid w:val="00767B0C"/>
    <w:rsid w:val="007701CB"/>
    <w:rsid w:val="00770E05"/>
    <w:rsid w:val="007714B9"/>
    <w:rsid w:val="0077163B"/>
    <w:rsid w:val="007717CB"/>
    <w:rsid w:val="00771B99"/>
    <w:rsid w:val="007734AB"/>
    <w:rsid w:val="00774CD8"/>
    <w:rsid w:val="00775AFF"/>
    <w:rsid w:val="007767AD"/>
    <w:rsid w:val="0077708B"/>
    <w:rsid w:val="00777426"/>
    <w:rsid w:val="00777428"/>
    <w:rsid w:val="00777459"/>
    <w:rsid w:val="00777BAC"/>
    <w:rsid w:val="007801E7"/>
    <w:rsid w:val="00780834"/>
    <w:rsid w:val="007814A7"/>
    <w:rsid w:val="00781CA8"/>
    <w:rsid w:val="00782307"/>
    <w:rsid w:val="00782860"/>
    <w:rsid w:val="00782D09"/>
    <w:rsid w:val="00783250"/>
    <w:rsid w:val="007833D8"/>
    <w:rsid w:val="00783A26"/>
    <w:rsid w:val="00783C0D"/>
    <w:rsid w:val="00784489"/>
    <w:rsid w:val="00784CB2"/>
    <w:rsid w:val="00785CFB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38EB"/>
    <w:rsid w:val="007A427C"/>
    <w:rsid w:val="007A42DD"/>
    <w:rsid w:val="007A4345"/>
    <w:rsid w:val="007A53B5"/>
    <w:rsid w:val="007A54B5"/>
    <w:rsid w:val="007A5A92"/>
    <w:rsid w:val="007A6917"/>
    <w:rsid w:val="007B0225"/>
    <w:rsid w:val="007B0B42"/>
    <w:rsid w:val="007B0BB9"/>
    <w:rsid w:val="007B1AC8"/>
    <w:rsid w:val="007B1FBD"/>
    <w:rsid w:val="007B215E"/>
    <w:rsid w:val="007B24CD"/>
    <w:rsid w:val="007B3024"/>
    <w:rsid w:val="007B55AE"/>
    <w:rsid w:val="007B5E40"/>
    <w:rsid w:val="007B6EF5"/>
    <w:rsid w:val="007C1EB8"/>
    <w:rsid w:val="007C2507"/>
    <w:rsid w:val="007C2D2C"/>
    <w:rsid w:val="007C2F62"/>
    <w:rsid w:val="007C32C7"/>
    <w:rsid w:val="007C341A"/>
    <w:rsid w:val="007C3C7C"/>
    <w:rsid w:val="007C3FF9"/>
    <w:rsid w:val="007C4138"/>
    <w:rsid w:val="007C49E4"/>
    <w:rsid w:val="007C53E0"/>
    <w:rsid w:val="007C5466"/>
    <w:rsid w:val="007C79CA"/>
    <w:rsid w:val="007D01DB"/>
    <w:rsid w:val="007D092F"/>
    <w:rsid w:val="007D10D0"/>
    <w:rsid w:val="007D11BF"/>
    <w:rsid w:val="007D1607"/>
    <w:rsid w:val="007D173F"/>
    <w:rsid w:val="007D17B8"/>
    <w:rsid w:val="007D28AD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1BF1"/>
    <w:rsid w:val="007F39F0"/>
    <w:rsid w:val="007F3B4B"/>
    <w:rsid w:val="007F43E0"/>
    <w:rsid w:val="007F5799"/>
    <w:rsid w:val="007F5B3D"/>
    <w:rsid w:val="007F73C6"/>
    <w:rsid w:val="007F75BF"/>
    <w:rsid w:val="00800F73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5548"/>
    <w:rsid w:val="00806699"/>
    <w:rsid w:val="00806855"/>
    <w:rsid w:val="00806F41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082"/>
    <w:rsid w:val="008123C0"/>
    <w:rsid w:val="00812C95"/>
    <w:rsid w:val="00813655"/>
    <w:rsid w:val="00814383"/>
    <w:rsid w:val="00814EAC"/>
    <w:rsid w:val="00814F13"/>
    <w:rsid w:val="00815070"/>
    <w:rsid w:val="00817E54"/>
    <w:rsid w:val="00817F98"/>
    <w:rsid w:val="008200D3"/>
    <w:rsid w:val="008200D6"/>
    <w:rsid w:val="008204BD"/>
    <w:rsid w:val="00821505"/>
    <w:rsid w:val="00822541"/>
    <w:rsid w:val="00822971"/>
    <w:rsid w:val="00823A46"/>
    <w:rsid w:val="00823B4D"/>
    <w:rsid w:val="00823FA3"/>
    <w:rsid w:val="0082435B"/>
    <w:rsid w:val="00824A4D"/>
    <w:rsid w:val="00824C30"/>
    <w:rsid w:val="00825E5C"/>
    <w:rsid w:val="008306ED"/>
    <w:rsid w:val="00830930"/>
    <w:rsid w:val="00830CB9"/>
    <w:rsid w:val="00830EAB"/>
    <w:rsid w:val="008325C6"/>
    <w:rsid w:val="008325F8"/>
    <w:rsid w:val="00833CBE"/>
    <w:rsid w:val="008348C0"/>
    <w:rsid w:val="00834930"/>
    <w:rsid w:val="00834F11"/>
    <w:rsid w:val="00835C40"/>
    <w:rsid w:val="008361DA"/>
    <w:rsid w:val="00836743"/>
    <w:rsid w:val="008367C1"/>
    <w:rsid w:val="00837D5F"/>
    <w:rsid w:val="00840621"/>
    <w:rsid w:val="008416A8"/>
    <w:rsid w:val="00841B7F"/>
    <w:rsid w:val="008424AF"/>
    <w:rsid w:val="00842DBD"/>
    <w:rsid w:val="00843C87"/>
    <w:rsid w:val="00843EF9"/>
    <w:rsid w:val="00844211"/>
    <w:rsid w:val="008442C5"/>
    <w:rsid w:val="008448CE"/>
    <w:rsid w:val="00845022"/>
    <w:rsid w:val="0084562F"/>
    <w:rsid w:val="008465F2"/>
    <w:rsid w:val="008473EA"/>
    <w:rsid w:val="00847690"/>
    <w:rsid w:val="008477C6"/>
    <w:rsid w:val="008478DB"/>
    <w:rsid w:val="00847976"/>
    <w:rsid w:val="00847FD2"/>
    <w:rsid w:val="008504D1"/>
    <w:rsid w:val="008504D2"/>
    <w:rsid w:val="008505F7"/>
    <w:rsid w:val="008511D7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EC5"/>
    <w:rsid w:val="0085731E"/>
    <w:rsid w:val="008600F6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7085E"/>
    <w:rsid w:val="00870FA5"/>
    <w:rsid w:val="00871208"/>
    <w:rsid w:val="00871946"/>
    <w:rsid w:val="00871B45"/>
    <w:rsid w:val="0087365C"/>
    <w:rsid w:val="00873CB0"/>
    <w:rsid w:val="00875E0B"/>
    <w:rsid w:val="00876858"/>
    <w:rsid w:val="008772AF"/>
    <w:rsid w:val="0087769D"/>
    <w:rsid w:val="00877E39"/>
    <w:rsid w:val="00877FE1"/>
    <w:rsid w:val="00880562"/>
    <w:rsid w:val="00881ED7"/>
    <w:rsid w:val="008822DA"/>
    <w:rsid w:val="008830B0"/>
    <w:rsid w:val="00883713"/>
    <w:rsid w:val="008841B8"/>
    <w:rsid w:val="00884226"/>
    <w:rsid w:val="0088797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CA"/>
    <w:rsid w:val="00896D48"/>
    <w:rsid w:val="00896DF2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2E9"/>
    <w:rsid w:val="008A533C"/>
    <w:rsid w:val="008A58F6"/>
    <w:rsid w:val="008A6325"/>
    <w:rsid w:val="008A731D"/>
    <w:rsid w:val="008A750A"/>
    <w:rsid w:val="008A79B3"/>
    <w:rsid w:val="008A7BE6"/>
    <w:rsid w:val="008A7BF5"/>
    <w:rsid w:val="008A7D74"/>
    <w:rsid w:val="008B0FA7"/>
    <w:rsid w:val="008B1045"/>
    <w:rsid w:val="008B139F"/>
    <w:rsid w:val="008B1D0F"/>
    <w:rsid w:val="008B1D1B"/>
    <w:rsid w:val="008B2900"/>
    <w:rsid w:val="008B31E8"/>
    <w:rsid w:val="008B31FF"/>
    <w:rsid w:val="008B3EBA"/>
    <w:rsid w:val="008B57B0"/>
    <w:rsid w:val="008B5AD5"/>
    <w:rsid w:val="008B71B0"/>
    <w:rsid w:val="008B724C"/>
    <w:rsid w:val="008B74B3"/>
    <w:rsid w:val="008B74CB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F3"/>
    <w:rsid w:val="008C2C7C"/>
    <w:rsid w:val="008C3275"/>
    <w:rsid w:val="008C463B"/>
    <w:rsid w:val="008C47C2"/>
    <w:rsid w:val="008C488B"/>
    <w:rsid w:val="008C5E8C"/>
    <w:rsid w:val="008C63D6"/>
    <w:rsid w:val="008C68C6"/>
    <w:rsid w:val="008C6FA0"/>
    <w:rsid w:val="008C7000"/>
    <w:rsid w:val="008D07B0"/>
    <w:rsid w:val="008D09EC"/>
    <w:rsid w:val="008D1150"/>
    <w:rsid w:val="008D11E5"/>
    <w:rsid w:val="008D1C27"/>
    <w:rsid w:val="008D236B"/>
    <w:rsid w:val="008D2386"/>
    <w:rsid w:val="008D4B6E"/>
    <w:rsid w:val="008D5082"/>
    <w:rsid w:val="008D56F3"/>
    <w:rsid w:val="008D6AD3"/>
    <w:rsid w:val="008D6D84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64E2"/>
    <w:rsid w:val="008E6F13"/>
    <w:rsid w:val="008E7796"/>
    <w:rsid w:val="008E7D28"/>
    <w:rsid w:val="008F06F2"/>
    <w:rsid w:val="008F1633"/>
    <w:rsid w:val="008F16F6"/>
    <w:rsid w:val="008F1817"/>
    <w:rsid w:val="008F1CD6"/>
    <w:rsid w:val="008F2E0B"/>
    <w:rsid w:val="008F3F4A"/>
    <w:rsid w:val="008F4400"/>
    <w:rsid w:val="008F4F07"/>
    <w:rsid w:val="008F5AEA"/>
    <w:rsid w:val="008F69D0"/>
    <w:rsid w:val="008F6D6F"/>
    <w:rsid w:val="008F7098"/>
    <w:rsid w:val="008F74BC"/>
    <w:rsid w:val="00900968"/>
    <w:rsid w:val="00901BD9"/>
    <w:rsid w:val="0090219A"/>
    <w:rsid w:val="009024A1"/>
    <w:rsid w:val="00902829"/>
    <w:rsid w:val="00903D4A"/>
    <w:rsid w:val="00903D65"/>
    <w:rsid w:val="009044E7"/>
    <w:rsid w:val="00904C94"/>
    <w:rsid w:val="0090563A"/>
    <w:rsid w:val="0090571C"/>
    <w:rsid w:val="00905939"/>
    <w:rsid w:val="00905E6C"/>
    <w:rsid w:val="00905FAC"/>
    <w:rsid w:val="00906434"/>
    <w:rsid w:val="00907915"/>
    <w:rsid w:val="00907A20"/>
    <w:rsid w:val="009103FF"/>
    <w:rsid w:val="009109E3"/>
    <w:rsid w:val="00910A12"/>
    <w:rsid w:val="00910E71"/>
    <w:rsid w:val="00911071"/>
    <w:rsid w:val="00911796"/>
    <w:rsid w:val="00911E77"/>
    <w:rsid w:val="009127B5"/>
    <w:rsid w:val="009128E1"/>
    <w:rsid w:val="00912A88"/>
    <w:rsid w:val="00913238"/>
    <w:rsid w:val="00913362"/>
    <w:rsid w:val="00913831"/>
    <w:rsid w:val="00913A0B"/>
    <w:rsid w:val="009155FA"/>
    <w:rsid w:val="00915CF5"/>
    <w:rsid w:val="00915D73"/>
    <w:rsid w:val="00916276"/>
    <w:rsid w:val="0091651E"/>
    <w:rsid w:val="009172BE"/>
    <w:rsid w:val="00920391"/>
    <w:rsid w:val="00920B74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612"/>
    <w:rsid w:val="009258CC"/>
    <w:rsid w:val="00925AE1"/>
    <w:rsid w:val="009266EC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B6C"/>
    <w:rsid w:val="009358CB"/>
    <w:rsid w:val="00936A63"/>
    <w:rsid w:val="009370E6"/>
    <w:rsid w:val="00940339"/>
    <w:rsid w:val="009411DC"/>
    <w:rsid w:val="00942AA0"/>
    <w:rsid w:val="009431C2"/>
    <w:rsid w:val="00943500"/>
    <w:rsid w:val="00943A68"/>
    <w:rsid w:val="00944412"/>
    <w:rsid w:val="00944BA2"/>
    <w:rsid w:val="009454C1"/>
    <w:rsid w:val="00946D16"/>
    <w:rsid w:val="00950469"/>
    <w:rsid w:val="009505B9"/>
    <w:rsid w:val="00950F27"/>
    <w:rsid w:val="009522C8"/>
    <w:rsid w:val="0095239F"/>
    <w:rsid w:val="009523D0"/>
    <w:rsid w:val="009528E6"/>
    <w:rsid w:val="00952ECD"/>
    <w:rsid w:val="00952FA1"/>
    <w:rsid w:val="0095333F"/>
    <w:rsid w:val="009533CF"/>
    <w:rsid w:val="00954096"/>
    <w:rsid w:val="00954366"/>
    <w:rsid w:val="00954C7E"/>
    <w:rsid w:val="00954FAC"/>
    <w:rsid w:val="00955800"/>
    <w:rsid w:val="00955D13"/>
    <w:rsid w:val="00955DF5"/>
    <w:rsid w:val="00955FE6"/>
    <w:rsid w:val="00956DED"/>
    <w:rsid w:val="00957DC1"/>
    <w:rsid w:val="00962894"/>
    <w:rsid w:val="00963592"/>
    <w:rsid w:val="00963C7B"/>
    <w:rsid w:val="00965AC0"/>
    <w:rsid w:val="00965D64"/>
    <w:rsid w:val="00966187"/>
    <w:rsid w:val="009670E2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41C0"/>
    <w:rsid w:val="0097466B"/>
    <w:rsid w:val="009748EC"/>
    <w:rsid w:val="00974A6D"/>
    <w:rsid w:val="00974AE4"/>
    <w:rsid w:val="0097595D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4602"/>
    <w:rsid w:val="009850C6"/>
    <w:rsid w:val="009852DF"/>
    <w:rsid w:val="00985B91"/>
    <w:rsid w:val="00985CBF"/>
    <w:rsid w:val="00985E6C"/>
    <w:rsid w:val="009860B7"/>
    <w:rsid w:val="0098674E"/>
    <w:rsid w:val="00987884"/>
    <w:rsid w:val="00987FBE"/>
    <w:rsid w:val="009902E7"/>
    <w:rsid w:val="00990AE6"/>
    <w:rsid w:val="00992D07"/>
    <w:rsid w:val="00993631"/>
    <w:rsid w:val="00993DCD"/>
    <w:rsid w:val="009956E8"/>
    <w:rsid w:val="009964D7"/>
    <w:rsid w:val="009A0032"/>
    <w:rsid w:val="009A06CF"/>
    <w:rsid w:val="009A0B11"/>
    <w:rsid w:val="009A178A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5A2A"/>
    <w:rsid w:val="009B5D5C"/>
    <w:rsid w:val="009B6CBE"/>
    <w:rsid w:val="009B741B"/>
    <w:rsid w:val="009B7DCA"/>
    <w:rsid w:val="009C031C"/>
    <w:rsid w:val="009C040F"/>
    <w:rsid w:val="009C13C6"/>
    <w:rsid w:val="009C1748"/>
    <w:rsid w:val="009C221C"/>
    <w:rsid w:val="009C2AFA"/>
    <w:rsid w:val="009C35A1"/>
    <w:rsid w:val="009C3C50"/>
    <w:rsid w:val="009C42BA"/>
    <w:rsid w:val="009C474F"/>
    <w:rsid w:val="009C4E21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FC"/>
    <w:rsid w:val="009D4312"/>
    <w:rsid w:val="009D52A3"/>
    <w:rsid w:val="009D5749"/>
    <w:rsid w:val="009D6B4E"/>
    <w:rsid w:val="009D6CF1"/>
    <w:rsid w:val="009D75C8"/>
    <w:rsid w:val="009E06C7"/>
    <w:rsid w:val="009E0BD2"/>
    <w:rsid w:val="009E0C7D"/>
    <w:rsid w:val="009E3352"/>
    <w:rsid w:val="009E3A06"/>
    <w:rsid w:val="009E3BA6"/>
    <w:rsid w:val="009E3FBD"/>
    <w:rsid w:val="009E41BD"/>
    <w:rsid w:val="009E41DC"/>
    <w:rsid w:val="009E4449"/>
    <w:rsid w:val="009E463B"/>
    <w:rsid w:val="009E5073"/>
    <w:rsid w:val="009E5FFC"/>
    <w:rsid w:val="009E664E"/>
    <w:rsid w:val="009E67DA"/>
    <w:rsid w:val="009E6817"/>
    <w:rsid w:val="009E69D5"/>
    <w:rsid w:val="009E6D54"/>
    <w:rsid w:val="009E707A"/>
    <w:rsid w:val="009E7F61"/>
    <w:rsid w:val="009F002B"/>
    <w:rsid w:val="009F0483"/>
    <w:rsid w:val="009F0A9F"/>
    <w:rsid w:val="009F1240"/>
    <w:rsid w:val="009F1955"/>
    <w:rsid w:val="009F19EA"/>
    <w:rsid w:val="009F1B85"/>
    <w:rsid w:val="009F1FAF"/>
    <w:rsid w:val="009F275B"/>
    <w:rsid w:val="009F2DE7"/>
    <w:rsid w:val="009F30B1"/>
    <w:rsid w:val="009F3764"/>
    <w:rsid w:val="009F3866"/>
    <w:rsid w:val="009F40BB"/>
    <w:rsid w:val="009F50BB"/>
    <w:rsid w:val="009F6003"/>
    <w:rsid w:val="009F61C9"/>
    <w:rsid w:val="009F62AB"/>
    <w:rsid w:val="009F653D"/>
    <w:rsid w:val="009F691B"/>
    <w:rsid w:val="009F7C49"/>
    <w:rsid w:val="00A000A3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632F"/>
    <w:rsid w:val="00A0678E"/>
    <w:rsid w:val="00A10E4E"/>
    <w:rsid w:val="00A12231"/>
    <w:rsid w:val="00A128FA"/>
    <w:rsid w:val="00A12C12"/>
    <w:rsid w:val="00A12D12"/>
    <w:rsid w:val="00A1391F"/>
    <w:rsid w:val="00A13B10"/>
    <w:rsid w:val="00A14454"/>
    <w:rsid w:val="00A14ABE"/>
    <w:rsid w:val="00A1530F"/>
    <w:rsid w:val="00A15979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B75"/>
    <w:rsid w:val="00A21EF0"/>
    <w:rsid w:val="00A21FC9"/>
    <w:rsid w:val="00A223E2"/>
    <w:rsid w:val="00A22B1B"/>
    <w:rsid w:val="00A24974"/>
    <w:rsid w:val="00A24A41"/>
    <w:rsid w:val="00A255F7"/>
    <w:rsid w:val="00A31184"/>
    <w:rsid w:val="00A313CF"/>
    <w:rsid w:val="00A31438"/>
    <w:rsid w:val="00A318FF"/>
    <w:rsid w:val="00A32218"/>
    <w:rsid w:val="00A322DD"/>
    <w:rsid w:val="00A3268B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702"/>
    <w:rsid w:val="00A36E54"/>
    <w:rsid w:val="00A36FBD"/>
    <w:rsid w:val="00A37345"/>
    <w:rsid w:val="00A40350"/>
    <w:rsid w:val="00A4078E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79E"/>
    <w:rsid w:val="00A51FF2"/>
    <w:rsid w:val="00A525D2"/>
    <w:rsid w:val="00A525F9"/>
    <w:rsid w:val="00A534BC"/>
    <w:rsid w:val="00A535E8"/>
    <w:rsid w:val="00A54119"/>
    <w:rsid w:val="00A54410"/>
    <w:rsid w:val="00A5479D"/>
    <w:rsid w:val="00A54D47"/>
    <w:rsid w:val="00A55216"/>
    <w:rsid w:val="00A55A28"/>
    <w:rsid w:val="00A55E22"/>
    <w:rsid w:val="00A563BB"/>
    <w:rsid w:val="00A57375"/>
    <w:rsid w:val="00A5746F"/>
    <w:rsid w:val="00A5748F"/>
    <w:rsid w:val="00A6042B"/>
    <w:rsid w:val="00A60BDA"/>
    <w:rsid w:val="00A61128"/>
    <w:rsid w:val="00A61F3C"/>
    <w:rsid w:val="00A6204F"/>
    <w:rsid w:val="00A627B9"/>
    <w:rsid w:val="00A63FD4"/>
    <w:rsid w:val="00A655F3"/>
    <w:rsid w:val="00A65A04"/>
    <w:rsid w:val="00A6604D"/>
    <w:rsid w:val="00A661E3"/>
    <w:rsid w:val="00A6675A"/>
    <w:rsid w:val="00A6676A"/>
    <w:rsid w:val="00A669E7"/>
    <w:rsid w:val="00A66BE9"/>
    <w:rsid w:val="00A67039"/>
    <w:rsid w:val="00A674A5"/>
    <w:rsid w:val="00A67673"/>
    <w:rsid w:val="00A679E2"/>
    <w:rsid w:val="00A70907"/>
    <w:rsid w:val="00A718B8"/>
    <w:rsid w:val="00A71C87"/>
    <w:rsid w:val="00A71D53"/>
    <w:rsid w:val="00A725CF"/>
    <w:rsid w:val="00A72FCE"/>
    <w:rsid w:val="00A73B77"/>
    <w:rsid w:val="00A74759"/>
    <w:rsid w:val="00A768BB"/>
    <w:rsid w:val="00A7726D"/>
    <w:rsid w:val="00A7774C"/>
    <w:rsid w:val="00A77DF4"/>
    <w:rsid w:val="00A80093"/>
    <w:rsid w:val="00A80BFA"/>
    <w:rsid w:val="00A81373"/>
    <w:rsid w:val="00A815DB"/>
    <w:rsid w:val="00A81A9D"/>
    <w:rsid w:val="00A81F70"/>
    <w:rsid w:val="00A82435"/>
    <w:rsid w:val="00A8300D"/>
    <w:rsid w:val="00A83013"/>
    <w:rsid w:val="00A835D9"/>
    <w:rsid w:val="00A843D7"/>
    <w:rsid w:val="00A8454F"/>
    <w:rsid w:val="00A84962"/>
    <w:rsid w:val="00A858D2"/>
    <w:rsid w:val="00A86C34"/>
    <w:rsid w:val="00A87199"/>
    <w:rsid w:val="00A878AF"/>
    <w:rsid w:val="00A879BC"/>
    <w:rsid w:val="00A90DA3"/>
    <w:rsid w:val="00A913B6"/>
    <w:rsid w:val="00A916AB"/>
    <w:rsid w:val="00A91C93"/>
    <w:rsid w:val="00A91FCB"/>
    <w:rsid w:val="00A93D66"/>
    <w:rsid w:val="00A94B9C"/>
    <w:rsid w:val="00A94F91"/>
    <w:rsid w:val="00A94FBC"/>
    <w:rsid w:val="00A959F1"/>
    <w:rsid w:val="00A96A16"/>
    <w:rsid w:val="00A97162"/>
    <w:rsid w:val="00AA0101"/>
    <w:rsid w:val="00AA0575"/>
    <w:rsid w:val="00AA05DE"/>
    <w:rsid w:val="00AA0C5C"/>
    <w:rsid w:val="00AA1432"/>
    <w:rsid w:val="00AA19E0"/>
    <w:rsid w:val="00AA21D8"/>
    <w:rsid w:val="00AA2776"/>
    <w:rsid w:val="00AA2B8D"/>
    <w:rsid w:val="00AA32CD"/>
    <w:rsid w:val="00AA4598"/>
    <w:rsid w:val="00AA4B9E"/>
    <w:rsid w:val="00AA5C85"/>
    <w:rsid w:val="00AA63D7"/>
    <w:rsid w:val="00AA6A28"/>
    <w:rsid w:val="00AB019E"/>
    <w:rsid w:val="00AB0846"/>
    <w:rsid w:val="00AB0B75"/>
    <w:rsid w:val="00AB1BE6"/>
    <w:rsid w:val="00AB1E7F"/>
    <w:rsid w:val="00AB3F27"/>
    <w:rsid w:val="00AB529A"/>
    <w:rsid w:val="00AB63E2"/>
    <w:rsid w:val="00AB70D8"/>
    <w:rsid w:val="00AB71FE"/>
    <w:rsid w:val="00AB721C"/>
    <w:rsid w:val="00AC0662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826"/>
    <w:rsid w:val="00AC65F7"/>
    <w:rsid w:val="00AC6900"/>
    <w:rsid w:val="00AC6D3E"/>
    <w:rsid w:val="00AC6E88"/>
    <w:rsid w:val="00AC6EC5"/>
    <w:rsid w:val="00AC7A84"/>
    <w:rsid w:val="00AC7D34"/>
    <w:rsid w:val="00AD049A"/>
    <w:rsid w:val="00AD141F"/>
    <w:rsid w:val="00AD1572"/>
    <w:rsid w:val="00AD3391"/>
    <w:rsid w:val="00AD38D8"/>
    <w:rsid w:val="00AD61DD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844"/>
    <w:rsid w:val="00AE2643"/>
    <w:rsid w:val="00AE2773"/>
    <w:rsid w:val="00AE2919"/>
    <w:rsid w:val="00AE2E47"/>
    <w:rsid w:val="00AE37F1"/>
    <w:rsid w:val="00AE3B6A"/>
    <w:rsid w:val="00AE3D71"/>
    <w:rsid w:val="00AE40CC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729E"/>
    <w:rsid w:val="00AE7A75"/>
    <w:rsid w:val="00AF0198"/>
    <w:rsid w:val="00AF034B"/>
    <w:rsid w:val="00AF0939"/>
    <w:rsid w:val="00AF0FB6"/>
    <w:rsid w:val="00AF132D"/>
    <w:rsid w:val="00AF1769"/>
    <w:rsid w:val="00AF1A46"/>
    <w:rsid w:val="00AF1B54"/>
    <w:rsid w:val="00AF1E14"/>
    <w:rsid w:val="00AF3EE0"/>
    <w:rsid w:val="00AF4221"/>
    <w:rsid w:val="00AF441B"/>
    <w:rsid w:val="00AF4573"/>
    <w:rsid w:val="00AF47EA"/>
    <w:rsid w:val="00AF4B32"/>
    <w:rsid w:val="00AF531C"/>
    <w:rsid w:val="00AF5511"/>
    <w:rsid w:val="00AF5624"/>
    <w:rsid w:val="00AF5AA3"/>
    <w:rsid w:val="00B002D7"/>
    <w:rsid w:val="00B00653"/>
    <w:rsid w:val="00B01269"/>
    <w:rsid w:val="00B01E9A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7072"/>
    <w:rsid w:val="00B2061B"/>
    <w:rsid w:val="00B2151D"/>
    <w:rsid w:val="00B220E8"/>
    <w:rsid w:val="00B22256"/>
    <w:rsid w:val="00B22304"/>
    <w:rsid w:val="00B225FB"/>
    <w:rsid w:val="00B22EDC"/>
    <w:rsid w:val="00B23724"/>
    <w:rsid w:val="00B2381D"/>
    <w:rsid w:val="00B23D4F"/>
    <w:rsid w:val="00B2591D"/>
    <w:rsid w:val="00B25B87"/>
    <w:rsid w:val="00B2602F"/>
    <w:rsid w:val="00B26EBA"/>
    <w:rsid w:val="00B272F5"/>
    <w:rsid w:val="00B30447"/>
    <w:rsid w:val="00B3067E"/>
    <w:rsid w:val="00B30AC9"/>
    <w:rsid w:val="00B31F06"/>
    <w:rsid w:val="00B32513"/>
    <w:rsid w:val="00B32FFF"/>
    <w:rsid w:val="00B330BC"/>
    <w:rsid w:val="00B33341"/>
    <w:rsid w:val="00B33649"/>
    <w:rsid w:val="00B34781"/>
    <w:rsid w:val="00B35ACE"/>
    <w:rsid w:val="00B3639D"/>
    <w:rsid w:val="00B367AF"/>
    <w:rsid w:val="00B37571"/>
    <w:rsid w:val="00B37689"/>
    <w:rsid w:val="00B400A6"/>
    <w:rsid w:val="00B405D8"/>
    <w:rsid w:val="00B40C73"/>
    <w:rsid w:val="00B411F5"/>
    <w:rsid w:val="00B41BD2"/>
    <w:rsid w:val="00B41E99"/>
    <w:rsid w:val="00B42D4B"/>
    <w:rsid w:val="00B43138"/>
    <w:rsid w:val="00B43C41"/>
    <w:rsid w:val="00B451AF"/>
    <w:rsid w:val="00B45C6D"/>
    <w:rsid w:val="00B463A3"/>
    <w:rsid w:val="00B46F0D"/>
    <w:rsid w:val="00B470CB"/>
    <w:rsid w:val="00B474B1"/>
    <w:rsid w:val="00B47894"/>
    <w:rsid w:val="00B4791F"/>
    <w:rsid w:val="00B501FE"/>
    <w:rsid w:val="00B505F0"/>
    <w:rsid w:val="00B50F81"/>
    <w:rsid w:val="00B51400"/>
    <w:rsid w:val="00B51986"/>
    <w:rsid w:val="00B52E1E"/>
    <w:rsid w:val="00B52FC8"/>
    <w:rsid w:val="00B53747"/>
    <w:rsid w:val="00B53E35"/>
    <w:rsid w:val="00B54361"/>
    <w:rsid w:val="00B54AC1"/>
    <w:rsid w:val="00B54AE1"/>
    <w:rsid w:val="00B55B5A"/>
    <w:rsid w:val="00B560A4"/>
    <w:rsid w:val="00B60CBD"/>
    <w:rsid w:val="00B60F14"/>
    <w:rsid w:val="00B61842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70099"/>
    <w:rsid w:val="00B714B5"/>
    <w:rsid w:val="00B72126"/>
    <w:rsid w:val="00B726ED"/>
    <w:rsid w:val="00B73BFF"/>
    <w:rsid w:val="00B743A5"/>
    <w:rsid w:val="00B74B24"/>
    <w:rsid w:val="00B755AA"/>
    <w:rsid w:val="00B756AA"/>
    <w:rsid w:val="00B756BB"/>
    <w:rsid w:val="00B75B48"/>
    <w:rsid w:val="00B767C9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657"/>
    <w:rsid w:val="00B83A0B"/>
    <w:rsid w:val="00B84C9E"/>
    <w:rsid w:val="00B85866"/>
    <w:rsid w:val="00B85ED7"/>
    <w:rsid w:val="00B86DBC"/>
    <w:rsid w:val="00B86E74"/>
    <w:rsid w:val="00B87164"/>
    <w:rsid w:val="00B90271"/>
    <w:rsid w:val="00B90D83"/>
    <w:rsid w:val="00B92275"/>
    <w:rsid w:val="00B92472"/>
    <w:rsid w:val="00B93993"/>
    <w:rsid w:val="00B944CE"/>
    <w:rsid w:val="00B9662B"/>
    <w:rsid w:val="00B967ED"/>
    <w:rsid w:val="00B96E15"/>
    <w:rsid w:val="00B97142"/>
    <w:rsid w:val="00BA06DE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EF6"/>
    <w:rsid w:val="00BA6552"/>
    <w:rsid w:val="00BA6C63"/>
    <w:rsid w:val="00BA6E3E"/>
    <w:rsid w:val="00BA7007"/>
    <w:rsid w:val="00BA71AC"/>
    <w:rsid w:val="00BB10CB"/>
    <w:rsid w:val="00BB32A9"/>
    <w:rsid w:val="00BB3C67"/>
    <w:rsid w:val="00BB4777"/>
    <w:rsid w:val="00BB5CB2"/>
    <w:rsid w:val="00BB5E4C"/>
    <w:rsid w:val="00BB6666"/>
    <w:rsid w:val="00BB6982"/>
    <w:rsid w:val="00BB6D60"/>
    <w:rsid w:val="00BB73F4"/>
    <w:rsid w:val="00BC01D2"/>
    <w:rsid w:val="00BC0869"/>
    <w:rsid w:val="00BC0D8B"/>
    <w:rsid w:val="00BC1661"/>
    <w:rsid w:val="00BC1C6E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492"/>
    <w:rsid w:val="00BC5D31"/>
    <w:rsid w:val="00BC60BA"/>
    <w:rsid w:val="00BC6FBB"/>
    <w:rsid w:val="00BC7C53"/>
    <w:rsid w:val="00BD1830"/>
    <w:rsid w:val="00BD1B60"/>
    <w:rsid w:val="00BD1E80"/>
    <w:rsid w:val="00BD24A8"/>
    <w:rsid w:val="00BD5934"/>
    <w:rsid w:val="00BD5AE3"/>
    <w:rsid w:val="00BD5DC8"/>
    <w:rsid w:val="00BD61DA"/>
    <w:rsid w:val="00BD6622"/>
    <w:rsid w:val="00BD66B4"/>
    <w:rsid w:val="00BD6C68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F00F5"/>
    <w:rsid w:val="00BF0727"/>
    <w:rsid w:val="00BF0CB9"/>
    <w:rsid w:val="00BF20CF"/>
    <w:rsid w:val="00BF35FF"/>
    <w:rsid w:val="00BF38AA"/>
    <w:rsid w:val="00BF4757"/>
    <w:rsid w:val="00BF5CE4"/>
    <w:rsid w:val="00BF6342"/>
    <w:rsid w:val="00BF7A09"/>
    <w:rsid w:val="00BF7BAE"/>
    <w:rsid w:val="00C0092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72FB"/>
    <w:rsid w:val="00C07921"/>
    <w:rsid w:val="00C079F9"/>
    <w:rsid w:val="00C1136A"/>
    <w:rsid w:val="00C12870"/>
    <w:rsid w:val="00C136F8"/>
    <w:rsid w:val="00C13B01"/>
    <w:rsid w:val="00C13DA6"/>
    <w:rsid w:val="00C148C5"/>
    <w:rsid w:val="00C14BB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E45"/>
    <w:rsid w:val="00C23FE0"/>
    <w:rsid w:val="00C240EB"/>
    <w:rsid w:val="00C245A3"/>
    <w:rsid w:val="00C24FD2"/>
    <w:rsid w:val="00C25060"/>
    <w:rsid w:val="00C25135"/>
    <w:rsid w:val="00C266EB"/>
    <w:rsid w:val="00C26ABD"/>
    <w:rsid w:val="00C27A8B"/>
    <w:rsid w:val="00C30DCD"/>
    <w:rsid w:val="00C33A74"/>
    <w:rsid w:val="00C34EFD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3059"/>
    <w:rsid w:val="00C433F9"/>
    <w:rsid w:val="00C44CED"/>
    <w:rsid w:val="00C45403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672"/>
    <w:rsid w:val="00C54C2C"/>
    <w:rsid w:val="00C54C95"/>
    <w:rsid w:val="00C54E61"/>
    <w:rsid w:val="00C55A3F"/>
    <w:rsid w:val="00C57515"/>
    <w:rsid w:val="00C57E6F"/>
    <w:rsid w:val="00C60B3B"/>
    <w:rsid w:val="00C60C77"/>
    <w:rsid w:val="00C612BE"/>
    <w:rsid w:val="00C6182C"/>
    <w:rsid w:val="00C63744"/>
    <w:rsid w:val="00C63CA7"/>
    <w:rsid w:val="00C6437E"/>
    <w:rsid w:val="00C65945"/>
    <w:rsid w:val="00C65A40"/>
    <w:rsid w:val="00C65AF8"/>
    <w:rsid w:val="00C66440"/>
    <w:rsid w:val="00C66886"/>
    <w:rsid w:val="00C66897"/>
    <w:rsid w:val="00C67127"/>
    <w:rsid w:val="00C672DA"/>
    <w:rsid w:val="00C67327"/>
    <w:rsid w:val="00C673F9"/>
    <w:rsid w:val="00C675AC"/>
    <w:rsid w:val="00C703A3"/>
    <w:rsid w:val="00C707CE"/>
    <w:rsid w:val="00C70981"/>
    <w:rsid w:val="00C711CB"/>
    <w:rsid w:val="00C71503"/>
    <w:rsid w:val="00C72ACE"/>
    <w:rsid w:val="00C732CC"/>
    <w:rsid w:val="00C736E9"/>
    <w:rsid w:val="00C73896"/>
    <w:rsid w:val="00C740FB"/>
    <w:rsid w:val="00C746D8"/>
    <w:rsid w:val="00C75391"/>
    <w:rsid w:val="00C756D9"/>
    <w:rsid w:val="00C7591E"/>
    <w:rsid w:val="00C7642B"/>
    <w:rsid w:val="00C764C3"/>
    <w:rsid w:val="00C76F89"/>
    <w:rsid w:val="00C80B92"/>
    <w:rsid w:val="00C80C44"/>
    <w:rsid w:val="00C80C9A"/>
    <w:rsid w:val="00C80D38"/>
    <w:rsid w:val="00C81759"/>
    <w:rsid w:val="00C823E3"/>
    <w:rsid w:val="00C82776"/>
    <w:rsid w:val="00C83898"/>
    <w:rsid w:val="00C8448F"/>
    <w:rsid w:val="00C84521"/>
    <w:rsid w:val="00C86565"/>
    <w:rsid w:val="00C86EE4"/>
    <w:rsid w:val="00C86F4B"/>
    <w:rsid w:val="00C877AA"/>
    <w:rsid w:val="00C90E2C"/>
    <w:rsid w:val="00C90F35"/>
    <w:rsid w:val="00C9310A"/>
    <w:rsid w:val="00C93369"/>
    <w:rsid w:val="00C93731"/>
    <w:rsid w:val="00C9385C"/>
    <w:rsid w:val="00C93919"/>
    <w:rsid w:val="00C94A3B"/>
    <w:rsid w:val="00C95343"/>
    <w:rsid w:val="00C969A0"/>
    <w:rsid w:val="00CA0394"/>
    <w:rsid w:val="00CA0BE3"/>
    <w:rsid w:val="00CA0DFA"/>
    <w:rsid w:val="00CA0ED9"/>
    <w:rsid w:val="00CA1DE8"/>
    <w:rsid w:val="00CA33B5"/>
    <w:rsid w:val="00CA4719"/>
    <w:rsid w:val="00CA52C9"/>
    <w:rsid w:val="00CA5645"/>
    <w:rsid w:val="00CA5A5B"/>
    <w:rsid w:val="00CB004E"/>
    <w:rsid w:val="00CB05A8"/>
    <w:rsid w:val="00CB05BB"/>
    <w:rsid w:val="00CB0AE0"/>
    <w:rsid w:val="00CB105E"/>
    <w:rsid w:val="00CB17BB"/>
    <w:rsid w:val="00CB1CC8"/>
    <w:rsid w:val="00CB2832"/>
    <w:rsid w:val="00CB30AE"/>
    <w:rsid w:val="00CB3367"/>
    <w:rsid w:val="00CB3983"/>
    <w:rsid w:val="00CB4530"/>
    <w:rsid w:val="00CB47EE"/>
    <w:rsid w:val="00CB4C77"/>
    <w:rsid w:val="00CB52EA"/>
    <w:rsid w:val="00CB5454"/>
    <w:rsid w:val="00CB5AAD"/>
    <w:rsid w:val="00CB5E64"/>
    <w:rsid w:val="00CB70AD"/>
    <w:rsid w:val="00CB74CA"/>
    <w:rsid w:val="00CC02BA"/>
    <w:rsid w:val="00CC1233"/>
    <w:rsid w:val="00CC1276"/>
    <w:rsid w:val="00CC1F2E"/>
    <w:rsid w:val="00CC25B4"/>
    <w:rsid w:val="00CC2B93"/>
    <w:rsid w:val="00CC360B"/>
    <w:rsid w:val="00CC3BFD"/>
    <w:rsid w:val="00CC3FF3"/>
    <w:rsid w:val="00CC5160"/>
    <w:rsid w:val="00CC65EA"/>
    <w:rsid w:val="00CC6D64"/>
    <w:rsid w:val="00CC713B"/>
    <w:rsid w:val="00CD0200"/>
    <w:rsid w:val="00CD30FD"/>
    <w:rsid w:val="00CD32B8"/>
    <w:rsid w:val="00CD431F"/>
    <w:rsid w:val="00CD4BA4"/>
    <w:rsid w:val="00CD4C54"/>
    <w:rsid w:val="00CD5513"/>
    <w:rsid w:val="00CD6563"/>
    <w:rsid w:val="00CD740D"/>
    <w:rsid w:val="00CD7D1B"/>
    <w:rsid w:val="00CE006E"/>
    <w:rsid w:val="00CE043F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66D"/>
    <w:rsid w:val="00CE7834"/>
    <w:rsid w:val="00CF080C"/>
    <w:rsid w:val="00CF0958"/>
    <w:rsid w:val="00CF191F"/>
    <w:rsid w:val="00CF1E4A"/>
    <w:rsid w:val="00CF2A46"/>
    <w:rsid w:val="00CF3E03"/>
    <w:rsid w:val="00CF4FBE"/>
    <w:rsid w:val="00CF4FFF"/>
    <w:rsid w:val="00CF594D"/>
    <w:rsid w:val="00CF5B33"/>
    <w:rsid w:val="00CF7581"/>
    <w:rsid w:val="00CF7787"/>
    <w:rsid w:val="00CF77A0"/>
    <w:rsid w:val="00CF7FAB"/>
    <w:rsid w:val="00D004F5"/>
    <w:rsid w:val="00D00C02"/>
    <w:rsid w:val="00D010AA"/>
    <w:rsid w:val="00D03AC1"/>
    <w:rsid w:val="00D04CA4"/>
    <w:rsid w:val="00D053A7"/>
    <w:rsid w:val="00D05506"/>
    <w:rsid w:val="00D05730"/>
    <w:rsid w:val="00D05D21"/>
    <w:rsid w:val="00D06970"/>
    <w:rsid w:val="00D06D3C"/>
    <w:rsid w:val="00D07835"/>
    <w:rsid w:val="00D07BF3"/>
    <w:rsid w:val="00D1050B"/>
    <w:rsid w:val="00D1091D"/>
    <w:rsid w:val="00D10DD9"/>
    <w:rsid w:val="00D110C7"/>
    <w:rsid w:val="00D111C1"/>
    <w:rsid w:val="00D11802"/>
    <w:rsid w:val="00D11AB6"/>
    <w:rsid w:val="00D11E32"/>
    <w:rsid w:val="00D13758"/>
    <w:rsid w:val="00D14108"/>
    <w:rsid w:val="00D147D7"/>
    <w:rsid w:val="00D14BCA"/>
    <w:rsid w:val="00D14C3B"/>
    <w:rsid w:val="00D1536B"/>
    <w:rsid w:val="00D153C6"/>
    <w:rsid w:val="00D164D1"/>
    <w:rsid w:val="00D16F35"/>
    <w:rsid w:val="00D170ED"/>
    <w:rsid w:val="00D17EFD"/>
    <w:rsid w:val="00D17F3F"/>
    <w:rsid w:val="00D204BB"/>
    <w:rsid w:val="00D20C60"/>
    <w:rsid w:val="00D20FD9"/>
    <w:rsid w:val="00D21433"/>
    <w:rsid w:val="00D21645"/>
    <w:rsid w:val="00D219A3"/>
    <w:rsid w:val="00D220C3"/>
    <w:rsid w:val="00D227CB"/>
    <w:rsid w:val="00D22F86"/>
    <w:rsid w:val="00D23DBB"/>
    <w:rsid w:val="00D24148"/>
    <w:rsid w:val="00D24A6D"/>
    <w:rsid w:val="00D25492"/>
    <w:rsid w:val="00D25D2C"/>
    <w:rsid w:val="00D25D6E"/>
    <w:rsid w:val="00D26E70"/>
    <w:rsid w:val="00D2715B"/>
    <w:rsid w:val="00D27440"/>
    <w:rsid w:val="00D27C51"/>
    <w:rsid w:val="00D30834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963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499"/>
    <w:rsid w:val="00D45ECA"/>
    <w:rsid w:val="00D46454"/>
    <w:rsid w:val="00D4653C"/>
    <w:rsid w:val="00D46E65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747C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7BF"/>
    <w:rsid w:val="00D74BFE"/>
    <w:rsid w:val="00D75F96"/>
    <w:rsid w:val="00D76558"/>
    <w:rsid w:val="00D767F6"/>
    <w:rsid w:val="00D779F2"/>
    <w:rsid w:val="00D80644"/>
    <w:rsid w:val="00D8076E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62C2"/>
    <w:rsid w:val="00D875D0"/>
    <w:rsid w:val="00D87875"/>
    <w:rsid w:val="00D90F07"/>
    <w:rsid w:val="00D911E8"/>
    <w:rsid w:val="00D916A6"/>
    <w:rsid w:val="00D919D5"/>
    <w:rsid w:val="00D92971"/>
    <w:rsid w:val="00D92B95"/>
    <w:rsid w:val="00D93CEB"/>
    <w:rsid w:val="00D94F55"/>
    <w:rsid w:val="00D95537"/>
    <w:rsid w:val="00D957F4"/>
    <w:rsid w:val="00D95A22"/>
    <w:rsid w:val="00D96CA2"/>
    <w:rsid w:val="00DA084C"/>
    <w:rsid w:val="00DA0BD1"/>
    <w:rsid w:val="00DA13A7"/>
    <w:rsid w:val="00DA1A2D"/>
    <w:rsid w:val="00DA1F48"/>
    <w:rsid w:val="00DA2EB7"/>
    <w:rsid w:val="00DA3E7F"/>
    <w:rsid w:val="00DA48DF"/>
    <w:rsid w:val="00DA4ABB"/>
    <w:rsid w:val="00DA4FF6"/>
    <w:rsid w:val="00DA50D1"/>
    <w:rsid w:val="00DA554B"/>
    <w:rsid w:val="00DA6407"/>
    <w:rsid w:val="00DA66A7"/>
    <w:rsid w:val="00DA6843"/>
    <w:rsid w:val="00DA7194"/>
    <w:rsid w:val="00DA76D7"/>
    <w:rsid w:val="00DB0726"/>
    <w:rsid w:val="00DB0C57"/>
    <w:rsid w:val="00DB226F"/>
    <w:rsid w:val="00DB359E"/>
    <w:rsid w:val="00DB3739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BFF"/>
    <w:rsid w:val="00DC1D59"/>
    <w:rsid w:val="00DC220B"/>
    <w:rsid w:val="00DC344F"/>
    <w:rsid w:val="00DC41E8"/>
    <w:rsid w:val="00DC49F5"/>
    <w:rsid w:val="00DC610F"/>
    <w:rsid w:val="00DC6A92"/>
    <w:rsid w:val="00DC6AD2"/>
    <w:rsid w:val="00DC779A"/>
    <w:rsid w:val="00DC7B2C"/>
    <w:rsid w:val="00DD099D"/>
    <w:rsid w:val="00DD0B30"/>
    <w:rsid w:val="00DD0E81"/>
    <w:rsid w:val="00DD11A9"/>
    <w:rsid w:val="00DD161B"/>
    <w:rsid w:val="00DD1959"/>
    <w:rsid w:val="00DD239C"/>
    <w:rsid w:val="00DD3153"/>
    <w:rsid w:val="00DD43FD"/>
    <w:rsid w:val="00DD4A37"/>
    <w:rsid w:val="00DD56E9"/>
    <w:rsid w:val="00DD5F3F"/>
    <w:rsid w:val="00DD606B"/>
    <w:rsid w:val="00DD6391"/>
    <w:rsid w:val="00DD6853"/>
    <w:rsid w:val="00DD7135"/>
    <w:rsid w:val="00DD7171"/>
    <w:rsid w:val="00DD7465"/>
    <w:rsid w:val="00DD771E"/>
    <w:rsid w:val="00DD7C22"/>
    <w:rsid w:val="00DD7DDA"/>
    <w:rsid w:val="00DD7E8E"/>
    <w:rsid w:val="00DD7FA3"/>
    <w:rsid w:val="00DE0E19"/>
    <w:rsid w:val="00DE1F54"/>
    <w:rsid w:val="00DE2B84"/>
    <w:rsid w:val="00DE2F38"/>
    <w:rsid w:val="00DE57BA"/>
    <w:rsid w:val="00DE592F"/>
    <w:rsid w:val="00DE5E47"/>
    <w:rsid w:val="00DE6710"/>
    <w:rsid w:val="00DE6B4A"/>
    <w:rsid w:val="00DE7484"/>
    <w:rsid w:val="00DE74F4"/>
    <w:rsid w:val="00DF0194"/>
    <w:rsid w:val="00DF0444"/>
    <w:rsid w:val="00DF290F"/>
    <w:rsid w:val="00DF330A"/>
    <w:rsid w:val="00DF343F"/>
    <w:rsid w:val="00DF3CCF"/>
    <w:rsid w:val="00DF43D8"/>
    <w:rsid w:val="00DF52BE"/>
    <w:rsid w:val="00DF5AC5"/>
    <w:rsid w:val="00DF6397"/>
    <w:rsid w:val="00DF68D8"/>
    <w:rsid w:val="00DF6FCE"/>
    <w:rsid w:val="00DF768D"/>
    <w:rsid w:val="00DF787D"/>
    <w:rsid w:val="00E00BA4"/>
    <w:rsid w:val="00E00C93"/>
    <w:rsid w:val="00E012CE"/>
    <w:rsid w:val="00E01513"/>
    <w:rsid w:val="00E01938"/>
    <w:rsid w:val="00E01CB5"/>
    <w:rsid w:val="00E02519"/>
    <w:rsid w:val="00E02B32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1000"/>
    <w:rsid w:val="00E1132D"/>
    <w:rsid w:val="00E11562"/>
    <w:rsid w:val="00E12882"/>
    <w:rsid w:val="00E1363A"/>
    <w:rsid w:val="00E13985"/>
    <w:rsid w:val="00E1419B"/>
    <w:rsid w:val="00E14316"/>
    <w:rsid w:val="00E149B5"/>
    <w:rsid w:val="00E14BE3"/>
    <w:rsid w:val="00E14F1E"/>
    <w:rsid w:val="00E158ED"/>
    <w:rsid w:val="00E16484"/>
    <w:rsid w:val="00E175F9"/>
    <w:rsid w:val="00E17798"/>
    <w:rsid w:val="00E17E64"/>
    <w:rsid w:val="00E17F5A"/>
    <w:rsid w:val="00E203D1"/>
    <w:rsid w:val="00E2150F"/>
    <w:rsid w:val="00E2158C"/>
    <w:rsid w:val="00E223CA"/>
    <w:rsid w:val="00E228B2"/>
    <w:rsid w:val="00E23ABA"/>
    <w:rsid w:val="00E23FC7"/>
    <w:rsid w:val="00E240F3"/>
    <w:rsid w:val="00E244F6"/>
    <w:rsid w:val="00E24546"/>
    <w:rsid w:val="00E24AA9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5179"/>
    <w:rsid w:val="00E3545A"/>
    <w:rsid w:val="00E3611E"/>
    <w:rsid w:val="00E37C47"/>
    <w:rsid w:val="00E43824"/>
    <w:rsid w:val="00E44B16"/>
    <w:rsid w:val="00E454E7"/>
    <w:rsid w:val="00E45DB1"/>
    <w:rsid w:val="00E45DBB"/>
    <w:rsid w:val="00E46574"/>
    <w:rsid w:val="00E501F0"/>
    <w:rsid w:val="00E507B8"/>
    <w:rsid w:val="00E516E9"/>
    <w:rsid w:val="00E51706"/>
    <w:rsid w:val="00E51991"/>
    <w:rsid w:val="00E520EE"/>
    <w:rsid w:val="00E52D20"/>
    <w:rsid w:val="00E52E20"/>
    <w:rsid w:val="00E52F23"/>
    <w:rsid w:val="00E53408"/>
    <w:rsid w:val="00E544DB"/>
    <w:rsid w:val="00E54CCF"/>
    <w:rsid w:val="00E554C7"/>
    <w:rsid w:val="00E55CA5"/>
    <w:rsid w:val="00E569FF"/>
    <w:rsid w:val="00E57B96"/>
    <w:rsid w:val="00E600D1"/>
    <w:rsid w:val="00E618E9"/>
    <w:rsid w:val="00E61A65"/>
    <w:rsid w:val="00E620E5"/>
    <w:rsid w:val="00E62B51"/>
    <w:rsid w:val="00E64B0E"/>
    <w:rsid w:val="00E65744"/>
    <w:rsid w:val="00E65A9E"/>
    <w:rsid w:val="00E6639E"/>
    <w:rsid w:val="00E66624"/>
    <w:rsid w:val="00E7058D"/>
    <w:rsid w:val="00E7160B"/>
    <w:rsid w:val="00E720AA"/>
    <w:rsid w:val="00E7348A"/>
    <w:rsid w:val="00E73DD3"/>
    <w:rsid w:val="00E750E5"/>
    <w:rsid w:val="00E75ACF"/>
    <w:rsid w:val="00E77106"/>
    <w:rsid w:val="00E77C25"/>
    <w:rsid w:val="00E77D1E"/>
    <w:rsid w:val="00E80B36"/>
    <w:rsid w:val="00E82151"/>
    <w:rsid w:val="00E82474"/>
    <w:rsid w:val="00E82E49"/>
    <w:rsid w:val="00E837E8"/>
    <w:rsid w:val="00E83C3F"/>
    <w:rsid w:val="00E8406B"/>
    <w:rsid w:val="00E8457A"/>
    <w:rsid w:val="00E848C8"/>
    <w:rsid w:val="00E862C8"/>
    <w:rsid w:val="00E86E9E"/>
    <w:rsid w:val="00E8764E"/>
    <w:rsid w:val="00E90051"/>
    <w:rsid w:val="00E90339"/>
    <w:rsid w:val="00E904F7"/>
    <w:rsid w:val="00E90505"/>
    <w:rsid w:val="00E913FF"/>
    <w:rsid w:val="00E93539"/>
    <w:rsid w:val="00E9371E"/>
    <w:rsid w:val="00E9399D"/>
    <w:rsid w:val="00E93BAB"/>
    <w:rsid w:val="00E93EFB"/>
    <w:rsid w:val="00E94115"/>
    <w:rsid w:val="00E94D5C"/>
    <w:rsid w:val="00E94FE7"/>
    <w:rsid w:val="00E95191"/>
    <w:rsid w:val="00E95409"/>
    <w:rsid w:val="00E95CA5"/>
    <w:rsid w:val="00E9678E"/>
    <w:rsid w:val="00E97697"/>
    <w:rsid w:val="00E9774B"/>
    <w:rsid w:val="00EA0858"/>
    <w:rsid w:val="00EA1654"/>
    <w:rsid w:val="00EA1675"/>
    <w:rsid w:val="00EA2959"/>
    <w:rsid w:val="00EA332D"/>
    <w:rsid w:val="00EA34BE"/>
    <w:rsid w:val="00EA373F"/>
    <w:rsid w:val="00EA4943"/>
    <w:rsid w:val="00EA4FA9"/>
    <w:rsid w:val="00EA5559"/>
    <w:rsid w:val="00EA5766"/>
    <w:rsid w:val="00EA5B80"/>
    <w:rsid w:val="00EA6027"/>
    <w:rsid w:val="00EA6A92"/>
    <w:rsid w:val="00EA71E9"/>
    <w:rsid w:val="00EA7301"/>
    <w:rsid w:val="00EA75F6"/>
    <w:rsid w:val="00EB0817"/>
    <w:rsid w:val="00EB0DBD"/>
    <w:rsid w:val="00EB216B"/>
    <w:rsid w:val="00EB2445"/>
    <w:rsid w:val="00EB3107"/>
    <w:rsid w:val="00EB35CA"/>
    <w:rsid w:val="00EB39B4"/>
    <w:rsid w:val="00EB3A95"/>
    <w:rsid w:val="00EB4051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267E"/>
    <w:rsid w:val="00EC3B9C"/>
    <w:rsid w:val="00EC3DE2"/>
    <w:rsid w:val="00EC56D4"/>
    <w:rsid w:val="00EC5C78"/>
    <w:rsid w:val="00EC616C"/>
    <w:rsid w:val="00EC6F56"/>
    <w:rsid w:val="00EC7206"/>
    <w:rsid w:val="00ED05F9"/>
    <w:rsid w:val="00ED15BF"/>
    <w:rsid w:val="00ED2F49"/>
    <w:rsid w:val="00ED2F51"/>
    <w:rsid w:val="00ED3139"/>
    <w:rsid w:val="00ED3367"/>
    <w:rsid w:val="00ED3C92"/>
    <w:rsid w:val="00ED3CD1"/>
    <w:rsid w:val="00ED3CF9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B31"/>
    <w:rsid w:val="00EE1C97"/>
    <w:rsid w:val="00EE1F75"/>
    <w:rsid w:val="00EE25B6"/>
    <w:rsid w:val="00EE305E"/>
    <w:rsid w:val="00EE347A"/>
    <w:rsid w:val="00EE34DD"/>
    <w:rsid w:val="00EE3B85"/>
    <w:rsid w:val="00EE3EC6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3B32"/>
    <w:rsid w:val="00EF40B5"/>
    <w:rsid w:val="00EF4873"/>
    <w:rsid w:val="00EF6AF7"/>
    <w:rsid w:val="00EF79C3"/>
    <w:rsid w:val="00F007F7"/>
    <w:rsid w:val="00F00CA9"/>
    <w:rsid w:val="00F00D84"/>
    <w:rsid w:val="00F010AB"/>
    <w:rsid w:val="00F01475"/>
    <w:rsid w:val="00F0169D"/>
    <w:rsid w:val="00F0178A"/>
    <w:rsid w:val="00F0354F"/>
    <w:rsid w:val="00F03900"/>
    <w:rsid w:val="00F0488C"/>
    <w:rsid w:val="00F04AC1"/>
    <w:rsid w:val="00F05035"/>
    <w:rsid w:val="00F0634E"/>
    <w:rsid w:val="00F066F2"/>
    <w:rsid w:val="00F10F1A"/>
    <w:rsid w:val="00F11128"/>
    <w:rsid w:val="00F11CB6"/>
    <w:rsid w:val="00F122F3"/>
    <w:rsid w:val="00F1295F"/>
    <w:rsid w:val="00F12BD6"/>
    <w:rsid w:val="00F1300F"/>
    <w:rsid w:val="00F13A37"/>
    <w:rsid w:val="00F13B4F"/>
    <w:rsid w:val="00F1480A"/>
    <w:rsid w:val="00F14C6E"/>
    <w:rsid w:val="00F15C26"/>
    <w:rsid w:val="00F160E2"/>
    <w:rsid w:val="00F163AB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F1A"/>
    <w:rsid w:val="00F227A8"/>
    <w:rsid w:val="00F23053"/>
    <w:rsid w:val="00F23C84"/>
    <w:rsid w:val="00F24041"/>
    <w:rsid w:val="00F2527A"/>
    <w:rsid w:val="00F2591E"/>
    <w:rsid w:val="00F2665D"/>
    <w:rsid w:val="00F26D81"/>
    <w:rsid w:val="00F30B8C"/>
    <w:rsid w:val="00F30CDC"/>
    <w:rsid w:val="00F312DB"/>
    <w:rsid w:val="00F3180F"/>
    <w:rsid w:val="00F326A2"/>
    <w:rsid w:val="00F339DA"/>
    <w:rsid w:val="00F34319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5C50"/>
    <w:rsid w:val="00F45EB2"/>
    <w:rsid w:val="00F475F5"/>
    <w:rsid w:val="00F47AEB"/>
    <w:rsid w:val="00F51518"/>
    <w:rsid w:val="00F5173B"/>
    <w:rsid w:val="00F52699"/>
    <w:rsid w:val="00F53E26"/>
    <w:rsid w:val="00F54963"/>
    <w:rsid w:val="00F55BD0"/>
    <w:rsid w:val="00F55BDA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B8D"/>
    <w:rsid w:val="00F66E34"/>
    <w:rsid w:val="00F67388"/>
    <w:rsid w:val="00F709DB"/>
    <w:rsid w:val="00F70A8D"/>
    <w:rsid w:val="00F71103"/>
    <w:rsid w:val="00F711EB"/>
    <w:rsid w:val="00F714A1"/>
    <w:rsid w:val="00F7254D"/>
    <w:rsid w:val="00F73ABB"/>
    <w:rsid w:val="00F73E35"/>
    <w:rsid w:val="00F740BE"/>
    <w:rsid w:val="00F7473E"/>
    <w:rsid w:val="00F74A22"/>
    <w:rsid w:val="00F74D78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806C5"/>
    <w:rsid w:val="00F80A37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CF8"/>
    <w:rsid w:val="00F8470B"/>
    <w:rsid w:val="00F84A7D"/>
    <w:rsid w:val="00F84BD3"/>
    <w:rsid w:val="00F85172"/>
    <w:rsid w:val="00F85D75"/>
    <w:rsid w:val="00F865A2"/>
    <w:rsid w:val="00F86886"/>
    <w:rsid w:val="00F87E9B"/>
    <w:rsid w:val="00F9237E"/>
    <w:rsid w:val="00F938AE"/>
    <w:rsid w:val="00F95260"/>
    <w:rsid w:val="00F955E5"/>
    <w:rsid w:val="00F9564D"/>
    <w:rsid w:val="00F969C4"/>
    <w:rsid w:val="00F97F10"/>
    <w:rsid w:val="00FA1582"/>
    <w:rsid w:val="00FA1EE6"/>
    <w:rsid w:val="00FA21A4"/>
    <w:rsid w:val="00FA23C0"/>
    <w:rsid w:val="00FA26D6"/>
    <w:rsid w:val="00FA28F7"/>
    <w:rsid w:val="00FA2929"/>
    <w:rsid w:val="00FA3063"/>
    <w:rsid w:val="00FA37A0"/>
    <w:rsid w:val="00FA53F7"/>
    <w:rsid w:val="00FA56E8"/>
    <w:rsid w:val="00FA65D3"/>
    <w:rsid w:val="00FA7394"/>
    <w:rsid w:val="00FB070A"/>
    <w:rsid w:val="00FB0918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426B"/>
    <w:rsid w:val="00FB4E45"/>
    <w:rsid w:val="00FB50B7"/>
    <w:rsid w:val="00FB53E9"/>
    <w:rsid w:val="00FB540C"/>
    <w:rsid w:val="00FB5ACD"/>
    <w:rsid w:val="00FB78DC"/>
    <w:rsid w:val="00FC045D"/>
    <w:rsid w:val="00FC12CF"/>
    <w:rsid w:val="00FC14D7"/>
    <w:rsid w:val="00FC17AB"/>
    <w:rsid w:val="00FC1CBB"/>
    <w:rsid w:val="00FC2199"/>
    <w:rsid w:val="00FC223B"/>
    <w:rsid w:val="00FC31F0"/>
    <w:rsid w:val="00FC3BBB"/>
    <w:rsid w:val="00FC5281"/>
    <w:rsid w:val="00FC5839"/>
    <w:rsid w:val="00FC5A39"/>
    <w:rsid w:val="00FC5B33"/>
    <w:rsid w:val="00FC7234"/>
    <w:rsid w:val="00FC755C"/>
    <w:rsid w:val="00FC782E"/>
    <w:rsid w:val="00FC7ED0"/>
    <w:rsid w:val="00FD0060"/>
    <w:rsid w:val="00FD1EF0"/>
    <w:rsid w:val="00FD2721"/>
    <w:rsid w:val="00FD3645"/>
    <w:rsid w:val="00FD4344"/>
    <w:rsid w:val="00FD5774"/>
    <w:rsid w:val="00FD5C12"/>
    <w:rsid w:val="00FD5D1F"/>
    <w:rsid w:val="00FD64AE"/>
    <w:rsid w:val="00FD6944"/>
    <w:rsid w:val="00FD6B10"/>
    <w:rsid w:val="00FD6C3C"/>
    <w:rsid w:val="00FD795A"/>
    <w:rsid w:val="00FD7B3F"/>
    <w:rsid w:val="00FE0094"/>
    <w:rsid w:val="00FE082D"/>
    <w:rsid w:val="00FE08F2"/>
    <w:rsid w:val="00FE0E85"/>
    <w:rsid w:val="00FE150A"/>
    <w:rsid w:val="00FE1867"/>
    <w:rsid w:val="00FE1FD7"/>
    <w:rsid w:val="00FE25E6"/>
    <w:rsid w:val="00FE2EBD"/>
    <w:rsid w:val="00FE4B9B"/>
    <w:rsid w:val="00FE502F"/>
    <w:rsid w:val="00FE5419"/>
    <w:rsid w:val="00FE58B9"/>
    <w:rsid w:val="00FF1112"/>
    <w:rsid w:val="00FF173A"/>
    <w:rsid w:val="00FF28B4"/>
    <w:rsid w:val="00FF29BA"/>
    <w:rsid w:val="00FF4DEA"/>
    <w:rsid w:val="00FF505D"/>
    <w:rsid w:val="00FF5EED"/>
    <w:rsid w:val="00FF64BE"/>
    <w:rsid w:val="00FF6D0C"/>
    <w:rsid w:val="00FF71BC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94871B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769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42AB9-8371-4A7A-B821-2117D669A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7</TotalTime>
  <Pages>52</Pages>
  <Words>9879</Words>
  <Characters>56315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Ganittha Thirasophitlert</cp:lastModifiedBy>
  <cp:revision>6</cp:revision>
  <cp:lastPrinted>2021-02-09T03:27:00Z</cp:lastPrinted>
  <dcterms:created xsi:type="dcterms:W3CDTF">2021-02-25T03:27:00Z</dcterms:created>
  <dcterms:modified xsi:type="dcterms:W3CDTF">2021-02-25T10:49:00Z</dcterms:modified>
</cp:coreProperties>
</file>